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E7496" w14:textId="77777777" w:rsidR="00804175" w:rsidRPr="004B5677" w:rsidRDefault="00804175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B5677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4B567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A121FCC" w14:textId="77777777" w:rsidR="00081F88" w:rsidRPr="004B5677" w:rsidRDefault="00081F88" w:rsidP="00081F88">
      <w:pPr>
        <w:pStyle w:val="IndexHeading1"/>
        <w:spacing w:after="0" w:line="380" w:lineRule="exac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4C9B7E06" w14:textId="77777777" w:rsidR="00804175" w:rsidRPr="004B5677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43E9CBA" w14:textId="415E11D2" w:rsidR="00804175" w:rsidRPr="004B5677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D25073" w:rsidRPr="004B5677">
        <w:rPr>
          <w:rFonts w:asciiTheme="majorBidi" w:hAnsiTheme="majorBidi" w:cstheme="majorBidi"/>
          <w:sz w:val="30"/>
          <w:szCs w:val="30"/>
          <w:cs/>
          <w:lang w:bidi="th-TH"/>
        </w:rPr>
        <w:t>งบ</w:t>
      </w: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การเงินระหว่างกาล</w:t>
      </w:r>
    </w:p>
    <w:p w14:paraId="14EDC215" w14:textId="043D2864" w:rsidR="00AD22E0" w:rsidRPr="004B5677" w:rsidRDefault="00AD22E0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การ</w:t>
      </w:r>
      <w:r w:rsidR="003E5FD7"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เปลี่ยนแปลงนโยบา</w:t>
      </w:r>
      <w:r w:rsidR="00481A2E">
        <w:rPr>
          <w:rFonts w:asciiTheme="majorBidi" w:eastAsia="AngsanaNew" w:hAnsiTheme="majorBidi" w:cstheme="majorBidi" w:hint="cs"/>
          <w:sz w:val="30"/>
          <w:szCs w:val="30"/>
          <w:cs/>
          <w:lang w:bidi="th-TH"/>
        </w:rPr>
        <w:t>ย</w:t>
      </w:r>
      <w:r w:rsidR="008F511B">
        <w:rPr>
          <w:rFonts w:asciiTheme="majorBidi" w:eastAsia="AngsanaNew" w:hAnsiTheme="majorBidi" w:cstheme="majorBidi" w:hint="cs"/>
          <w:sz w:val="30"/>
          <w:szCs w:val="30"/>
          <w:cs/>
          <w:lang w:bidi="th-TH"/>
        </w:rPr>
        <w:t>การ</w:t>
      </w:r>
      <w:r w:rsidR="003E5FD7"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บัญชี</w:t>
      </w:r>
    </w:p>
    <w:p w14:paraId="5D8BAF22" w14:textId="41CDC9A8" w:rsidR="00804175" w:rsidRPr="004B5677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5D6004" w:rsidRPr="004B5677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</w:t>
      </w:r>
      <w:r w:rsidR="003E5FD7" w:rsidRPr="004B5677">
        <w:rPr>
          <w:rFonts w:asciiTheme="majorBidi" w:hAnsiTheme="majorBidi" w:cstheme="majorBidi"/>
          <w:sz w:val="30"/>
          <w:szCs w:val="30"/>
          <w:cs/>
          <w:lang w:bidi="th-TH"/>
        </w:rPr>
        <w:t>และส่วนได้เสียที่ไม่มีอำนาจควบคุม</w:t>
      </w:r>
    </w:p>
    <w:p w14:paraId="29E8EBDE" w14:textId="2D9DCD66" w:rsidR="006640AC" w:rsidRPr="004B5677" w:rsidRDefault="006640AC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ผลกระทบจากการแพร่ระบาดของ</w:t>
      </w:r>
      <w:r w:rsidR="005C77B7" w:rsidRPr="004B5677">
        <w:rPr>
          <w:rFonts w:asciiTheme="majorBidi" w:hAnsiTheme="majorBidi" w:cstheme="majorBidi"/>
          <w:sz w:val="30"/>
          <w:szCs w:val="30"/>
          <w:cs/>
          <w:lang w:bidi="th-TH"/>
        </w:rPr>
        <w:t>โรคติดเชื้อโคโรนา</w:t>
      </w:r>
      <w:r w:rsidR="008F511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777BD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8F511B">
        <w:rPr>
          <w:rFonts w:asciiTheme="majorBidi" w:hAnsiTheme="majorBidi" w:cstheme="majorBidi"/>
          <w:sz w:val="30"/>
          <w:szCs w:val="30"/>
          <w:lang w:val="en-US" w:bidi="th-TH"/>
        </w:rPr>
        <w:t>019</w:t>
      </w:r>
      <w:r w:rsidR="005C77B7" w:rsidRPr="004B5677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proofErr w:type="spellStart"/>
      <w:r w:rsidR="005C77B7" w:rsidRPr="004B5677">
        <w:rPr>
          <w:rFonts w:asciiTheme="majorBidi" w:hAnsiTheme="majorBidi" w:cstheme="majorBidi"/>
          <w:sz w:val="30"/>
          <w:szCs w:val="30"/>
          <w:lang w:bidi="th-TH"/>
        </w:rPr>
        <w:t>Covid</w:t>
      </w:r>
      <w:proofErr w:type="spellEnd"/>
      <w:r w:rsidR="005C77B7" w:rsidRPr="004B5677">
        <w:rPr>
          <w:rFonts w:asciiTheme="majorBidi" w:hAnsiTheme="majorBidi" w:cstheme="majorBidi"/>
          <w:sz w:val="30"/>
          <w:szCs w:val="30"/>
          <w:lang w:bidi="th-TH"/>
        </w:rPr>
        <w:t>-</w:t>
      </w:r>
      <w:r w:rsidR="005C77B7" w:rsidRPr="004B5677">
        <w:rPr>
          <w:rFonts w:asciiTheme="majorBidi" w:hAnsiTheme="majorBidi" w:cstheme="majorBidi"/>
          <w:sz w:val="30"/>
          <w:szCs w:val="30"/>
          <w:cs/>
          <w:lang w:bidi="th-TH"/>
        </w:rPr>
        <w:t>19)</w:t>
      </w:r>
    </w:p>
    <w:p w14:paraId="1B41076D" w14:textId="77777777" w:rsidR="00804175" w:rsidRPr="004B5677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8C6B2B9" w14:textId="0030B20A" w:rsidR="00804175" w:rsidRPr="004B5677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9F4AA2" w:rsidRPr="004B5677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ในบริษัทร่วมและการร่วมค้า</w:t>
      </w:r>
    </w:p>
    <w:p w14:paraId="71D05416" w14:textId="7B66815C" w:rsidR="009F4AA2" w:rsidRPr="004B5677" w:rsidRDefault="009F4AA2" w:rsidP="00025C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7CBD0412" w14:textId="7B057E96" w:rsidR="00095E95" w:rsidRPr="004B5677" w:rsidRDefault="009F4AA2" w:rsidP="00025CE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2347EDA" w14:textId="67FBDB50" w:rsidR="00AD22E0" w:rsidRPr="004B5677" w:rsidRDefault="009F4AA2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915B08D" w14:textId="77777777" w:rsidR="00FC7507" w:rsidRPr="004B5677" w:rsidRDefault="00FC7507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ADEED34" w14:textId="7022D0AF" w:rsidR="00804175" w:rsidRPr="004B5677" w:rsidRDefault="00804175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เงิน</w:t>
      </w:r>
      <w:r w:rsidR="009F4AA2" w:rsidRPr="004B5677">
        <w:rPr>
          <w:rFonts w:asciiTheme="majorBidi" w:hAnsiTheme="majorBidi" w:cstheme="majorBidi"/>
          <w:sz w:val="30"/>
          <w:szCs w:val="30"/>
          <w:cs/>
          <w:lang w:bidi="th-TH"/>
        </w:rPr>
        <w:t>กู้ยืมระยะสั้นจากสถาบันการเงิน</w:t>
      </w:r>
    </w:p>
    <w:p w14:paraId="153EC347" w14:textId="3B095C04" w:rsidR="00804175" w:rsidRPr="004B5677" w:rsidRDefault="009F4AA2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078B6B32" w14:textId="5C0843A9" w:rsidR="00AD22E0" w:rsidRPr="004B5677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9C03EE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14:paraId="54523D6D" w14:textId="5F1105D9" w:rsidR="009F4AA2" w:rsidRPr="004B5677" w:rsidRDefault="009F4AA2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6B1EFB2E" w14:textId="77777777" w:rsidR="00AD22E0" w:rsidRPr="004B5677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B7DAAD" w14:textId="3560021F" w:rsidR="0096673C" w:rsidRPr="004B5677" w:rsidRDefault="00AD22E0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กำไร</w:t>
      </w:r>
      <w:r w:rsidRPr="004B5677">
        <w:rPr>
          <w:rFonts w:asciiTheme="majorBidi" w:eastAsia="AngsanaNew" w:hAnsiTheme="majorBidi" w:cstheme="majorBidi"/>
          <w:sz w:val="30"/>
          <w:szCs w:val="30"/>
        </w:rPr>
        <w:t xml:space="preserve"> (</w:t>
      </w: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ขาดทุน</w:t>
      </w:r>
      <w:r w:rsidRPr="004B5677">
        <w:rPr>
          <w:rFonts w:asciiTheme="majorBidi" w:eastAsia="AngsanaNew" w:hAnsiTheme="majorBidi" w:cstheme="majorBidi"/>
          <w:sz w:val="30"/>
          <w:szCs w:val="30"/>
        </w:rPr>
        <w:t xml:space="preserve">) </w:t>
      </w: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ต่อหุ้นขั้นพื้นฐาน</w:t>
      </w:r>
    </w:p>
    <w:p w14:paraId="0D55593D" w14:textId="77777777" w:rsidR="00AD22E0" w:rsidRPr="004B5677" w:rsidRDefault="00AD22E0" w:rsidP="00C2434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046BE48D" w14:textId="0719FF03" w:rsidR="00AD22E0" w:rsidRPr="004B5677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B58CA05" w14:textId="5205EFB7" w:rsidR="009F4AA2" w:rsidRPr="004B5677" w:rsidRDefault="009F4AA2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</w:t>
      </w:r>
      <w:r w:rsidR="00DD3F76">
        <w:rPr>
          <w:rFonts w:asciiTheme="majorBidi" w:hAnsiTheme="majorBidi" w:cstheme="majorBidi" w:hint="cs"/>
          <w:sz w:val="30"/>
          <w:szCs w:val="30"/>
          <w:cs/>
          <w:lang w:bidi="th-TH"/>
        </w:rPr>
        <w:t>ขึ้น</w:t>
      </w:r>
    </w:p>
    <w:p w14:paraId="392FDE79" w14:textId="77777777" w:rsidR="00AD22E0" w:rsidRPr="004B5677" w:rsidRDefault="00AD22E0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CC32F5B" w14:textId="7C76A863" w:rsidR="00804175" w:rsidRPr="004B5677" w:rsidRDefault="00804175" w:rsidP="00AD22E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pacing w:val="-4"/>
          <w:sz w:val="30"/>
          <w:szCs w:val="30"/>
          <w:highlight w:val="lightGray"/>
          <w:cs/>
          <w:lang w:bidi="th-TH"/>
        </w:rPr>
        <w:br w:type="page"/>
      </w:r>
    </w:p>
    <w:p w14:paraId="66FCBBF4" w14:textId="77777777" w:rsidR="00804175" w:rsidRPr="004B5677" w:rsidRDefault="00804175" w:rsidP="0039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4B5677">
        <w:rPr>
          <w:rFonts w:asciiTheme="majorBidi" w:hAnsiTheme="majorBidi" w:cstheme="majorBidi"/>
          <w:sz w:val="30"/>
          <w:szCs w:val="30"/>
          <w:cs/>
        </w:rPr>
        <w:t>งบ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การเงินเป็นส่วนหนึ่งของ</w:t>
      </w:r>
      <w:r w:rsidR="00D25073" w:rsidRPr="004B5677">
        <w:rPr>
          <w:rFonts w:asciiTheme="majorBidi" w:hAnsiTheme="majorBidi" w:cstheme="majorBidi"/>
          <w:sz w:val="30"/>
          <w:szCs w:val="30"/>
          <w:cs/>
        </w:rPr>
        <w:t>งบ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08C37043" w14:textId="77777777" w:rsidR="00804175" w:rsidRPr="004B5677" w:rsidRDefault="00804175" w:rsidP="00EF7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</w:rPr>
      </w:pPr>
    </w:p>
    <w:p w14:paraId="4CB66E0A" w14:textId="6E5CC6B7" w:rsidR="00804175" w:rsidRPr="004B5677" w:rsidRDefault="00D25073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4B567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การเงินระหว่างกาลนี้ได้รับอนุมัติให้ออก</w:t>
      </w:r>
      <w:r w:rsidRPr="004B5677">
        <w:rPr>
          <w:rFonts w:asciiTheme="majorBidi" w:hAnsiTheme="majorBidi" w:cstheme="majorBidi"/>
          <w:sz w:val="30"/>
          <w:szCs w:val="30"/>
          <w:cs/>
        </w:rPr>
        <w:t>งบ</w:t>
      </w:r>
      <w:r w:rsidR="00804175" w:rsidRPr="004B5677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881B03"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="006640AC" w:rsidRPr="004B5677">
        <w:rPr>
          <w:rFonts w:asciiTheme="majorBidi" w:hAnsiTheme="majorBidi" w:cstheme="majorBidi"/>
          <w:sz w:val="30"/>
          <w:szCs w:val="30"/>
        </w:rPr>
        <w:t>14</w:t>
      </w:r>
      <w:r w:rsidR="00FF27DB"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="00FF27DB" w:rsidRPr="004B567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FA2E54" w:rsidRPr="004B5677">
        <w:rPr>
          <w:rFonts w:asciiTheme="majorBidi" w:hAnsiTheme="majorBidi" w:cstheme="majorBidi"/>
          <w:sz w:val="30"/>
          <w:szCs w:val="30"/>
        </w:rPr>
        <w:t>2563</w:t>
      </w:r>
    </w:p>
    <w:p w14:paraId="0DA85C37" w14:textId="77777777" w:rsidR="00804175" w:rsidRPr="004B5677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s/>
        </w:rPr>
      </w:pPr>
    </w:p>
    <w:p w14:paraId="0EE650A6" w14:textId="77777777" w:rsidR="00804175" w:rsidRPr="004B5677" w:rsidRDefault="00804175" w:rsidP="00A168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4B0994B" w14:textId="77777777" w:rsidR="00804175" w:rsidRPr="004B5677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65869FD" w14:textId="6AA141DD" w:rsidR="004C780E" w:rsidRPr="004B5677" w:rsidRDefault="00071D26" w:rsidP="00392B17">
      <w:pPr>
        <w:tabs>
          <w:tab w:val="clear" w:pos="454"/>
          <w:tab w:val="left" w:pos="547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กลุ่ม</w:t>
      </w:r>
      <w:r w:rsidR="004C780E" w:rsidRPr="004B5677">
        <w:rPr>
          <w:rFonts w:asciiTheme="majorBidi" w:hAnsiTheme="majorBidi" w:cstheme="majorBidi"/>
          <w:sz w:val="30"/>
          <w:szCs w:val="30"/>
          <w:cs/>
        </w:rPr>
        <w:t>บริษัทดำเนินธุรกิจ</w:t>
      </w:r>
      <w:r w:rsidR="00B46898" w:rsidRPr="004B5677">
        <w:rPr>
          <w:rFonts w:asciiTheme="majorBidi" w:hAnsiTheme="majorBidi" w:cstheme="majorBidi"/>
          <w:sz w:val="30"/>
          <w:szCs w:val="30"/>
          <w:cs/>
        </w:rPr>
        <w:t>หลัก</w:t>
      </w:r>
      <w:r w:rsidR="005E066A" w:rsidRPr="004B5677">
        <w:rPr>
          <w:rFonts w:asciiTheme="majorBidi" w:hAnsiTheme="majorBidi" w:cstheme="majorBidi"/>
          <w:sz w:val="30"/>
          <w:szCs w:val="30"/>
          <w:cs/>
        </w:rPr>
        <w:t>เกี่ยวกับการ</w:t>
      </w:r>
      <w:r w:rsidR="004C780E" w:rsidRPr="004B5677">
        <w:rPr>
          <w:rFonts w:asciiTheme="majorBidi" w:hAnsiTheme="majorBidi" w:cstheme="majorBidi"/>
          <w:sz w:val="30"/>
          <w:szCs w:val="30"/>
          <w:cs/>
        </w:rPr>
        <w:t>ค้าปลีกครบวงจร</w:t>
      </w:r>
    </w:p>
    <w:p w14:paraId="18182BAD" w14:textId="77777777" w:rsidR="003E5FD7" w:rsidRPr="004B5677" w:rsidRDefault="003E5FD7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6AF81" w14:textId="7A5488FC" w:rsidR="00DF47AE" w:rsidRPr="004B5677" w:rsidRDefault="00DF47AE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บริษัทจดทะเบียนกับตลาดหลักทรัพย์แห่งประเทศไทยเมื่อเดือนกุมภาพันธ์ </w:t>
      </w:r>
      <w:r w:rsidRPr="004B5677">
        <w:rPr>
          <w:rFonts w:asciiTheme="majorBidi" w:hAnsiTheme="majorBidi" w:cstheme="majorBidi"/>
          <w:sz w:val="30"/>
          <w:szCs w:val="30"/>
        </w:rPr>
        <w:t>2563</w:t>
      </w:r>
    </w:p>
    <w:p w14:paraId="1E481E23" w14:textId="77777777" w:rsidR="00DF47AE" w:rsidRPr="004B5677" w:rsidRDefault="00DF47AE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ACFBE33" w14:textId="76986C21" w:rsidR="004C780E" w:rsidRPr="004B5677" w:rsidRDefault="004C780E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รายละเอียดของบริษัทย่อย</w:t>
      </w:r>
      <w:r w:rsidR="00DF47AE"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รายใหม่</w:t>
      </w:r>
      <w:r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ของกลุ่มบริษัท</w:t>
      </w:r>
      <w:r w:rsidR="00671018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สำหรับงวดสามเดือนสิ้นสุด</w:t>
      </w:r>
      <w:r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7638F7" w:rsidRPr="004B567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638F7"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="007638F7" w:rsidRPr="004B567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FA2E54" w:rsidRPr="004B567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7638F7" w:rsidRPr="004B567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มีดังต่อไปนี้</w:t>
      </w:r>
    </w:p>
    <w:p w14:paraId="5F19AE2B" w14:textId="773B9709" w:rsidR="00595950" w:rsidRPr="004B5677" w:rsidRDefault="00595950" w:rsidP="00166DD5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8"/>
        <w:gridCol w:w="1799"/>
        <w:gridCol w:w="1349"/>
        <w:gridCol w:w="1984"/>
      </w:tblGrid>
      <w:tr w:rsidR="00DF47AE" w:rsidRPr="00671018" w14:paraId="7C83A016" w14:textId="77777777" w:rsidTr="00392B17">
        <w:trPr>
          <w:trHeight w:val="20"/>
          <w:tblHeader/>
        </w:trPr>
        <w:tc>
          <w:tcPr>
            <w:tcW w:w="4138" w:type="dxa"/>
            <w:vAlign w:val="bottom"/>
          </w:tcPr>
          <w:p w14:paraId="73E8317E" w14:textId="4E6F26CD" w:rsidR="00DF47AE" w:rsidRPr="00671018" w:rsidRDefault="00DF47AE" w:rsidP="00595950">
            <w:pPr>
              <w:pStyle w:val="Heading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101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99" w:type="dxa"/>
            <w:vAlign w:val="bottom"/>
          </w:tcPr>
          <w:p w14:paraId="2DBF980D" w14:textId="1930596C" w:rsidR="00DF47AE" w:rsidRPr="00671018" w:rsidRDefault="00DF47AE" w:rsidP="00595950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710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49" w:type="dxa"/>
            <w:vAlign w:val="bottom"/>
          </w:tcPr>
          <w:p w14:paraId="3B6EB7C9" w14:textId="77777777" w:rsidR="00DF47AE" w:rsidRPr="00671018" w:rsidRDefault="00DF47AE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6710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ประเทศที่</w:t>
            </w:r>
          </w:p>
          <w:p w14:paraId="2A38E624" w14:textId="33681808" w:rsidR="00DF47AE" w:rsidRPr="00671018" w:rsidRDefault="00DF47AE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7101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1984" w:type="dxa"/>
            <w:vAlign w:val="bottom"/>
          </w:tcPr>
          <w:p w14:paraId="77CB841B" w14:textId="77777777" w:rsidR="005C2E03" w:rsidRDefault="005C2E03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สัดส่วน</w:t>
            </w:r>
          </w:p>
          <w:p w14:paraId="63E1CE7D" w14:textId="611B8509" w:rsidR="00DF47AE" w:rsidRPr="00671018" w:rsidRDefault="005C2E03" w:rsidP="0059595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ความเป็นเจ้าของ</w:t>
            </w:r>
          </w:p>
        </w:tc>
      </w:tr>
      <w:tr w:rsidR="00DF47AE" w:rsidRPr="00671018" w14:paraId="5C51B4DB" w14:textId="77777777" w:rsidTr="00392B17">
        <w:trPr>
          <w:trHeight w:val="20"/>
          <w:tblHeader/>
        </w:trPr>
        <w:tc>
          <w:tcPr>
            <w:tcW w:w="4138" w:type="dxa"/>
            <w:vAlign w:val="bottom"/>
          </w:tcPr>
          <w:p w14:paraId="2612E3F0" w14:textId="4F3946A7" w:rsidR="00DF47AE" w:rsidRPr="00671018" w:rsidRDefault="00DF47AE" w:rsidP="00DF47AE">
            <w:pPr>
              <w:pStyle w:val="Heading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14:paraId="3DBF4721" w14:textId="2C6F91CE" w:rsidR="00DF47AE" w:rsidRPr="00671018" w:rsidRDefault="00DF47AE" w:rsidP="00DF47AE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6E1887C4" w14:textId="3C693DAB" w:rsidR="00DF47AE" w:rsidRPr="00671018" w:rsidRDefault="00DF47AE" w:rsidP="00DF47A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14:paraId="3E1D4EAF" w14:textId="2AFD2237" w:rsidR="00DF47AE" w:rsidRPr="00671018" w:rsidRDefault="00DF47AE" w:rsidP="00DF47A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671018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</w:tr>
      <w:tr w:rsidR="00DF47AE" w:rsidRPr="00671018" w14:paraId="106B9A70" w14:textId="77777777" w:rsidTr="00392B17">
        <w:trPr>
          <w:trHeight w:val="20"/>
        </w:trPr>
        <w:tc>
          <w:tcPr>
            <w:tcW w:w="4138" w:type="dxa"/>
          </w:tcPr>
          <w:p w14:paraId="2B82A049" w14:textId="4DD9A072" w:rsidR="00DF47AE" w:rsidRPr="00671018" w:rsidRDefault="00DF47AE" w:rsidP="006640AC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6710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บริษัทย่อยทาง</w:t>
            </w:r>
            <w:r w:rsidR="006640AC" w:rsidRPr="00671018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อ้อม</w:t>
            </w:r>
          </w:p>
        </w:tc>
        <w:tc>
          <w:tcPr>
            <w:tcW w:w="1799" w:type="dxa"/>
            <w:vAlign w:val="bottom"/>
          </w:tcPr>
          <w:p w14:paraId="4D4BD24E" w14:textId="77777777" w:rsidR="00DF47AE" w:rsidRPr="00671018" w:rsidRDefault="00DF47AE" w:rsidP="00DF47AE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349" w:type="dxa"/>
            <w:vAlign w:val="bottom"/>
          </w:tcPr>
          <w:p w14:paraId="70CFE69B" w14:textId="77777777" w:rsidR="00DF47AE" w:rsidRPr="00671018" w:rsidRDefault="00DF47AE" w:rsidP="00DF47AE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984" w:type="dxa"/>
            <w:vAlign w:val="bottom"/>
          </w:tcPr>
          <w:p w14:paraId="72CEB434" w14:textId="77777777" w:rsidR="00DF47AE" w:rsidRPr="00671018" w:rsidRDefault="00DF47AE" w:rsidP="00DF47AE">
            <w:pPr>
              <w:tabs>
                <w:tab w:val="clear" w:pos="454"/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DF47AE" w:rsidRPr="00671018" w14:paraId="26F426AA" w14:textId="77777777" w:rsidTr="00392B17">
        <w:trPr>
          <w:trHeight w:val="20"/>
        </w:trPr>
        <w:tc>
          <w:tcPr>
            <w:tcW w:w="4138" w:type="dxa"/>
          </w:tcPr>
          <w:p w14:paraId="0B107728" w14:textId="5A877A8B" w:rsidR="00DF47AE" w:rsidRPr="00671018" w:rsidRDefault="006640AC" w:rsidP="00664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10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Viet</w:t>
            </w:r>
            <w:r w:rsidRPr="006710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proofErr w:type="spellStart"/>
            <w:r w:rsidRPr="006710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Nhat</w:t>
            </w:r>
            <w:proofErr w:type="spellEnd"/>
            <w:r w:rsidRPr="006710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Thai Nguyen Real Estate JSC</w:t>
            </w:r>
          </w:p>
        </w:tc>
        <w:tc>
          <w:tcPr>
            <w:tcW w:w="1799" w:type="dxa"/>
          </w:tcPr>
          <w:p w14:paraId="11B8036A" w14:textId="1A74FEEA" w:rsidR="00DF47AE" w:rsidRPr="00671018" w:rsidRDefault="006640AC" w:rsidP="00C6763C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10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1349" w:type="dxa"/>
          </w:tcPr>
          <w:p w14:paraId="5B67B0BB" w14:textId="15641760" w:rsidR="00DF47AE" w:rsidRPr="00671018" w:rsidRDefault="006640AC" w:rsidP="00DF47A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7101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984" w:type="dxa"/>
          </w:tcPr>
          <w:p w14:paraId="33F3CAC1" w14:textId="20F4BF57" w:rsidR="00DF47AE" w:rsidRPr="00671018" w:rsidRDefault="006640AC" w:rsidP="00664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10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F16EA1" w:rsidRPr="006710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</w:t>
            </w:r>
            <w:r w:rsidRPr="006710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  <w:r w:rsidR="00F16EA1" w:rsidRPr="006710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</w:tr>
    </w:tbl>
    <w:p w14:paraId="14CE4BB3" w14:textId="7C8B94E6" w:rsidR="006D3EFC" w:rsidRPr="00671018" w:rsidRDefault="00595950" w:rsidP="00AD4383">
      <w:pPr>
        <w:rPr>
          <w:rFonts w:asciiTheme="majorBidi" w:hAnsiTheme="majorBidi" w:cstheme="majorBidi"/>
          <w:sz w:val="30"/>
          <w:szCs w:val="30"/>
        </w:rPr>
      </w:pPr>
      <w:r w:rsidRPr="0067101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3ABD1C" w14:textId="12C1A483" w:rsidR="00804175" w:rsidRPr="004B5677" w:rsidRDefault="00804175" w:rsidP="00A168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29D0EFE3" w14:textId="77777777" w:rsidR="00BC1F81" w:rsidRPr="004B5677" w:rsidRDefault="00BC1F81" w:rsidP="00BC1F81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D75C604" w14:textId="77777777" w:rsidR="00005185" w:rsidRPr="004B5677" w:rsidRDefault="00804175" w:rsidP="00BC1F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5A3A8867" w14:textId="77777777" w:rsidR="00804175" w:rsidRPr="004B5677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10B1A8F" w14:textId="04F849D1" w:rsidR="00804175" w:rsidRPr="004B5677" w:rsidRDefault="00472BB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0043E">
        <w:rPr>
          <w:rFonts w:asciiTheme="majorBidi" w:hAnsiTheme="majorBidi" w:cstheme="majorBidi"/>
          <w:sz w:val="30"/>
          <w:szCs w:val="30"/>
        </w:rPr>
        <w:t xml:space="preserve">     </w:t>
      </w:r>
      <w:r w:rsidRPr="004B5677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8F511B">
        <w:rPr>
          <w:rFonts w:asciiTheme="majorBidi" w:hAnsiTheme="majorBidi" w:cstheme="majorBidi"/>
          <w:sz w:val="30"/>
          <w:szCs w:val="30"/>
        </w:rPr>
        <w:t xml:space="preserve"> </w:t>
      </w:r>
      <w:r w:rsidR="008F511B" w:rsidRPr="008F511B">
        <w:rPr>
          <w:rFonts w:ascii="Angsana New" w:hAnsi="Angsana New" w:cs="Angsana New" w:hint="cs"/>
          <w:sz w:val="30"/>
          <w:szCs w:val="30"/>
        </w:rPr>
        <w:t>3</w:t>
      </w:r>
      <w:r w:rsidR="008F511B" w:rsidRPr="008F511B">
        <w:rPr>
          <w:rFonts w:ascii="Angsana New" w:hAnsi="Angsana New" w:cs="Angsana New"/>
          <w:sz w:val="30"/>
          <w:szCs w:val="30"/>
        </w:rPr>
        <w:t>4</w:t>
      </w:r>
      <w:r w:rsidRPr="00860C4D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860C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1D172589" w14:textId="2027D65B" w:rsidR="002A7119" w:rsidRPr="004B5677" w:rsidRDefault="002A7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369ADA3" w14:textId="7EE2A3DF" w:rsidR="00F82A3D" w:rsidRPr="004B5677" w:rsidRDefault="00472BB1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F511B" w:rsidRPr="008F511B">
        <w:rPr>
          <w:rFonts w:ascii="Angsana New" w:hAnsi="Angsana New" w:cs="Angsana New" w:hint="cs"/>
          <w:sz w:val="30"/>
          <w:szCs w:val="30"/>
        </w:rPr>
        <w:t>31</w:t>
      </w:r>
      <w:r w:rsidR="008F511B">
        <w:rPr>
          <w:rFonts w:ascii="Angsana New" w:hAnsi="Angsana New" w:cs="Angsana New"/>
          <w:sz w:val="32"/>
          <w:szCs w:val="32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F511B">
        <w:rPr>
          <w:rFonts w:ascii="Angsana New" w:hAnsi="Angsana New" w:cs="Angsana New"/>
          <w:sz w:val="30"/>
          <w:szCs w:val="30"/>
        </w:rPr>
        <w:t>2562</w:t>
      </w:r>
    </w:p>
    <w:p w14:paraId="15D70D3E" w14:textId="31847D5F" w:rsidR="00321066" w:rsidRPr="004B5677" w:rsidRDefault="00321066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4B5677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61A49F74" w14:textId="0961429A" w:rsidR="008F37D2" w:rsidRPr="00671018" w:rsidRDefault="00472BB1" w:rsidP="00746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101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8F511B">
        <w:rPr>
          <w:rFonts w:asciiTheme="majorBidi" w:hAnsiTheme="majorBidi" w:cstheme="majorBidi"/>
          <w:sz w:val="30"/>
          <w:szCs w:val="30"/>
        </w:rPr>
        <w:t>16</w:t>
      </w:r>
      <w:r w:rsidRPr="00671018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71018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67101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671018">
        <w:rPr>
          <w:rFonts w:asciiTheme="majorBidi" w:hAnsiTheme="majorBidi" w:cstheme="majorBidi"/>
          <w:sz w:val="30"/>
          <w:szCs w:val="30"/>
        </w:rPr>
        <w:t xml:space="preserve">TFRS </w:t>
      </w:r>
      <w:r w:rsidR="008F511B">
        <w:rPr>
          <w:rFonts w:asciiTheme="majorBidi" w:hAnsiTheme="majorBidi" w:cstheme="majorBidi"/>
          <w:sz w:val="30"/>
          <w:szCs w:val="30"/>
        </w:rPr>
        <w:t>16</w:t>
      </w:r>
      <w:r w:rsidRPr="00671018">
        <w:rPr>
          <w:rFonts w:asciiTheme="majorBidi" w:hAnsiTheme="majorBidi" w:cs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8F511B">
        <w:rPr>
          <w:rFonts w:asciiTheme="majorBidi" w:hAnsiTheme="majorBidi" w:cstheme="majorBidi"/>
          <w:sz w:val="30"/>
          <w:szCs w:val="30"/>
        </w:rPr>
        <w:t>3</w:t>
      </w:r>
    </w:p>
    <w:p w14:paraId="742918CE" w14:textId="77777777" w:rsidR="00472BB1" w:rsidRPr="004B5677" w:rsidRDefault="00472BB1" w:rsidP="00746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  <w:highlight w:val="cyan"/>
        </w:rPr>
      </w:pPr>
    </w:p>
    <w:p w14:paraId="1CB18609" w14:textId="38F1917E" w:rsidR="00804175" w:rsidRPr="004B5677" w:rsidRDefault="00804175" w:rsidP="00BA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2BB1"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A1E52" w:rsidRPr="004B5677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E70AA9" w:rsidRPr="004B5677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</w:t>
      </w:r>
      <w:r w:rsidR="00307C65" w:rsidRPr="004B5677">
        <w:rPr>
          <w:rFonts w:asciiTheme="majorBidi" w:hAnsiTheme="majorBidi" w:cstheme="majorBidi"/>
          <w:i/>
          <w:iCs/>
          <w:sz w:val="30"/>
          <w:szCs w:val="30"/>
          <w:cs/>
        </w:rPr>
        <w:t>และการประมาณ</w:t>
      </w:r>
      <w:r w:rsidR="00E70AA9" w:rsidRPr="004B5677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327892" w:rsidRPr="004B5677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616FB952" w14:textId="77777777" w:rsidR="00804175" w:rsidRPr="00671018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80A85C" w14:textId="64D3B761" w:rsidR="006D00ED" w:rsidRPr="00671018" w:rsidRDefault="00472BB1" w:rsidP="005C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101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8F511B">
        <w:rPr>
          <w:rFonts w:asciiTheme="majorBidi" w:hAnsiTheme="majorBidi" w:cstheme="majorBidi"/>
          <w:sz w:val="30"/>
          <w:szCs w:val="30"/>
        </w:rPr>
        <w:t xml:space="preserve"> 31</w:t>
      </w:r>
      <w:r w:rsidRPr="00671018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8F511B">
        <w:rPr>
          <w:rFonts w:asciiTheme="majorBidi" w:hAnsiTheme="majorBidi" w:cstheme="majorBidi"/>
          <w:sz w:val="30"/>
          <w:szCs w:val="30"/>
        </w:rPr>
        <w:t xml:space="preserve"> 2562</w:t>
      </w:r>
      <w:r w:rsidRPr="00671018">
        <w:rPr>
          <w:rFonts w:asciiTheme="majorBidi" w:hAnsiTheme="majorBidi" w:cstheme="majorBidi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5C77B7" w:rsidRPr="00671018">
        <w:rPr>
          <w:rFonts w:asciiTheme="majorBidi" w:hAnsiTheme="majorBidi" w:cstheme="majorBidi"/>
          <w:sz w:val="30"/>
          <w:szCs w:val="30"/>
          <w:cs/>
        </w:rPr>
        <w:t>และการแพร่ระบาดของโรคติดเชื้อไวรัส</w:t>
      </w:r>
      <w:r w:rsidR="005C77B7" w:rsidRPr="00671018">
        <w:rPr>
          <w:rFonts w:asciiTheme="majorBidi" w:hAnsiTheme="majorBidi" w:cstheme="majorBidi"/>
          <w:sz w:val="30"/>
          <w:szCs w:val="30"/>
        </w:rPr>
        <w:t xml:space="preserve">  </w:t>
      </w:r>
      <w:r w:rsidR="009F6F06">
        <w:rPr>
          <w:rFonts w:asciiTheme="majorBidi" w:hAnsiTheme="majorBidi" w:cstheme="majorBidi"/>
          <w:sz w:val="30"/>
          <w:szCs w:val="30"/>
        </w:rPr>
        <w:t xml:space="preserve">  </w:t>
      </w:r>
      <w:r w:rsidR="005C77B7" w:rsidRPr="00671018">
        <w:rPr>
          <w:rFonts w:asciiTheme="majorBidi" w:hAnsiTheme="majorBidi" w:cstheme="majorBidi"/>
          <w:sz w:val="30"/>
          <w:szCs w:val="30"/>
          <w:cs/>
        </w:rPr>
        <w:t xml:space="preserve">โคโรนา </w:t>
      </w:r>
      <w:r w:rsidR="008F511B">
        <w:rPr>
          <w:rFonts w:asciiTheme="majorBidi" w:hAnsiTheme="majorBidi" w:cstheme="majorBidi"/>
          <w:sz w:val="30"/>
          <w:szCs w:val="30"/>
        </w:rPr>
        <w:t>2019</w:t>
      </w:r>
      <w:r w:rsidR="005C77B7" w:rsidRPr="0067101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5C77B7" w:rsidRPr="00671018">
        <w:rPr>
          <w:rFonts w:asciiTheme="majorBidi" w:hAnsiTheme="majorBidi" w:cstheme="majorBidi"/>
          <w:sz w:val="30"/>
          <w:szCs w:val="30"/>
        </w:rPr>
        <w:t>Covid-</w:t>
      </w:r>
      <w:r w:rsidR="008F511B">
        <w:rPr>
          <w:rFonts w:asciiTheme="majorBidi" w:hAnsiTheme="majorBidi" w:cstheme="majorBidi"/>
          <w:sz w:val="30"/>
          <w:szCs w:val="30"/>
        </w:rPr>
        <w:t>19</w:t>
      </w:r>
      <w:r w:rsidR="005C77B7" w:rsidRPr="00671018">
        <w:rPr>
          <w:rFonts w:asciiTheme="majorBidi" w:hAnsiTheme="majorBidi" w:cstheme="majorBidi"/>
          <w:sz w:val="30"/>
          <w:szCs w:val="30"/>
          <w:cs/>
        </w:rPr>
        <w:t xml:space="preserve">) ตามที่ได้อธิบายไว้ในหมายเหตุข้อ </w:t>
      </w:r>
      <w:r w:rsidR="008F511B">
        <w:rPr>
          <w:rFonts w:asciiTheme="majorBidi" w:hAnsiTheme="majorBidi" w:cstheme="majorBidi"/>
          <w:sz w:val="30"/>
          <w:szCs w:val="30"/>
        </w:rPr>
        <w:t>3</w:t>
      </w:r>
      <w:r w:rsidR="005C77B7" w:rsidRPr="00671018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8F511B">
        <w:rPr>
          <w:rFonts w:asciiTheme="majorBidi" w:hAnsiTheme="majorBidi" w:cstheme="majorBidi"/>
          <w:sz w:val="30"/>
          <w:szCs w:val="30"/>
        </w:rPr>
        <w:t xml:space="preserve"> 5</w:t>
      </w:r>
      <w:r w:rsidR="005C77B7" w:rsidRPr="00671018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14:paraId="5419243B" w14:textId="77777777" w:rsidR="002A7119" w:rsidRPr="004B5677" w:rsidRDefault="002A7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877F64C" w14:textId="6A872D82" w:rsidR="00F6160F" w:rsidRPr="004B5677" w:rsidRDefault="00F6160F" w:rsidP="00321066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การเปลี่ยนแปลงนโยบายการบัญ</w:t>
      </w:r>
      <w:r w:rsidR="003F0130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ชี</w:t>
      </w:r>
    </w:p>
    <w:p w14:paraId="226F6F76" w14:textId="2813B8A4" w:rsidR="00F6160F" w:rsidRPr="004B5677" w:rsidRDefault="00F6160F" w:rsidP="00F6160F">
      <w:pPr>
        <w:rPr>
          <w:rFonts w:asciiTheme="majorBidi" w:hAnsiTheme="majorBidi" w:cstheme="majorBidi"/>
          <w:cs/>
          <w:lang w:val="th-TH"/>
        </w:rPr>
      </w:pPr>
    </w:p>
    <w:p w14:paraId="1098CA6E" w14:textId="402D3C5B" w:rsidR="00F6160F" w:rsidRPr="004B5677" w:rsidRDefault="00F6160F" w:rsidP="00321066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B5677">
        <w:rPr>
          <w:rFonts w:asciiTheme="majorBidi" w:hAnsiTheme="majorBidi" w:cstheme="majorBidi"/>
          <w:sz w:val="30"/>
          <w:szCs w:val="30"/>
        </w:rPr>
        <w:t xml:space="preserve">1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B5677">
        <w:rPr>
          <w:rFonts w:asciiTheme="majorBidi" w:hAnsiTheme="majorBidi" w:cstheme="majorBidi"/>
          <w:sz w:val="30"/>
          <w:szCs w:val="30"/>
        </w:rPr>
        <w:t xml:space="preserve">2563 </w:t>
      </w:r>
      <w:r w:rsidRPr="004B56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4B5677">
        <w:rPr>
          <w:rFonts w:asciiTheme="majorBidi" w:hAnsiTheme="majorBidi" w:cstheme="majorBidi"/>
          <w:sz w:val="30"/>
          <w:szCs w:val="30"/>
        </w:rPr>
        <w:t xml:space="preserve">TFRS 16 </w:t>
      </w:r>
      <w:r w:rsidRPr="004B5677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509A8A2B" w14:textId="77777777" w:rsidR="00F6160F" w:rsidRPr="004B5677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989"/>
        <w:gridCol w:w="180"/>
        <w:gridCol w:w="180"/>
        <w:gridCol w:w="630"/>
        <w:gridCol w:w="180"/>
        <w:gridCol w:w="1080"/>
        <w:gridCol w:w="180"/>
        <w:gridCol w:w="1080"/>
        <w:gridCol w:w="180"/>
        <w:gridCol w:w="901"/>
        <w:gridCol w:w="182"/>
        <w:gridCol w:w="1084"/>
      </w:tblGrid>
      <w:tr w:rsidR="003528AA" w:rsidRPr="004B5677" w14:paraId="4D696D34" w14:textId="77777777" w:rsidTr="0092325B">
        <w:trPr>
          <w:cantSplit/>
          <w:trHeight w:val="299"/>
          <w:tblHeader/>
        </w:trPr>
        <w:tc>
          <w:tcPr>
            <w:tcW w:w="2599" w:type="dxa"/>
            <w:vAlign w:val="bottom"/>
          </w:tcPr>
          <w:p w14:paraId="53B373E7" w14:textId="5FAED535" w:rsidR="003528AA" w:rsidRPr="004B5677" w:rsidRDefault="003528AA" w:rsidP="006640A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989" w:type="dxa"/>
          </w:tcPr>
          <w:p w14:paraId="26724E6B" w14:textId="77777777" w:rsidR="003528AA" w:rsidRPr="004B5677" w:rsidRDefault="003528AA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7"/>
            <w:vAlign w:val="bottom"/>
          </w:tcPr>
          <w:p w14:paraId="13081400" w14:textId="31D5EDE0" w:rsidR="003528AA" w:rsidRPr="004B5677" w:rsidRDefault="003528AA" w:rsidP="003528A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178059" w14:textId="0EACB77E" w:rsidR="003528AA" w:rsidRPr="004B5677" w:rsidRDefault="003528AA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5AA37FC4" w14:textId="0E59827C" w:rsidR="003528AA" w:rsidRPr="004B5677" w:rsidRDefault="003528AA" w:rsidP="00F6160F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28AA" w:rsidRPr="004B5677" w14:paraId="0AE70503" w14:textId="77777777" w:rsidTr="0092325B">
        <w:trPr>
          <w:cantSplit/>
          <w:trHeight w:val="20"/>
          <w:tblHeader/>
        </w:trPr>
        <w:tc>
          <w:tcPr>
            <w:tcW w:w="2599" w:type="dxa"/>
            <w:vAlign w:val="bottom"/>
          </w:tcPr>
          <w:p w14:paraId="608F3D0E" w14:textId="77777777" w:rsidR="003528AA" w:rsidRPr="004B5677" w:rsidRDefault="003528AA" w:rsidP="00F6160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89" w:type="dxa"/>
          </w:tcPr>
          <w:p w14:paraId="722621C4" w14:textId="77777777" w:rsidR="003528AA" w:rsidRPr="004B5677" w:rsidRDefault="003528AA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BEA5AAF" w14:textId="2E12D149" w:rsidR="003528AA" w:rsidRPr="004B5677" w:rsidRDefault="003528AA" w:rsidP="0092325B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="009232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28A5B66E" w14:textId="77777777" w:rsidR="003528AA" w:rsidRPr="004B5677" w:rsidRDefault="003528AA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F14F7" w14:textId="559562F1" w:rsidR="003528AA" w:rsidRPr="004B5677" w:rsidRDefault="003528AA" w:rsidP="00A75D8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3E643E31" w14:textId="77777777" w:rsidR="003528AA" w:rsidRPr="004B5677" w:rsidRDefault="003528AA" w:rsidP="00F6160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E11BC75" w14:textId="77777777" w:rsidR="003528AA" w:rsidRPr="004B5677" w:rsidRDefault="003528AA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A93DA9" w14:textId="65D2857F" w:rsidR="003528AA" w:rsidRPr="004B5677" w:rsidRDefault="0027701F" w:rsidP="003528A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ส่วนได้เสียที่ไม่มีอำนาจควบคุม</w:t>
            </w:r>
          </w:p>
        </w:tc>
        <w:tc>
          <w:tcPr>
            <w:tcW w:w="180" w:type="dxa"/>
          </w:tcPr>
          <w:p w14:paraId="26B2BE4F" w14:textId="37F3F275" w:rsidR="003528AA" w:rsidRPr="004B5677" w:rsidRDefault="003528AA" w:rsidP="003528A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1" w:type="dxa"/>
            <w:vAlign w:val="bottom"/>
          </w:tcPr>
          <w:p w14:paraId="323BB4BE" w14:textId="06C28AEE" w:rsidR="003528AA" w:rsidRPr="004B5677" w:rsidRDefault="0092325B" w:rsidP="0092325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ยังไม่ได้จัดสรร</w:t>
            </w:r>
          </w:p>
        </w:tc>
        <w:tc>
          <w:tcPr>
            <w:tcW w:w="182" w:type="dxa"/>
            <w:vAlign w:val="bottom"/>
          </w:tcPr>
          <w:p w14:paraId="3791A0E9" w14:textId="77777777" w:rsidR="003528AA" w:rsidRPr="004B5677" w:rsidRDefault="003528AA" w:rsidP="00F616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48A176F" w14:textId="5F018985" w:rsidR="003528AA" w:rsidRPr="004B5677" w:rsidRDefault="003528AA" w:rsidP="00A75D8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องค์ประกอบอื่นของส่วน</w:t>
            </w:r>
          </w:p>
          <w:p w14:paraId="10B1AA82" w14:textId="77777777" w:rsidR="003528AA" w:rsidRPr="004B5677" w:rsidRDefault="003528AA" w:rsidP="00F6160F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3528AA" w:rsidRPr="004B5677" w14:paraId="467B3AA6" w14:textId="77777777" w:rsidTr="0092325B">
        <w:trPr>
          <w:cantSplit/>
          <w:trHeight w:val="20"/>
          <w:tblHeader/>
        </w:trPr>
        <w:tc>
          <w:tcPr>
            <w:tcW w:w="2599" w:type="dxa"/>
          </w:tcPr>
          <w:p w14:paraId="5BB7F804" w14:textId="77777777" w:rsidR="003528AA" w:rsidRPr="004B5677" w:rsidRDefault="003528AA" w:rsidP="00F6160F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9" w:type="dxa"/>
            <w:vAlign w:val="bottom"/>
          </w:tcPr>
          <w:p w14:paraId="3BB28692" w14:textId="77777777" w:rsidR="003528AA" w:rsidRPr="004B5677" w:rsidRDefault="003528AA" w:rsidP="00F616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5BDD6365" w14:textId="77777777" w:rsidR="003528AA" w:rsidRPr="004B5677" w:rsidRDefault="003528AA" w:rsidP="00F6160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C1B1DA9" w14:textId="77777777" w:rsidR="003528AA" w:rsidRPr="004B5677" w:rsidRDefault="003528AA" w:rsidP="00F6160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7" w:type="dxa"/>
            <w:gridSpan w:val="9"/>
            <w:vAlign w:val="bottom"/>
          </w:tcPr>
          <w:p w14:paraId="4AE17611" w14:textId="59779850" w:rsidR="003528AA" w:rsidRPr="004B5677" w:rsidRDefault="003528AA" w:rsidP="00F6160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528AA" w:rsidRPr="004B5677" w14:paraId="31512A1B" w14:textId="77777777" w:rsidTr="0092325B">
        <w:trPr>
          <w:cantSplit/>
          <w:trHeight w:val="20"/>
        </w:trPr>
        <w:tc>
          <w:tcPr>
            <w:tcW w:w="2599" w:type="dxa"/>
          </w:tcPr>
          <w:p w14:paraId="0085CF4B" w14:textId="77777777" w:rsidR="003528AA" w:rsidRPr="004B5677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89" w:type="dxa"/>
            <w:vAlign w:val="bottom"/>
          </w:tcPr>
          <w:p w14:paraId="286E33AF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6C18656" w14:textId="408ADD42" w:rsidR="003528AA" w:rsidRPr="004B5677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12,549</w:t>
            </w:r>
          </w:p>
        </w:tc>
        <w:tc>
          <w:tcPr>
            <w:tcW w:w="180" w:type="dxa"/>
            <w:vAlign w:val="bottom"/>
          </w:tcPr>
          <w:p w14:paraId="694B5457" w14:textId="77777777" w:rsidR="003528AA" w:rsidRPr="004B5677" w:rsidRDefault="003528AA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EF6D8E" w14:textId="44D00073" w:rsidR="003528AA" w:rsidRPr="004B5677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(277)</w:t>
            </w:r>
          </w:p>
        </w:tc>
        <w:tc>
          <w:tcPr>
            <w:tcW w:w="180" w:type="dxa"/>
          </w:tcPr>
          <w:p w14:paraId="1E9C47B5" w14:textId="77777777" w:rsidR="003528AA" w:rsidRPr="004B5677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1E2639" w14:textId="27F55510" w:rsidR="003528AA" w:rsidRPr="004B5677" w:rsidRDefault="003528AA" w:rsidP="00CD244A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12,7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414A9795" w14:textId="573B1193" w:rsidR="003528AA" w:rsidRPr="004B5677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5A61567" w14:textId="3E3EA18F" w:rsidR="003528AA" w:rsidRPr="004B5677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1,324</w:t>
            </w:r>
          </w:p>
        </w:tc>
        <w:tc>
          <w:tcPr>
            <w:tcW w:w="182" w:type="dxa"/>
            <w:vAlign w:val="bottom"/>
          </w:tcPr>
          <w:p w14:paraId="2F900E4C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44815971" w14:textId="38632309" w:rsidR="003528AA" w:rsidRPr="004B5677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(47)</w:t>
            </w:r>
          </w:p>
        </w:tc>
      </w:tr>
      <w:tr w:rsidR="003528AA" w:rsidRPr="004B5677" w14:paraId="35A00F3F" w14:textId="77777777" w:rsidTr="0092325B">
        <w:trPr>
          <w:cantSplit/>
          <w:trHeight w:val="254"/>
        </w:trPr>
        <w:tc>
          <w:tcPr>
            <w:tcW w:w="2599" w:type="dxa"/>
          </w:tcPr>
          <w:p w14:paraId="11C9106C" w14:textId="77777777" w:rsidR="003528AA" w:rsidRPr="004B5677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89" w:type="dxa"/>
            <w:vAlign w:val="bottom"/>
          </w:tcPr>
          <w:p w14:paraId="6987C511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8A0021B" w14:textId="77777777" w:rsidR="003528AA" w:rsidRPr="004B5677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7D92FC" w14:textId="77777777" w:rsidR="003528AA" w:rsidRPr="004B5677" w:rsidRDefault="003528AA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7CAAD5" w14:textId="77777777" w:rsidR="003528AA" w:rsidRPr="004B5677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9025FB" w14:textId="77777777" w:rsidR="003528AA" w:rsidRPr="004B5677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7DE90" w14:textId="6C77B60E" w:rsidR="003528AA" w:rsidRPr="004B5677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B28CAF" w14:textId="6FAD08CF" w:rsidR="003528AA" w:rsidRPr="004B5677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ECC1794" w14:textId="77777777" w:rsidR="003528AA" w:rsidRPr="004B5677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6B141EF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393B5E5E" w14:textId="77777777" w:rsidR="003528AA" w:rsidRPr="004B5677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528AA" w:rsidRPr="004B5677" w14:paraId="71562C0D" w14:textId="77777777" w:rsidTr="0092325B">
        <w:trPr>
          <w:cantSplit/>
          <w:trHeight w:val="254"/>
        </w:trPr>
        <w:tc>
          <w:tcPr>
            <w:tcW w:w="2599" w:type="dxa"/>
          </w:tcPr>
          <w:p w14:paraId="5875A838" w14:textId="77777777" w:rsidR="003528AA" w:rsidRPr="004B5677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89" w:type="dxa"/>
            <w:vAlign w:val="bottom"/>
          </w:tcPr>
          <w:p w14:paraId="34C35F5C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62E1F4B" w14:textId="77777777" w:rsidR="003528AA" w:rsidRPr="004B5677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735609" w14:textId="77777777" w:rsidR="003528AA" w:rsidRPr="004B5677" w:rsidRDefault="003528AA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B896A6" w14:textId="77777777" w:rsidR="003528AA" w:rsidRPr="004B5677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8E0B3C" w14:textId="77777777" w:rsidR="003528AA" w:rsidRPr="004B5677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8F743" w14:textId="000DE16F" w:rsidR="003528AA" w:rsidRPr="004B5677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78300D" w14:textId="666233C5" w:rsidR="003528AA" w:rsidRPr="004B5677" w:rsidRDefault="003528AA" w:rsidP="002346F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6D84315" w14:textId="77777777" w:rsidR="003528AA" w:rsidRPr="004B5677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719246BB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13B0666D" w14:textId="77777777" w:rsidR="003528AA" w:rsidRPr="004B5677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528AA" w:rsidRPr="004B5677" w14:paraId="4694A399" w14:textId="77777777" w:rsidTr="0092325B">
        <w:trPr>
          <w:cantSplit/>
          <w:trHeight w:val="20"/>
        </w:trPr>
        <w:tc>
          <w:tcPr>
            <w:tcW w:w="2599" w:type="dxa"/>
          </w:tcPr>
          <w:p w14:paraId="11E4E15E" w14:textId="77777777" w:rsidR="003528AA" w:rsidRPr="004B5677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1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89" w:type="dxa"/>
            <w:vAlign w:val="bottom"/>
          </w:tcPr>
          <w:p w14:paraId="14A68355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990" w:type="dxa"/>
            <w:gridSpan w:val="3"/>
            <w:vAlign w:val="bottom"/>
          </w:tcPr>
          <w:p w14:paraId="5308FF7D" w14:textId="3A15EEAE" w:rsidR="003528AA" w:rsidRPr="004B5677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3E2D50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5D13CE" w14:textId="1B84AE33" w:rsidR="003528AA" w:rsidRPr="004B5677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66DEF84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C74DEE" w14:textId="3ECD3A0B" w:rsidR="003528AA" w:rsidRPr="004B5677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180" w:type="dxa"/>
            <w:vAlign w:val="bottom"/>
          </w:tcPr>
          <w:p w14:paraId="7CCD9315" w14:textId="35E2B85B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590973E" w14:textId="1E7905D9" w:rsidR="003528AA" w:rsidRPr="004B5677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47072739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78789FBA" w14:textId="317AAE26" w:rsidR="003528AA" w:rsidRPr="004B5677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528AA" w:rsidRPr="004B5677" w14:paraId="13310C8D" w14:textId="77777777" w:rsidTr="0092325B">
        <w:trPr>
          <w:cantSplit/>
          <w:trHeight w:val="20"/>
        </w:trPr>
        <w:tc>
          <w:tcPr>
            <w:tcW w:w="2599" w:type="dxa"/>
          </w:tcPr>
          <w:p w14:paraId="4F54F654" w14:textId="77777777" w:rsidR="003528AA" w:rsidRPr="004B5677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89" w:type="dxa"/>
            <w:vAlign w:val="bottom"/>
          </w:tcPr>
          <w:p w14:paraId="097AD4E1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gridSpan w:val="3"/>
            <w:vAlign w:val="bottom"/>
          </w:tcPr>
          <w:p w14:paraId="48455F7B" w14:textId="502D6DA5" w:rsidR="003528AA" w:rsidRPr="004B5677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80" w:type="dxa"/>
            <w:vAlign w:val="bottom"/>
          </w:tcPr>
          <w:p w14:paraId="286CBDD0" w14:textId="77777777" w:rsidR="003528AA" w:rsidRPr="004B5677" w:rsidRDefault="003528AA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BA9D04" w14:textId="77777777" w:rsidR="003528AA" w:rsidRPr="004B5677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9C72E4" w14:textId="77777777" w:rsidR="003528AA" w:rsidRPr="004B5677" w:rsidRDefault="003528AA" w:rsidP="002346F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098BA1" w14:textId="79D44188" w:rsidR="003528AA" w:rsidRPr="004B5677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08269519" w14:textId="5A057941" w:rsidR="003528AA" w:rsidRPr="004B5677" w:rsidRDefault="003528AA" w:rsidP="002346F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B329043" w14:textId="4580D76B" w:rsidR="003528AA" w:rsidRPr="004B5677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2" w:type="dxa"/>
            <w:vAlign w:val="bottom"/>
          </w:tcPr>
          <w:p w14:paraId="6DD52C4F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611C7F7" w14:textId="5597DD80" w:rsidR="003528AA" w:rsidRPr="004B5677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28AA" w:rsidRPr="004B5677" w14:paraId="14FB7C6D" w14:textId="77777777" w:rsidTr="0092325B">
        <w:trPr>
          <w:cantSplit/>
          <w:trHeight w:val="20"/>
        </w:trPr>
        <w:tc>
          <w:tcPr>
            <w:tcW w:w="2599" w:type="dxa"/>
          </w:tcPr>
          <w:p w14:paraId="5BBB2B14" w14:textId="77777777" w:rsidR="003528AA" w:rsidRPr="004B5677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89" w:type="dxa"/>
            <w:vAlign w:val="bottom"/>
          </w:tcPr>
          <w:p w14:paraId="36707E66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4ADEA9F" w14:textId="54BC038B" w:rsidR="003528AA" w:rsidRPr="004B5677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80" w:type="dxa"/>
            <w:vAlign w:val="bottom"/>
          </w:tcPr>
          <w:p w14:paraId="6F0E87E3" w14:textId="77777777" w:rsidR="003528AA" w:rsidRPr="004B5677" w:rsidRDefault="003528AA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7FFD2A" w14:textId="4DEAA9EE" w:rsidR="003528AA" w:rsidRPr="004B5677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(161)</w:t>
            </w:r>
          </w:p>
        </w:tc>
        <w:tc>
          <w:tcPr>
            <w:tcW w:w="180" w:type="dxa"/>
          </w:tcPr>
          <w:p w14:paraId="07A3BBD3" w14:textId="77777777" w:rsidR="003528AA" w:rsidRPr="004B5677" w:rsidRDefault="003528AA" w:rsidP="002346F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AEB28" w14:textId="3E85F06B" w:rsidR="003528AA" w:rsidRPr="004B5677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180" w:type="dxa"/>
            <w:vAlign w:val="bottom"/>
          </w:tcPr>
          <w:p w14:paraId="181FE4BD" w14:textId="4C3E713C" w:rsidR="003528AA" w:rsidRPr="004B5677" w:rsidRDefault="003528AA" w:rsidP="002346FD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1A96EE25" w14:textId="6B60D323" w:rsidR="003528AA" w:rsidRPr="004B5677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2" w:type="dxa"/>
            <w:vAlign w:val="bottom"/>
          </w:tcPr>
          <w:p w14:paraId="2B3ABFDC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7DF1A2A" w14:textId="5DE27957" w:rsidR="003528AA" w:rsidRPr="004B5677" w:rsidRDefault="003528AA" w:rsidP="00350BC4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3528AA" w:rsidRPr="004B5677" w14:paraId="29B01C38" w14:textId="77777777" w:rsidTr="0092325B">
        <w:trPr>
          <w:cantSplit/>
          <w:trHeight w:val="20"/>
        </w:trPr>
        <w:tc>
          <w:tcPr>
            <w:tcW w:w="2599" w:type="dxa"/>
          </w:tcPr>
          <w:p w14:paraId="0EE119CC" w14:textId="77777777" w:rsidR="003528AA" w:rsidRPr="004B5677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-80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TFRS 16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989" w:type="dxa"/>
            <w:vAlign w:val="bottom"/>
          </w:tcPr>
          <w:p w14:paraId="6CA7636D" w14:textId="349EAB8D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C9E2EE7" w14:textId="613DA86B" w:rsidR="003528AA" w:rsidRPr="004B5677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(2,4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B7A39C0" w14:textId="77777777" w:rsidR="003528AA" w:rsidRPr="004B5677" w:rsidRDefault="003528AA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062887" w14:textId="5229AF70" w:rsidR="003528AA" w:rsidRPr="004B5677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180" w:type="dxa"/>
          </w:tcPr>
          <w:p w14:paraId="76A081E1" w14:textId="77777777" w:rsidR="003528AA" w:rsidRPr="004B5677" w:rsidRDefault="003528AA" w:rsidP="002346F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396458" w14:textId="243C3F6B" w:rsidR="003528AA" w:rsidRPr="004B5677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(347)</w:t>
            </w:r>
          </w:p>
        </w:tc>
        <w:tc>
          <w:tcPr>
            <w:tcW w:w="180" w:type="dxa"/>
            <w:vAlign w:val="bottom"/>
          </w:tcPr>
          <w:p w14:paraId="664DC292" w14:textId="766C27A2" w:rsidR="003528AA" w:rsidRPr="004B5677" w:rsidRDefault="003528AA" w:rsidP="002346FD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02E3ADF" w14:textId="7F657C2A" w:rsidR="003528AA" w:rsidRPr="004B5677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18956311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60645CA" w14:textId="45661CA6" w:rsidR="003528AA" w:rsidRPr="004B5677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28AA" w:rsidRPr="004B5677" w14:paraId="341E87C7" w14:textId="77777777" w:rsidTr="0092325B">
        <w:trPr>
          <w:cantSplit/>
          <w:trHeight w:val="20"/>
        </w:trPr>
        <w:tc>
          <w:tcPr>
            <w:tcW w:w="2599" w:type="dxa"/>
          </w:tcPr>
          <w:p w14:paraId="64374EE8" w14:textId="77777777" w:rsidR="003528AA" w:rsidRPr="004B5677" w:rsidRDefault="003528AA" w:rsidP="0032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right="8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89" w:type="dxa"/>
            <w:vAlign w:val="bottom"/>
          </w:tcPr>
          <w:p w14:paraId="38DB0DD2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E0E93" w14:textId="79FE3C19" w:rsidR="003528AA" w:rsidRPr="004B5677" w:rsidRDefault="003528AA" w:rsidP="00A75D8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,178</w:t>
            </w:r>
          </w:p>
        </w:tc>
        <w:tc>
          <w:tcPr>
            <w:tcW w:w="180" w:type="dxa"/>
            <w:vAlign w:val="bottom"/>
          </w:tcPr>
          <w:p w14:paraId="1E71FCB7" w14:textId="77777777" w:rsidR="003528AA" w:rsidRPr="004B5677" w:rsidRDefault="003528AA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8ADC2" w14:textId="7B0806D0" w:rsidR="003528AA" w:rsidRPr="004B5677" w:rsidRDefault="003528AA" w:rsidP="00A75D8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180" w:type="dxa"/>
          </w:tcPr>
          <w:p w14:paraId="4942D994" w14:textId="77777777" w:rsidR="003528AA" w:rsidRPr="004B5677" w:rsidRDefault="003528AA" w:rsidP="002346F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FBDE1" w14:textId="29FD7207" w:rsidR="003528AA" w:rsidRPr="004B5677" w:rsidRDefault="003528AA" w:rsidP="00A75D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002EA493" w14:textId="6ACB4C6C" w:rsidR="003528AA" w:rsidRPr="004B5677" w:rsidRDefault="003528AA" w:rsidP="002346FD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86C5E9E" w14:textId="1DE865A7" w:rsidR="003528AA" w:rsidRPr="004B5677" w:rsidRDefault="003528AA" w:rsidP="0092325B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2" w:type="dxa"/>
            <w:vAlign w:val="bottom"/>
          </w:tcPr>
          <w:p w14:paraId="10768442" w14:textId="77777777" w:rsidR="003528AA" w:rsidRPr="004B5677" w:rsidRDefault="003528AA" w:rsidP="002346F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C83F1" w14:textId="7241654E" w:rsidR="003528AA" w:rsidRPr="004B5677" w:rsidRDefault="003528AA" w:rsidP="00A75D87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(42)</w:t>
            </w:r>
          </w:p>
        </w:tc>
      </w:tr>
    </w:tbl>
    <w:p w14:paraId="124BB76F" w14:textId="77777777" w:rsidR="00F6160F" w:rsidRPr="004B5677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479D73" w14:textId="77777777" w:rsidR="002A7119" w:rsidRPr="004B5677" w:rsidRDefault="002A7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4B567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DC8E481" w14:textId="1C07BF6E" w:rsidR="00F6160F" w:rsidRPr="004B5677" w:rsidRDefault="00F6160F" w:rsidP="001E6EE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1EF31822" w14:textId="77777777" w:rsidR="00F6160F" w:rsidRPr="004B5677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1A026" w14:textId="0A5EFD3B" w:rsidR="00F6160F" w:rsidRPr="004B5677" w:rsidRDefault="002A7119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B56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671018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F6160F" w:rsidRPr="004B56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องค์ประกอบอื่นของส่วนของผู้ถือหุ้น</w:t>
      </w:r>
      <w:r w:rsidR="00671018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และส่วนได้เสียที่ไม่มีอำนาจควบคุม</w:t>
      </w:r>
      <w:r w:rsidR="00C622E6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="009F6F06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     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6160F" w:rsidRPr="004B5677">
        <w:rPr>
          <w:rFonts w:asciiTheme="majorBidi" w:hAnsiTheme="majorBidi" w:cstheme="majorBidi"/>
          <w:sz w:val="30"/>
          <w:szCs w:val="30"/>
        </w:rPr>
        <w:t xml:space="preserve">1 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6160F" w:rsidRPr="004B5677">
        <w:rPr>
          <w:rFonts w:asciiTheme="majorBidi" w:hAnsiTheme="majorBidi" w:cstheme="majorBidi"/>
          <w:sz w:val="30"/>
          <w:szCs w:val="30"/>
        </w:rPr>
        <w:t xml:space="preserve">2563 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Pr="004B567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>จึงไม่ปรับปรุงข้อมูลที่นำเสนอในปี</w:t>
      </w:r>
      <w:r w:rsidR="00F6160F" w:rsidRPr="004B5677">
        <w:rPr>
          <w:rFonts w:asciiTheme="majorBidi" w:hAnsiTheme="majorBidi" w:cstheme="majorBidi"/>
          <w:sz w:val="30"/>
          <w:szCs w:val="30"/>
        </w:rPr>
        <w:t xml:space="preserve"> 2562</w:t>
      </w:r>
    </w:p>
    <w:p w14:paraId="4699BCCD" w14:textId="77777777" w:rsidR="00F6160F" w:rsidRPr="004B5677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CED00" w14:textId="4A22DF33" w:rsidR="00F6160F" w:rsidRPr="004B5677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โดย</w:t>
      </w:r>
      <w:r w:rsidRPr="004B5677">
        <w:rPr>
          <w:rFonts w:asciiTheme="majorBidi" w:hAnsiTheme="majorBidi" w:cstheme="majorBidi"/>
          <w:sz w:val="30"/>
          <w:szCs w:val="30"/>
          <w:cs/>
          <w:lang w:val="en-GB"/>
        </w:rPr>
        <w:t>ผลกระทบ</w:t>
      </w:r>
      <w:r w:rsidRPr="004B5677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4B5677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  <w:r w:rsidRPr="004B5677">
        <w:rPr>
          <w:rFonts w:asciiTheme="majorBidi" w:hAnsiTheme="majorBidi" w:cstheme="majorBidi"/>
          <w:sz w:val="30"/>
          <w:szCs w:val="30"/>
          <w:shd w:val="clear" w:color="auto" w:fill="D9D9D9"/>
          <w:cs/>
        </w:rPr>
        <w:t xml:space="preserve"> </w:t>
      </w:r>
    </w:p>
    <w:p w14:paraId="264CDB63" w14:textId="77777777" w:rsidR="00F6160F" w:rsidRPr="004B5677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6D893C41" w14:textId="77777777" w:rsidR="00F6160F" w:rsidRPr="004B5677" w:rsidRDefault="00F6160F" w:rsidP="001E6EE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4D97AE8" w14:textId="77777777" w:rsidR="00F6160F" w:rsidRPr="004B5677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4CE255" w14:textId="7EDFFC05" w:rsidR="00F6160F" w:rsidRPr="004B5677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4B5677">
        <w:rPr>
          <w:rFonts w:asciiTheme="majorBidi" w:hAnsiTheme="majorBidi" w:cstheme="majorBidi"/>
          <w:sz w:val="30"/>
          <w:szCs w:val="30"/>
        </w:rPr>
        <w:t xml:space="preserve">9 (“TFRS 9”)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4B5677">
        <w:rPr>
          <w:rFonts w:asciiTheme="majorBidi" w:hAnsiTheme="majorBidi" w:cstheme="majorBidi"/>
          <w:sz w:val="30"/>
          <w:szCs w:val="30"/>
        </w:rPr>
        <w:t xml:space="preserve">3 </w:t>
      </w:r>
      <w:r w:rsidRPr="004B5677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4B5677">
        <w:rPr>
          <w:rFonts w:asciiTheme="majorBidi" w:hAnsiTheme="majorBidi" w:cstheme="majorBidi"/>
          <w:sz w:val="30"/>
          <w:szCs w:val="30"/>
        </w:rPr>
        <w:t>(FVOCI)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4B5677">
        <w:rPr>
          <w:rFonts w:asciiTheme="majorBidi" w:hAnsiTheme="majorBidi" w:cstheme="majorBidi"/>
          <w:sz w:val="30"/>
          <w:szCs w:val="30"/>
        </w:rPr>
        <w:t xml:space="preserve"> (FVTPL)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4B5677">
        <w:rPr>
          <w:rFonts w:asciiTheme="majorBidi" w:hAnsiTheme="majorBidi" w:cstheme="majorBidi"/>
          <w:sz w:val="30"/>
          <w:szCs w:val="30"/>
        </w:rPr>
        <w:t xml:space="preserve">TFRS 9 </w:t>
      </w:r>
      <w:r w:rsidRPr="004B5677">
        <w:rPr>
          <w:rFonts w:asciiTheme="majorBidi" w:hAnsiTheme="majorBidi" w:cstheme="majorBidi"/>
          <w:sz w:val="30"/>
          <w:szCs w:val="30"/>
          <w:cs/>
        </w:rPr>
        <w:t>จะเป็นไปตามลักษณะของกระแสเงินสดของ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TFRS 9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9F6F06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เงินลงทุนทั่วไปตามที่กำหนดโดยมาตรฐานการบัญชี ฉบับที่ </w:t>
      </w:r>
      <w:r w:rsidRPr="004B5677">
        <w:rPr>
          <w:rFonts w:asciiTheme="majorBidi" w:hAnsiTheme="majorBidi" w:cstheme="majorBidi"/>
          <w:sz w:val="30"/>
          <w:szCs w:val="30"/>
        </w:rPr>
        <w:t>1</w:t>
      </w:r>
      <w:r w:rsidR="00F16EA1"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>5</w:t>
      </w:r>
    </w:p>
    <w:p w14:paraId="2E93BEBB" w14:textId="77777777" w:rsidR="00F6160F" w:rsidRPr="004B5677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08DC54" w14:textId="491F8577" w:rsidR="00F6160F" w:rsidRPr="004B5677" w:rsidRDefault="00F6160F" w:rsidP="00F6160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ตาม</w:t>
      </w:r>
      <w:r w:rsidRPr="004B5677">
        <w:rPr>
          <w:rFonts w:asciiTheme="majorBidi" w:hAnsiTheme="majorBidi" w:cstheme="majorBidi"/>
          <w:sz w:val="30"/>
          <w:szCs w:val="30"/>
        </w:rPr>
        <w:t xml:space="preserve"> TFRS 9 </w:t>
      </w:r>
      <w:r w:rsidRPr="004B5677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="002A7119" w:rsidRPr="004B56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4B5677">
        <w:rPr>
          <w:rFonts w:asciiTheme="majorBidi" w:hAnsiTheme="majorBidi" w:cstheme="majorBidi"/>
          <w:sz w:val="30"/>
          <w:szCs w:val="30"/>
          <w:cs/>
        </w:rPr>
        <w:t>รับรู้ดอกเบี้ยรับและดอกเบี้ยจ่ายด้วยอัตราดอกเบี้ยตามสัญญา</w:t>
      </w:r>
    </w:p>
    <w:p w14:paraId="6FF97EE5" w14:textId="77777777" w:rsidR="00F6160F" w:rsidRPr="004B5677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6051C" w14:textId="59500144" w:rsidR="00F6160F" w:rsidRPr="004B5677" w:rsidRDefault="00F6160F" w:rsidP="00F6160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4B5677">
        <w:rPr>
          <w:rFonts w:asciiTheme="majorBidi" w:hAnsiTheme="majorBidi" w:cstheme="majorBidi"/>
          <w:sz w:val="30"/>
          <w:szCs w:val="30"/>
        </w:rPr>
        <w:t xml:space="preserve">TFRS 9 </w:t>
      </w:r>
      <w:r w:rsidRPr="004B5677">
        <w:rPr>
          <w:rFonts w:asciiTheme="majorBidi" w:hAnsiTheme="majorBidi" w:cstheme="majorBidi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="002A7119" w:rsidRPr="004B56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4B5677">
        <w:rPr>
          <w:rFonts w:asciiTheme="majorBidi" w:hAnsiTheme="majorBidi" w:cstheme="majorBidi"/>
          <w:sz w:val="30"/>
          <w:szCs w:val="30"/>
          <w:cs/>
        </w:rPr>
        <w:t>รับรู้รายการเมื่อใช้สิทธิในอนุพันธ์ดังกล่าว</w:t>
      </w:r>
      <w:r w:rsidRPr="004B5677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1D7EEEFF" w14:textId="77777777" w:rsidR="00F6160F" w:rsidRPr="004B5677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868342" w14:textId="77777777" w:rsidR="002A7119" w:rsidRPr="004B5677" w:rsidRDefault="002A7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4B5677"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29A36EBA" w14:textId="6D4D8224" w:rsidR="00F6160F" w:rsidRPr="004B5677" w:rsidRDefault="00F6160F" w:rsidP="00392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TFRS 9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="002A7119" w:rsidRPr="004B5677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กลุ่มบริษัท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</w:p>
    <w:tbl>
      <w:tblPr>
        <w:tblStyle w:val="TableGrid"/>
        <w:tblW w:w="94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085"/>
        <w:gridCol w:w="260"/>
        <w:gridCol w:w="1145"/>
        <w:gridCol w:w="240"/>
        <w:gridCol w:w="1142"/>
        <w:gridCol w:w="236"/>
        <w:gridCol w:w="1068"/>
      </w:tblGrid>
      <w:tr w:rsidR="00F6160F" w:rsidRPr="004B5677" w14:paraId="6B561552" w14:textId="77777777" w:rsidTr="00321066">
        <w:trPr>
          <w:tblHeader/>
        </w:trPr>
        <w:tc>
          <w:tcPr>
            <w:tcW w:w="9406" w:type="dxa"/>
            <w:gridSpan w:val="8"/>
            <w:vAlign w:val="bottom"/>
          </w:tcPr>
          <w:p w14:paraId="7DDB90FC" w14:textId="20E02549" w:rsidR="00F6160F" w:rsidRPr="004B5677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F6160F" w:rsidRPr="004B5677" w14:paraId="3504C317" w14:textId="77777777" w:rsidTr="00321066">
        <w:trPr>
          <w:tblHeader/>
        </w:trPr>
        <w:tc>
          <w:tcPr>
            <w:tcW w:w="5315" w:type="dxa"/>
            <w:gridSpan w:val="2"/>
            <w:tcBorders>
              <w:bottom w:val="single" w:sz="4" w:space="0" w:color="auto"/>
            </w:tcBorders>
            <w:vAlign w:val="bottom"/>
          </w:tcPr>
          <w:p w14:paraId="607CDBB4" w14:textId="1D7B2A27" w:rsidR="00F6160F" w:rsidRPr="004B5677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="00C622E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C622E6"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C622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C622E6"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C622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C622E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C622E6"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C622E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0" w:type="dxa"/>
          </w:tcPr>
          <w:p w14:paraId="31057E67" w14:textId="77777777" w:rsidR="00F6160F" w:rsidRPr="004B5677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31" w:type="dxa"/>
            <w:gridSpan w:val="5"/>
            <w:tcBorders>
              <w:bottom w:val="single" w:sz="4" w:space="0" w:color="auto"/>
            </w:tcBorders>
            <w:vAlign w:val="bottom"/>
          </w:tcPr>
          <w:p w14:paraId="3ACF127B" w14:textId="763418A6" w:rsidR="00F6160F" w:rsidRPr="004B5677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="00655FFB"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655FFB" w:rsidRPr="004B5677" w14:paraId="5FBEFDD5" w14:textId="77777777" w:rsidTr="00321066">
        <w:trPr>
          <w:tblHeader/>
        </w:trPr>
        <w:tc>
          <w:tcPr>
            <w:tcW w:w="4230" w:type="dxa"/>
            <w:tcBorders>
              <w:top w:val="single" w:sz="4" w:space="0" w:color="auto"/>
            </w:tcBorders>
            <w:vAlign w:val="bottom"/>
          </w:tcPr>
          <w:p w14:paraId="12BD0AFF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795B909B" w14:textId="77777777" w:rsidR="00655FFB" w:rsidRPr="004B5677" w:rsidRDefault="00655FFB" w:rsidP="0032106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2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48C77E72" w14:textId="2DBDB3B8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84ACA3C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83D2C13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AA8ABFB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63DAB6D7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58A53D35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629F1B2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222A1288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4315AF37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1EFB995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4AF527C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64FC3237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3A1F59A6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A0242A" w:rsidRPr="004B5677" w14:paraId="04C06570" w14:textId="77777777" w:rsidTr="00A0242A">
        <w:tc>
          <w:tcPr>
            <w:tcW w:w="4230" w:type="dxa"/>
          </w:tcPr>
          <w:p w14:paraId="22752862" w14:textId="77777777" w:rsidR="00A0242A" w:rsidRPr="004B5677" w:rsidRDefault="00A0242A" w:rsidP="00392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176" w:type="dxa"/>
            <w:gridSpan w:val="7"/>
            <w:vAlign w:val="bottom"/>
          </w:tcPr>
          <w:p w14:paraId="45A2771D" w14:textId="18F01073" w:rsidR="00A0242A" w:rsidRPr="004B5677" w:rsidRDefault="00A0242A" w:rsidP="00A024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ล้านบาท)</w:t>
            </w:r>
          </w:p>
        </w:tc>
      </w:tr>
      <w:tr w:rsidR="00655FFB" w:rsidRPr="004B5677" w14:paraId="54FDB382" w14:textId="77777777" w:rsidTr="00321066">
        <w:tc>
          <w:tcPr>
            <w:tcW w:w="4230" w:type="dxa"/>
          </w:tcPr>
          <w:p w14:paraId="1E6538AB" w14:textId="77777777" w:rsidR="00655FFB" w:rsidRPr="004B5677" w:rsidRDefault="00655FFB" w:rsidP="00392B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5" w:type="dxa"/>
            <w:vAlign w:val="bottom"/>
          </w:tcPr>
          <w:p w14:paraId="2C3BC6DF" w14:textId="18A11E63" w:rsidR="00655FFB" w:rsidRPr="004B5677" w:rsidRDefault="00655FFB" w:rsidP="00350B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</w:t>
            </w:r>
          </w:p>
        </w:tc>
        <w:tc>
          <w:tcPr>
            <w:tcW w:w="260" w:type="dxa"/>
          </w:tcPr>
          <w:p w14:paraId="0C492F2F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682FEC" w14:textId="77777777" w:rsidR="00655FFB" w:rsidRPr="004B5677" w:rsidRDefault="00655FFB" w:rsidP="00350B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F034F99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D11526A" w14:textId="77777777" w:rsidR="00655FFB" w:rsidRPr="004B5677" w:rsidRDefault="00655FFB" w:rsidP="00350B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9357F7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BA2860E" w14:textId="11C41E86" w:rsidR="00655FFB" w:rsidRPr="004B5677" w:rsidRDefault="00655FFB" w:rsidP="00350BC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</w:t>
            </w:r>
          </w:p>
        </w:tc>
      </w:tr>
      <w:tr w:rsidR="00655FFB" w:rsidRPr="004B5677" w14:paraId="31AADC3D" w14:textId="77777777" w:rsidTr="00321066">
        <w:tc>
          <w:tcPr>
            <w:tcW w:w="4230" w:type="dxa"/>
          </w:tcPr>
          <w:p w14:paraId="23DC55C6" w14:textId="4C436571" w:rsidR="00655FFB" w:rsidRPr="004B5677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5" w:type="dxa"/>
            <w:vAlign w:val="bottom"/>
          </w:tcPr>
          <w:p w14:paraId="56D354B6" w14:textId="4DF7478D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4,383</w:t>
            </w:r>
          </w:p>
        </w:tc>
        <w:tc>
          <w:tcPr>
            <w:tcW w:w="260" w:type="dxa"/>
          </w:tcPr>
          <w:p w14:paraId="0465A469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6F9B89B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52BC8EF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BC83C42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BC9C18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DBD491F" w14:textId="3EFC8BEC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4,383</w:t>
            </w:r>
          </w:p>
        </w:tc>
      </w:tr>
      <w:tr w:rsidR="00655FFB" w:rsidRPr="004B5677" w14:paraId="36BCC8A3" w14:textId="77777777" w:rsidTr="00321066">
        <w:tc>
          <w:tcPr>
            <w:tcW w:w="4230" w:type="dxa"/>
          </w:tcPr>
          <w:p w14:paraId="02CFEFEC" w14:textId="300C72FE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</w:t>
            </w:r>
            <w:r w:rsidR="00902B42"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หมุนเวียน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085" w:type="dxa"/>
            <w:vAlign w:val="bottom"/>
          </w:tcPr>
          <w:p w14:paraId="7E33E974" w14:textId="08F5D86A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11,739</w:t>
            </w:r>
          </w:p>
        </w:tc>
        <w:tc>
          <w:tcPr>
            <w:tcW w:w="260" w:type="dxa"/>
          </w:tcPr>
          <w:p w14:paraId="288FF43E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7F5A2F0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578ACE6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18DD9FB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F057A4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45EDFCF" w14:textId="3E1829D4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11,739</w:t>
            </w:r>
          </w:p>
        </w:tc>
      </w:tr>
      <w:tr w:rsidR="00655FFB" w:rsidRPr="004B5677" w14:paraId="4CFA2E3E" w14:textId="77777777" w:rsidTr="00321066">
        <w:tc>
          <w:tcPr>
            <w:tcW w:w="4230" w:type="dxa"/>
          </w:tcPr>
          <w:p w14:paraId="0369F726" w14:textId="11BBC838" w:rsidR="00655FFB" w:rsidRPr="004B5677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</w:t>
            </w:r>
            <w:r w:rsidR="008F51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5" w:type="dxa"/>
            <w:vAlign w:val="bottom"/>
          </w:tcPr>
          <w:p w14:paraId="133B2FCB" w14:textId="75D52348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260" w:type="dxa"/>
          </w:tcPr>
          <w:p w14:paraId="60A5410E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6A4C6DC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A6DD14B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2030F40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6CDE66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D9CA1DC" w14:textId="76D37933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</w:p>
        </w:tc>
      </w:tr>
      <w:tr w:rsidR="00655FFB" w:rsidRPr="004B5677" w14:paraId="148A22EB" w14:textId="77777777" w:rsidTr="00321066">
        <w:tc>
          <w:tcPr>
            <w:tcW w:w="4230" w:type="dxa"/>
          </w:tcPr>
          <w:p w14:paraId="34CCD8A4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5" w:type="dxa"/>
            <w:vAlign w:val="bottom"/>
          </w:tcPr>
          <w:p w14:paraId="319FD66F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5BF22568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6646641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4B3A7C6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3B3840CE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1AEB8F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BCBCD27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55FFB" w:rsidRPr="004B5677" w14:paraId="1BDEC261" w14:textId="77777777" w:rsidTr="00321066">
        <w:tc>
          <w:tcPr>
            <w:tcW w:w="4230" w:type="dxa"/>
          </w:tcPr>
          <w:p w14:paraId="126A4B5E" w14:textId="2C014B61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เงินฝาก</w:t>
            </w:r>
            <w:r w:rsidR="00C622E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ระยะสั้น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กับสถาบันการเงิน</w:t>
            </w:r>
          </w:p>
        </w:tc>
        <w:tc>
          <w:tcPr>
            <w:tcW w:w="1085" w:type="dxa"/>
            <w:vAlign w:val="bottom"/>
          </w:tcPr>
          <w:p w14:paraId="12DA1F41" w14:textId="358A8AD1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0" w:type="dxa"/>
          </w:tcPr>
          <w:p w14:paraId="54EDCCBD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38BCAC2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4EE5EE0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57BA8E84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FA414F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DA847FE" w14:textId="4EC1DB13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655FFB" w:rsidRPr="004B5677" w14:paraId="0AD27D80" w14:textId="77777777" w:rsidTr="00321066">
        <w:tc>
          <w:tcPr>
            <w:tcW w:w="4230" w:type="dxa"/>
          </w:tcPr>
          <w:p w14:paraId="4BD3B451" w14:textId="56A86268" w:rsidR="00655FFB" w:rsidRPr="004B5677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4B5677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ตราสาร</w:t>
            </w:r>
            <w:r w:rsidR="00866E8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หนี้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1085" w:type="dxa"/>
            <w:vAlign w:val="bottom"/>
          </w:tcPr>
          <w:p w14:paraId="13B9604B" w14:textId="342268F2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60" w:type="dxa"/>
          </w:tcPr>
          <w:p w14:paraId="49AFE10E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524237E" w14:textId="5FE6336C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40" w:type="dxa"/>
          </w:tcPr>
          <w:p w14:paraId="76726B0B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1E816FC5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A9AC42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6425C10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55FFB" w:rsidRPr="004B5677" w14:paraId="5EF90B06" w14:textId="77777777" w:rsidTr="00321066">
        <w:tc>
          <w:tcPr>
            <w:tcW w:w="4230" w:type="dxa"/>
          </w:tcPr>
          <w:p w14:paraId="57BD0F76" w14:textId="77777777" w:rsidR="008F511B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</w:t>
            </w:r>
          </w:p>
          <w:p w14:paraId="0788B67C" w14:textId="08FC7264" w:rsidR="00655FFB" w:rsidRPr="004B5677" w:rsidRDefault="00655FFB" w:rsidP="008F51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ind w:left="706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ตลาด</w:t>
            </w:r>
          </w:p>
        </w:tc>
        <w:tc>
          <w:tcPr>
            <w:tcW w:w="1085" w:type="dxa"/>
            <w:vAlign w:val="bottom"/>
          </w:tcPr>
          <w:p w14:paraId="22CD7656" w14:textId="1FC23576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0" w:type="dxa"/>
          </w:tcPr>
          <w:p w14:paraId="3F417910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8966EF4" w14:textId="135DF9C7" w:rsidR="00655FFB" w:rsidRPr="004B5677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E2B6C78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2ED0BA9" w14:textId="2616C33E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1,689</w:t>
            </w:r>
          </w:p>
        </w:tc>
        <w:tc>
          <w:tcPr>
            <w:tcW w:w="236" w:type="dxa"/>
          </w:tcPr>
          <w:p w14:paraId="0AE54AF5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9795686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55FFB" w:rsidRPr="004B5677" w14:paraId="56843928" w14:textId="77777777" w:rsidTr="00321066">
        <w:tc>
          <w:tcPr>
            <w:tcW w:w="4230" w:type="dxa"/>
          </w:tcPr>
          <w:p w14:paraId="19DAD29C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E717A" w14:textId="26B2AB72" w:rsidR="00655FFB" w:rsidRPr="004B5677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1,812</w:t>
            </w:r>
          </w:p>
        </w:tc>
        <w:tc>
          <w:tcPr>
            <w:tcW w:w="260" w:type="dxa"/>
          </w:tcPr>
          <w:p w14:paraId="5CE4481C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982ED" w14:textId="2223F070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40" w:type="dxa"/>
          </w:tcPr>
          <w:p w14:paraId="3670740C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0C1D0" w14:textId="31417BD0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1,689</w:t>
            </w:r>
          </w:p>
        </w:tc>
        <w:tc>
          <w:tcPr>
            <w:tcW w:w="236" w:type="dxa"/>
          </w:tcPr>
          <w:p w14:paraId="6AB7F225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16E61" w14:textId="582600C5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</w:t>
            </w:r>
            <w:r w:rsidR="00F16EA1" w:rsidRPr="00F16E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655FFB" w:rsidRPr="004B5677" w14:paraId="6CDB1E28" w14:textId="77777777" w:rsidTr="00321066">
        <w:tc>
          <w:tcPr>
            <w:tcW w:w="4230" w:type="dxa"/>
          </w:tcPr>
          <w:p w14:paraId="29919D08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20C27" w14:textId="0ACF43A9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28,</w:t>
            </w:r>
            <w:r w:rsidR="00F16EA1" w:rsidRPr="00F16E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</w:t>
            </w:r>
          </w:p>
        </w:tc>
        <w:tc>
          <w:tcPr>
            <w:tcW w:w="260" w:type="dxa"/>
          </w:tcPr>
          <w:p w14:paraId="4AD9229D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C3967" w14:textId="06FB5432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40" w:type="dxa"/>
          </w:tcPr>
          <w:p w14:paraId="2032E6CF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D4420" w14:textId="39E4794D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1,689</w:t>
            </w:r>
          </w:p>
        </w:tc>
        <w:tc>
          <w:tcPr>
            <w:tcW w:w="236" w:type="dxa"/>
          </w:tcPr>
          <w:p w14:paraId="6CBB70EA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7B36C" w14:textId="521B6D24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27,642</w:t>
            </w:r>
          </w:p>
        </w:tc>
      </w:tr>
      <w:tr w:rsidR="00655FFB" w:rsidRPr="004B5677" w14:paraId="133D63CD" w14:textId="77777777" w:rsidTr="00321066">
        <w:tc>
          <w:tcPr>
            <w:tcW w:w="4230" w:type="dxa"/>
          </w:tcPr>
          <w:p w14:paraId="2D20E256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6197D62E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0" w:type="dxa"/>
          </w:tcPr>
          <w:p w14:paraId="190093DB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7A6A4169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0" w:type="dxa"/>
          </w:tcPr>
          <w:p w14:paraId="595C5CA4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475AF763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07D17BD1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0A87B528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655FFB" w:rsidRPr="004B5677" w14:paraId="56A4FF83" w14:textId="77777777" w:rsidTr="00321066">
        <w:tc>
          <w:tcPr>
            <w:tcW w:w="4230" w:type="dxa"/>
          </w:tcPr>
          <w:p w14:paraId="352A5FA7" w14:textId="49A51CB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  <w:p w14:paraId="35A45BA4" w14:textId="77777777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ระยะสั้นจากสถาบันการเงิน</w:t>
            </w:r>
          </w:p>
        </w:tc>
        <w:tc>
          <w:tcPr>
            <w:tcW w:w="1085" w:type="dxa"/>
            <w:vAlign w:val="bottom"/>
          </w:tcPr>
          <w:p w14:paraId="7D5C7179" w14:textId="19B655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51,1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0" w:type="dxa"/>
          </w:tcPr>
          <w:p w14:paraId="5E7A396C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20A1B2E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8C18FB9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4B38825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7AC869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F673D3D" w14:textId="35E31038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51,1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655FFB" w:rsidRPr="004B5677" w14:paraId="66B05026" w14:textId="77777777" w:rsidTr="00321066">
        <w:tc>
          <w:tcPr>
            <w:tcW w:w="4230" w:type="dxa"/>
          </w:tcPr>
          <w:p w14:paraId="12EB20D4" w14:textId="70C50BC7" w:rsidR="00655FFB" w:rsidRPr="004B5677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5" w:type="dxa"/>
            <w:vAlign w:val="bottom"/>
          </w:tcPr>
          <w:p w14:paraId="61572F7E" w14:textId="7A1FD4DE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37,1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0" w:type="dxa"/>
          </w:tcPr>
          <w:p w14:paraId="68C5E3BD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4EC45D9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74065EE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C933BF8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707123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FB10F9A" w14:textId="678745A9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37,1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655FFB" w:rsidRPr="004B5677" w14:paraId="3CCDE71F" w14:textId="77777777" w:rsidTr="00321066">
        <w:tc>
          <w:tcPr>
            <w:tcW w:w="4230" w:type="dxa"/>
          </w:tcPr>
          <w:p w14:paraId="14FFAD68" w14:textId="0191281F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C622E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5" w:type="dxa"/>
            <w:vAlign w:val="bottom"/>
          </w:tcPr>
          <w:p w14:paraId="2FAC1BF7" w14:textId="488591F8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29,947</w:t>
            </w:r>
          </w:p>
        </w:tc>
        <w:tc>
          <w:tcPr>
            <w:tcW w:w="260" w:type="dxa"/>
          </w:tcPr>
          <w:p w14:paraId="78B99A82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A210975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07499DC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343F43EC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1D74A5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710DBD2" w14:textId="581F07E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29,947</w:t>
            </w:r>
          </w:p>
        </w:tc>
      </w:tr>
      <w:tr w:rsidR="00655FFB" w:rsidRPr="004B5677" w14:paraId="33C71748" w14:textId="77777777" w:rsidTr="00321066">
        <w:tc>
          <w:tcPr>
            <w:tcW w:w="4230" w:type="dxa"/>
          </w:tcPr>
          <w:p w14:paraId="42287650" w14:textId="6908DCAD" w:rsidR="00655FFB" w:rsidRPr="004B5677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5" w:type="dxa"/>
            <w:vAlign w:val="bottom"/>
          </w:tcPr>
          <w:p w14:paraId="254FC40A" w14:textId="70C691F8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9,824</w:t>
            </w:r>
          </w:p>
        </w:tc>
        <w:tc>
          <w:tcPr>
            <w:tcW w:w="260" w:type="dxa"/>
          </w:tcPr>
          <w:p w14:paraId="00207978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B79EF37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FDAC522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6C96D02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67E6C1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50C4BDC" w14:textId="5C231569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9,824</w:t>
            </w:r>
          </w:p>
        </w:tc>
      </w:tr>
      <w:tr w:rsidR="00655FFB" w:rsidRPr="004B5677" w14:paraId="7E26B5B2" w14:textId="77777777" w:rsidTr="00321066">
        <w:tc>
          <w:tcPr>
            <w:tcW w:w="4230" w:type="dxa"/>
          </w:tcPr>
          <w:p w14:paraId="44D384E0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D6F2E" w14:textId="2E2A46A2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127,976</w:t>
            </w:r>
          </w:p>
        </w:tc>
        <w:tc>
          <w:tcPr>
            <w:tcW w:w="260" w:type="dxa"/>
          </w:tcPr>
          <w:p w14:paraId="0FBED71C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A9958" w14:textId="28F27198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8A9A835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6FCC1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3B498F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1DDCC" w14:textId="1C9C8943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127,976</w:t>
            </w:r>
          </w:p>
        </w:tc>
      </w:tr>
    </w:tbl>
    <w:p w14:paraId="2E155EA8" w14:textId="626ACE33" w:rsidR="00F6160F" w:rsidRPr="004B5677" w:rsidRDefault="00F6160F" w:rsidP="00F6160F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3675629B" w14:textId="5054933F" w:rsidR="002346FD" w:rsidRPr="004B5677" w:rsidRDefault="002346FD" w:rsidP="00F6160F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57A1C7E7" w14:textId="747ED7F5" w:rsidR="002346FD" w:rsidRPr="004B5677" w:rsidRDefault="002346FD" w:rsidP="00F6160F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412FD98D" w14:textId="77777777" w:rsidR="002346FD" w:rsidRPr="004B5677" w:rsidRDefault="002346FD" w:rsidP="00F6160F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tbl>
      <w:tblPr>
        <w:tblStyle w:val="TableGrid"/>
        <w:tblW w:w="8833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28"/>
        <w:gridCol w:w="17"/>
        <w:gridCol w:w="243"/>
        <w:gridCol w:w="17"/>
        <w:gridCol w:w="1648"/>
        <w:gridCol w:w="236"/>
        <w:gridCol w:w="1457"/>
        <w:gridCol w:w="17"/>
      </w:tblGrid>
      <w:tr w:rsidR="00F6160F" w:rsidRPr="004B5677" w14:paraId="3390BE60" w14:textId="77777777" w:rsidTr="000A15CC">
        <w:trPr>
          <w:gridAfter w:val="1"/>
          <w:wAfter w:w="17" w:type="dxa"/>
        </w:trPr>
        <w:tc>
          <w:tcPr>
            <w:tcW w:w="8816" w:type="dxa"/>
            <w:gridSpan w:val="8"/>
            <w:vAlign w:val="bottom"/>
          </w:tcPr>
          <w:p w14:paraId="04DD2994" w14:textId="6781DC65" w:rsidR="00F6160F" w:rsidRPr="004B5677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 xml:space="preserve">งบการเงินเฉพาะกิจการ </w:t>
            </w:r>
          </w:p>
        </w:tc>
      </w:tr>
      <w:tr w:rsidR="00F6160F" w:rsidRPr="004B5677" w14:paraId="7810C391" w14:textId="77777777" w:rsidTr="000A15CC">
        <w:trPr>
          <w:gridAfter w:val="1"/>
          <w:wAfter w:w="17" w:type="dxa"/>
        </w:trPr>
        <w:tc>
          <w:tcPr>
            <w:tcW w:w="5198" w:type="dxa"/>
            <w:gridSpan w:val="2"/>
            <w:tcBorders>
              <w:bottom w:val="single" w:sz="4" w:space="0" w:color="auto"/>
            </w:tcBorders>
            <w:vAlign w:val="bottom"/>
          </w:tcPr>
          <w:p w14:paraId="52E437C6" w14:textId="77777777" w:rsidR="00F6160F" w:rsidRPr="004B5677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gridSpan w:val="2"/>
          </w:tcPr>
          <w:p w14:paraId="183C8B09" w14:textId="77777777" w:rsidR="00F6160F" w:rsidRPr="004B5677" w:rsidRDefault="00F6160F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358" w:type="dxa"/>
            <w:gridSpan w:val="4"/>
            <w:tcBorders>
              <w:bottom w:val="single" w:sz="4" w:space="0" w:color="auto"/>
            </w:tcBorders>
            <w:vAlign w:val="bottom"/>
          </w:tcPr>
          <w:p w14:paraId="65AEA585" w14:textId="6F9D0775" w:rsidR="00F6160F" w:rsidRPr="004B5677" w:rsidRDefault="00F6160F" w:rsidP="00A84E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="00655FFB"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655FFB" w:rsidRPr="004B5677" w14:paraId="4880C215" w14:textId="77777777" w:rsidTr="000A15CC"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362B933A" w14:textId="7DC83909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</w:tcBorders>
            <w:vAlign w:val="bottom"/>
          </w:tcPr>
          <w:p w14:paraId="40BBF428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gridSpan w:val="2"/>
          </w:tcPr>
          <w:p w14:paraId="05928571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643E6E0B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7642F05E" w14:textId="719EAE99" w:rsidR="00655FFB" w:rsidRPr="004B5677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10C2CF4" w14:textId="77777777" w:rsidR="00655FFB" w:rsidRPr="004B5677" w:rsidRDefault="00655FFB" w:rsidP="00F616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4B254835" w14:textId="77777777" w:rsidR="00655FFB" w:rsidRPr="004B5677" w:rsidRDefault="00655FFB" w:rsidP="00A84E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7050029A" w14:textId="4B38CC19" w:rsidR="00655FFB" w:rsidRPr="004B5677" w:rsidRDefault="00655FFB" w:rsidP="00A84E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 w:rsidR="00A84E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A84E6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A84E67" w:rsidRPr="004B5677" w14:paraId="03DC404B" w14:textId="77777777" w:rsidTr="00BA6593">
        <w:tc>
          <w:tcPr>
            <w:tcW w:w="3870" w:type="dxa"/>
          </w:tcPr>
          <w:p w14:paraId="4B73E24A" w14:textId="77777777" w:rsidR="00A84E67" w:rsidRPr="004B5677" w:rsidRDefault="00A84E67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63" w:type="dxa"/>
            <w:gridSpan w:val="8"/>
            <w:vAlign w:val="bottom"/>
          </w:tcPr>
          <w:p w14:paraId="52403273" w14:textId="746F173E" w:rsidR="00A84E67" w:rsidRPr="009B02B9" w:rsidRDefault="00A84E67" w:rsidP="00A84E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 w:eastAsia="en-GB"/>
              </w:rPr>
            </w:pPr>
            <w:r w:rsidRPr="009B02B9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655FFB" w:rsidRPr="004B5677" w14:paraId="44140FFE" w14:textId="77777777" w:rsidTr="000A15CC">
        <w:tc>
          <w:tcPr>
            <w:tcW w:w="3870" w:type="dxa"/>
          </w:tcPr>
          <w:p w14:paraId="28100835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5" w:type="dxa"/>
            <w:gridSpan w:val="2"/>
            <w:vAlign w:val="bottom"/>
          </w:tcPr>
          <w:p w14:paraId="0A17A54F" w14:textId="02E833D0" w:rsidR="00655FFB" w:rsidRPr="004B5677" w:rsidRDefault="00655FFB" w:rsidP="001A5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1,378</w:t>
            </w:r>
          </w:p>
        </w:tc>
        <w:tc>
          <w:tcPr>
            <w:tcW w:w="260" w:type="dxa"/>
            <w:gridSpan w:val="2"/>
          </w:tcPr>
          <w:p w14:paraId="482D8930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1E34E92C" w14:textId="692B03D5" w:rsidR="00655FFB" w:rsidRPr="00A84E67" w:rsidRDefault="00655FFB" w:rsidP="001A5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84E6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EE1FC85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EA17BB7" w14:textId="331FA4A9" w:rsidR="00655FFB" w:rsidRPr="004B5677" w:rsidRDefault="00655FFB" w:rsidP="001A5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1,378</w:t>
            </w:r>
          </w:p>
        </w:tc>
      </w:tr>
      <w:tr w:rsidR="00655FFB" w:rsidRPr="004B5677" w14:paraId="35880B47" w14:textId="77777777" w:rsidTr="000A15CC">
        <w:tc>
          <w:tcPr>
            <w:tcW w:w="3870" w:type="dxa"/>
          </w:tcPr>
          <w:p w14:paraId="50B66E7F" w14:textId="15A84E23" w:rsidR="00655FFB" w:rsidRPr="004B5677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45" w:type="dxa"/>
            <w:gridSpan w:val="2"/>
            <w:vAlign w:val="bottom"/>
          </w:tcPr>
          <w:p w14:paraId="01B9D535" w14:textId="7C4666B8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773</w:t>
            </w:r>
          </w:p>
        </w:tc>
        <w:tc>
          <w:tcPr>
            <w:tcW w:w="260" w:type="dxa"/>
            <w:gridSpan w:val="2"/>
          </w:tcPr>
          <w:p w14:paraId="51350847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4A677BFA" w14:textId="7B211AAC" w:rsidR="00655FFB" w:rsidRPr="00A84E6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84E6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F0BF384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88A1D05" w14:textId="3CB6AAEC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773</w:t>
            </w:r>
          </w:p>
        </w:tc>
      </w:tr>
      <w:tr w:rsidR="00655FFB" w:rsidRPr="004B5677" w14:paraId="439554BE" w14:textId="77777777" w:rsidTr="000A15CC">
        <w:tc>
          <w:tcPr>
            <w:tcW w:w="3870" w:type="dxa"/>
          </w:tcPr>
          <w:p w14:paraId="3F25810E" w14:textId="1FA65EB2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</w:t>
            </w:r>
            <w:r w:rsidR="00902B42"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หมุนเวียน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345" w:type="dxa"/>
            <w:gridSpan w:val="2"/>
            <w:vAlign w:val="bottom"/>
          </w:tcPr>
          <w:p w14:paraId="1CD4BCE5" w14:textId="0292D900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447</w:t>
            </w:r>
          </w:p>
        </w:tc>
        <w:tc>
          <w:tcPr>
            <w:tcW w:w="260" w:type="dxa"/>
            <w:gridSpan w:val="2"/>
          </w:tcPr>
          <w:p w14:paraId="285F699F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05A312F1" w14:textId="725B4C2D" w:rsidR="00655FFB" w:rsidRPr="00A84E6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84E6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C1A6CC9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7CCC458E" w14:textId="441EA70A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447</w:t>
            </w:r>
          </w:p>
        </w:tc>
      </w:tr>
      <w:tr w:rsidR="00655FFB" w:rsidRPr="004B5677" w14:paraId="14E43087" w14:textId="77777777" w:rsidTr="000A15CC">
        <w:tc>
          <w:tcPr>
            <w:tcW w:w="3870" w:type="dxa"/>
          </w:tcPr>
          <w:p w14:paraId="52E0D61D" w14:textId="465E20B1" w:rsidR="00655FFB" w:rsidRPr="004B5677" w:rsidRDefault="00655FFB" w:rsidP="00655F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</w:t>
            </w:r>
            <w:r w:rsidR="008F51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45" w:type="dxa"/>
            <w:gridSpan w:val="2"/>
            <w:vAlign w:val="bottom"/>
          </w:tcPr>
          <w:p w14:paraId="1682EF41" w14:textId="46438F00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26,495</w:t>
            </w:r>
          </w:p>
        </w:tc>
        <w:tc>
          <w:tcPr>
            <w:tcW w:w="260" w:type="dxa"/>
            <w:gridSpan w:val="2"/>
          </w:tcPr>
          <w:p w14:paraId="3821467D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5BD9B792" w14:textId="29EB61B7" w:rsidR="00655FFB" w:rsidRPr="00A84E6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84E6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A643ECB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2C9DB06" w14:textId="0259D4AA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26,495</w:t>
            </w:r>
          </w:p>
        </w:tc>
      </w:tr>
      <w:tr w:rsidR="00655FFB" w:rsidRPr="004B5677" w14:paraId="7D357BE5" w14:textId="77777777" w:rsidTr="000A15CC">
        <w:tc>
          <w:tcPr>
            <w:tcW w:w="3870" w:type="dxa"/>
          </w:tcPr>
          <w:p w14:paraId="11265921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45" w:type="dxa"/>
            <w:gridSpan w:val="2"/>
            <w:vAlign w:val="bottom"/>
          </w:tcPr>
          <w:p w14:paraId="0736064E" w14:textId="77777777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gridSpan w:val="2"/>
          </w:tcPr>
          <w:p w14:paraId="3E9CA478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263AC646" w14:textId="77777777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7D52C05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8068553" w14:textId="77777777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55FFB" w:rsidRPr="004B5677" w14:paraId="7F1E5A3D" w14:textId="77777777" w:rsidTr="000A15CC">
        <w:tc>
          <w:tcPr>
            <w:tcW w:w="3870" w:type="dxa"/>
          </w:tcPr>
          <w:p w14:paraId="6D835E1E" w14:textId="77777777" w:rsidR="008F511B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</w:t>
            </w:r>
          </w:p>
          <w:p w14:paraId="4A75B9C7" w14:textId="2418FBDF" w:rsidR="00655FFB" w:rsidRPr="004B5677" w:rsidRDefault="00655FFB" w:rsidP="008F511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ind w:left="700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ตลาด</w:t>
            </w:r>
          </w:p>
        </w:tc>
        <w:tc>
          <w:tcPr>
            <w:tcW w:w="1345" w:type="dxa"/>
            <w:gridSpan w:val="2"/>
            <w:tcBorders>
              <w:bottom w:val="single" w:sz="4" w:space="0" w:color="auto"/>
            </w:tcBorders>
            <w:vAlign w:val="bottom"/>
          </w:tcPr>
          <w:p w14:paraId="2164ECC0" w14:textId="76459F17" w:rsidR="00655FFB" w:rsidRPr="004B5677" w:rsidRDefault="00492405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14:paraId="37DB32FB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681C4644" w14:textId="0DD7A348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236" w:type="dxa"/>
          </w:tcPr>
          <w:p w14:paraId="1FC0905F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14:paraId="396F550B" w14:textId="20963D5C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</w:tr>
      <w:tr w:rsidR="00655FFB" w:rsidRPr="004B5677" w14:paraId="7BA12AE8" w14:textId="77777777" w:rsidTr="000A15CC">
        <w:tc>
          <w:tcPr>
            <w:tcW w:w="3870" w:type="dxa"/>
          </w:tcPr>
          <w:p w14:paraId="49E8EC4E" w14:textId="067D64CB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E5AB6" w14:textId="46031609" w:rsidR="00655FFB" w:rsidRPr="00A84E67" w:rsidRDefault="00492405" w:rsidP="004924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84E6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14:paraId="2CAA9A96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31CF7" w14:textId="73BB3659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236" w:type="dxa"/>
          </w:tcPr>
          <w:p w14:paraId="567AE707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DD355" w14:textId="3AE7A260" w:rsidR="00655FFB" w:rsidRPr="00A84E6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84E6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</w:tr>
      <w:tr w:rsidR="00655FFB" w:rsidRPr="004B5677" w14:paraId="7FE1A2F7" w14:textId="77777777" w:rsidTr="000A15CC">
        <w:tc>
          <w:tcPr>
            <w:tcW w:w="3870" w:type="dxa"/>
          </w:tcPr>
          <w:p w14:paraId="275FD6F2" w14:textId="3BC5DA7B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5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5BB50" w14:textId="49E43AA0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29,</w:t>
            </w:r>
            <w:r w:rsidR="00F16EA1" w:rsidRPr="00F16E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9</w:t>
            </w:r>
            <w:r w:rsidR="0049240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60" w:type="dxa"/>
            <w:gridSpan w:val="2"/>
          </w:tcPr>
          <w:p w14:paraId="16AFA4C9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4B51C" w14:textId="24556864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236" w:type="dxa"/>
          </w:tcPr>
          <w:p w14:paraId="1A4497BD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DF9B6" w14:textId="388BDF08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29,</w:t>
            </w:r>
            <w:r w:rsidR="00F16EA1" w:rsidRPr="00F16E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93</w:t>
            </w:r>
          </w:p>
        </w:tc>
      </w:tr>
      <w:tr w:rsidR="00655FFB" w:rsidRPr="004B5677" w14:paraId="6CEAB88A" w14:textId="77777777" w:rsidTr="000A15CC">
        <w:tc>
          <w:tcPr>
            <w:tcW w:w="3870" w:type="dxa"/>
          </w:tcPr>
          <w:p w14:paraId="3007BA00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5" w:type="dxa"/>
            <w:gridSpan w:val="2"/>
            <w:tcBorders>
              <w:top w:val="double" w:sz="4" w:space="0" w:color="auto"/>
            </w:tcBorders>
            <w:vAlign w:val="bottom"/>
          </w:tcPr>
          <w:p w14:paraId="33775B6E" w14:textId="77777777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04FB651B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double" w:sz="4" w:space="0" w:color="auto"/>
            </w:tcBorders>
            <w:vAlign w:val="bottom"/>
          </w:tcPr>
          <w:p w14:paraId="4A0DDE6A" w14:textId="77777777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A70E3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</w:tcBorders>
            <w:vAlign w:val="bottom"/>
          </w:tcPr>
          <w:p w14:paraId="3E6968EA" w14:textId="77777777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655FFB" w:rsidRPr="004B5677" w14:paraId="598D8835" w14:textId="77777777" w:rsidTr="000A15CC">
        <w:tc>
          <w:tcPr>
            <w:tcW w:w="3870" w:type="dxa"/>
          </w:tcPr>
          <w:p w14:paraId="66384F6B" w14:textId="6DF2D5EA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45" w:type="dxa"/>
            <w:gridSpan w:val="2"/>
            <w:vAlign w:val="bottom"/>
          </w:tcPr>
          <w:p w14:paraId="194BB961" w14:textId="0EBA8CFC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36,89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0</w:t>
            </w:r>
          </w:p>
        </w:tc>
        <w:tc>
          <w:tcPr>
            <w:tcW w:w="260" w:type="dxa"/>
            <w:gridSpan w:val="2"/>
          </w:tcPr>
          <w:p w14:paraId="09137B3C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37FEB069" w14:textId="646FCCE6" w:rsidR="00655FFB" w:rsidRPr="000F6CC0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6CC0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0C290A0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33313DC" w14:textId="3A2E2457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36,89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0</w:t>
            </w:r>
          </w:p>
        </w:tc>
      </w:tr>
      <w:tr w:rsidR="00655FFB" w:rsidRPr="004B5677" w14:paraId="7BDB73CC" w14:textId="77777777" w:rsidTr="000A15CC">
        <w:tc>
          <w:tcPr>
            <w:tcW w:w="3870" w:type="dxa"/>
          </w:tcPr>
          <w:p w14:paraId="25AF3652" w14:textId="34748938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C622E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345" w:type="dxa"/>
            <w:gridSpan w:val="2"/>
            <w:vAlign w:val="bottom"/>
          </w:tcPr>
          <w:p w14:paraId="4DC3A2D5" w14:textId="5EE75A09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14,217</w:t>
            </w:r>
          </w:p>
        </w:tc>
        <w:tc>
          <w:tcPr>
            <w:tcW w:w="260" w:type="dxa"/>
            <w:gridSpan w:val="2"/>
          </w:tcPr>
          <w:p w14:paraId="654AA450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09DEAB61" w14:textId="7E2DC4C6" w:rsidR="00655FFB" w:rsidRPr="000F6CC0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6CC0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E616F6C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3AFC4B24" w14:textId="686C76B3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14,217</w:t>
            </w:r>
          </w:p>
        </w:tc>
      </w:tr>
      <w:tr w:rsidR="00655FFB" w:rsidRPr="004B5677" w14:paraId="7046B1A7" w14:textId="77777777" w:rsidTr="000A15CC">
        <w:tc>
          <w:tcPr>
            <w:tcW w:w="3870" w:type="dxa"/>
          </w:tcPr>
          <w:p w14:paraId="2CF66381" w14:textId="69C5AA3E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45" w:type="dxa"/>
            <w:gridSpan w:val="2"/>
            <w:vAlign w:val="bottom"/>
          </w:tcPr>
          <w:p w14:paraId="0354123A" w14:textId="76B99491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5,759</w:t>
            </w:r>
          </w:p>
        </w:tc>
        <w:tc>
          <w:tcPr>
            <w:tcW w:w="260" w:type="dxa"/>
            <w:gridSpan w:val="2"/>
          </w:tcPr>
          <w:p w14:paraId="4B4BDDB0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57A1FCFD" w14:textId="13585921" w:rsidR="00655FFB" w:rsidRPr="000F6CC0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6CC0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C735750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FE99D5B" w14:textId="5FB99D2B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5,759</w:t>
            </w:r>
          </w:p>
        </w:tc>
      </w:tr>
      <w:tr w:rsidR="00655FFB" w:rsidRPr="004B5677" w14:paraId="51F538AF" w14:textId="77777777" w:rsidTr="000A15CC">
        <w:tc>
          <w:tcPr>
            <w:tcW w:w="3870" w:type="dxa"/>
          </w:tcPr>
          <w:p w14:paraId="631A4EC6" w14:textId="39FA823E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45" w:type="dxa"/>
            <w:gridSpan w:val="2"/>
            <w:tcBorders>
              <w:bottom w:val="single" w:sz="4" w:space="0" w:color="auto"/>
            </w:tcBorders>
            <w:vAlign w:val="bottom"/>
          </w:tcPr>
          <w:p w14:paraId="034CEC8F" w14:textId="3E6BCD61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1,5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00</w:t>
            </w:r>
          </w:p>
        </w:tc>
        <w:tc>
          <w:tcPr>
            <w:tcW w:w="260" w:type="dxa"/>
            <w:gridSpan w:val="2"/>
          </w:tcPr>
          <w:p w14:paraId="391BC945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2F304939" w14:textId="61202FFF" w:rsidR="00655FFB" w:rsidRPr="000F6CC0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6CC0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A75E4D3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14:paraId="47D859AE" w14:textId="189A2C11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1,5</w:t>
            </w:r>
            <w:r w:rsidR="00F16EA1" w:rsidRPr="00F16EA1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en-GB"/>
              </w:rPr>
              <w:t>00</w:t>
            </w:r>
          </w:p>
        </w:tc>
      </w:tr>
      <w:tr w:rsidR="00655FFB" w:rsidRPr="004B5677" w14:paraId="4C6236FA" w14:textId="77777777" w:rsidTr="000A15CC">
        <w:tc>
          <w:tcPr>
            <w:tcW w:w="3870" w:type="dxa"/>
          </w:tcPr>
          <w:p w14:paraId="7C9E1843" w14:textId="28C485FD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5C490" w14:textId="5B9F2E7E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58,366</w:t>
            </w:r>
          </w:p>
        </w:tc>
        <w:tc>
          <w:tcPr>
            <w:tcW w:w="260" w:type="dxa"/>
            <w:gridSpan w:val="2"/>
          </w:tcPr>
          <w:p w14:paraId="5622BCD3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7C1CD" w14:textId="6BFA486C" w:rsidR="00655FFB" w:rsidRPr="000F6CC0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6CC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412C50B" w14:textId="77777777" w:rsidR="00655FFB" w:rsidRPr="004B5677" w:rsidRDefault="00655FFB" w:rsidP="002346F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DFC3B" w14:textId="0DE6B1AF" w:rsidR="00655FFB" w:rsidRPr="004B5677" w:rsidRDefault="00655FFB" w:rsidP="008E4EF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eastAsia="en-GB"/>
              </w:rPr>
              <w:t>58,366</w:t>
            </w:r>
          </w:p>
        </w:tc>
      </w:tr>
    </w:tbl>
    <w:p w14:paraId="53B8F3AC" w14:textId="77777777" w:rsidR="00F6160F" w:rsidRPr="004B5677" w:rsidRDefault="00F6160F" w:rsidP="00F616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8F34F" w14:textId="4799264E" w:rsidR="00F6160F" w:rsidRPr="004B5677" w:rsidRDefault="00F6160F" w:rsidP="000A15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กลุ่มบริษัทและบริษัท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ตั้งใจจะถือตราสารทุนที่ไม่อยู่ในความต้องการของตลาดจำนวน </w:t>
      </w:r>
      <w:r w:rsidR="00BB04F0" w:rsidRPr="004B5677">
        <w:rPr>
          <w:rFonts w:asciiTheme="majorBidi" w:hAnsiTheme="majorBidi" w:cstheme="majorBidi"/>
          <w:sz w:val="30"/>
          <w:szCs w:val="30"/>
        </w:rPr>
        <w:t>2</w:t>
      </w:r>
      <w:r w:rsidR="00F16EA1"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="00BB04F0" w:rsidRPr="004B5677">
        <w:rPr>
          <w:rFonts w:asciiTheme="majorBidi" w:hAnsiTheme="majorBidi" w:cstheme="majorBidi"/>
          <w:sz w:val="30"/>
          <w:szCs w:val="30"/>
        </w:rPr>
        <w:t>9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B04F0" w:rsidRPr="004B5677">
        <w:rPr>
          <w:rFonts w:asciiTheme="majorBidi" w:hAnsiTheme="majorBidi" w:cstheme="majorBidi"/>
          <w:sz w:val="30"/>
          <w:szCs w:val="30"/>
        </w:rPr>
        <w:br/>
      </w:r>
      <w:r w:rsidR="00F16EA1"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="00BB04F0" w:rsidRPr="004B5677">
        <w:rPr>
          <w:rFonts w:asciiTheme="majorBidi" w:hAnsiTheme="majorBidi" w:cstheme="majorBidi"/>
          <w:sz w:val="30"/>
          <w:szCs w:val="30"/>
        </w:rPr>
        <w:t xml:space="preserve">.5 </w:t>
      </w:r>
      <w:r w:rsidRPr="004B5677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เพื่อวัตถุประสงค์ทางกลยุทธ์ในระยะยาว </w:t>
      </w:r>
      <w:r w:rsidR="002A7119" w:rsidRPr="004B567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4A4B1822" w14:textId="77777777" w:rsidR="00F6160F" w:rsidRPr="004B5677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3B7E4F9B" w14:textId="77777777" w:rsidR="00BB04F0" w:rsidRPr="004B5677" w:rsidRDefault="00BB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4B5677"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3DE9A2B3" w14:textId="4095522D" w:rsidR="00F6160F" w:rsidRPr="004B5677" w:rsidRDefault="00F6160F" w:rsidP="001E6EE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47137868" w14:textId="77777777" w:rsidR="00F6160F" w:rsidRPr="004B5677" w:rsidRDefault="00F6160F" w:rsidP="00F6160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FEFD48" w14:textId="2796C035" w:rsidR="00F6160F" w:rsidRPr="004B5677" w:rsidRDefault="00F6160F" w:rsidP="00F6160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</w:rPr>
        <w:t xml:space="preserve">TFRS 9 </w:t>
      </w:r>
      <w:r w:rsidRPr="004B5677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เดิม</w:t>
      </w:r>
      <w:r w:rsidR="002A7119" w:rsidRPr="004B567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4B5677">
        <w:rPr>
          <w:rFonts w:asciiTheme="majorBidi" w:hAnsiTheme="majorBidi" w:cstheme="majorBidi"/>
          <w:sz w:val="30"/>
          <w:szCs w:val="30"/>
        </w:rPr>
        <w:t xml:space="preserve">TFRS 9 </w:t>
      </w:r>
      <w:r w:rsidRPr="004B5677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</w:t>
      </w:r>
      <w:r w:rsidR="00BB04F0" w:rsidRPr="004B5677">
        <w:rPr>
          <w:rFonts w:asciiTheme="majorBidi" w:hAnsiTheme="majorBidi" w:cstheme="majorBidi"/>
          <w:sz w:val="30"/>
          <w:szCs w:val="30"/>
          <w:cs/>
        </w:rPr>
        <w:t>บสินทรัพย์ทางการเงินที่</w:t>
      </w:r>
      <w:r w:rsidRPr="004B5677">
        <w:rPr>
          <w:rFonts w:asciiTheme="majorBidi" w:hAnsiTheme="majorBidi" w:cstheme="majorBidi"/>
          <w:sz w:val="30"/>
          <w:szCs w:val="30"/>
          <w:cs/>
        </w:rPr>
        <w:t>วัดมูลค่าด้วยวิธีราคาทุนตัดจำหน่าย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61478247" w14:textId="77777777" w:rsidR="00F6160F" w:rsidRPr="004B5677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F5DD6CE" w14:textId="31D05DAF" w:rsidR="00F6160F" w:rsidRPr="004B5677" w:rsidRDefault="002A7119" w:rsidP="00392B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 xml:space="preserve">ได้ประเมินการด้อยค่าตาม </w:t>
      </w:r>
      <w:r w:rsidR="00F6160F" w:rsidRPr="004B5677">
        <w:rPr>
          <w:rFonts w:asciiTheme="majorBidi" w:hAnsiTheme="majorBidi" w:cstheme="majorBidi"/>
          <w:sz w:val="30"/>
          <w:szCs w:val="30"/>
        </w:rPr>
        <w:t xml:space="preserve">TFRS 9 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6160F" w:rsidRPr="004B5677">
        <w:rPr>
          <w:rFonts w:asciiTheme="majorBidi" w:hAnsiTheme="majorBidi" w:cstheme="majorBidi"/>
          <w:sz w:val="30"/>
          <w:szCs w:val="30"/>
        </w:rPr>
        <w:t xml:space="preserve">1 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6160F" w:rsidRPr="004B5677">
        <w:rPr>
          <w:rFonts w:asciiTheme="majorBidi" w:hAnsiTheme="majorBidi" w:cstheme="majorBidi"/>
          <w:sz w:val="30"/>
          <w:szCs w:val="30"/>
        </w:rPr>
        <w:t xml:space="preserve">2563 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>ส่งผลให้มี</w:t>
      </w:r>
      <w:r w:rsidR="008F511B">
        <w:rPr>
          <w:rFonts w:asciiTheme="majorBidi" w:hAnsiTheme="majorBidi" w:cstheme="majorBidi" w:hint="cs"/>
          <w:sz w:val="30"/>
          <w:szCs w:val="30"/>
          <w:cs/>
        </w:rPr>
        <w:t>การกลับรายการ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="009F6F06">
        <w:rPr>
          <w:rFonts w:asciiTheme="majorBidi" w:hAnsiTheme="majorBidi" w:cstheme="majorBidi"/>
          <w:sz w:val="30"/>
          <w:szCs w:val="30"/>
        </w:rPr>
        <w:t xml:space="preserve">           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 ดังนี้</w:t>
      </w:r>
    </w:p>
    <w:p w14:paraId="1E065DBA" w14:textId="77777777" w:rsidR="00F6160F" w:rsidRPr="004B5677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91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180"/>
        <w:gridCol w:w="1260"/>
      </w:tblGrid>
      <w:tr w:rsidR="00F6160F" w:rsidRPr="004B5677" w14:paraId="37337435" w14:textId="77777777" w:rsidTr="000A15CC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75466795" w14:textId="26B7A2EB" w:rsidR="00F6160F" w:rsidRPr="004B5677" w:rsidRDefault="00F6160F" w:rsidP="00F616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00B61E" w14:textId="77777777" w:rsidR="00F6160F" w:rsidRPr="004B5677" w:rsidRDefault="00F6160F" w:rsidP="00F6160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B576176" w14:textId="116626D4" w:rsidR="00F6160F" w:rsidRPr="004B5677" w:rsidRDefault="00F6160F" w:rsidP="00F6160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42A711" w14:textId="77777777" w:rsidR="00F6160F" w:rsidRPr="004B5677" w:rsidRDefault="00F6160F" w:rsidP="00F616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0FD752" w14:textId="77777777" w:rsidR="00F6160F" w:rsidRPr="004B5677" w:rsidRDefault="00F6160F" w:rsidP="00F6160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4C43BB5" w14:textId="1D89AEF5" w:rsidR="00F6160F" w:rsidRPr="004B5677" w:rsidRDefault="00F6160F" w:rsidP="00F6160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F6160F" w:rsidRPr="004B5677" w14:paraId="686195FF" w14:textId="77777777" w:rsidTr="000A15CC">
        <w:trPr>
          <w:cantSplit/>
          <w:tblHeader/>
        </w:trPr>
        <w:tc>
          <w:tcPr>
            <w:tcW w:w="6210" w:type="dxa"/>
          </w:tcPr>
          <w:p w14:paraId="4BFDECD8" w14:textId="77777777" w:rsidR="00F6160F" w:rsidRPr="004B5677" w:rsidRDefault="00F6160F" w:rsidP="00F616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7740145" w14:textId="77777777" w:rsidR="00F6160F" w:rsidRPr="004B5677" w:rsidRDefault="00F6160F" w:rsidP="00F61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6160F" w:rsidRPr="004B5677" w14:paraId="0E2966FB" w14:textId="77777777" w:rsidTr="000A15CC">
        <w:trPr>
          <w:cantSplit/>
          <w:trHeight w:val="191"/>
        </w:trPr>
        <w:tc>
          <w:tcPr>
            <w:tcW w:w="6210" w:type="dxa"/>
          </w:tcPr>
          <w:p w14:paraId="02C440FD" w14:textId="77777777" w:rsidR="00F6160F" w:rsidRPr="004B5677" w:rsidRDefault="00F6160F" w:rsidP="00611EE3">
            <w:pPr>
              <w:tabs>
                <w:tab w:val="left" w:pos="8"/>
              </w:tabs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DFDEC39" w14:textId="77777777" w:rsidR="00F6160F" w:rsidRPr="004B5677" w:rsidRDefault="00F6160F" w:rsidP="001A5C5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5C1708" w14:textId="77777777" w:rsidR="00F6160F" w:rsidRPr="004B5677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C73F5" w14:textId="77777777" w:rsidR="00F6160F" w:rsidRPr="004B5677" w:rsidRDefault="00F6160F" w:rsidP="001A5C5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4DD4" w:rsidRPr="004B5677" w14:paraId="0BD135D6" w14:textId="77777777" w:rsidTr="000A15CC">
        <w:trPr>
          <w:cantSplit/>
          <w:trHeight w:val="191"/>
        </w:trPr>
        <w:tc>
          <w:tcPr>
            <w:tcW w:w="6210" w:type="dxa"/>
          </w:tcPr>
          <w:p w14:paraId="39641EF1" w14:textId="77777777" w:rsidR="00134DD4" w:rsidRPr="004B5677" w:rsidRDefault="00134DD4" w:rsidP="009078F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5103DA2B" w14:textId="5DBE1902" w:rsidR="00134DD4" w:rsidRPr="004B5677" w:rsidRDefault="00134DD4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80" w:type="dxa"/>
          </w:tcPr>
          <w:p w14:paraId="1BD57C90" w14:textId="77777777" w:rsidR="00134DD4" w:rsidRPr="004B5677" w:rsidRDefault="00134DD4" w:rsidP="009078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86B17" w14:textId="77777777" w:rsidR="00134DD4" w:rsidRPr="004B5677" w:rsidRDefault="00134DD4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  <w:tr w:rsidR="00134DD4" w:rsidRPr="004B5677" w14:paraId="0EB530E7" w14:textId="77777777" w:rsidTr="000A15CC">
        <w:trPr>
          <w:cantSplit/>
          <w:trHeight w:val="191"/>
        </w:trPr>
        <w:tc>
          <w:tcPr>
            <w:tcW w:w="6210" w:type="dxa"/>
          </w:tcPr>
          <w:p w14:paraId="740B1C78" w14:textId="08783F8C" w:rsidR="00134DD4" w:rsidRPr="004B5677" w:rsidRDefault="00134DD4" w:rsidP="00134DD4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="001A5C51"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902B42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69501D9B" w14:textId="7F2038A8" w:rsidR="00134DD4" w:rsidRPr="004B5677" w:rsidRDefault="00134DD4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180" w:type="dxa"/>
          </w:tcPr>
          <w:p w14:paraId="418CA072" w14:textId="77777777" w:rsidR="00134DD4" w:rsidRPr="004B5677" w:rsidRDefault="00134DD4" w:rsidP="009078F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F406C9" w14:textId="39480DB6" w:rsidR="00134DD4" w:rsidRPr="004B5677" w:rsidRDefault="00134DD4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0</w:t>
            </w:r>
          </w:p>
        </w:tc>
      </w:tr>
      <w:tr w:rsidR="002346FD" w:rsidRPr="004B5677" w14:paraId="03A5B314" w14:textId="77777777" w:rsidTr="000A15CC">
        <w:trPr>
          <w:cantSplit/>
          <w:trHeight w:val="191"/>
        </w:trPr>
        <w:tc>
          <w:tcPr>
            <w:tcW w:w="6210" w:type="dxa"/>
          </w:tcPr>
          <w:p w14:paraId="65607104" w14:textId="3453A5E5" w:rsidR="002346FD" w:rsidRPr="004B5677" w:rsidRDefault="00134DD4" w:rsidP="002346F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ค่าเผื่อผลขาดทุนจากการด้อยค่าของเงินให้กู้ยืม</w:t>
            </w:r>
          </w:p>
        </w:tc>
        <w:tc>
          <w:tcPr>
            <w:tcW w:w="1260" w:type="dxa"/>
          </w:tcPr>
          <w:p w14:paraId="3FDC8B62" w14:textId="49E6538F" w:rsidR="002346FD" w:rsidRPr="004B5677" w:rsidRDefault="00134DD4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180" w:type="dxa"/>
          </w:tcPr>
          <w:p w14:paraId="0ADBFBC8" w14:textId="77777777" w:rsidR="002346FD" w:rsidRPr="004B5677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6DE94" w14:textId="044BDD97" w:rsidR="002346FD" w:rsidRPr="004B5677" w:rsidRDefault="00134DD4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2346FD" w:rsidRPr="004B5677" w14:paraId="68BE95AB" w14:textId="77777777" w:rsidTr="000A15CC">
        <w:trPr>
          <w:cantSplit/>
          <w:trHeight w:val="191"/>
        </w:trPr>
        <w:tc>
          <w:tcPr>
            <w:tcW w:w="6210" w:type="dxa"/>
          </w:tcPr>
          <w:p w14:paraId="06D3BB8B" w14:textId="6B071E1B" w:rsidR="002346FD" w:rsidRPr="004B5677" w:rsidRDefault="002346FD" w:rsidP="001A5C51">
            <w:pPr>
              <w:spacing w:line="240" w:lineRule="auto"/>
              <w:ind w:left="173" w:right="-161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ค่าเผื่อผลขาดทุนจากการด้อยค่าของ</w:t>
            </w:r>
            <w:r w:rsidR="00134DD4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เงินลงทุนชั่วคราวและ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เงินลงทุนระยะยาว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CE7C98" w14:textId="096422C9" w:rsidR="002346FD" w:rsidRPr="004B5677" w:rsidRDefault="00134DD4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238E966E" w14:textId="77777777" w:rsidR="002346FD" w:rsidRPr="004B5677" w:rsidRDefault="002346FD" w:rsidP="002346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2DD12E" w14:textId="7A099895" w:rsidR="002346FD" w:rsidRPr="004B5677" w:rsidRDefault="00134DD4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2346FD" w:rsidRPr="004B5677" w14:paraId="1C546BC1" w14:textId="77777777" w:rsidTr="000A15CC">
        <w:trPr>
          <w:cantSplit/>
          <w:trHeight w:val="191"/>
        </w:trPr>
        <w:tc>
          <w:tcPr>
            <w:tcW w:w="6210" w:type="dxa"/>
          </w:tcPr>
          <w:p w14:paraId="7280B7A8" w14:textId="77777777" w:rsidR="002346FD" w:rsidRPr="004B5677" w:rsidRDefault="002346FD" w:rsidP="002346F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128F82" w14:textId="534CE6F3" w:rsidR="002346FD" w:rsidRPr="004B5677" w:rsidRDefault="00134DD4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682</w:t>
            </w:r>
          </w:p>
        </w:tc>
        <w:tc>
          <w:tcPr>
            <w:tcW w:w="180" w:type="dxa"/>
          </w:tcPr>
          <w:p w14:paraId="16184239" w14:textId="77777777" w:rsidR="002346FD" w:rsidRPr="004B5677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B14FF0" w14:textId="509A066C" w:rsidR="002346FD" w:rsidRPr="004B5677" w:rsidRDefault="007F5F27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  <w:tr w:rsidR="002346FD" w:rsidRPr="004B5677" w14:paraId="792B0FB0" w14:textId="77777777" w:rsidTr="000A15CC">
        <w:trPr>
          <w:cantSplit/>
          <w:trHeight w:val="191"/>
        </w:trPr>
        <w:tc>
          <w:tcPr>
            <w:tcW w:w="6210" w:type="dxa"/>
          </w:tcPr>
          <w:p w14:paraId="4AA3CB2D" w14:textId="77777777" w:rsidR="00C622E6" w:rsidRDefault="002346FD" w:rsidP="002346FD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ผลขาดทุนจากการด้อยค่าที่รับรู้เพิ่มเติม</w:t>
            </w:r>
            <w:r w:rsidR="00902B42"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902B42"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02B42"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กลับรายการ)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DB67C1D" w14:textId="0EFAE805" w:rsidR="002346FD" w:rsidRPr="004B5677" w:rsidRDefault="002346FD" w:rsidP="00C622E6">
            <w:pPr>
              <w:tabs>
                <w:tab w:val="clear" w:pos="227"/>
              </w:tabs>
              <w:spacing w:line="240" w:lineRule="auto"/>
              <w:ind w:left="373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0CC45CCC" w14:textId="77777777" w:rsidR="002346FD" w:rsidRPr="004B5677" w:rsidRDefault="002346FD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28C61D" w14:textId="77777777" w:rsidR="002346FD" w:rsidRPr="004B5677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4535BB" w14:textId="71E34EB3" w:rsidR="002346FD" w:rsidRPr="004B5677" w:rsidRDefault="002346FD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46FD" w:rsidRPr="004B5677" w14:paraId="488CD251" w14:textId="77777777" w:rsidTr="000A15CC">
        <w:trPr>
          <w:cantSplit/>
        </w:trPr>
        <w:tc>
          <w:tcPr>
            <w:tcW w:w="6210" w:type="dxa"/>
          </w:tcPr>
          <w:p w14:paraId="70061B65" w14:textId="4844D7D0" w:rsidR="002346FD" w:rsidRPr="004B5677" w:rsidRDefault="002346FD" w:rsidP="00134DD4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555F617" w14:textId="7FC6937A" w:rsidR="002346FD" w:rsidRPr="004B5677" w:rsidRDefault="00134DD4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DCEA8B2" w14:textId="77777777" w:rsidR="002346FD" w:rsidRPr="004B5677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2A946C" w14:textId="3FF52C82" w:rsidR="002346FD" w:rsidRPr="004B5677" w:rsidRDefault="007F5F27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346FD" w:rsidRPr="004B5677" w14:paraId="70300F0B" w14:textId="77777777" w:rsidTr="000A15CC">
        <w:trPr>
          <w:cantSplit/>
        </w:trPr>
        <w:tc>
          <w:tcPr>
            <w:tcW w:w="6210" w:type="dxa"/>
          </w:tcPr>
          <w:p w14:paraId="5D6D5A85" w14:textId="5A04A9E8" w:rsidR="002346FD" w:rsidRPr="004B5677" w:rsidRDefault="002346FD" w:rsidP="002346FD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4B5677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14:paraId="47368C23" w14:textId="4102F8EA" w:rsidR="002346FD" w:rsidRPr="004B5677" w:rsidRDefault="00134DD4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80" w:type="dxa"/>
          </w:tcPr>
          <w:p w14:paraId="12AB032B" w14:textId="77777777" w:rsidR="002346FD" w:rsidRPr="004B5677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A5440A" w14:textId="45618E22" w:rsidR="002346FD" w:rsidRPr="004B5677" w:rsidRDefault="004A67BC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5F27" w:rsidRPr="004B567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346FD" w:rsidRPr="004B5677" w14:paraId="16A34C0F" w14:textId="77777777" w:rsidTr="000A15CC">
        <w:trPr>
          <w:cantSplit/>
        </w:trPr>
        <w:tc>
          <w:tcPr>
            <w:tcW w:w="6210" w:type="dxa"/>
            <w:vAlign w:val="bottom"/>
          </w:tcPr>
          <w:p w14:paraId="39F493E1" w14:textId="77777777" w:rsidR="002346FD" w:rsidRPr="004B5677" w:rsidRDefault="002346FD" w:rsidP="002346FD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9E8FD" w14:textId="45857175" w:rsidR="002346FD" w:rsidRPr="004B5677" w:rsidRDefault="00134DD4" w:rsidP="00902B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</w:t>
            </w:r>
          </w:p>
        </w:tc>
        <w:tc>
          <w:tcPr>
            <w:tcW w:w="180" w:type="dxa"/>
          </w:tcPr>
          <w:p w14:paraId="20CC3257" w14:textId="77777777" w:rsidR="002346FD" w:rsidRPr="004B5677" w:rsidRDefault="002346FD" w:rsidP="002346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B3F3F8" w14:textId="1DF60353" w:rsidR="002346FD" w:rsidRPr="00492405" w:rsidRDefault="007F5F27" w:rsidP="004B567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4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</w:t>
            </w:r>
          </w:p>
        </w:tc>
      </w:tr>
    </w:tbl>
    <w:p w14:paraId="11A9A28F" w14:textId="77777777" w:rsidR="00F6160F" w:rsidRPr="004B5677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25E1D50" w14:textId="2EDA47CB" w:rsidR="00F6160F" w:rsidRPr="004B5677" w:rsidRDefault="002A7119" w:rsidP="000A15CC">
      <w:pPr>
        <w:pStyle w:val="ListParagraph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4B5677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>เลือกที่จะรับรู้การ</w:t>
      </w:r>
      <w:r w:rsidR="004B5677" w:rsidRPr="004B5677">
        <w:rPr>
          <w:rFonts w:asciiTheme="majorBidi" w:hAnsiTheme="majorBidi" w:cstheme="majorBidi"/>
          <w:sz w:val="30"/>
          <w:szCs w:val="30"/>
          <w:cs/>
        </w:rPr>
        <w:t>ลดลง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>ของผลขาดทุนจากการด้อยค่าโดยปรับปรุงกับกำไรสะสม</w:t>
      </w:r>
      <w:r w:rsidR="00F6160F"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="00134DD4" w:rsidRPr="004B5677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134DD4"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="00134DD4" w:rsidRPr="004B5677">
        <w:rPr>
          <w:rFonts w:asciiTheme="majorBidi" w:hAnsiTheme="majorBidi" w:cstheme="majorBidi"/>
          <w:sz w:val="30"/>
          <w:szCs w:val="30"/>
        </w:rPr>
        <w:br/>
      </w:r>
      <w:r w:rsidR="00F6160F" w:rsidRPr="004B5677">
        <w:rPr>
          <w:rFonts w:asciiTheme="majorBidi" w:hAnsiTheme="majorBidi" w:cstheme="majorBidi"/>
          <w:sz w:val="30"/>
          <w:szCs w:val="30"/>
        </w:rPr>
        <w:t xml:space="preserve">1 </w:t>
      </w:r>
      <w:r w:rsidR="00F6160F" w:rsidRPr="004B567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6160F" w:rsidRPr="004B5677">
        <w:rPr>
          <w:rFonts w:asciiTheme="majorBidi" w:hAnsiTheme="majorBidi" w:cstheme="majorBidi"/>
          <w:sz w:val="30"/>
          <w:szCs w:val="30"/>
        </w:rPr>
        <w:t>2563</w:t>
      </w:r>
    </w:p>
    <w:p w14:paraId="0936BD0B" w14:textId="77777777" w:rsidR="00F6160F" w:rsidRPr="004B5677" w:rsidRDefault="00F6160F" w:rsidP="00F6160F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B9D25C0" w14:textId="77777777" w:rsidR="00134DD4" w:rsidRPr="004B5677" w:rsidRDefault="0013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cyan"/>
        </w:rPr>
      </w:pPr>
      <w:r w:rsidRPr="004B567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cyan"/>
        </w:rPr>
        <w:br w:type="page"/>
      </w:r>
    </w:p>
    <w:p w14:paraId="13FF0E2A" w14:textId="6673980D" w:rsidR="00F6160F" w:rsidRPr="004B5677" w:rsidRDefault="00F6160F" w:rsidP="001E6EE8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4B567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ACF1974" w14:textId="77777777" w:rsidR="00F6160F" w:rsidRPr="004B5677" w:rsidRDefault="00F6160F" w:rsidP="00F6160F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1059D2" w14:textId="69C36BBE" w:rsidR="00F6160F" w:rsidRPr="004B5677" w:rsidRDefault="00F6160F" w:rsidP="009D13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B5677">
        <w:rPr>
          <w:rFonts w:asciiTheme="majorBidi" w:hAnsiTheme="majorBidi" w:cstheme="majorBidi"/>
          <w:sz w:val="30"/>
          <w:szCs w:val="30"/>
        </w:rPr>
        <w:t xml:space="preserve">1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B5677">
        <w:rPr>
          <w:rFonts w:asciiTheme="majorBidi" w:hAnsiTheme="majorBidi" w:cstheme="majorBidi"/>
          <w:sz w:val="30"/>
          <w:szCs w:val="30"/>
        </w:rPr>
        <w:t xml:space="preserve">2563 </w:t>
      </w:r>
      <w:r w:rsidR="002A7119" w:rsidRPr="004B567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4B5677">
        <w:rPr>
          <w:rFonts w:asciiTheme="majorBidi" w:hAnsiTheme="majorBidi" w:cstheme="majorBidi"/>
          <w:sz w:val="30"/>
          <w:szCs w:val="30"/>
        </w:rPr>
        <w:t xml:space="preserve">TFRS 16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4B5677">
        <w:rPr>
          <w:rFonts w:asciiTheme="majorBidi" w:hAnsiTheme="majorBidi" w:cstheme="majorBidi"/>
          <w:sz w:val="30"/>
          <w:szCs w:val="30"/>
        </w:rPr>
        <w:t xml:space="preserve">17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</w:rPr>
        <w:t xml:space="preserve">(TAS 17)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4B5677">
        <w:rPr>
          <w:rFonts w:asciiTheme="majorBidi" w:hAnsiTheme="majorBidi" w:cstheme="majorBidi"/>
          <w:sz w:val="30"/>
          <w:szCs w:val="30"/>
        </w:rPr>
        <w:t xml:space="preserve">4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</w:rPr>
        <w:t xml:space="preserve">(TFRIC 4)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4B5677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C52AF99" w14:textId="77777777" w:rsidR="00F6160F" w:rsidRPr="004B5677" w:rsidRDefault="00F6160F" w:rsidP="00F616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27400B" w14:textId="0189840F" w:rsidR="00F6160F" w:rsidRPr="004B5677" w:rsidRDefault="00F6160F" w:rsidP="00F616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5677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="002A7119" w:rsidRPr="004B567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4B5677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4B5677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4B567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B5677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="002A7119" w:rsidRPr="004B567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4B5677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2A7119" w:rsidRPr="004B567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4B5677">
        <w:rPr>
          <w:rFonts w:asciiTheme="majorBidi" w:eastAsia="Calibr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4B5677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4B5677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4B567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078F5"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</w:rPr>
        <w:t xml:space="preserve">1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B5677">
        <w:rPr>
          <w:rFonts w:asciiTheme="majorBidi" w:hAnsiTheme="majorBidi" w:cstheme="majorBidi"/>
          <w:sz w:val="30"/>
          <w:szCs w:val="30"/>
        </w:rPr>
        <w:t>2563</w:t>
      </w:r>
      <w:r w:rsidRPr="004B567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4B567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eastAsia="Calibri" w:hAnsiTheme="majorBidi" w:cstheme="majorBidi"/>
          <w:sz w:val="30"/>
          <w:szCs w:val="30"/>
          <w:cs/>
        </w:rPr>
        <w:t>ส่งผลให้</w:t>
      </w:r>
      <w:r w:rsidR="009F6F06">
        <w:rPr>
          <w:rFonts w:asciiTheme="majorBidi" w:eastAsia="Calibri" w:hAnsiTheme="majorBidi" w:cstheme="majorBidi"/>
          <w:sz w:val="30"/>
          <w:szCs w:val="30"/>
        </w:rPr>
        <w:t xml:space="preserve">   </w:t>
      </w:r>
      <w:r w:rsidRPr="004B5677">
        <w:rPr>
          <w:rFonts w:asciiTheme="majorBidi" w:eastAsia="Calibri" w:hAnsiTheme="majorBidi" w:cstheme="majorBidi"/>
          <w:sz w:val="30"/>
          <w:szCs w:val="30"/>
          <w:cs/>
        </w:rPr>
        <w:t>ลักษณะของค่าใช้จ่ายที่เกี่ยวข้องกับสัญญาเช่าดังกล่าวเปลี่ยนแปลงไปโดย</w:t>
      </w:r>
      <w:r w:rsidR="002A7119" w:rsidRPr="004B567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4B5677">
        <w:rPr>
          <w:rFonts w:asciiTheme="majorBidi" w:eastAsia="Calibri" w:hAnsiTheme="majorBidi" w:cstheme="majorBidi"/>
          <w:sz w:val="30"/>
          <w:szCs w:val="30"/>
          <w:cs/>
        </w:rPr>
        <w:t xml:space="preserve">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BD0E06E" w14:textId="77777777" w:rsidR="00F6160F" w:rsidRPr="004B5677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EAE50" w14:textId="51C906D8" w:rsidR="00F6160F" w:rsidRPr="004B5677" w:rsidRDefault="002A7119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B567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</w:t>
      </w:r>
      <w:r w:rsidR="00F6160F" w:rsidRPr="004B567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ให้เช่าช่วงสินทรัพย์บางรายการ</w:t>
      </w:r>
      <w:r w:rsidR="00A452F3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F6160F" w:rsidRPr="004B5677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ซึ่งเดิมสัญญาเช่าหลักและสัญญาเช่าช่วง</w:t>
      </w:r>
      <w:r w:rsidR="00F6160F" w:rsidRPr="004B5677">
        <w:rPr>
          <w:rFonts w:asciiTheme="majorBidi" w:hAnsiTheme="majorBidi" w:cstheme="majorBidi"/>
          <w:color w:val="000000"/>
          <w:sz w:val="30"/>
          <w:szCs w:val="30"/>
          <w:cs/>
        </w:rPr>
        <w:t>ถูกจัดประเภทเป็น</w:t>
      </w:r>
      <w:r w:rsidR="00AD34F0">
        <w:rPr>
          <w:rFonts w:asciiTheme="majorBidi" w:hAnsiTheme="majorBidi" w:cstheme="majorBidi"/>
          <w:color w:val="000000"/>
          <w:sz w:val="30"/>
          <w:szCs w:val="30"/>
        </w:rPr>
        <w:t xml:space="preserve">           </w:t>
      </w:r>
      <w:r w:rsidR="00F6160F" w:rsidRPr="004B5677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สัญญาเช่าดำเนินงานและรับรู้รายได้ค่าเช่าและค่าเช่าจ่ายในกำไรหรือขาดทุน</w:t>
      </w:r>
      <w:r w:rsidR="00F6160F" w:rsidRPr="004B5677">
        <w:rPr>
          <w:rFonts w:asciiTheme="majorBidi" w:eastAsia="Calibri" w:hAnsiTheme="majorBidi" w:cstheme="majorBidi"/>
          <w:sz w:val="30"/>
          <w:szCs w:val="30"/>
          <w:cs/>
        </w:rPr>
        <w:t xml:space="preserve">โดยวิธีเส้นตรงตลอดอายุสัญญาเช่า ตาม </w:t>
      </w:r>
      <w:r w:rsidR="00F6160F" w:rsidRPr="004B5677">
        <w:rPr>
          <w:rFonts w:asciiTheme="majorBidi" w:eastAsia="Calibri" w:hAnsiTheme="majorBidi" w:cstheme="majorBidi"/>
          <w:sz w:val="30"/>
          <w:szCs w:val="30"/>
        </w:rPr>
        <w:t xml:space="preserve">TFRS 16 </w:t>
      </w:r>
      <w:r w:rsidR="00F6160F" w:rsidRPr="004B5677">
        <w:rPr>
          <w:rFonts w:asciiTheme="majorBidi" w:eastAsia="Calibri" w:hAnsiTheme="majorBidi" w:cstheme="majorBidi"/>
          <w:sz w:val="30"/>
          <w:szCs w:val="30"/>
          <w:cs/>
        </w:rPr>
        <w:t>สินทรัพย์สิทธิการใช้ที่รับรู้ตามสัญญาเช่าหลักแสดงรายการเป็น</w:t>
      </w:r>
      <w:r w:rsidR="00F6160F" w:rsidRPr="004B5677">
        <w:rPr>
          <w:rFonts w:asciiTheme="majorBidi" w:eastAsia="Calibri" w:hAnsiTheme="majorBidi" w:cstheme="majorBidi"/>
          <w:spacing w:val="-2"/>
          <w:sz w:val="30"/>
          <w:szCs w:val="30"/>
          <w:cs/>
        </w:rPr>
        <w:t>อสังหาริมทรัพย์เพื่อการลงทุนและวัดมูลค่าด้วยวิธีราคาทุน</w:t>
      </w:r>
      <w:r w:rsidR="00F6160F" w:rsidRPr="004B567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4B5677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กลุ่มบริษัท</w:t>
      </w:r>
      <w:r w:rsidR="00F6160F" w:rsidRPr="004B567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ได้ทบทวนการจัดประเภทสัญญาให้เช่าช่วง</w:t>
      </w:r>
      <w:r w:rsidR="00F6160F" w:rsidRPr="004B5677">
        <w:rPr>
          <w:rFonts w:asciiTheme="majorBidi" w:hAnsiTheme="majorBidi" w:cstheme="majorBidi"/>
          <w:color w:val="000000"/>
          <w:sz w:val="30"/>
          <w:szCs w:val="30"/>
          <w:cs/>
        </w:rPr>
        <w:t>โดยอ้างอิงจากสินทรัพย์</w:t>
      </w:r>
      <w:r w:rsidR="00A452F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F6F0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6160F" w:rsidRPr="004B5677">
        <w:rPr>
          <w:rFonts w:asciiTheme="majorBidi" w:hAnsiTheme="majorBidi" w:cstheme="majorBidi"/>
          <w:color w:val="000000"/>
          <w:sz w:val="30"/>
          <w:szCs w:val="30"/>
          <w:cs/>
        </w:rPr>
        <w:t>สิทธิการใช้แทนสินทรัพย์อ้างอิง และได้จัดประเภทเป็นสัญญาเช่าเงินทุน ส่งผลให้มีการรับรู้ลูกหนี้</w:t>
      </w:r>
      <w:r w:rsidR="00AD34F0">
        <w:rPr>
          <w:rFonts w:asciiTheme="majorBidi" w:hAnsiTheme="majorBidi" w:cstheme="majorBidi"/>
          <w:color w:val="000000"/>
          <w:sz w:val="30"/>
          <w:szCs w:val="30"/>
        </w:rPr>
        <w:t xml:space="preserve">               </w:t>
      </w:r>
      <w:r w:rsidR="00F6160F" w:rsidRPr="004B56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สัญญาเช่าเงินทุน </w:t>
      </w:r>
    </w:p>
    <w:p w14:paraId="0AB1D815" w14:textId="77777777" w:rsidR="00F6160F" w:rsidRPr="004B5677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63BB46C3" w14:textId="0747C5D1" w:rsidR="00F6160F" w:rsidRPr="004B5677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B56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="002A7119" w:rsidRPr="004B5677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4B5677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4B5677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22969C54" w14:textId="6AB32AD5" w:rsidR="00F6160F" w:rsidRPr="004B5677" w:rsidRDefault="00F6160F" w:rsidP="001E6EE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5677">
        <w:rPr>
          <w:rFonts w:asciiTheme="majorBidi" w:eastAsia="Calibr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4B5677">
        <w:rPr>
          <w:rFonts w:asciiTheme="majorBidi" w:eastAsia="Calibri" w:hAnsiTheme="majorBidi" w:cstheme="majorBidi"/>
          <w:sz w:val="30"/>
          <w:szCs w:val="30"/>
        </w:rPr>
        <w:t xml:space="preserve">12 </w:t>
      </w:r>
      <w:r w:rsidRPr="004B5677">
        <w:rPr>
          <w:rFonts w:asciiTheme="majorBidi" w:eastAsia="Calibri" w:hAnsiTheme="majorBidi" w:cstheme="majorBidi"/>
          <w:sz w:val="30"/>
          <w:szCs w:val="30"/>
          <w:cs/>
        </w:rPr>
        <w:t>เดือน</w:t>
      </w:r>
    </w:p>
    <w:p w14:paraId="06F8152A" w14:textId="77777777" w:rsidR="00F6160F" w:rsidRPr="004B5677" w:rsidRDefault="00F6160F" w:rsidP="001E6EE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5677">
        <w:rPr>
          <w:rFonts w:asciiTheme="majorBidi" w:eastAsia="Calibr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4B567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650AD25" w14:textId="77777777" w:rsidR="00F6160F" w:rsidRPr="004B5677" w:rsidRDefault="00F6160F" w:rsidP="001E6EE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5677">
        <w:rPr>
          <w:rFonts w:asciiTheme="majorBidi" w:eastAsia="Calibr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4B567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00F49D3" w14:textId="7E98B768" w:rsidR="00F6160F" w:rsidRPr="004B5677" w:rsidRDefault="00F6160F" w:rsidP="001E6EE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5677">
        <w:rPr>
          <w:rFonts w:asciiTheme="majorBidi" w:eastAsia="Calibr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</w:t>
      </w:r>
      <w:r w:rsidR="009078F5" w:rsidRPr="004B5677">
        <w:rPr>
          <w:rFonts w:asciiTheme="majorBidi" w:eastAsia="Calibri" w:hAnsiTheme="majorBidi" w:cstheme="majorBidi"/>
          <w:sz w:val="30"/>
          <w:szCs w:val="30"/>
          <w:cs/>
        </w:rPr>
        <w:t>พื่อเป็นทางเลือกในการทบทวนการ</w:t>
      </w:r>
      <w:r w:rsidRPr="004B5677">
        <w:rPr>
          <w:rFonts w:asciiTheme="majorBidi" w:eastAsia="Calibri" w:hAnsiTheme="majorBidi" w:cstheme="majorBidi"/>
          <w:sz w:val="30"/>
          <w:szCs w:val="30"/>
          <w:cs/>
        </w:rPr>
        <w:t>ด้อยค่า และ</w:t>
      </w:r>
    </w:p>
    <w:p w14:paraId="358FCDFD" w14:textId="77777777" w:rsidR="00F6160F" w:rsidRPr="004B5677" w:rsidRDefault="00F6160F" w:rsidP="001E6EE8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5677">
        <w:rPr>
          <w:rFonts w:asciiTheme="majorBidi" w:eastAsia="Calibr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4B5677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8DE2E70" w14:textId="43C11E19" w:rsidR="009078F5" w:rsidRPr="004B5677" w:rsidRDefault="00907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55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F6160F" w:rsidRPr="004B5677" w14:paraId="3627997F" w14:textId="77777777" w:rsidTr="00090B89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EA85C20" w14:textId="0376DF6D" w:rsidR="00F6160F" w:rsidRPr="004B5677" w:rsidRDefault="00F6160F" w:rsidP="00F6160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4B567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4B567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BE2FE83" w14:textId="06B6D6DA" w:rsidR="00F6160F" w:rsidRPr="004B5677" w:rsidRDefault="00F6160F" w:rsidP="00F6160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4A94A0" w14:textId="77777777" w:rsidR="00F6160F" w:rsidRPr="004B5677" w:rsidRDefault="00F6160F" w:rsidP="00F616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3477F9" w14:textId="77777777" w:rsidR="00F6160F" w:rsidRPr="004B5677" w:rsidRDefault="00F6160F" w:rsidP="00F616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EB47A0" w14:textId="29E83950" w:rsidR="00F6160F" w:rsidRPr="004B5677" w:rsidRDefault="00F6160F" w:rsidP="00F616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6160F" w:rsidRPr="004B5677" w14:paraId="01F66FA0" w14:textId="77777777" w:rsidTr="00090B89">
        <w:trPr>
          <w:cantSplit/>
          <w:trHeight w:val="20"/>
          <w:tblHeader/>
        </w:trPr>
        <w:tc>
          <w:tcPr>
            <w:tcW w:w="5670" w:type="dxa"/>
          </w:tcPr>
          <w:p w14:paraId="283864D8" w14:textId="77777777" w:rsidR="00F6160F" w:rsidRPr="004B5677" w:rsidRDefault="00F6160F" w:rsidP="00F6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68185CB" w14:textId="7B973DA8" w:rsidR="00F6160F" w:rsidRPr="004B5677" w:rsidRDefault="00F6160F" w:rsidP="00F61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A15CC"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160F" w:rsidRPr="004B5677" w14:paraId="78428A17" w14:textId="77777777" w:rsidTr="00090B89">
        <w:trPr>
          <w:cantSplit/>
          <w:trHeight w:val="20"/>
        </w:trPr>
        <w:tc>
          <w:tcPr>
            <w:tcW w:w="5670" w:type="dxa"/>
          </w:tcPr>
          <w:p w14:paraId="66250D69" w14:textId="77777777" w:rsidR="00F6160F" w:rsidRPr="004B5677" w:rsidRDefault="00F6160F" w:rsidP="00F6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36806F81" w14:textId="77777777" w:rsidR="00F6160F" w:rsidRPr="004B5677" w:rsidRDefault="00F6160F" w:rsidP="00F61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C7507" w:rsidRPr="004B5677" w14:paraId="01F3E78A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03E8299C" w14:textId="10ACAD82" w:rsidR="00FC7507" w:rsidRPr="004B5677" w:rsidRDefault="004B5677" w:rsidP="009078F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FC7507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หมุนเวียนอื่นลดลง</w:t>
            </w:r>
          </w:p>
        </w:tc>
        <w:tc>
          <w:tcPr>
            <w:tcW w:w="1350" w:type="dxa"/>
            <w:vAlign w:val="center"/>
          </w:tcPr>
          <w:p w14:paraId="7C90E6C9" w14:textId="294A3B6B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(842)</w:t>
            </w:r>
          </w:p>
        </w:tc>
        <w:tc>
          <w:tcPr>
            <w:tcW w:w="180" w:type="dxa"/>
            <w:vAlign w:val="bottom"/>
          </w:tcPr>
          <w:p w14:paraId="5DF2B829" w14:textId="77777777" w:rsidR="00FC7507" w:rsidRPr="004B5677" w:rsidRDefault="00FC7507" w:rsidP="009078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8FE293" w14:textId="77777777" w:rsidR="00FC7507" w:rsidRPr="004B5677" w:rsidRDefault="00FC7507" w:rsidP="009078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4B5677" w14:paraId="315E64DA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05064D36" w14:textId="223303C2" w:rsidR="00FC7507" w:rsidRPr="004B5677" w:rsidRDefault="00C622E6" w:rsidP="002E10CC">
            <w:pPr>
              <w:tabs>
                <w:tab w:val="clear" w:pos="227"/>
                <w:tab w:val="clear" w:pos="5613"/>
              </w:tabs>
              <w:spacing w:line="240" w:lineRule="auto"/>
              <w:ind w:left="175" w:right="-16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</w:t>
            </w:r>
            <w:r w:rsidR="00FC7507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ลูกหนี้สัญญาเช่าเงินทุนที่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="00FC7507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="00FC7507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ภายในหนึ่งปีเพ</w:t>
            </w:r>
            <w:r w:rsidR="00777BD9">
              <w:rPr>
                <w:rFonts w:asciiTheme="majorBidi" w:hAnsiTheme="majorBidi" w:cstheme="majorBidi" w:hint="cs"/>
                <w:sz w:val="30"/>
                <w:szCs w:val="30"/>
                <w:cs/>
              </w:rPr>
              <w:t>ิ่</w:t>
            </w:r>
            <w:r w:rsidR="00FC7507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มขึ้น</w:t>
            </w:r>
          </w:p>
        </w:tc>
        <w:tc>
          <w:tcPr>
            <w:tcW w:w="1350" w:type="dxa"/>
            <w:vAlign w:val="center"/>
          </w:tcPr>
          <w:p w14:paraId="5DCCCD4F" w14:textId="0436900A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0" w:type="dxa"/>
            <w:vAlign w:val="bottom"/>
          </w:tcPr>
          <w:p w14:paraId="14ED457C" w14:textId="77777777" w:rsidR="00FC7507" w:rsidRPr="004B5677" w:rsidRDefault="00FC7507" w:rsidP="009078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8F668F" w14:textId="77777777" w:rsidR="00FC7507" w:rsidRPr="004B5677" w:rsidRDefault="00FC7507" w:rsidP="009078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4B5677" w14:paraId="4A484135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0D4FBE10" w14:textId="4AEF6181" w:rsidR="00FC7507" w:rsidRPr="004B5677" w:rsidRDefault="00FC7507" w:rsidP="009078F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1350" w:type="dxa"/>
            <w:vAlign w:val="center"/>
          </w:tcPr>
          <w:p w14:paraId="473B2E80" w14:textId="7985A1C1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2,144</w:t>
            </w:r>
          </w:p>
        </w:tc>
        <w:tc>
          <w:tcPr>
            <w:tcW w:w="180" w:type="dxa"/>
            <w:vAlign w:val="bottom"/>
          </w:tcPr>
          <w:p w14:paraId="4473B14D" w14:textId="77777777" w:rsidR="00FC7507" w:rsidRPr="004B5677" w:rsidRDefault="00FC7507" w:rsidP="009078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65B7C8" w14:textId="77777777" w:rsidR="00FC7507" w:rsidRPr="004B5677" w:rsidRDefault="00FC7507" w:rsidP="009078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4B5677" w14:paraId="45041AFF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50FA6804" w14:textId="77777777" w:rsidR="00FC7507" w:rsidRPr="004B5677" w:rsidRDefault="00FC7507" w:rsidP="009078F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vAlign w:val="center"/>
          </w:tcPr>
          <w:p w14:paraId="31755285" w14:textId="34EEF5CE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1,93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CEB95D3" w14:textId="77777777" w:rsidR="00FC7507" w:rsidRPr="004B5677" w:rsidRDefault="00FC7507" w:rsidP="009078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DFB3DD" w14:textId="77777777" w:rsidR="00FC7507" w:rsidRPr="004B5677" w:rsidRDefault="00FC7507" w:rsidP="009078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7E1" w:rsidRPr="004B5677" w14:paraId="33AA2993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0901C575" w14:textId="6CAB7224" w:rsidR="009D07E1" w:rsidRPr="004B5677" w:rsidRDefault="009D07E1" w:rsidP="009078F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7E1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9D07E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D07E1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center"/>
          </w:tcPr>
          <w:p w14:paraId="2400CEDB" w14:textId="34981C72" w:rsidR="009D07E1" w:rsidRPr="004B5677" w:rsidRDefault="009D07E1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07E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(327)</w:t>
            </w:r>
          </w:p>
        </w:tc>
        <w:tc>
          <w:tcPr>
            <w:tcW w:w="180" w:type="dxa"/>
            <w:vAlign w:val="bottom"/>
          </w:tcPr>
          <w:p w14:paraId="4E0C679F" w14:textId="77777777" w:rsidR="009D07E1" w:rsidRPr="004B5677" w:rsidRDefault="009D07E1" w:rsidP="009078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F02437" w14:textId="1491401C" w:rsidR="009D07E1" w:rsidRPr="009D07E1" w:rsidRDefault="009D07E1" w:rsidP="009D07E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7507" w:rsidRPr="004B5677" w14:paraId="19DC1EA6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2BB89994" w14:textId="64371A68" w:rsidR="00FC7507" w:rsidRPr="004B5677" w:rsidRDefault="00FC7507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center"/>
          </w:tcPr>
          <w:p w14:paraId="63E89B1B" w14:textId="1FBE7622" w:rsidR="00FC7507" w:rsidRPr="004B5677" w:rsidRDefault="009D07E1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07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69,997</w:t>
            </w:r>
          </w:p>
        </w:tc>
        <w:tc>
          <w:tcPr>
            <w:tcW w:w="180" w:type="dxa"/>
            <w:vAlign w:val="bottom"/>
          </w:tcPr>
          <w:p w14:paraId="6D933A91" w14:textId="77777777" w:rsidR="00FC7507" w:rsidRPr="004B5677" w:rsidRDefault="00FC7507" w:rsidP="00F616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3AABC3" w14:textId="526161EA" w:rsidR="00FC7507" w:rsidRPr="004B5677" w:rsidRDefault="00FC750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FC7507" w:rsidRPr="004B5677" w14:paraId="21BA59C2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13C696EC" w14:textId="2A4DCF09" w:rsidR="00FC7507" w:rsidRPr="004B5677" w:rsidRDefault="00FC7507" w:rsidP="009078F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center"/>
          </w:tcPr>
          <w:p w14:paraId="4498A7A3" w14:textId="4C5C4CE9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42)</w:t>
            </w:r>
          </w:p>
        </w:tc>
        <w:tc>
          <w:tcPr>
            <w:tcW w:w="180" w:type="dxa"/>
            <w:vAlign w:val="bottom"/>
          </w:tcPr>
          <w:p w14:paraId="2F63F221" w14:textId="77777777" w:rsidR="00FC7507" w:rsidRPr="004B5677" w:rsidRDefault="00FC7507" w:rsidP="009078F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4CB4A1" w14:textId="77777777" w:rsidR="00FC7507" w:rsidRPr="004B5677" w:rsidRDefault="00FC7507" w:rsidP="009078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4B5677" w14:paraId="5406596D" w14:textId="77777777" w:rsidTr="00090B89">
        <w:trPr>
          <w:cantSplit/>
          <w:trHeight w:val="20"/>
        </w:trPr>
        <w:tc>
          <w:tcPr>
            <w:tcW w:w="5670" w:type="dxa"/>
          </w:tcPr>
          <w:p w14:paraId="73809B01" w14:textId="4A2E0C15" w:rsidR="00FC7507" w:rsidRPr="004B5677" w:rsidRDefault="00FC7507" w:rsidP="00FC750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</w:t>
            </w:r>
            <w:r w:rsidR="00FD0F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  <w:r w:rsidR="004924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27C76036" w14:textId="0F472159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80" w:type="dxa"/>
          </w:tcPr>
          <w:p w14:paraId="26C2D25B" w14:textId="77777777" w:rsidR="00FC7507" w:rsidRPr="004B5677" w:rsidRDefault="00FC7507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0CC5A0" w14:textId="0CE484AB" w:rsidR="00FC7507" w:rsidRPr="004B5677" w:rsidRDefault="00FC750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4B5677" w14:paraId="533D0C16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1B07E1FC" w14:textId="38397C5C" w:rsidR="00FC7507" w:rsidRPr="004B5677" w:rsidRDefault="00FC7507" w:rsidP="0027701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1350" w:type="dxa"/>
            <w:vAlign w:val="center"/>
          </w:tcPr>
          <w:p w14:paraId="18753899" w14:textId="36D710A0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(999)</w:t>
            </w:r>
          </w:p>
        </w:tc>
        <w:tc>
          <w:tcPr>
            <w:tcW w:w="180" w:type="dxa"/>
            <w:vAlign w:val="bottom"/>
          </w:tcPr>
          <w:p w14:paraId="6408F3F6" w14:textId="77777777" w:rsidR="00FC7507" w:rsidRPr="004B5677" w:rsidRDefault="00FC7507" w:rsidP="002770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840EEA" w14:textId="77777777" w:rsidR="00FC7507" w:rsidRPr="004B5677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4B5677" w14:paraId="321EB083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7FFAA876" w14:textId="393CB934" w:rsidR="00FC7507" w:rsidRPr="004B5677" w:rsidRDefault="00FC7507" w:rsidP="00FC750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เจ้าหนี้การค้าลดลง</w:t>
            </w:r>
          </w:p>
        </w:tc>
        <w:tc>
          <w:tcPr>
            <w:tcW w:w="1350" w:type="dxa"/>
            <w:vAlign w:val="center"/>
          </w:tcPr>
          <w:p w14:paraId="4E1DAE14" w14:textId="5DF1B48E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AC0ECE" w14:textId="77777777" w:rsidR="00FC7507" w:rsidRPr="004B5677" w:rsidRDefault="00FC7507" w:rsidP="002770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C0D0FF" w14:textId="77777777" w:rsidR="00FC7507" w:rsidRPr="004B5677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4B5677" w14:paraId="51DE4DF0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6805831A" w14:textId="0EEFDD3A" w:rsidR="00FC7507" w:rsidRPr="004B5677" w:rsidRDefault="00FC7507" w:rsidP="00FC750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C622E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อื่นลดลง</w:t>
            </w:r>
          </w:p>
        </w:tc>
        <w:tc>
          <w:tcPr>
            <w:tcW w:w="1350" w:type="dxa"/>
            <w:vAlign w:val="center"/>
          </w:tcPr>
          <w:p w14:paraId="368377DA" w14:textId="3228E814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(12)</w:t>
            </w:r>
          </w:p>
        </w:tc>
        <w:tc>
          <w:tcPr>
            <w:tcW w:w="180" w:type="dxa"/>
            <w:vAlign w:val="bottom"/>
          </w:tcPr>
          <w:p w14:paraId="6C99C640" w14:textId="77777777" w:rsidR="00FC7507" w:rsidRPr="004B5677" w:rsidRDefault="00FC7507" w:rsidP="002770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578035" w14:textId="77777777" w:rsidR="00FC7507" w:rsidRPr="004B5677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7E1" w:rsidRPr="004B5677" w14:paraId="29C28824" w14:textId="77777777" w:rsidTr="00A4271E">
        <w:trPr>
          <w:cantSplit/>
          <w:trHeight w:val="20"/>
        </w:trPr>
        <w:tc>
          <w:tcPr>
            <w:tcW w:w="5670" w:type="dxa"/>
            <w:vAlign w:val="bottom"/>
          </w:tcPr>
          <w:p w14:paraId="078196F5" w14:textId="77777777" w:rsidR="009D07E1" w:rsidRPr="004B5677" w:rsidRDefault="009D07E1" w:rsidP="00A427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7E1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center"/>
          </w:tcPr>
          <w:p w14:paraId="1188EC3B" w14:textId="77777777" w:rsidR="009D07E1" w:rsidRPr="004B5677" w:rsidRDefault="009D07E1" w:rsidP="00A427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07E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(31)</w:t>
            </w:r>
          </w:p>
        </w:tc>
        <w:tc>
          <w:tcPr>
            <w:tcW w:w="180" w:type="dxa"/>
            <w:vAlign w:val="bottom"/>
          </w:tcPr>
          <w:p w14:paraId="4CDB41E4" w14:textId="77777777" w:rsidR="009D07E1" w:rsidRPr="004B5677" w:rsidRDefault="009D07E1" w:rsidP="00A427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7B92FC" w14:textId="77777777" w:rsidR="009D07E1" w:rsidRPr="009D07E1" w:rsidRDefault="009D07E1" w:rsidP="00A427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7507" w:rsidRPr="004B5677" w14:paraId="0093CBEF" w14:textId="77777777" w:rsidTr="00090B89">
        <w:trPr>
          <w:cantSplit/>
          <w:trHeight w:val="20"/>
        </w:trPr>
        <w:tc>
          <w:tcPr>
            <w:tcW w:w="5670" w:type="dxa"/>
          </w:tcPr>
          <w:p w14:paraId="205A4319" w14:textId="1BADA1CC" w:rsidR="00FC7507" w:rsidRPr="004B5677" w:rsidRDefault="00FC7507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ส่วนของหนี้สินตามสัญญาเช่าที่ถึงกำหนดชำระภายในหนึ่งปีเพิ่มขึ้น</w:t>
            </w:r>
          </w:p>
        </w:tc>
        <w:tc>
          <w:tcPr>
            <w:tcW w:w="1350" w:type="dxa"/>
            <w:vAlign w:val="center"/>
          </w:tcPr>
          <w:p w14:paraId="41CCD2A0" w14:textId="26EBD5EB" w:rsidR="00FC7507" w:rsidRPr="004B5677" w:rsidRDefault="009D07E1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07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6,571</w:t>
            </w:r>
          </w:p>
        </w:tc>
        <w:tc>
          <w:tcPr>
            <w:tcW w:w="180" w:type="dxa"/>
          </w:tcPr>
          <w:p w14:paraId="69B914F8" w14:textId="77777777" w:rsidR="00FC7507" w:rsidRPr="004B5677" w:rsidRDefault="00FC7507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666DEB" w14:textId="42F24AFF" w:rsidR="00FC7507" w:rsidRPr="004B5677" w:rsidRDefault="00FC750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</w:tr>
      <w:tr w:rsidR="009D07E1" w:rsidRPr="004B5677" w14:paraId="3F6FCB12" w14:textId="77777777" w:rsidTr="00090B89">
        <w:trPr>
          <w:cantSplit/>
          <w:trHeight w:val="20"/>
        </w:trPr>
        <w:tc>
          <w:tcPr>
            <w:tcW w:w="5670" w:type="dxa"/>
          </w:tcPr>
          <w:p w14:paraId="007C2923" w14:textId="4D06028A" w:rsidR="009D07E1" w:rsidRPr="004B5677" w:rsidRDefault="009D07E1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7E1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  <w:r w:rsidR="002E10CC">
              <w:rPr>
                <w:rFonts w:asciiTheme="majorBidi" w:hAnsiTheme="majorBidi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center"/>
          </w:tcPr>
          <w:p w14:paraId="3642D9E4" w14:textId="619CF54A" w:rsidR="009D07E1" w:rsidRPr="009D07E1" w:rsidRDefault="009D07E1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07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(197)</w:t>
            </w:r>
          </w:p>
        </w:tc>
        <w:tc>
          <w:tcPr>
            <w:tcW w:w="180" w:type="dxa"/>
          </w:tcPr>
          <w:p w14:paraId="3DADBFD2" w14:textId="77777777" w:rsidR="009D07E1" w:rsidRPr="004B5677" w:rsidRDefault="009D07E1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A49EE0" w14:textId="322EBCDE" w:rsidR="009D07E1" w:rsidRPr="004B5677" w:rsidRDefault="008F511B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7507" w:rsidRPr="004B5677" w14:paraId="22CA9215" w14:textId="77777777" w:rsidTr="00090B89">
        <w:trPr>
          <w:cantSplit/>
          <w:trHeight w:val="20"/>
        </w:trPr>
        <w:tc>
          <w:tcPr>
            <w:tcW w:w="5670" w:type="dxa"/>
          </w:tcPr>
          <w:p w14:paraId="12A17D52" w14:textId="77777777" w:rsidR="00FC7507" w:rsidRPr="004B5677" w:rsidRDefault="00FC7507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center"/>
          </w:tcPr>
          <w:p w14:paraId="58517AA5" w14:textId="6F02C07A" w:rsidR="00FC7507" w:rsidRPr="004B5677" w:rsidRDefault="009D07E1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07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49,900</w:t>
            </w:r>
          </w:p>
        </w:tc>
        <w:tc>
          <w:tcPr>
            <w:tcW w:w="180" w:type="dxa"/>
          </w:tcPr>
          <w:p w14:paraId="48DAED33" w14:textId="77777777" w:rsidR="00FC7507" w:rsidRPr="004B5677" w:rsidRDefault="00FC7507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CA8E87" w14:textId="4F656970" w:rsidR="00FC7507" w:rsidRPr="004B5677" w:rsidRDefault="00FC750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C7507" w:rsidRPr="004B5677" w14:paraId="0E9CB978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1917F4E3" w14:textId="5C180353" w:rsidR="00FC7507" w:rsidRPr="004B5677" w:rsidRDefault="00FC7507" w:rsidP="0027701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รายได้ค่าเช่ารอรับรู้ลดลง</w:t>
            </w:r>
          </w:p>
        </w:tc>
        <w:tc>
          <w:tcPr>
            <w:tcW w:w="1350" w:type="dxa"/>
            <w:vAlign w:val="center"/>
          </w:tcPr>
          <w:p w14:paraId="471A659B" w14:textId="5F1C14CE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2)</w:t>
            </w:r>
          </w:p>
        </w:tc>
        <w:tc>
          <w:tcPr>
            <w:tcW w:w="180" w:type="dxa"/>
            <w:vAlign w:val="bottom"/>
          </w:tcPr>
          <w:p w14:paraId="5AB8CD8A" w14:textId="77777777" w:rsidR="00FC7507" w:rsidRPr="004B5677" w:rsidRDefault="00FC7507" w:rsidP="002770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B205FD" w14:textId="77777777" w:rsidR="00FC7507" w:rsidRPr="004B5677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4B5677" w14:paraId="1FFA72FF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49F261C5" w14:textId="53FAEB0C" w:rsidR="00FC7507" w:rsidRPr="004B5677" w:rsidRDefault="00FC7507" w:rsidP="0027701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1350" w:type="dxa"/>
            <w:vAlign w:val="center"/>
          </w:tcPr>
          <w:p w14:paraId="729DABB0" w14:textId="358436C5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180" w:type="dxa"/>
            <w:vAlign w:val="bottom"/>
          </w:tcPr>
          <w:p w14:paraId="25D07913" w14:textId="77777777" w:rsidR="00FC7507" w:rsidRPr="004B5677" w:rsidRDefault="00FC7507" w:rsidP="002770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C1843A" w14:textId="77777777" w:rsidR="00FC7507" w:rsidRPr="004B5677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4B5677" w14:paraId="566B9247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2D83DC21" w14:textId="5419257D" w:rsidR="00FC7507" w:rsidRPr="004B5677" w:rsidRDefault="00FC7507" w:rsidP="0027701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หนี้สินไม่หมุนเวียนอื่นลดลง</w:t>
            </w:r>
          </w:p>
        </w:tc>
        <w:tc>
          <w:tcPr>
            <w:tcW w:w="1350" w:type="dxa"/>
            <w:vAlign w:val="center"/>
          </w:tcPr>
          <w:p w14:paraId="36A0A5EC" w14:textId="2C35FA2F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(1,677)</w:t>
            </w:r>
          </w:p>
        </w:tc>
        <w:tc>
          <w:tcPr>
            <w:tcW w:w="180" w:type="dxa"/>
            <w:vAlign w:val="bottom"/>
          </w:tcPr>
          <w:p w14:paraId="4C0A1099" w14:textId="77777777" w:rsidR="00FC7507" w:rsidRPr="004B5677" w:rsidRDefault="00FC7507" w:rsidP="0027701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2B8A76" w14:textId="77777777" w:rsidR="00FC7507" w:rsidRPr="004B5677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4B5677" w14:paraId="25958F55" w14:textId="77777777" w:rsidTr="00090B89">
        <w:trPr>
          <w:cantSplit/>
          <w:trHeight w:val="20"/>
        </w:trPr>
        <w:tc>
          <w:tcPr>
            <w:tcW w:w="5670" w:type="dxa"/>
          </w:tcPr>
          <w:p w14:paraId="2A6218DC" w14:textId="77777777" w:rsidR="00FC7507" w:rsidRPr="004B5677" w:rsidRDefault="00FC7507" w:rsidP="0027701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vAlign w:val="center"/>
          </w:tcPr>
          <w:p w14:paraId="10607918" w14:textId="67217C53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0123C49" w14:textId="77777777" w:rsidR="00FC7507" w:rsidRPr="004B5677" w:rsidRDefault="00FC7507" w:rsidP="002770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9FA54F" w14:textId="77777777" w:rsidR="00FC7507" w:rsidRPr="004B5677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4B5677" w14:paraId="283E5780" w14:textId="77777777" w:rsidTr="00090B89">
        <w:trPr>
          <w:cantSplit/>
          <w:trHeight w:val="20"/>
        </w:trPr>
        <w:tc>
          <w:tcPr>
            <w:tcW w:w="5670" w:type="dxa"/>
          </w:tcPr>
          <w:p w14:paraId="75A87C3A" w14:textId="103DAB6B" w:rsidR="00FC7507" w:rsidRPr="004B5677" w:rsidRDefault="00FC7507" w:rsidP="0027701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1350" w:type="dxa"/>
            <w:vAlign w:val="center"/>
          </w:tcPr>
          <w:p w14:paraId="5BB2C0CB" w14:textId="7B12823A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180" w:type="dxa"/>
            <w:vAlign w:val="bottom"/>
          </w:tcPr>
          <w:p w14:paraId="739B1205" w14:textId="77777777" w:rsidR="00FC7507" w:rsidRPr="004B5677" w:rsidRDefault="00FC7507" w:rsidP="002770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0F47B3" w14:textId="77777777" w:rsidR="00FC7507" w:rsidRPr="004B5677" w:rsidRDefault="00FC7507" w:rsidP="002770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7507" w:rsidRPr="004B5677" w14:paraId="53DD9E33" w14:textId="77777777" w:rsidTr="00090B89">
        <w:trPr>
          <w:cantSplit/>
          <w:trHeight w:val="20"/>
        </w:trPr>
        <w:tc>
          <w:tcPr>
            <w:tcW w:w="5670" w:type="dxa"/>
          </w:tcPr>
          <w:p w14:paraId="5052FC94" w14:textId="473A8D34" w:rsidR="00FC7507" w:rsidRPr="004B5677" w:rsidRDefault="00FC7507" w:rsidP="00F6160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center"/>
          </w:tcPr>
          <w:p w14:paraId="1AB0A883" w14:textId="101AF5EA" w:rsidR="00FC7507" w:rsidRPr="004B5677" w:rsidRDefault="00FC7507" w:rsidP="00FC75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(347)</w:t>
            </w:r>
          </w:p>
        </w:tc>
        <w:tc>
          <w:tcPr>
            <w:tcW w:w="180" w:type="dxa"/>
            <w:vAlign w:val="bottom"/>
          </w:tcPr>
          <w:p w14:paraId="063D6EE7" w14:textId="77777777" w:rsidR="00FC7507" w:rsidRPr="004B5677" w:rsidRDefault="00FC7507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D44811" w14:textId="797547EC" w:rsidR="00FC7507" w:rsidRPr="004B5677" w:rsidRDefault="00FC750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80AE543" w14:textId="5C330A2F" w:rsidR="00FC7507" w:rsidRPr="004B5677" w:rsidRDefault="00FC7507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D1A906E" w14:textId="77777777" w:rsidR="00FC7507" w:rsidRPr="004B5677" w:rsidRDefault="00FC7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  <w:r w:rsidRPr="004B5677">
        <w:rPr>
          <w:rFonts w:asciiTheme="majorBidi" w:hAnsiTheme="majorBidi" w:cstheme="majorBidi"/>
          <w:sz w:val="30"/>
          <w:szCs w:val="30"/>
          <w:highlight w:val="cyan"/>
        </w:rPr>
        <w:br w:type="page"/>
      </w:r>
    </w:p>
    <w:tbl>
      <w:tblPr>
        <w:tblW w:w="855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F6160F" w:rsidRPr="004B5677" w14:paraId="501CF5E6" w14:textId="77777777" w:rsidTr="00090B89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46A3785" w14:textId="5574F8BA" w:rsidR="00F6160F" w:rsidRPr="004B5677" w:rsidRDefault="00F6160F" w:rsidP="00090B8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9E0A39B" w14:textId="39F4777B" w:rsidR="00F6160F" w:rsidRPr="004B5677" w:rsidRDefault="00F6160F" w:rsidP="00F6160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9F17DA6" w14:textId="77777777" w:rsidR="00F6160F" w:rsidRPr="004B5677" w:rsidRDefault="00F6160F" w:rsidP="00F616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6E2B64" w14:textId="77777777" w:rsidR="00F6160F" w:rsidRPr="004B5677" w:rsidRDefault="00F6160F" w:rsidP="00F616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D8345E4" w14:textId="474D232D" w:rsidR="00F6160F" w:rsidRPr="004B5677" w:rsidRDefault="00F6160F" w:rsidP="00F616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6160F" w:rsidRPr="004B5677" w14:paraId="286F7841" w14:textId="77777777" w:rsidTr="00090B89">
        <w:trPr>
          <w:cantSplit/>
          <w:trHeight w:val="20"/>
          <w:tblHeader/>
        </w:trPr>
        <w:tc>
          <w:tcPr>
            <w:tcW w:w="5670" w:type="dxa"/>
          </w:tcPr>
          <w:p w14:paraId="02125522" w14:textId="77777777" w:rsidR="00F6160F" w:rsidRPr="004B5677" w:rsidRDefault="00F6160F" w:rsidP="00F616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458A99C" w14:textId="4F24BE02" w:rsidR="00F6160F" w:rsidRPr="004B5677" w:rsidRDefault="00F6160F" w:rsidP="00F61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A15CC"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160F" w:rsidRPr="004B5677" w14:paraId="357228BD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57651108" w14:textId="77777777" w:rsidR="00F6160F" w:rsidRPr="004B5677" w:rsidRDefault="00F6160F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4B3B51" w14:textId="6AF79878" w:rsidR="00F6160F" w:rsidRPr="004B5677" w:rsidRDefault="00FC7507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,612</w:t>
            </w:r>
          </w:p>
        </w:tc>
        <w:tc>
          <w:tcPr>
            <w:tcW w:w="180" w:type="dxa"/>
            <w:vAlign w:val="bottom"/>
          </w:tcPr>
          <w:p w14:paraId="702F8357" w14:textId="77777777" w:rsidR="00F6160F" w:rsidRPr="004B5677" w:rsidRDefault="00F6160F" w:rsidP="00F616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CE968A" w14:textId="2A3AD5E6" w:rsidR="00F6160F" w:rsidRPr="004B5677" w:rsidRDefault="00FC750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F6160F" w:rsidRPr="004B5677" w14:paraId="042C0702" w14:textId="77777777" w:rsidTr="00090B89">
        <w:trPr>
          <w:cantSplit/>
          <w:trHeight w:val="20"/>
        </w:trPr>
        <w:tc>
          <w:tcPr>
            <w:tcW w:w="5670" w:type="dxa"/>
          </w:tcPr>
          <w:p w14:paraId="7791B71E" w14:textId="5299BDB1" w:rsidR="00F6160F" w:rsidRPr="004B5677" w:rsidRDefault="00F6160F" w:rsidP="00F616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2AFFA6" w14:textId="1EDB2F55" w:rsidR="00F6160F" w:rsidRPr="004B5677" w:rsidRDefault="009D07E1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07E1">
              <w:rPr>
                <w:rFonts w:asciiTheme="majorBidi" w:hAnsiTheme="majorBidi" w:cstheme="majorBidi"/>
                <w:sz w:val="30"/>
                <w:szCs w:val="30"/>
              </w:rPr>
              <w:t>52,434</w:t>
            </w:r>
          </w:p>
        </w:tc>
        <w:tc>
          <w:tcPr>
            <w:tcW w:w="180" w:type="dxa"/>
            <w:vAlign w:val="bottom"/>
          </w:tcPr>
          <w:p w14:paraId="089E3FA0" w14:textId="77777777" w:rsidR="00F6160F" w:rsidRPr="004B5677" w:rsidRDefault="00F6160F" w:rsidP="00F616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FB9911" w14:textId="234782FC" w:rsidR="00F6160F" w:rsidRPr="004B5677" w:rsidRDefault="00FC750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F6160F" w:rsidRPr="004B5677" w14:paraId="670C18D0" w14:textId="77777777" w:rsidTr="00090B89">
        <w:trPr>
          <w:cantSplit/>
          <w:trHeight w:val="20"/>
        </w:trPr>
        <w:tc>
          <w:tcPr>
            <w:tcW w:w="5670" w:type="dxa"/>
          </w:tcPr>
          <w:p w14:paraId="2815856F" w14:textId="77777777" w:rsidR="00F6160F" w:rsidRPr="004B5677" w:rsidRDefault="00F6160F" w:rsidP="00F616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CACC585" w14:textId="4DD038B3" w:rsidR="00F6160F" w:rsidRPr="004B5677" w:rsidRDefault="009D07E1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07E1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80" w:type="dxa"/>
          </w:tcPr>
          <w:p w14:paraId="6B22631E" w14:textId="77777777" w:rsidR="00F6160F" w:rsidRPr="004B5677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417401" w14:textId="35BA7948" w:rsidR="00F6160F" w:rsidRPr="004B5677" w:rsidRDefault="007F5F2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160F" w:rsidRPr="004B5677" w14:paraId="00CFEF5F" w14:textId="77777777" w:rsidTr="00090B89">
        <w:trPr>
          <w:cantSplit/>
          <w:trHeight w:val="20"/>
        </w:trPr>
        <w:tc>
          <w:tcPr>
            <w:tcW w:w="5670" w:type="dxa"/>
          </w:tcPr>
          <w:p w14:paraId="5620C438" w14:textId="77777777" w:rsidR="00F6160F" w:rsidRPr="004B5677" w:rsidRDefault="00F6160F" w:rsidP="00F6160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42147E52" w14:textId="1AC8FBB8" w:rsidR="00F6160F" w:rsidRPr="004B5677" w:rsidRDefault="00F6160F" w:rsidP="009D07E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7507" w:rsidRPr="004B567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73EF1CC" w14:textId="77777777" w:rsidR="00F6160F" w:rsidRPr="004B5677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CEE911" w14:textId="79DDD14E" w:rsidR="00F6160F" w:rsidRPr="004B5677" w:rsidRDefault="00FC750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160F" w:rsidRPr="004B5677" w14:paraId="799299E4" w14:textId="77777777" w:rsidTr="00090B89">
        <w:trPr>
          <w:cantSplit/>
          <w:trHeight w:val="20"/>
        </w:trPr>
        <w:tc>
          <w:tcPr>
            <w:tcW w:w="5670" w:type="dxa"/>
          </w:tcPr>
          <w:p w14:paraId="41DE51AA" w14:textId="77777777" w:rsidR="00F6160F" w:rsidRPr="004B5677" w:rsidRDefault="00F6160F" w:rsidP="00F6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08EFC7A5" w14:textId="77777777" w:rsidR="00F6160F" w:rsidRPr="004B5677" w:rsidRDefault="00F6160F" w:rsidP="00F6160F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CAB318" w14:textId="4ABFD703" w:rsidR="00F6160F" w:rsidRPr="004B5677" w:rsidRDefault="00FC7507" w:rsidP="00FC750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3,851</w:t>
            </w:r>
          </w:p>
        </w:tc>
        <w:tc>
          <w:tcPr>
            <w:tcW w:w="180" w:type="dxa"/>
          </w:tcPr>
          <w:p w14:paraId="08459BBB" w14:textId="77777777" w:rsidR="00F6160F" w:rsidRPr="004B5677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622762" w14:textId="77777777" w:rsidR="007F5F27" w:rsidRPr="004B5677" w:rsidRDefault="007F5F2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400F2B" w14:textId="7B4B6FEF" w:rsidR="00F6160F" w:rsidRPr="004B5677" w:rsidRDefault="00FC750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6160F" w:rsidRPr="004B5677" w14:paraId="53D04231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7D525287" w14:textId="77777777" w:rsidR="00F6160F" w:rsidRPr="004B5677" w:rsidRDefault="00F6160F" w:rsidP="00F6160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4F177" w14:textId="42C263A8" w:rsidR="00F6160F" w:rsidRPr="004B5677" w:rsidRDefault="009D07E1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07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56,471</w:t>
            </w:r>
          </w:p>
        </w:tc>
        <w:tc>
          <w:tcPr>
            <w:tcW w:w="180" w:type="dxa"/>
          </w:tcPr>
          <w:p w14:paraId="3C2035C7" w14:textId="77777777" w:rsidR="00F6160F" w:rsidRPr="004B5677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BDB13" w14:textId="4E34F03A" w:rsidR="00F6160F" w:rsidRPr="004B5677" w:rsidRDefault="007F5F2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</w:tr>
      <w:tr w:rsidR="00F6160F" w:rsidRPr="004B5677" w14:paraId="7340553B" w14:textId="77777777" w:rsidTr="00090B89">
        <w:trPr>
          <w:cantSplit/>
          <w:trHeight w:val="20"/>
        </w:trPr>
        <w:tc>
          <w:tcPr>
            <w:tcW w:w="5670" w:type="dxa"/>
            <w:vAlign w:val="bottom"/>
          </w:tcPr>
          <w:p w14:paraId="778826EB" w14:textId="690862F9" w:rsidR="00F6160F" w:rsidRPr="004B5677" w:rsidRDefault="00F6160F" w:rsidP="00F6160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49EC66" w14:textId="12640418" w:rsidR="00F6160F" w:rsidRPr="004B5677" w:rsidRDefault="00FC7507" w:rsidP="00F616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9D07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.3</w:t>
            </w:r>
          </w:p>
        </w:tc>
        <w:tc>
          <w:tcPr>
            <w:tcW w:w="180" w:type="dxa"/>
          </w:tcPr>
          <w:p w14:paraId="57FED59A" w14:textId="77777777" w:rsidR="00F6160F" w:rsidRPr="004B5677" w:rsidRDefault="00F6160F" w:rsidP="00F61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5558E6" w14:textId="460C6F89" w:rsidR="00F6160F" w:rsidRPr="004B5677" w:rsidRDefault="007F5F27" w:rsidP="00F616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2.5</w:t>
            </w:r>
            <w:r w:rsidR="009D07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551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551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2.8</w:t>
            </w:r>
          </w:p>
        </w:tc>
      </w:tr>
    </w:tbl>
    <w:p w14:paraId="0EE7DE88" w14:textId="77777777" w:rsidR="00F6160F" w:rsidRPr="009D07E1" w:rsidRDefault="00F6160F" w:rsidP="00F616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C9BC4" w14:textId="691883F5" w:rsidR="00CA781F" w:rsidRPr="004B5677" w:rsidRDefault="00F6160F" w:rsidP="0055452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การซื้อบริษัทย่อยและส่วนได้เสียที่ไม่มีอำนาจควบคุม</w:t>
      </w:r>
    </w:p>
    <w:p w14:paraId="09C90CD1" w14:textId="77777777" w:rsidR="002B1FC3" w:rsidRPr="004B5677" w:rsidRDefault="002B1FC3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E3FF94" w14:textId="0EF58608" w:rsidR="002B1FC3" w:rsidRPr="004B5677" w:rsidRDefault="002B1FC3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การซื้อบริษัทย่อย</w:t>
      </w:r>
      <w:r w:rsidRPr="004B567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9E2B522" w14:textId="77777777" w:rsidR="00804175" w:rsidRPr="004B5677" w:rsidRDefault="00804175" w:rsidP="002E296B">
      <w:pPr>
        <w:pStyle w:val="BodyText2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0FE357" w14:textId="66174443" w:rsidR="00DA0F2D" w:rsidRPr="004B5677" w:rsidRDefault="00DA0F2D" w:rsidP="0028033A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4B5677">
        <w:rPr>
          <w:rFonts w:asciiTheme="majorBidi" w:hAnsiTheme="majorBidi" w:cstheme="majorBidi"/>
          <w:sz w:val="30"/>
          <w:szCs w:val="30"/>
        </w:rPr>
        <w:t xml:space="preserve"> 8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B5677">
        <w:rPr>
          <w:rFonts w:asciiTheme="majorBidi" w:hAnsiTheme="majorBidi" w:cstheme="majorBidi"/>
          <w:sz w:val="30"/>
          <w:szCs w:val="30"/>
        </w:rPr>
        <w:t xml:space="preserve">2563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กลุ่มบริษัทได้มาซึ่งอำนาจควบคุมใน </w:t>
      </w:r>
      <w:r w:rsidRPr="004B5677">
        <w:rPr>
          <w:rFonts w:asciiTheme="majorBidi" w:hAnsiTheme="majorBidi" w:cstheme="majorBidi"/>
          <w:sz w:val="30"/>
          <w:szCs w:val="30"/>
        </w:rPr>
        <w:t xml:space="preserve">Viet </w:t>
      </w:r>
      <w:proofErr w:type="spellStart"/>
      <w:r w:rsidRPr="004B5677">
        <w:rPr>
          <w:rFonts w:asciiTheme="majorBidi" w:hAnsiTheme="majorBidi" w:cstheme="majorBidi"/>
          <w:sz w:val="30"/>
          <w:szCs w:val="30"/>
        </w:rPr>
        <w:t>Nhat</w:t>
      </w:r>
      <w:proofErr w:type="spellEnd"/>
      <w:r w:rsidRPr="004B5677">
        <w:rPr>
          <w:rFonts w:asciiTheme="majorBidi" w:hAnsiTheme="majorBidi" w:cstheme="majorBidi"/>
          <w:sz w:val="30"/>
          <w:szCs w:val="30"/>
        </w:rPr>
        <w:t xml:space="preserve"> Thai Nguyen Real Estate JSC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ซึ่งเป็นบริษัทอสังหาริมทรัพย์ ในประเทศเวียดนาม โดยการซื้อหุ้นทุนในบริษัทร้อยละ </w:t>
      </w:r>
      <w:r w:rsidRPr="004B5677">
        <w:rPr>
          <w:rFonts w:asciiTheme="majorBidi" w:hAnsiTheme="majorBidi" w:cstheme="majorBidi"/>
          <w:sz w:val="30"/>
          <w:szCs w:val="30"/>
        </w:rPr>
        <w:t>1</w:t>
      </w:r>
      <w:r w:rsidR="00F16EA1" w:rsidRPr="00F16EA1">
        <w:rPr>
          <w:rFonts w:asciiTheme="majorBidi" w:hAnsiTheme="majorBidi" w:cstheme="majorBidi"/>
          <w:sz w:val="30"/>
          <w:szCs w:val="30"/>
          <w:lang w:val="en-GB"/>
        </w:rPr>
        <w:t>00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ของหุ้นทั้งหมดของบริษัทดังกล่าวเป็นเงินสดจำนวน </w:t>
      </w:r>
      <w:r w:rsidRPr="004B5677">
        <w:rPr>
          <w:rFonts w:asciiTheme="majorBidi" w:hAnsiTheme="majorBidi" w:cstheme="majorBidi"/>
          <w:sz w:val="30"/>
          <w:szCs w:val="30"/>
        </w:rPr>
        <w:t xml:space="preserve">129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ล้านบาทและสิ่งตอบแทนที่คาดว่าจะต้องจ่าย </w:t>
      </w:r>
      <w:r w:rsidRPr="004B5677">
        <w:rPr>
          <w:rFonts w:asciiTheme="majorBidi" w:hAnsiTheme="majorBidi" w:cstheme="majorBidi"/>
          <w:sz w:val="30"/>
          <w:szCs w:val="30"/>
          <w:lang w:val="en-GB"/>
        </w:rPr>
        <w:t xml:space="preserve">32 </w:t>
      </w:r>
      <w:r w:rsidRPr="004B5677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รวม </w:t>
      </w:r>
      <w:r w:rsidRPr="004B5677">
        <w:rPr>
          <w:rFonts w:asciiTheme="majorBidi" w:hAnsiTheme="majorBidi" w:cstheme="majorBidi"/>
          <w:sz w:val="30"/>
          <w:szCs w:val="30"/>
          <w:lang w:val="en-GB"/>
        </w:rPr>
        <w:t xml:space="preserve">161 </w:t>
      </w:r>
      <w:r w:rsidRPr="004B5677">
        <w:rPr>
          <w:rFonts w:asciiTheme="majorBidi" w:hAnsiTheme="majorBidi" w:cstheme="majorBidi"/>
          <w:sz w:val="30"/>
          <w:szCs w:val="30"/>
          <w:cs/>
          <w:lang w:val="en-GB"/>
        </w:rPr>
        <w:t>ล้านบาท (</w:t>
      </w:r>
      <w:r w:rsidRPr="004B5677">
        <w:rPr>
          <w:rFonts w:asciiTheme="majorBidi" w:hAnsiTheme="majorBidi" w:cstheme="majorBidi"/>
          <w:sz w:val="30"/>
          <w:szCs w:val="30"/>
          <w:lang w:val="en-GB"/>
        </w:rPr>
        <w:t>123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พันล้านเวียดนามดอง</w:t>
      </w:r>
      <w:r w:rsidRPr="004B5677">
        <w:rPr>
          <w:rFonts w:asciiTheme="majorBidi" w:hAnsiTheme="majorBidi" w:cstheme="majorBidi"/>
          <w:sz w:val="30"/>
          <w:szCs w:val="30"/>
        </w:rPr>
        <w:t xml:space="preserve">) </w:t>
      </w:r>
    </w:p>
    <w:p w14:paraId="30915CD8" w14:textId="77777777" w:rsidR="00DA0F2D" w:rsidRPr="004B5677" w:rsidRDefault="00DA0F2D" w:rsidP="00DA0F2D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953ED10" w14:textId="77777777" w:rsidR="004B5677" w:rsidRPr="004B5677" w:rsidRDefault="004B5677" w:rsidP="005C2E03">
      <w:pPr>
        <w:tabs>
          <w:tab w:val="clear" w:pos="680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4B5677">
        <w:rPr>
          <w:rFonts w:asciiTheme="majorBidi" w:hAnsiTheme="majorBidi" w:cstheme="majorBidi"/>
          <w:sz w:val="30"/>
          <w:szCs w:val="30"/>
        </w:rPr>
        <w:t xml:space="preserve">1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B5677">
        <w:rPr>
          <w:rFonts w:asciiTheme="majorBidi" w:hAnsiTheme="majorBidi" w:cstheme="majorBidi"/>
          <w:sz w:val="30"/>
          <w:szCs w:val="30"/>
        </w:rPr>
        <w:t xml:space="preserve">2563 </w:t>
      </w:r>
    </w:p>
    <w:p w14:paraId="44BEB90C" w14:textId="77777777" w:rsidR="00DA0F2D" w:rsidRPr="004B5677" w:rsidRDefault="00DA0F2D" w:rsidP="00DA0F2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6656"/>
        <w:gridCol w:w="1080"/>
        <w:gridCol w:w="1444"/>
      </w:tblGrid>
      <w:tr w:rsidR="00DA0F2D" w:rsidRPr="004B5677" w14:paraId="3B538252" w14:textId="77777777" w:rsidTr="005C2E03">
        <w:trPr>
          <w:cantSplit/>
        </w:trPr>
        <w:tc>
          <w:tcPr>
            <w:tcW w:w="6656" w:type="dxa"/>
          </w:tcPr>
          <w:p w14:paraId="252D1651" w14:textId="05FB4446" w:rsidR="00DA0F2D" w:rsidRPr="004B5677" w:rsidRDefault="00DA0F2D" w:rsidP="005C2E03">
            <w:pPr>
              <w:ind w:left="-24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080" w:type="dxa"/>
          </w:tcPr>
          <w:p w14:paraId="4DBDEF93" w14:textId="77777777" w:rsidR="00DA0F2D" w:rsidRPr="004B5677" w:rsidRDefault="00DA0F2D" w:rsidP="0032243F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4" w:type="dxa"/>
          </w:tcPr>
          <w:p w14:paraId="0A9CC58E" w14:textId="77777777" w:rsidR="00DA0F2D" w:rsidRPr="004B5677" w:rsidRDefault="00DA0F2D" w:rsidP="0032243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A0F2D" w:rsidRPr="004B5677" w14:paraId="5936B9CA" w14:textId="77777777" w:rsidTr="005C2E03">
        <w:trPr>
          <w:cantSplit/>
        </w:trPr>
        <w:tc>
          <w:tcPr>
            <w:tcW w:w="6656" w:type="dxa"/>
          </w:tcPr>
          <w:p w14:paraId="0DBB644D" w14:textId="77777777" w:rsidR="00DA0F2D" w:rsidRPr="004B5677" w:rsidRDefault="00DA0F2D" w:rsidP="005C2E03">
            <w:pPr>
              <w:ind w:left="-2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9038FA6" w14:textId="77777777" w:rsidR="00DA0F2D" w:rsidRPr="004B5677" w:rsidRDefault="00DA0F2D" w:rsidP="0032243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4" w:type="dxa"/>
          </w:tcPr>
          <w:p w14:paraId="48AABD8E" w14:textId="77777777" w:rsidR="00DA0F2D" w:rsidRPr="004B5677" w:rsidRDefault="00DA0F2D" w:rsidP="0032243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A0F2D" w:rsidRPr="004B5677" w14:paraId="28347DF4" w14:textId="77777777" w:rsidTr="005C2E03">
        <w:trPr>
          <w:cantSplit/>
        </w:trPr>
        <w:tc>
          <w:tcPr>
            <w:tcW w:w="6656" w:type="dxa"/>
          </w:tcPr>
          <w:p w14:paraId="2C2562C3" w14:textId="70AFBF32" w:rsidR="00DA0F2D" w:rsidRPr="004B5677" w:rsidRDefault="00DA0F2D" w:rsidP="005C2E03">
            <w:pPr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314A9A8C" w14:textId="27E99025" w:rsidR="00DA0F2D" w:rsidRPr="004B5677" w:rsidRDefault="00DA0F2D" w:rsidP="00DA0F2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444" w:type="dxa"/>
          </w:tcPr>
          <w:p w14:paraId="1617C02F" w14:textId="7BBD1E40" w:rsidR="00DA0F2D" w:rsidRPr="004B5677" w:rsidRDefault="00DA0F2D" w:rsidP="0032243F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DA0F2D" w:rsidRPr="004B5677" w14:paraId="4713DC2C" w14:textId="77777777" w:rsidTr="005C2E03">
        <w:trPr>
          <w:cantSplit/>
        </w:trPr>
        <w:tc>
          <w:tcPr>
            <w:tcW w:w="6656" w:type="dxa"/>
          </w:tcPr>
          <w:p w14:paraId="32405E81" w14:textId="77777777" w:rsidR="00DA0F2D" w:rsidRPr="004B5677" w:rsidRDefault="00DA0F2D" w:rsidP="005C2E03">
            <w:pPr>
              <w:ind w:lef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80" w:type="dxa"/>
          </w:tcPr>
          <w:p w14:paraId="6A763C0C" w14:textId="77777777" w:rsidR="00DA0F2D" w:rsidRPr="004B5677" w:rsidRDefault="00DA0F2D" w:rsidP="0032243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54EA999C" w14:textId="54792F13" w:rsidR="00DA0F2D" w:rsidRPr="004B5677" w:rsidRDefault="00DA0F2D" w:rsidP="0032243F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</w:tr>
      <w:tr w:rsidR="00DA0F2D" w:rsidRPr="004B5677" w14:paraId="7A0C9B14" w14:textId="77777777" w:rsidTr="005C2E03">
        <w:trPr>
          <w:cantSplit/>
        </w:trPr>
        <w:tc>
          <w:tcPr>
            <w:tcW w:w="6656" w:type="dxa"/>
          </w:tcPr>
          <w:p w14:paraId="5FF27067" w14:textId="77777777" w:rsidR="00DA0F2D" w:rsidRPr="004B5677" w:rsidRDefault="00DA0F2D" w:rsidP="005C2E03">
            <w:pPr>
              <w:ind w:left="-2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80" w:type="dxa"/>
          </w:tcPr>
          <w:p w14:paraId="72CF1940" w14:textId="77777777" w:rsidR="00DA0F2D" w:rsidRPr="004B5677" w:rsidRDefault="00DA0F2D" w:rsidP="0032243F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E08936E" w14:textId="4E344F44" w:rsidR="00DA0F2D" w:rsidRPr="004B5677" w:rsidRDefault="00DA0F2D" w:rsidP="0032243F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DA0F2D" w:rsidRPr="004B5677" w14:paraId="76165903" w14:textId="77777777" w:rsidTr="005C2E03">
        <w:trPr>
          <w:cantSplit/>
        </w:trPr>
        <w:tc>
          <w:tcPr>
            <w:tcW w:w="6656" w:type="dxa"/>
          </w:tcPr>
          <w:p w14:paraId="50A65057" w14:textId="77777777" w:rsidR="00DA0F2D" w:rsidRPr="004B5677" w:rsidRDefault="00DA0F2D" w:rsidP="005C2E03">
            <w:pPr>
              <w:ind w:left="-2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80" w:type="dxa"/>
          </w:tcPr>
          <w:p w14:paraId="17650009" w14:textId="77777777" w:rsidR="00DA0F2D" w:rsidRPr="004B5677" w:rsidRDefault="00DA0F2D" w:rsidP="0032243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18BF185D" w14:textId="0A639412" w:rsidR="00DA0F2D" w:rsidRPr="004B5677" w:rsidRDefault="00DA0F2D" w:rsidP="0032243F">
            <w:pPr>
              <w:tabs>
                <w:tab w:val="decimal" w:pos="1065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</w:tr>
    </w:tbl>
    <w:p w14:paraId="0B82C3A1" w14:textId="7032BCF2" w:rsidR="00DA0F2D" w:rsidRPr="004B5677" w:rsidRDefault="00DA0F2D" w:rsidP="00DA0F2D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5677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ผู้บริหารให้ความเชื่อมั่นว่าการซื้อธุรกิจดังกล่าว จะทำให้ธุรกิจของกลุ่มบริษัทมีความครอบคลุมและตอบโจทย์</w:t>
      </w:r>
      <w:r w:rsidRPr="004B567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color w:val="000000"/>
          <w:sz w:val="30"/>
          <w:szCs w:val="30"/>
          <w:cs/>
        </w:rPr>
        <w:t>ความต้องการของกลุ่มลูกค้าเป้าหมายได้ดีมากยิ่งขึ้น อีกทั้งยังเป็นโอกาสที่ดีในการขยายฐานลูกค้าของธุรกิจในกลุ่มบริษัทไปยังต่างประเทศ</w:t>
      </w:r>
    </w:p>
    <w:p w14:paraId="3297B621" w14:textId="77777777" w:rsidR="00DA0F2D" w:rsidRPr="004B5677" w:rsidRDefault="00DA0F2D" w:rsidP="00DA0F2D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ECB6DA" w14:textId="77777777" w:rsidR="00DA0F2D" w:rsidRPr="004B5677" w:rsidRDefault="00DA0F2D" w:rsidP="00DA0F2D">
      <w:pPr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5677">
        <w:rPr>
          <w:rFonts w:asciiTheme="majorBidi" w:hAnsiTheme="majorBidi" w:cstheme="majorBidi"/>
          <w:color w:val="000000"/>
          <w:sz w:val="30"/>
          <w:szCs w:val="30"/>
          <w:cs/>
        </w:rPr>
        <w:t>อย่างไรก็ดี 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590A1E31" w14:textId="77777777" w:rsidR="00DA0F2D" w:rsidRPr="004B5677" w:rsidRDefault="00DA0F2D" w:rsidP="00DA0F2D">
      <w:pPr>
        <w:rPr>
          <w:rFonts w:asciiTheme="majorBidi" w:hAnsiTheme="majorBidi" w:cstheme="majorBidi"/>
          <w:color w:val="000000"/>
          <w:sz w:val="30"/>
          <w:szCs w:val="30"/>
        </w:rPr>
      </w:pPr>
    </w:p>
    <w:p w14:paraId="540315EF" w14:textId="77777777" w:rsidR="002B1FC3" w:rsidRPr="004B5677" w:rsidRDefault="002B1FC3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การซื้อส่วนได้เสียที่ไม่มีอำนาจควบคุม</w:t>
      </w:r>
    </w:p>
    <w:p w14:paraId="156D4A05" w14:textId="77777777" w:rsidR="002B1FC3" w:rsidRPr="004B5677" w:rsidRDefault="002B1FC3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9F23C1" w14:textId="77777777" w:rsidR="00DA0F2D" w:rsidRPr="004B5677" w:rsidRDefault="00DA0F2D" w:rsidP="00DA0F2D">
      <w:pPr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la </w:t>
      </w:r>
      <w:proofErr w:type="spellStart"/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</w:rPr>
        <w:t>Rinascente</w:t>
      </w:r>
      <w:proofErr w:type="spellEnd"/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S.p.A.</w:t>
      </w:r>
    </w:p>
    <w:p w14:paraId="1BF0093D" w14:textId="77777777" w:rsidR="00DA0F2D" w:rsidRPr="004B5677" w:rsidRDefault="00DA0F2D" w:rsidP="002B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CBD4D47" w14:textId="18BFF050" w:rsidR="002B1FC3" w:rsidRPr="009D07E1" w:rsidRDefault="002B1FC3" w:rsidP="002B1FC3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D07E1">
        <w:rPr>
          <w:rFonts w:asciiTheme="majorBidi" w:hAnsiTheme="majorBidi" w:cstheme="majorBidi"/>
          <w:sz w:val="30"/>
          <w:szCs w:val="30"/>
          <w:cs/>
        </w:rPr>
        <w:t>ใน</w:t>
      </w:r>
      <w:r w:rsidR="00DA0F2D" w:rsidRPr="009D07E1">
        <w:rPr>
          <w:rFonts w:asciiTheme="majorBidi" w:hAnsiTheme="majorBidi" w:cstheme="majorBidi"/>
          <w:sz w:val="30"/>
          <w:szCs w:val="30"/>
          <w:cs/>
        </w:rPr>
        <w:t>เดือนมกราคม</w:t>
      </w:r>
      <w:r w:rsidRPr="009D07E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5305">
        <w:rPr>
          <w:rFonts w:asciiTheme="majorBidi" w:hAnsiTheme="majorBidi" w:cstheme="majorBidi"/>
          <w:sz w:val="30"/>
          <w:szCs w:val="30"/>
        </w:rPr>
        <w:t>2563</w:t>
      </w:r>
      <w:r w:rsidRPr="009D07E1">
        <w:rPr>
          <w:rFonts w:asciiTheme="majorBidi" w:hAnsiTheme="majorBidi" w:cstheme="majorBidi"/>
          <w:sz w:val="30"/>
          <w:szCs w:val="30"/>
        </w:rPr>
        <w:t xml:space="preserve"> </w:t>
      </w:r>
      <w:r w:rsidRPr="009D07E1">
        <w:rPr>
          <w:rFonts w:asciiTheme="majorBidi" w:hAnsiTheme="majorBidi" w:cstheme="majorBidi"/>
          <w:sz w:val="30"/>
          <w:szCs w:val="30"/>
          <w:cs/>
        </w:rPr>
        <w:t>กลุ่มบริษัทได้ซื้อส่วนได้เสียใน</w:t>
      </w:r>
      <w:r w:rsidR="00DA0F2D" w:rsidRPr="009D07E1">
        <w:rPr>
          <w:rFonts w:asciiTheme="majorBidi" w:hAnsiTheme="majorBidi" w:cstheme="majorBidi"/>
          <w:sz w:val="30"/>
          <w:szCs w:val="30"/>
        </w:rPr>
        <w:t xml:space="preserve"> la </w:t>
      </w:r>
      <w:proofErr w:type="spellStart"/>
      <w:r w:rsidR="00DA0F2D" w:rsidRPr="009D07E1">
        <w:rPr>
          <w:rFonts w:asciiTheme="majorBidi" w:hAnsiTheme="majorBidi" w:cstheme="majorBidi"/>
          <w:sz w:val="30"/>
          <w:szCs w:val="30"/>
        </w:rPr>
        <w:t>Rinascente</w:t>
      </w:r>
      <w:proofErr w:type="spellEnd"/>
      <w:r w:rsidR="00DA0F2D" w:rsidRPr="009D07E1">
        <w:rPr>
          <w:rFonts w:asciiTheme="majorBidi" w:hAnsiTheme="majorBidi" w:cstheme="majorBidi"/>
          <w:sz w:val="30"/>
          <w:szCs w:val="30"/>
        </w:rPr>
        <w:t xml:space="preserve"> S.p.A.</w:t>
      </w:r>
      <w:r w:rsidRPr="009D07E1">
        <w:rPr>
          <w:rFonts w:asciiTheme="majorBidi" w:hAnsiTheme="majorBidi" w:cstheme="majorBidi"/>
          <w:sz w:val="30"/>
          <w:szCs w:val="30"/>
          <w:cs/>
        </w:rPr>
        <w:t>เพิ่มเติมร้อยละ</w:t>
      </w:r>
      <w:r w:rsidR="00DA0F2D" w:rsidRPr="009D07E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0F2D" w:rsidRPr="009D07E1">
        <w:rPr>
          <w:rFonts w:asciiTheme="majorBidi" w:hAnsiTheme="majorBidi" w:cstheme="majorBidi"/>
          <w:sz w:val="30"/>
          <w:szCs w:val="30"/>
          <w:lang w:val="en-GB"/>
        </w:rPr>
        <w:t>1.3</w:t>
      </w:r>
      <w:r w:rsidRPr="009D07E1">
        <w:rPr>
          <w:rFonts w:asciiTheme="majorBidi" w:hAnsiTheme="majorBidi" w:cstheme="majorBidi"/>
          <w:sz w:val="30"/>
          <w:szCs w:val="30"/>
          <w:cs/>
        </w:rPr>
        <w:t xml:space="preserve"> เป็นเงินสดจำนวน</w:t>
      </w:r>
      <w:r w:rsidR="00DA0F2D" w:rsidRPr="009D07E1">
        <w:rPr>
          <w:rFonts w:asciiTheme="majorBidi" w:hAnsiTheme="majorBidi" w:cstheme="majorBidi"/>
          <w:sz w:val="30"/>
          <w:szCs w:val="30"/>
        </w:rPr>
        <w:t xml:space="preserve"> 1</w:t>
      </w:r>
      <w:r w:rsidR="00F16EA1" w:rsidRPr="009D07E1">
        <w:rPr>
          <w:rFonts w:asciiTheme="majorBidi" w:hAnsiTheme="majorBidi" w:cstheme="majorBidi"/>
          <w:sz w:val="30"/>
          <w:szCs w:val="30"/>
          <w:lang w:val="en-GB"/>
        </w:rPr>
        <w:t>0</w:t>
      </w:r>
      <w:r w:rsidR="00DA0F2D" w:rsidRPr="009D07E1">
        <w:rPr>
          <w:rFonts w:asciiTheme="majorBidi" w:hAnsiTheme="majorBidi" w:cstheme="majorBidi"/>
          <w:sz w:val="30"/>
          <w:szCs w:val="30"/>
        </w:rPr>
        <w:t xml:space="preserve"> </w:t>
      </w:r>
      <w:r w:rsidR="00DA0F2D" w:rsidRPr="009D07E1">
        <w:rPr>
          <w:rFonts w:asciiTheme="majorBidi" w:hAnsiTheme="majorBidi" w:cstheme="majorBidi"/>
          <w:sz w:val="30"/>
          <w:szCs w:val="30"/>
          <w:cs/>
        </w:rPr>
        <w:t>ล้านยูโร (</w:t>
      </w:r>
      <w:r w:rsidR="00DA0F2D" w:rsidRPr="009D07E1">
        <w:rPr>
          <w:rFonts w:asciiTheme="majorBidi" w:hAnsiTheme="majorBidi" w:cstheme="majorBidi"/>
          <w:sz w:val="30"/>
          <w:szCs w:val="30"/>
          <w:lang w:val="en-GB"/>
        </w:rPr>
        <w:t>342</w:t>
      </w:r>
      <w:r w:rsidRPr="009D07E1">
        <w:rPr>
          <w:rFonts w:asciiTheme="majorBidi" w:hAnsiTheme="majorBidi" w:cstheme="majorBidi"/>
          <w:sz w:val="30"/>
          <w:szCs w:val="30"/>
        </w:rPr>
        <w:t xml:space="preserve"> </w:t>
      </w:r>
      <w:r w:rsidRPr="009D07E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A0F2D" w:rsidRPr="009D07E1">
        <w:rPr>
          <w:rFonts w:asciiTheme="majorBidi" w:hAnsiTheme="majorBidi" w:cstheme="majorBidi"/>
          <w:sz w:val="30"/>
          <w:szCs w:val="30"/>
        </w:rPr>
        <w:t>)</w:t>
      </w:r>
      <w:r w:rsidRPr="009D07E1">
        <w:rPr>
          <w:rFonts w:asciiTheme="majorBidi" w:hAnsiTheme="majorBidi" w:cstheme="majorBidi"/>
          <w:sz w:val="30"/>
          <w:szCs w:val="30"/>
          <w:cs/>
        </w:rPr>
        <w:t xml:space="preserve"> ทำให้สัดส่วนความเป็นเจ้าของเพิ่มขึ้นจากร้อยละ </w:t>
      </w:r>
      <w:r w:rsidR="00DA0F2D" w:rsidRPr="009D07E1">
        <w:rPr>
          <w:rFonts w:asciiTheme="majorBidi" w:hAnsiTheme="majorBidi" w:cstheme="majorBidi"/>
          <w:sz w:val="30"/>
          <w:szCs w:val="30"/>
        </w:rPr>
        <w:t>98.7</w:t>
      </w:r>
      <w:r w:rsidR="003F0130" w:rsidRPr="009D07E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07E1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="00DA0F2D" w:rsidRPr="009D07E1">
        <w:rPr>
          <w:rFonts w:asciiTheme="majorBidi" w:hAnsiTheme="majorBidi" w:cstheme="majorBidi"/>
          <w:sz w:val="30"/>
          <w:szCs w:val="30"/>
        </w:rPr>
        <w:t>1</w:t>
      </w:r>
      <w:r w:rsidR="00F16EA1" w:rsidRPr="009D07E1">
        <w:rPr>
          <w:rFonts w:asciiTheme="majorBidi" w:hAnsiTheme="majorBidi" w:cstheme="majorBidi"/>
          <w:sz w:val="30"/>
          <w:szCs w:val="30"/>
          <w:lang w:val="en-GB"/>
        </w:rPr>
        <w:t>00</w:t>
      </w:r>
      <w:r w:rsidRPr="009D07E1">
        <w:rPr>
          <w:rFonts w:asciiTheme="majorBidi" w:hAnsiTheme="majorBidi" w:cstheme="majorBidi"/>
          <w:sz w:val="30"/>
          <w:szCs w:val="30"/>
        </w:rPr>
        <w:t xml:space="preserve"> </w:t>
      </w:r>
      <w:r w:rsidRPr="009D07E1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มูลค่าตามบัญชีของสินทรัพย์สุทธิของ</w:t>
      </w:r>
      <w:r w:rsidR="00DA0F2D" w:rsidRPr="009D07E1">
        <w:rPr>
          <w:rFonts w:asciiTheme="majorBidi" w:hAnsiTheme="majorBidi" w:cstheme="majorBidi"/>
          <w:sz w:val="30"/>
          <w:szCs w:val="30"/>
        </w:rPr>
        <w:t xml:space="preserve"> la </w:t>
      </w:r>
      <w:proofErr w:type="spellStart"/>
      <w:r w:rsidR="00DA0F2D" w:rsidRPr="009D07E1">
        <w:rPr>
          <w:rFonts w:asciiTheme="majorBidi" w:hAnsiTheme="majorBidi" w:cstheme="majorBidi"/>
          <w:sz w:val="30"/>
          <w:szCs w:val="30"/>
        </w:rPr>
        <w:t>Rinascente</w:t>
      </w:r>
      <w:proofErr w:type="spellEnd"/>
      <w:r w:rsidR="00DA0F2D" w:rsidRPr="009D07E1">
        <w:rPr>
          <w:rFonts w:asciiTheme="majorBidi" w:hAnsiTheme="majorBidi" w:cstheme="majorBidi"/>
          <w:sz w:val="30"/>
          <w:szCs w:val="30"/>
        </w:rPr>
        <w:t xml:space="preserve"> S.p.A. </w:t>
      </w:r>
      <w:r w:rsidRPr="009D07E1">
        <w:rPr>
          <w:rFonts w:asciiTheme="majorBidi" w:hAnsiTheme="majorBidi" w:cstheme="majorBidi"/>
          <w:sz w:val="30"/>
          <w:szCs w:val="30"/>
          <w:cs/>
        </w:rPr>
        <w:t>ในงบการเงินของกลุ่มบริษัท ณ วันที่ซื้อเป็นเงินจำนวน</w:t>
      </w:r>
      <w:r w:rsidR="00DA0F2D" w:rsidRPr="009D07E1">
        <w:rPr>
          <w:rFonts w:asciiTheme="majorBidi" w:hAnsiTheme="majorBidi" w:cstheme="majorBidi"/>
          <w:sz w:val="30"/>
          <w:szCs w:val="30"/>
        </w:rPr>
        <w:t xml:space="preserve"> 1,237</w:t>
      </w:r>
      <w:r w:rsidRPr="009D07E1">
        <w:rPr>
          <w:rFonts w:asciiTheme="majorBidi" w:hAnsiTheme="majorBidi" w:cstheme="majorBidi"/>
          <w:sz w:val="30"/>
          <w:szCs w:val="30"/>
        </w:rPr>
        <w:t xml:space="preserve"> </w:t>
      </w:r>
      <w:r w:rsidRPr="009D07E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60F4E">
        <w:rPr>
          <w:rFonts w:asciiTheme="majorBidi" w:hAnsiTheme="majorBidi" w:cstheme="majorBidi"/>
          <w:sz w:val="30"/>
          <w:szCs w:val="30"/>
        </w:rPr>
        <w:t xml:space="preserve">   </w:t>
      </w:r>
      <w:r w:rsidRPr="009D07E1">
        <w:rPr>
          <w:rFonts w:asciiTheme="majorBidi" w:hAnsiTheme="majorBidi" w:cstheme="majorBidi"/>
          <w:sz w:val="30"/>
          <w:szCs w:val="30"/>
          <w:cs/>
        </w:rPr>
        <w:t>กลุ่มบริษัทรับรู้ส่วนได้เสียที่ไม่มีอำนาจควบคุมลดลงเป็นจำนวน</w:t>
      </w:r>
      <w:r w:rsidR="00DA0F2D" w:rsidRPr="009D07E1">
        <w:rPr>
          <w:rFonts w:asciiTheme="majorBidi" w:hAnsiTheme="majorBidi" w:cstheme="majorBidi"/>
          <w:sz w:val="30"/>
          <w:szCs w:val="30"/>
        </w:rPr>
        <w:t xml:space="preserve"> 46</w:t>
      </w:r>
      <w:r w:rsidRPr="009D07E1">
        <w:rPr>
          <w:rFonts w:asciiTheme="majorBidi" w:hAnsiTheme="majorBidi" w:cstheme="majorBidi"/>
          <w:sz w:val="30"/>
          <w:szCs w:val="30"/>
        </w:rPr>
        <w:t xml:space="preserve"> </w:t>
      </w:r>
      <w:r w:rsidRPr="009D07E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60F4E" w:rsidRPr="00D60F4E">
        <w:rPr>
          <w:rFonts w:asciiTheme="majorBidi" w:hAnsiTheme="majorBidi" w:cs="Angsana New" w:hint="cs"/>
          <w:sz w:val="30"/>
          <w:szCs w:val="30"/>
          <w:cs/>
        </w:rPr>
        <w:t>ผลต่างจากการซื้อส่วนได้เสียที่ไม่มีอำนาจควบคุม</w:t>
      </w:r>
      <w:r w:rsidRPr="009D07E1">
        <w:rPr>
          <w:rFonts w:asciiTheme="majorBidi" w:hAnsiTheme="majorBidi" w:cstheme="majorBidi"/>
          <w:sz w:val="30"/>
          <w:szCs w:val="30"/>
          <w:cs/>
        </w:rPr>
        <w:t xml:space="preserve">ลดลงเป็นจำนวน </w:t>
      </w:r>
      <w:r w:rsidR="00DA0F2D" w:rsidRPr="009D07E1">
        <w:rPr>
          <w:rFonts w:asciiTheme="majorBidi" w:hAnsiTheme="majorBidi" w:cstheme="majorBidi"/>
          <w:sz w:val="30"/>
          <w:szCs w:val="30"/>
        </w:rPr>
        <w:t>353</w:t>
      </w:r>
      <w:r w:rsidRPr="009D07E1">
        <w:rPr>
          <w:rFonts w:asciiTheme="majorBidi" w:hAnsiTheme="majorBidi" w:cstheme="majorBidi"/>
          <w:sz w:val="30"/>
          <w:szCs w:val="30"/>
        </w:rPr>
        <w:t xml:space="preserve"> </w:t>
      </w:r>
      <w:r w:rsidRPr="009D07E1">
        <w:rPr>
          <w:rFonts w:asciiTheme="majorBidi" w:hAnsiTheme="majorBidi" w:cstheme="majorBidi"/>
          <w:sz w:val="30"/>
          <w:szCs w:val="30"/>
          <w:cs/>
        </w:rPr>
        <w:t>ล้านบาทและผลต่างจากการแปลงค่างบการเงินเพิ่มขึ้นเป็นจำนวน</w:t>
      </w:r>
      <w:r w:rsidR="00DA0F2D" w:rsidRPr="009D07E1">
        <w:rPr>
          <w:rFonts w:asciiTheme="majorBidi" w:hAnsiTheme="majorBidi" w:cstheme="majorBidi"/>
          <w:sz w:val="30"/>
          <w:szCs w:val="30"/>
        </w:rPr>
        <w:t xml:space="preserve"> 57</w:t>
      </w:r>
      <w:r w:rsidRPr="009D07E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34F0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9D07E1">
        <w:rPr>
          <w:rFonts w:asciiTheme="majorBidi" w:hAnsiTheme="majorBidi" w:cstheme="majorBidi"/>
          <w:sz w:val="30"/>
          <w:szCs w:val="30"/>
          <w:cs/>
        </w:rPr>
        <w:t xml:space="preserve">ล้านบาทไปยังส่วนของผู้ถือหุ้นของกลุ่มบริษัทเป็นจำนวนเงิน </w:t>
      </w:r>
      <w:r w:rsidR="00DA0F2D" w:rsidRPr="009D07E1">
        <w:rPr>
          <w:rFonts w:asciiTheme="majorBidi" w:hAnsiTheme="majorBidi" w:cstheme="majorBidi"/>
          <w:sz w:val="30"/>
          <w:szCs w:val="30"/>
        </w:rPr>
        <w:t>296</w:t>
      </w:r>
      <w:r w:rsidRPr="009D07E1">
        <w:rPr>
          <w:rFonts w:asciiTheme="majorBidi" w:hAnsiTheme="majorBidi" w:cstheme="majorBidi"/>
          <w:sz w:val="30"/>
          <w:szCs w:val="30"/>
          <w:cs/>
        </w:rPr>
        <w:t xml:space="preserve"> ล้านบาท ซึ่งเกิดจากการเปลี่ยนแปลง</w:t>
      </w:r>
      <w:r w:rsidR="00AD34F0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9D07E1">
        <w:rPr>
          <w:rFonts w:asciiTheme="majorBidi" w:hAnsiTheme="majorBidi" w:cstheme="majorBidi"/>
          <w:sz w:val="30"/>
          <w:szCs w:val="30"/>
          <w:cs/>
        </w:rPr>
        <w:t>ส่วนของเจ้าของใน</w:t>
      </w:r>
      <w:r w:rsidR="009F6F06">
        <w:rPr>
          <w:rFonts w:asciiTheme="majorBidi" w:hAnsiTheme="majorBidi" w:cstheme="majorBidi"/>
          <w:sz w:val="30"/>
          <w:szCs w:val="30"/>
        </w:rPr>
        <w:t xml:space="preserve"> </w:t>
      </w:r>
      <w:r w:rsidR="00DA0F2D" w:rsidRPr="009D07E1">
        <w:rPr>
          <w:rFonts w:asciiTheme="majorBidi" w:hAnsiTheme="majorBidi" w:cstheme="majorBidi"/>
          <w:sz w:val="30"/>
          <w:szCs w:val="30"/>
        </w:rPr>
        <w:t xml:space="preserve">la </w:t>
      </w:r>
      <w:proofErr w:type="spellStart"/>
      <w:r w:rsidR="00DA0F2D" w:rsidRPr="009D07E1">
        <w:rPr>
          <w:rFonts w:asciiTheme="majorBidi" w:hAnsiTheme="majorBidi" w:cstheme="majorBidi"/>
          <w:sz w:val="30"/>
          <w:szCs w:val="30"/>
        </w:rPr>
        <w:t>Rinascente</w:t>
      </w:r>
      <w:proofErr w:type="spellEnd"/>
      <w:r w:rsidR="00DA0F2D" w:rsidRPr="009D07E1">
        <w:rPr>
          <w:rFonts w:asciiTheme="majorBidi" w:hAnsiTheme="majorBidi" w:cstheme="majorBidi"/>
          <w:sz w:val="30"/>
          <w:szCs w:val="30"/>
        </w:rPr>
        <w:t xml:space="preserve"> S.p.A.</w:t>
      </w:r>
    </w:p>
    <w:p w14:paraId="0BEB32B3" w14:textId="77777777" w:rsidR="002B1FC3" w:rsidRPr="009D07E1" w:rsidRDefault="002B1FC3" w:rsidP="005B2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6415E2" w14:textId="2E55ECEA" w:rsidR="00DA0F2D" w:rsidRPr="004B5677" w:rsidRDefault="0032243F" w:rsidP="00A168C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t xml:space="preserve">ผลกระทบจากการแพร่ระบาดของโรคติดเชื้อโคโรนา </w:t>
      </w:r>
      <w:r w:rsidR="00982262">
        <w:rPr>
          <w:rFonts w:asciiTheme="majorBidi" w:hAnsiTheme="majorBidi" w:cstheme="majorBidi"/>
          <w:sz w:val="30"/>
          <w:szCs w:val="30"/>
          <w:u w:val="none"/>
        </w:rPr>
        <w:t>2</w:t>
      </w:r>
      <w:r w:rsidR="00F16EA1" w:rsidRPr="00982262">
        <w:rPr>
          <w:rFonts w:asciiTheme="majorBidi" w:hAnsiTheme="majorBidi" w:cstheme="majorBidi"/>
          <w:sz w:val="30"/>
          <w:szCs w:val="30"/>
          <w:u w:val="none"/>
          <w:lang w:val="en-GB"/>
        </w:rPr>
        <w:t>0</w:t>
      </w:r>
      <w:r w:rsidRPr="00982262">
        <w:rPr>
          <w:rFonts w:asciiTheme="majorBidi" w:hAnsiTheme="majorBidi" w:cstheme="majorBidi"/>
          <w:sz w:val="30"/>
          <w:szCs w:val="30"/>
          <w:u w:val="none"/>
          <w:cs/>
        </w:rPr>
        <w:t>19</w:t>
      </w: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  <w:r w:rsidRPr="00B04686">
        <w:rPr>
          <w:rFonts w:asciiTheme="majorBidi" w:hAnsiTheme="majorBidi" w:cstheme="majorBidi"/>
          <w:sz w:val="30"/>
          <w:szCs w:val="30"/>
          <w:u w:val="none"/>
        </w:rPr>
        <w:t>(</w:t>
      </w:r>
      <w:r w:rsidRPr="004B5677">
        <w:rPr>
          <w:rFonts w:asciiTheme="majorBidi" w:hAnsiTheme="majorBidi" w:cstheme="majorBidi"/>
          <w:sz w:val="30"/>
          <w:szCs w:val="30"/>
          <w:u w:val="none"/>
        </w:rPr>
        <w:t>Covid-19)</w:t>
      </w:r>
    </w:p>
    <w:p w14:paraId="531E5C59" w14:textId="77777777" w:rsidR="0032243F" w:rsidRPr="004B5677" w:rsidRDefault="0032243F" w:rsidP="0032243F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77C057EB" w14:textId="219ED158" w:rsidR="0032243F" w:rsidRPr="008F511B" w:rsidRDefault="009C79C0" w:rsidP="00CE62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F511B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CE620B" w:rsidRPr="008F511B">
        <w:rPr>
          <w:rFonts w:asciiTheme="majorBidi" w:hAnsiTheme="majorBidi" w:cstheme="majorBidi"/>
          <w:sz w:val="30"/>
          <w:szCs w:val="30"/>
          <w:cs/>
        </w:rPr>
        <w:t>เดือนมีนาคม</w:t>
      </w:r>
      <w:r w:rsidR="008F511B">
        <w:rPr>
          <w:rFonts w:asciiTheme="majorBidi" w:hAnsiTheme="majorBidi" w:cstheme="majorBidi"/>
          <w:sz w:val="30"/>
          <w:szCs w:val="30"/>
        </w:rPr>
        <w:t xml:space="preserve"> 2563</w:t>
      </w:r>
      <w:r w:rsidR="00CE620B" w:rsidRPr="008F511B">
        <w:rPr>
          <w:rFonts w:asciiTheme="majorBidi" w:hAnsiTheme="majorBidi" w:cstheme="majorBidi"/>
          <w:sz w:val="30"/>
          <w:szCs w:val="30"/>
          <w:cs/>
        </w:rPr>
        <w:t xml:space="preserve"> ผู้บริหารได้ตัดสินใจที่จะปิดห้างสรรพสินค้าและร้านค้าในประเทศอิตาลีตั้งแต่วันที่ </w:t>
      </w:r>
      <w:r w:rsidR="008F511B">
        <w:rPr>
          <w:rFonts w:asciiTheme="majorBidi" w:hAnsiTheme="majorBidi" w:cstheme="majorBidi"/>
          <w:sz w:val="30"/>
          <w:szCs w:val="30"/>
        </w:rPr>
        <w:t>12</w:t>
      </w:r>
      <w:r w:rsidR="00CE620B" w:rsidRPr="008F511B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8F511B">
        <w:rPr>
          <w:rFonts w:asciiTheme="majorBidi" w:hAnsiTheme="majorBidi" w:cstheme="majorBidi"/>
          <w:sz w:val="30"/>
          <w:szCs w:val="30"/>
        </w:rPr>
        <w:t xml:space="preserve"> 2563</w:t>
      </w:r>
      <w:r w:rsidR="00CE620B" w:rsidRPr="008F51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28DE" w:rsidRPr="008F511B">
        <w:rPr>
          <w:rFonts w:asciiTheme="majorBidi" w:hAnsiTheme="majorBidi" w:cstheme="majorBidi"/>
          <w:sz w:val="30"/>
          <w:szCs w:val="30"/>
          <w:cs/>
        </w:rPr>
        <w:t>ห้างสรรพสินค้าและร้านค้า</w:t>
      </w:r>
      <w:r w:rsidR="00CE620B" w:rsidRPr="008F511B">
        <w:rPr>
          <w:rFonts w:asciiTheme="majorBidi" w:hAnsiTheme="majorBidi" w:cstheme="majorBidi"/>
          <w:sz w:val="30"/>
          <w:szCs w:val="30"/>
          <w:cs/>
        </w:rPr>
        <w:t>ในประเทศไทย ตั้งแต่วันที่</w:t>
      </w:r>
      <w:r w:rsidR="008F511B">
        <w:rPr>
          <w:rFonts w:asciiTheme="majorBidi" w:hAnsiTheme="majorBidi" w:cstheme="majorBidi"/>
          <w:sz w:val="30"/>
          <w:szCs w:val="30"/>
        </w:rPr>
        <w:t xml:space="preserve"> 22</w:t>
      </w:r>
      <w:r w:rsidR="00CE620B" w:rsidRPr="008F511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F511B">
        <w:rPr>
          <w:rFonts w:asciiTheme="majorBidi" w:hAnsiTheme="majorBidi" w:cstheme="majorBidi"/>
          <w:sz w:val="30"/>
          <w:szCs w:val="30"/>
        </w:rPr>
        <w:t>2563</w:t>
      </w:r>
      <w:r w:rsidR="00CE620B" w:rsidRPr="008F511B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E228DE" w:rsidRPr="008F511B">
        <w:rPr>
          <w:rFonts w:asciiTheme="majorBidi" w:hAnsiTheme="majorBidi" w:cstheme="majorBidi"/>
          <w:sz w:val="30"/>
          <w:szCs w:val="30"/>
          <w:cs/>
        </w:rPr>
        <w:t>ห้างสรรพสินค้าและ</w:t>
      </w:r>
      <w:r w:rsidR="00AD34F0">
        <w:rPr>
          <w:rFonts w:asciiTheme="majorBidi" w:hAnsiTheme="majorBidi" w:cstheme="majorBidi"/>
          <w:sz w:val="30"/>
          <w:szCs w:val="30"/>
        </w:rPr>
        <w:t xml:space="preserve">  </w:t>
      </w:r>
      <w:r w:rsidR="00E228DE" w:rsidRPr="008F511B">
        <w:rPr>
          <w:rFonts w:asciiTheme="majorBidi" w:hAnsiTheme="majorBidi" w:cstheme="majorBidi"/>
          <w:sz w:val="30"/>
          <w:szCs w:val="30"/>
          <w:cs/>
        </w:rPr>
        <w:t>ร้านค้า</w:t>
      </w:r>
      <w:r w:rsidR="00CE620B" w:rsidRPr="008F511B">
        <w:rPr>
          <w:rFonts w:asciiTheme="majorBidi" w:hAnsiTheme="majorBidi" w:cstheme="majorBidi"/>
          <w:sz w:val="30"/>
          <w:szCs w:val="30"/>
          <w:cs/>
        </w:rPr>
        <w:t>ในประเทศเวียดนามตั้งแต่ปลายเดือนมีนาคม</w:t>
      </w:r>
      <w:r w:rsidR="008F511B">
        <w:rPr>
          <w:rFonts w:asciiTheme="majorBidi" w:hAnsiTheme="majorBidi" w:cstheme="majorBidi"/>
          <w:sz w:val="30"/>
          <w:szCs w:val="30"/>
        </w:rPr>
        <w:t xml:space="preserve"> 2563</w:t>
      </w:r>
      <w:r w:rsidR="00CE620B" w:rsidRPr="008F511B">
        <w:rPr>
          <w:rFonts w:asciiTheme="majorBidi" w:hAnsiTheme="majorBidi" w:cstheme="majorBidi"/>
          <w:sz w:val="30"/>
          <w:szCs w:val="30"/>
          <w:cs/>
        </w:rPr>
        <w:t xml:space="preserve"> ยกเว้น</w:t>
      </w:r>
      <w:r w:rsidR="00CE620B" w:rsidRPr="008F511B">
        <w:rPr>
          <w:rFonts w:asciiTheme="majorBidi" w:hAnsiTheme="majorBidi" w:cstheme="majorBidi"/>
          <w:spacing w:val="-2"/>
          <w:sz w:val="30"/>
          <w:szCs w:val="30"/>
          <w:cs/>
        </w:rPr>
        <w:t>ร้านค้าที่จ</w:t>
      </w:r>
      <w:r w:rsidR="004268C3" w:rsidRPr="008F511B">
        <w:rPr>
          <w:rFonts w:asciiTheme="majorBidi" w:hAnsiTheme="majorBidi" w:cstheme="majorBidi"/>
          <w:spacing w:val="-2"/>
          <w:sz w:val="30"/>
          <w:szCs w:val="30"/>
          <w:cs/>
        </w:rPr>
        <w:t>ำ</w:t>
      </w:r>
      <w:r w:rsidR="00CE620B" w:rsidRPr="008F511B">
        <w:rPr>
          <w:rFonts w:asciiTheme="majorBidi" w:hAnsiTheme="majorBidi" w:cstheme="majorBidi"/>
          <w:spacing w:val="-2"/>
          <w:sz w:val="30"/>
          <w:szCs w:val="30"/>
          <w:cs/>
        </w:rPr>
        <w:t>หน่ายสินค้าอุปโภคบริโภคที่จำเป็น</w:t>
      </w:r>
      <w:r w:rsidR="009F6F06">
        <w:rPr>
          <w:rFonts w:asciiTheme="majorBidi" w:hAnsiTheme="majorBidi" w:cstheme="majorBidi"/>
          <w:sz w:val="30"/>
          <w:szCs w:val="30"/>
        </w:rPr>
        <w:t xml:space="preserve"> </w:t>
      </w:r>
      <w:r w:rsidR="00AD34F0">
        <w:rPr>
          <w:rFonts w:asciiTheme="majorBidi" w:hAnsiTheme="majorBidi" w:cstheme="majorBidi"/>
          <w:sz w:val="30"/>
          <w:szCs w:val="30"/>
        </w:rPr>
        <w:t xml:space="preserve">       </w:t>
      </w:r>
      <w:r w:rsidR="00CE620B" w:rsidRPr="008F511B">
        <w:rPr>
          <w:rFonts w:asciiTheme="majorBidi" w:hAnsiTheme="majorBidi" w:cstheme="majorBidi"/>
          <w:sz w:val="30"/>
          <w:szCs w:val="30"/>
          <w:cs/>
        </w:rPr>
        <w:t>ซึ่งสอดคล้องกับการประกาศของส่วนงานราชการหลายจังหวัดที่ทยอยมีค</w:t>
      </w:r>
      <w:r w:rsidR="00E228DE" w:rsidRPr="008F511B">
        <w:rPr>
          <w:rFonts w:asciiTheme="majorBidi" w:hAnsiTheme="majorBidi" w:cstheme="majorBidi"/>
          <w:sz w:val="30"/>
          <w:szCs w:val="30"/>
          <w:cs/>
        </w:rPr>
        <w:t>ำ</w:t>
      </w:r>
      <w:r w:rsidR="00CE620B" w:rsidRPr="008F511B">
        <w:rPr>
          <w:rFonts w:asciiTheme="majorBidi" w:hAnsiTheme="majorBidi" w:cstheme="majorBidi"/>
          <w:sz w:val="30"/>
          <w:szCs w:val="30"/>
          <w:cs/>
        </w:rPr>
        <w:t>สั่งให้ปิดสถานประกอบการหรือลดเวลาประกอบกิจการเป็นการชั่วคราวซึ่งเริ่มในเดือนมีนาคม</w:t>
      </w:r>
      <w:r w:rsidR="008F511B">
        <w:rPr>
          <w:rFonts w:asciiTheme="majorBidi" w:hAnsiTheme="majorBidi" w:cstheme="majorBidi"/>
          <w:sz w:val="30"/>
          <w:szCs w:val="30"/>
        </w:rPr>
        <w:t xml:space="preserve"> 2563</w:t>
      </w:r>
      <w:r w:rsidR="00CE620B" w:rsidRPr="008F51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243F" w:rsidRPr="008F511B">
        <w:rPr>
          <w:rFonts w:asciiTheme="majorBidi" w:hAnsiTheme="majorBidi" w:cstheme="majorBidi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</w:t>
      </w:r>
      <w:r w:rsidR="00C265BF">
        <w:rPr>
          <w:rFonts w:asciiTheme="majorBidi" w:hAnsiTheme="majorBidi" w:cstheme="majorBidi"/>
          <w:sz w:val="30"/>
          <w:szCs w:val="30"/>
        </w:rPr>
        <w:t xml:space="preserve"> </w:t>
      </w:r>
      <w:r w:rsidR="00C265BF">
        <w:rPr>
          <w:rFonts w:asciiTheme="majorBidi" w:hAnsiTheme="majorBidi" w:cstheme="majorBidi" w:hint="cs"/>
          <w:sz w:val="30"/>
          <w:szCs w:val="30"/>
          <w:cs/>
        </w:rPr>
        <w:t>โดยบริษัทให้ความสำคัญในเรื่องความปลอดภัย</w:t>
      </w:r>
      <w:r w:rsidR="004268C3" w:rsidRPr="008F511B">
        <w:rPr>
          <w:rFonts w:asciiTheme="majorBidi" w:hAnsiTheme="majorBidi" w:cstheme="majorBidi"/>
          <w:sz w:val="30"/>
          <w:szCs w:val="30"/>
          <w:cs/>
        </w:rPr>
        <w:t>ของ</w:t>
      </w:r>
      <w:r w:rsidR="00C265BF">
        <w:rPr>
          <w:rFonts w:asciiTheme="majorBidi" w:hAnsiTheme="majorBidi" w:cstheme="majorBidi" w:hint="cs"/>
          <w:sz w:val="30"/>
          <w:szCs w:val="30"/>
          <w:cs/>
        </w:rPr>
        <w:t>ลูกค้าและ</w:t>
      </w:r>
      <w:r w:rsidR="004268C3" w:rsidRPr="008F511B">
        <w:rPr>
          <w:rFonts w:asciiTheme="majorBidi" w:hAnsiTheme="majorBidi" w:cstheme="majorBidi"/>
          <w:sz w:val="30"/>
          <w:szCs w:val="30"/>
          <w:cs/>
        </w:rPr>
        <w:t>พนักงาน</w:t>
      </w:r>
      <w:r w:rsidR="0032243F" w:rsidRPr="008F511B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E228DE" w:rsidRPr="008F511B">
        <w:rPr>
          <w:rFonts w:asciiTheme="majorBidi" w:hAnsiTheme="majorBidi" w:cstheme="majorBidi"/>
          <w:sz w:val="30"/>
          <w:szCs w:val="30"/>
          <w:cs/>
        </w:rPr>
        <w:t>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</w:t>
      </w:r>
    </w:p>
    <w:p w14:paraId="3D5014AF" w14:textId="5F151579" w:rsidR="004B5677" w:rsidRDefault="004B5677" w:rsidP="0032243F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70911409" w14:textId="6B4FD9AF" w:rsidR="0032243F" w:rsidRPr="004B5677" w:rsidRDefault="0032243F" w:rsidP="0032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ทั้งนี้ ณ วันที่ </w:t>
      </w:r>
      <w:r w:rsidRPr="004B5677">
        <w:rPr>
          <w:rFonts w:asciiTheme="majorBidi" w:hAnsiTheme="majorBidi" w:cstheme="majorBidi"/>
          <w:sz w:val="30"/>
          <w:szCs w:val="30"/>
        </w:rPr>
        <w:t xml:space="preserve">31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4B5677">
        <w:rPr>
          <w:rFonts w:asciiTheme="majorBidi" w:hAnsiTheme="majorBidi" w:cstheme="majorBidi"/>
          <w:sz w:val="30"/>
          <w:szCs w:val="30"/>
        </w:rPr>
        <w:t xml:space="preserve">2563 </w:t>
      </w:r>
      <w:r w:rsidRPr="004B5677">
        <w:rPr>
          <w:rFonts w:asciiTheme="majorBidi" w:hAnsiTheme="majorBidi" w:cstheme="majorBidi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</w:t>
      </w:r>
      <w:r w:rsidRPr="004B56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FD0FC6">
        <w:rPr>
          <w:rFonts w:asciiTheme="majorBidi" w:hAnsiTheme="majorBidi" w:cstheme="majorBidi"/>
          <w:color w:val="000000"/>
          <w:sz w:val="30"/>
          <w:szCs w:val="30"/>
        </w:rPr>
        <w:t xml:space="preserve"> 2019</w:t>
      </w:r>
      <w:r w:rsidRPr="004B56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4B5677">
        <w:rPr>
          <w:rFonts w:asciiTheme="majorBidi" w:hAnsiTheme="majorBidi" w:cstheme="majorBidi"/>
          <w:color w:val="000000"/>
          <w:sz w:val="30"/>
          <w:szCs w:val="30"/>
        </w:rPr>
        <w:t>COVID-</w:t>
      </w:r>
      <w:r w:rsidR="00FD0FC6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4B56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ในเรื่องดังต่อไปนี้ </w:t>
      </w:r>
    </w:p>
    <w:p w14:paraId="7DA91EDF" w14:textId="7443D2AE" w:rsidR="0032243F" w:rsidRPr="004B5677" w:rsidRDefault="0032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highlight w:val="cyan"/>
          <w:cs/>
        </w:rPr>
      </w:pPr>
    </w:p>
    <w:p w14:paraId="77F076E1" w14:textId="4436996F" w:rsidR="0032243F" w:rsidRPr="004B5677" w:rsidRDefault="0032243F" w:rsidP="0032243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5F0D8E12" w14:textId="77777777" w:rsidR="0032243F" w:rsidRPr="004B5677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6103DCE" w14:textId="349008FC" w:rsidR="0032243F" w:rsidRPr="004B5677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B5677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 (</w:t>
      </w:r>
      <w:r w:rsidRPr="004B5677">
        <w:rPr>
          <w:rFonts w:asciiTheme="majorBidi" w:hAnsiTheme="majorBidi" w:cstheme="majorBidi"/>
          <w:color w:val="000000"/>
          <w:sz w:val="30"/>
          <w:szCs w:val="30"/>
        </w:rPr>
        <w:t>Simplified approach)</w:t>
      </w:r>
      <w:r w:rsidRPr="004B56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4B5677">
        <w:rPr>
          <w:rFonts w:asciiTheme="majorBidi" w:hAnsiTheme="majorBidi" w:cstheme="majorBidi"/>
          <w:color w:val="000000"/>
          <w:sz w:val="30"/>
          <w:szCs w:val="30"/>
        </w:rPr>
        <w:t>loss rate)</w:t>
      </w:r>
      <w:r w:rsidRPr="004B567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4B5677">
        <w:rPr>
          <w:rFonts w:asciiTheme="majorBidi" w:hAnsiTheme="majorBidi" w:cstheme="majorBidi"/>
          <w:sz w:val="30"/>
          <w:szCs w:val="30"/>
        </w:rPr>
        <w:t xml:space="preserve">(Forward-looking information) </w:t>
      </w:r>
      <w:r w:rsidRPr="004B5677">
        <w:rPr>
          <w:rFonts w:asciiTheme="majorBidi" w:hAnsiTheme="majorBidi" w:cstheme="majorBidi"/>
          <w:sz w:val="30"/>
          <w:szCs w:val="30"/>
          <w:cs/>
        </w:rPr>
        <w:t>มาพิจารณา</w:t>
      </w:r>
    </w:p>
    <w:p w14:paraId="581FC593" w14:textId="77777777" w:rsidR="0032243F" w:rsidRPr="004B5677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5EB8C04" w14:textId="0714A296" w:rsidR="0032243F" w:rsidRPr="004B5677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กลุ่มบริษัทเลือกไม่นำสถานการณ์ </w:t>
      </w:r>
      <w:r w:rsidRPr="004B5677">
        <w:rPr>
          <w:rFonts w:asciiTheme="majorBidi" w:hAnsiTheme="majorBidi" w:cstheme="majorBidi"/>
          <w:sz w:val="30"/>
          <w:szCs w:val="30"/>
        </w:rPr>
        <w:t xml:space="preserve">COVID-19 </w:t>
      </w:r>
      <w:r w:rsidRPr="004B5677">
        <w:rPr>
          <w:rFonts w:asciiTheme="majorBidi" w:hAnsiTheme="majorBidi" w:cstheme="majorBidi"/>
          <w:sz w:val="30"/>
          <w:szCs w:val="30"/>
          <w:cs/>
        </w:rPr>
        <w:t>มาถือเป็นข้อบ่งชี้การด้อยค่าของที่ดิน อาคาร และอุปกรณ์</w:t>
      </w:r>
      <w:r w:rsidRPr="004B5677">
        <w:rPr>
          <w:rFonts w:asciiTheme="majorBidi" w:hAnsiTheme="majorBidi" w:cstheme="majorBidi"/>
          <w:sz w:val="30"/>
          <w:szCs w:val="30"/>
        </w:rPr>
        <w:t>/</w:t>
      </w:r>
      <w:r w:rsidRPr="004B5677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4310E7">
        <w:rPr>
          <w:rFonts w:asciiTheme="majorBidi" w:hAnsiTheme="majorBidi" w:cstheme="majorBidi"/>
          <w:sz w:val="30"/>
          <w:szCs w:val="30"/>
        </w:rPr>
        <w:t>/</w:t>
      </w:r>
      <w:r w:rsidRPr="004B5677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4310E7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และเลือกไม่นำข้อมูลสถานการณ์ </w:t>
      </w:r>
      <w:r w:rsidRPr="004B5677">
        <w:rPr>
          <w:rFonts w:asciiTheme="majorBidi" w:hAnsiTheme="majorBidi" w:cstheme="majorBidi"/>
          <w:sz w:val="30"/>
          <w:szCs w:val="30"/>
        </w:rPr>
        <w:t>COVID-19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  <w:r w:rsidR="004310E7">
        <w:rPr>
          <w:rFonts w:asciiTheme="majorBidi" w:hAnsiTheme="majorBidi" w:cstheme="majorBidi"/>
          <w:sz w:val="30"/>
          <w:szCs w:val="30"/>
        </w:rPr>
        <w:t>/</w:t>
      </w:r>
      <w:r w:rsidRPr="004B5677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4310E7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ที่มีอายุการใช้ประโยชน์ไม่ทราบแน่นอน และสินทรัพย์ไม่มีตัวตน</w:t>
      </w:r>
      <w:r w:rsidR="004310E7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ที่ยังไม่พร้อมใช้งาน</w:t>
      </w:r>
    </w:p>
    <w:p w14:paraId="486759B5" w14:textId="77777777" w:rsidR="0032243F" w:rsidRPr="004B5677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FE94FF1" w14:textId="77777777" w:rsidR="0032243F" w:rsidRPr="004B5677" w:rsidRDefault="0032243F" w:rsidP="0032243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74ACAC8F" w14:textId="77777777" w:rsidR="0032243F" w:rsidRPr="004B5677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F64EC40" w14:textId="674656DC" w:rsidR="0032243F" w:rsidRPr="004B5677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4B5677">
        <w:rPr>
          <w:rFonts w:asciiTheme="majorBidi" w:hAnsiTheme="majorBidi" w:cstheme="majorBidi"/>
          <w:sz w:val="30"/>
          <w:szCs w:val="30"/>
        </w:rPr>
        <w:t xml:space="preserve">2563 </w:t>
      </w:r>
      <w:r w:rsidRPr="004B5677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="00B01D71">
        <w:rPr>
          <w:rFonts w:asciiTheme="majorBidi" w:hAnsiTheme="majorBidi" w:cstheme="majorBidi" w:hint="cs"/>
          <w:sz w:val="30"/>
          <w:szCs w:val="30"/>
          <w:cs/>
        </w:rPr>
        <w:t>รับการ</w:t>
      </w:r>
      <w:r w:rsidRPr="004B5677">
        <w:rPr>
          <w:rFonts w:asciiTheme="majorBidi" w:hAnsiTheme="majorBidi" w:cstheme="majorBidi"/>
          <w:sz w:val="30"/>
          <w:szCs w:val="30"/>
          <w:cs/>
        </w:rPr>
        <w:t>ลดค่าเช่าจ่าย</w:t>
      </w:r>
      <w:r w:rsidR="00E94DC0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4B5677">
        <w:rPr>
          <w:rFonts w:asciiTheme="majorBidi" w:hAnsiTheme="majorBidi" w:cstheme="majorBidi"/>
          <w:sz w:val="30"/>
          <w:szCs w:val="30"/>
          <w:cs/>
        </w:rPr>
        <w:t>เดือนกุมภาพันธ์</w:t>
      </w:r>
      <w:r w:rsidR="00E829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1694">
        <w:rPr>
          <w:rFonts w:asciiTheme="majorBidi" w:hAnsiTheme="majorBidi" w:cstheme="majorBidi"/>
          <w:sz w:val="30"/>
          <w:szCs w:val="30"/>
        </w:rPr>
        <w:t xml:space="preserve">2563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เนื่องจากสถานการณ์ </w:t>
      </w:r>
      <w:r w:rsidRPr="004B5677">
        <w:rPr>
          <w:rFonts w:asciiTheme="majorBidi" w:hAnsiTheme="majorBidi" w:cstheme="majorBidi"/>
          <w:sz w:val="30"/>
          <w:szCs w:val="30"/>
        </w:rPr>
        <w:t xml:space="preserve">COVID-19 </w:t>
      </w:r>
      <w:r w:rsidRPr="004B5677">
        <w:rPr>
          <w:rFonts w:asciiTheme="majorBidi" w:hAnsiTheme="majorBidi" w:cstheme="majorBidi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กลุ่มบริษัทได้ทยอยปรับลดหนี้สินตามสัญญาเช่าตามสัดส่วนที่ได้รับการลดค่าเช่า</w:t>
      </w:r>
      <w:r w:rsidR="00B01D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กลับรายการ</w:t>
      </w:r>
      <w:r w:rsidR="00D62FC7"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และบันทึกผลต่างจากการได้รับการลดค่าเช่าในกำไรหรือขาดทุนสำหรับงวดสามเดือน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เป็นเงิน</w:t>
      </w:r>
      <w:r w:rsidR="00AD34F0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ล้านบาท ในงบการเงินรวม </w:t>
      </w:r>
    </w:p>
    <w:p w14:paraId="7DC8284A" w14:textId="77777777" w:rsidR="0032243F" w:rsidRPr="004B5677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2BEA54F" w14:textId="77777777" w:rsidR="0032243F" w:rsidRPr="004B5677" w:rsidRDefault="0032243F" w:rsidP="0032243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66D875EE" w14:textId="77777777" w:rsidR="0032243F" w:rsidRPr="004B5677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310814" w14:textId="53891695" w:rsidR="0032243F" w:rsidRPr="004B5677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1B6DDA" w:rsidRPr="004B5677">
        <w:rPr>
          <w:rFonts w:asciiTheme="majorBidi" w:hAnsiTheme="majorBidi" w:cstheme="majorBidi"/>
          <w:sz w:val="30"/>
          <w:szCs w:val="30"/>
        </w:rPr>
        <w:t>3</w:t>
      </w:r>
      <w:r w:rsidR="001B6DDA" w:rsidRPr="004B5677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1B6DDA"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="001B6DDA" w:rsidRPr="004B567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B6DDA" w:rsidRPr="004B5677">
        <w:rPr>
          <w:rFonts w:asciiTheme="majorBidi" w:hAnsiTheme="majorBidi" w:cstheme="majorBidi"/>
          <w:sz w:val="30"/>
          <w:szCs w:val="30"/>
        </w:rPr>
        <w:t>2563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 ณ วันที่ </w:t>
      </w:r>
      <w:r w:rsidRPr="004B5677">
        <w:rPr>
          <w:rFonts w:asciiTheme="majorBidi" w:hAnsiTheme="majorBidi" w:cstheme="majorBidi"/>
          <w:sz w:val="30"/>
          <w:szCs w:val="30"/>
        </w:rPr>
        <w:t>1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4B5677">
        <w:rPr>
          <w:rFonts w:asciiTheme="majorBidi" w:hAnsiTheme="majorBidi" w:cstheme="majorBidi"/>
          <w:sz w:val="30"/>
          <w:szCs w:val="30"/>
        </w:rPr>
        <w:t>2563</w:t>
      </w:r>
    </w:p>
    <w:p w14:paraId="090F9EDE" w14:textId="71281562" w:rsidR="00B01D71" w:rsidRDefault="00B01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C5EEC76" w14:textId="77777777" w:rsidR="0032243F" w:rsidRPr="004B5677" w:rsidRDefault="0032243F" w:rsidP="0032243F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ภาษีเงินได้รอการตัดบัญชี</w:t>
      </w:r>
    </w:p>
    <w:p w14:paraId="40A25B1C" w14:textId="77777777" w:rsidR="0032243F" w:rsidRPr="004B5677" w:rsidRDefault="0032243F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F8E1EC2" w14:textId="621228B4" w:rsidR="0032243F" w:rsidRPr="004B5677" w:rsidRDefault="001B6DDA" w:rsidP="003224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2243F" w:rsidRPr="004B5677">
        <w:rPr>
          <w:rFonts w:asciiTheme="majorBidi" w:hAnsiTheme="majorBidi" w:cstheme="majorBidi"/>
          <w:sz w:val="30"/>
          <w:szCs w:val="30"/>
          <w:cs/>
        </w:rPr>
        <w:t xml:space="preserve">เลือกไม่นำข้อมูลสถานการณ์ </w:t>
      </w:r>
      <w:r w:rsidR="0032243F" w:rsidRPr="004B5677">
        <w:rPr>
          <w:rFonts w:asciiTheme="majorBidi" w:hAnsiTheme="majorBidi" w:cstheme="majorBidi"/>
          <w:sz w:val="30"/>
          <w:szCs w:val="30"/>
        </w:rPr>
        <w:t xml:space="preserve">COVID-19 </w:t>
      </w:r>
      <w:r w:rsidR="0032243F" w:rsidRPr="004B5677">
        <w:rPr>
          <w:rFonts w:asciiTheme="majorBidi" w:hAnsiTheme="majorBidi" w:cstheme="majorBidi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4B5677">
        <w:rPr>
          <w:rFonts w:asciiTheme="majorBidi" w:hAnsiTheme="majorBidi" w:cstheme="majorBidi"/>
          <w:sz w:val="30"/>
          <w:szCs w:val="30"/>
        </w:rPr>
        <w:t>3</w:t>
      </w:r>
      <w:r w:rsidRPr="004B5677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4B5677">
        <w:rPr>
          <w:rFonts w:asciiTheme="majorBidi" w:hAnsiTheme="majorBidi" w:cstheme="majorBidi"/>
          <w:sz w:val="30"/>
          <w:szCs w:val="30"/>
        </w:rPr>
        <w:t>2563</w:t>
      </w:r>
    </w:p>
    <w:p w14:paraId="2A29EE51" w14:textId="6764C39F" w:rsidR="005153B6" w:rsidRPr="00F32F98" w:rsidRDefault="00515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th-TH"/>
        </w:rPr>
      </w:pPr>
    </w:p>
    <w:p w14:paraId="261CFAEA" w14:textId="5A2074B3" w:rsidR="00093B30" w:rsidRPr="004B5677" w:rsidRDefault="00804175" w:rsidP="00A168C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EEFE7D4" w14:textId="77777777" w:rsidR="00991336" w:rsidRPr="00F32F98" w:rsidRDefault="00991336" w:rsidP="00611EE3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4830873" w14:textId="6172FE9B" w:rsidR="002B1FC3" w:rsidRPr="004B5677" w:rsidRDefault="002B1FC3" w:rsidP="00635271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B567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Pr="004B567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b/>
          <w:sz w:val="30"/>
          <w:szCs w:val="30"/>
          <w:cs/>
        </w:rPr>
        <w:t>และการร่วมค้าได้เปิดเผยในหมายเหตุข้อ</w:t>
      </w:r>
      <w:r w:rsidRPr="004B5677">
        <w:rPr>
          <w:rFonts w:asciiTheme="majorBidi" w:hAnsiTheme="majorBidi" w:cstheme="majorBidi"/>
          <w:bCs/>
          <w:sz w:val="30"/>
          <w:szCs w:val="30"/>
        </w:rPr>
        <w:t xml:space="preserve"> 1 </w:t>
      </w:r>
      <w:r w:rsidR="00FD7FE3" w:rsidRPr="004B5677">
        <w:rPr>
          <w:rFonts w:asciiTheme="majorBidi" w:hAnsiTheme="majorBidi" w:cstheme="majorBidi"/>
          <w:bCs/>
          <w:sz w:val="30"/>
          <w:szCs w:val="30"/>
        </w:rPr>
        <w:t>7</w:t>
      </w:r>
      <w:r w:rsidRPr="004B567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4B5677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4B5677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D7FE3" w:rsidRPr="004B5677">
        <w:rPr>
          <w:rFonts w:asciiTheme="majorBidi" w:hAnsiTheme="majorBidi" w:cstheme="majorBidi"/>
          <w:bCs/>
          <w:sz w:val="30"/>
          <w:szCs w:val="30"/>
        </w:rPr>
        <w:t>8</w:t>
      </w:r>
      <w:r w:rsidRPr="004B5677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สำหรับบุคคลหรือกิจการที่เกี่ยวข้องกัน</w:t>
      </w:r>
      <w:r w:rsidR="00FD7FE3" w:rsidRPr="004B5677">
        <w:rPr>
          <w:rFonts w:asciiTheme="majorBidi" w:hAnsiTheme="majorBidi" w:cstheme="majorBidi"/>
          <w:b/>
          <w:sz w:val="30"/>
          <w:szCs w:val="30"/>
          <w:cs/>
        </w:rPr>
        <w:t xml:space="preserve">อื่น </w:t>
      </w:r>
      <w:r w:rsidRPr="004B5677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="00EC6BB3">
        <w:rPr>
          <w:rFonts w:asciiTheme="majorBidi" w:hAnsiTheme="majorBidi" w:cstheme="majorBidi" w:hint="cs"/>
          <w:b/>
          <w:sz w:val="30"/>
          <w:szCs w:val="30"/>
          <w:cs/>
        </w:rPr>
        <w:t>และนโยบายการกำหนดราคา</w:t>
      </w:r>
      <w:r w:rsidR="00FD7FE3" w:rsidRPr="004B5677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Pr="004B5677">
        <w:rPr>
          <w:rFonts w:asciiTheme="majorBidi" w:hAnsiTheme="majorBidi" w:cstheme="majorBidi"/>
          <w:b/>
          <w:sz w:val="30"/>
          <w:szCs w:val="30"/>
          <w:cs/>
        </w:rPr>
        <w:t>เปลี่ยนแปลงอย่างมีสาระสำคัญในระหว่า</w:t>
      </w:r>
      <w:r w:rsidR="00EC6BB3">
        <w:rPr>
          <w:rFonts w:asciiTheme="majorBidi" w:hAnsiTheme="majorBidi" w:cstheme="majorBidi" w:hint="cs"/>
          <w:b/>
          <w:sz w:val="30"/>
          <w:szCs w:val="30"/>
          <w:cs/>
        </w:rPr>
        <w:t>ง</w:t>
      </w:r>
      <w:r w:rsidRPr="004B5677">
        <w:rPr>
          <w:rFonts w:asciiTheme="majorBidi" w:hAnsiTheme="majorBidi" w:cstheme="majorBidi"/>
          <w:b/>
          <w:sz w:val="30"/>
          <w:szCs w:val="30"/>
          <w:cs/>
        </w:rPr>
        <w:t>ง</w:t>
      </w:r>
      <w:r w:rsidR="00EC6BB3">
        <w:rPr>
          <w:rFonts w:asciiTheme="majorBidi" w:hAnsiTheme="majorBidi" w:cstheme="majorBidi" w:hint="cs"/>
          <w:b/>
          <w:sz w:val="30"/>
          <w:szCs w:val="30"/>
          <w:cs/>
        </w:rPr>
        <w:t>วดสามเดือน</w:t>
      </w:r>
      <w:r w:rsidR="00FD7FE3" w:rsidRPr="004B5677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FD7FE3" w:rsidRPr="004B5677">
        <w:rPr>
          <w:rFonts w:asciiTheme="majorBidi" w:hAnsiTheme="majorBidi" w:cstheme="majorBidi"/>
          <w:bCs/>
          <w:sz w:val="30"/>
          <w:szCs w:val="30"/>
        </w:rPr>
        <w:t>31</w:t>
      </w:r>
      <w:r w:rsidR="00FD7FE3" w:rsidRPr="004B567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D7FE3" w:rsidRPr="004B5677">
        <w:rPr>
          <w:rFonts w:asciiTheme="majorBidi" w:hAnsiTheme="majorBidi" w:cstheme="majorBidi"/>
          <w:b/>
          <w:sz w:val="30"/>
          <w:szCs w:val="30"/>
          <w:cs/>
        </w:rPr>
        <w:t xml:space="preserve">มีนาคม </w:t>
      </w:r>
      <w:r w:rsidR="00FD7FE3" w:rsidRPr="004B5677">
        <w:rPr>
          <w:rFonts w:asciiTheme="majorBidi" w:hAnsiTheme="majorBidi" w:cstheme="majorBidi"/>
          <w:bCs/>
          <w:sz w:val="30"/>
          <w:szCs w:val="30"/>
        </w:rPr>
        <w:t>2563</w:t>
      </w:r>
    </w:p>
    <w:p w14:paraId="49636F51" w14:textId="77777777" w:rsidR="00F75C38" w:rsidRPr="00F32F98" w:rsidRDefault="00F75C38" w:rsidP="00FD7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9B56BC0" w14:textId="5ABBE8CF" w:rsidR="00F75C38" w:rsidRPr="004B5677" w:rsidRDefault="00F75C38" w:rsidP="00F75C3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4B5677">
        <w:rPr>
          <w:rFonts w:asciiTheme="majorBidi" w:hAnsiTheme="majorBidi" w:cstheme="majorBidi"/>
          <w:sz w:val="30"/>
          <w:szCs w:val="30"/>
        </w:rPr>
        <w:t xml:space="preserve">31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มีนาคม สรุปได้ดังนี้   </w:t>
      </w:r>
    </w:p>
    <w:p w14:paraId="23E93782" w14:textId="77777777" w:rsidR="00BB049E" w:rsidRPr="004B5677" w:rsidRDefault="00BB049E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0"/>
        <w:gridCol w:w="180"/>
        <w:gridCol w:w="1080"/>
      </w:tblGrid>
      <w:tr w:rsidR="00626CB2" w:rsidRPr="004B5677" w14:paraId="2BFF8F72" w14:textId="77777777" w:rsidTr="00117DC3">
        <w:trPr>
          <w:cantSplit/>
          <w:tblHeader/>
        </w:trPr>
        <w:tc>
          <w:tcPr>
            <w:tcW w:w="4320" w:type="dxa"/>
          </w:tcPr>
          <w:p w14:paraId="196A2E0F" w14:textId="77777777" w:rsidR="00626CB2" w:rsidRPr="004B5677" w:rsidRDefault="00626CB2" w:rsidP="00626CB2">
            <w:pPr>
              <w:pStyle w:val="acctfourfigures"/>
              <w:spacing w:line="240" w:lineRule="auto"/>
              <w:ind w:firstLine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52CA132A" w14:textId="645C9E26" w:rsidR="00626CB2" w:rsidRPr="004B5677" w:rsidRDefault="00626CB2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73B60DC" w14:textId="170093B8" w:rsidR="00626CB2" w:rsidRPr="004B5677" w:rsidRDefault="00626CB2" w:rsidP="009533EA">
            <w:pPr>
              <w:pStyle w:val="acctmergecolhdg"/>
              <w:tabs>
                <w:tab w:val="left" w:pos="226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6CB2" w:rsidRPr="004B5677" w14:paraId="34E91727" w14:textId="77777777" w:rsidTr="00117DC3">
        <w:trPr>
          <w:cantSplit/>
          <w:tblHeader/>
        </w:trPr>
        <w:tc>
          <w:tcPr>
            <w:tcW w:w="4320" w:type="dxa"/>
          </w:tcPr>
          <w:p w14:paraId="062ED2BF" w14:textId="68ECE79D" w:rsidR="00626CB2" w:rsidRPr="004B5677" w:rsidRDefault="00626CB2" w:rsidP="00626C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080" w:type="dxa"/>
          </w:tcPr>
          <w:p w14:paraId="4D57A40E" w14:textId="3FE374B3" w:rsidR="00626CB2" w:rsidRPr="004B5677" w:rsidRDefault="00194BDE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63D8F8B" w14:textId="77777777" w:rsidR="00626CB2" w:rsidRPr="004B5677" w:rsidRDefault="00626CB2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B894E5" w14:textId="7C4FF01B" w:rsidR="00626CB2" w:rsidRPr="004B5677" w:rsidRDefault="00194BDE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E350762" w14:textId="77777777" w:rsidR="00626CB2" w:rsidRPr="004B5677" w:rsidRDefault="00626CB2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90D8C" w14:textId="225EFDCF" w:rsidR="00626CB2" w:rsidRPr="004B5677" w:rsidRDefault="00194BDE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039909F" w14:textId="77777777" w:rsidR="00626CB2" w:rsidRPr="004B5677" w:rsidRDefault="00626CB2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DF8A8" w14:textId="657D2DF8" w:rsidR="00626CB2" w:rsidRPr="004B5677" w:rsidRDefault="00194BDE" w:rsidP="00626CB2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626CB2" w:rsidRPr="004B5677" w14:paraId="10F1C913" w14:textId="77777777" w:rsidTr="00117DC3">
        <w:trPr>
          <w:cantSplit/>
          <w:tblHeader/>
        </w:trPr>
        <w:tc>
          <w:tcPr>
            <w:tcW w:w="4320" w:type="dxa"/>
          </w:tcPr>
          <w:p w14:paraId="6D2A1000" w14:textId="77777777" w:rsidR="00626CB2" w:rsidRPr="004B5677" w:rsidRDefault="00626CB2" w:rsidP="00626C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01B4D23B" w14:textId="64A8A14C" w:rsidR="00626CB2" w:rsidRPr="004B5677" w:rsidRDefault="00AD4D7E" w:rsidP="00AD4D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626CB2" w:rsidRPr="004B5677" w14:paraId="2284CEBA" w14:textId="77777777" w:rsidTr="00117DC3">
        <w:trPr>
          <w:cantSplit/>
        </w:trPr>
        <w:tc>
          <w:tcPr>
            <w:tcW w:w="4320" w:type="dxa"/>
          </w:tcPr>
          <w:p w14:paraId="26BB94C1" w14:textId="39861FF5" w:rsidR="00626CB2" w:rsidRPr="004B5677" w:rsidRDefault="00626CB2" w:rsidP="00626CB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5467919" w14:textId="77777777" w:rsidR="00626CB2" w:rsidRPr="004B5677" w:rsidRDefault="00626CB2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A06468" w14:textId="77777777" w:rsidR="00626CB2" w:rsidRPr="004B5677" w:rsidRDefault="00626CB2" w:rsidP="00626C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8F00D" w14:textId="77777777" w:rsidR="00626CB2" w:rsidRPr="004B5677" w:rsidRDefault="00626CB2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5E0FBE" w14:textId="77777777" w:rsidR="00626CB2" w:rsidRPr="004B5677" w:rsidRDefault="00626CB2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8ED0E1" w14:textId="6255294C" w:rsidR="00626CB2" w:rsidRPr="004B5677" w:rsidRDefault="00626CB2" w:rsidP="008638C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F00DF3" w14:textId="77777777" w:rsidR="00626CB2" w:rsidRPr="004B5677" w:rsidRDefault="00626CB2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3DE51" w14:textId="7E53724E" w:rsidR="00626CB2" w:rsidRPr="004B5677" w:rsidRDefault="00626CB2" w:rsidP="008638CE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F27" w:rsidRPr="004B5677" w14:paraId="3B197649" w14:textId="77777777" w:rsidTr="00117DC3">
        <w:trPr>
          <w:cantSplit/>
        </w:trPr>
        <w:tc>
          <w:tcPr>
            <w:tcW w:w="4320" w:type="dxa"/>
            <w:vAlign w:val="bottom"/>
          </w:tcPr>
          <w:p w14:paraId="5BFB6E71" w14:textId="08F5398E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57C8B9B8" w14:textId="0BD4CBFC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A89AB6C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E823770" w14:textId="3CCD11C3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4957811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BD660" w14:textId="2621C2A6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DCC158A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6321EF" w14:textId="0CF043F4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F27" w:rsidRPr="004B5677" w14:paraId="5C8425F5" w14:textId="77777777" w:rsidTr="00117DC3">
        <w:trPr>
          <w:cantSplit/>
        </w:trPr>
        <w:tc>
          <w:tcPr>
            <w:tcW w:w="4320" w:type="dxa"/>
            <w:vAlign w:val="bottom"/>
          </w:tcPr>
          <w:p w14:paraId="5FF45FBB" w14:textId="5CC7268D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3D09694B" w14:textId="1D7986A9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192C5A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744D3" w14:textId="33B614E5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CA81B1C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24CD73" w14:textId="26DCFDA4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6EA8B2B" w14:textId="77777777" w:rsidR="007F5F27" w:rsidRPr="004B5677" w:rsidDel="00BB28A9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9DB05" w14:textId="41B24E3F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F5F27" w:rsidRPr="004B5677" w14:paraId="6D192D97" w14:textId="77777777" w:rsidTr="00117DC3">
        <w:trPr>
          <w:cantSplit/>
        </w:trPr>
        <w:tc>
          <w:tcPr>
            <w:tcW w:w="4320" w:type="dxa"/>
            <w:vAlign w:val="bottom"/>
          </w:tcPr>
          <w:p w14:paraId="54B10B5C" w14:textId="3FA907B8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70D9CB8" w14:textId="5A2FBEE9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041FF95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F6CE93" w14:textId="6B07DD36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2D5F8FE8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07B17" w14:textId="06FB3A3F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71F09F4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DC55C" w14:textId="2BAA930E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F27" w:rsidRPr="004B5677" w14:paraId="154FF829" w14:textId="77777777" w:rsidTr="00117DC3">
        <w:trPr>
          <w:cantSplit/>
        </w:trPr>
        <w:tc>
          <w:tcPr>
            <w:tcW w:w="4320" w:type="dxa"/>
            <w:vAlign w:val="bottom"/>
          </w:tcPr>
          <w:p w14:paraId="79F6EB85" w14:textId="78AB7BA3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0B63C4A" w14:textId="640EA050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" w:type="dxa"/>
          </w:tcPr>
          <w:p w14:paraId="3A3396CF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2D5851" w14:textId="49455BB2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A20274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4EC9E" w14:textId="6EF6492B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7362006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7499D" w14:textId="09134C66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F27" w:rsidRPr="004B5677" w14:paraId="5CBD770D" w14:textId="77777777" w:rsidTr="00117DC3">
        <w:trPr>
          <w:cantSplit/>
        </w:trPr>
        <w:tc>
          <w:tcPr>
            <w:tcW w:w="4320" w:type="dxa"/>
            <w:vAlign w:val="bottom"/>
          </w:tcPr>
          <w:p w14:paraId="37EFF47E" w14:textId="245E7AB9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80" w:type="dxa"/>
          </w:tcPr>
          <w:p w14:paraId="0B835713" w14:textId="5EA04D12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</w:tcPr>
          <w:p w14:paraId="48B02A73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59609C" w14:textId="796D4BBA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80" w:type="dxa"/>
          </w:tcPr>
          <w:p w14:paraId="64DC0A8D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DA0CE" w14:textId="7961DEFE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C5EFA05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AA5CF9" w14:textId="2E7DB083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F27" w:rsidRPr="004B5677" w14:paraId="1C0F8F15" w14:textId="77777777" w:rsidTr="00117DC3">
        <w:trPr>
          <w:cantSplit/>
        </w:trPr>
        <w:tc>
          <w:tcPr>
            <w:tcW w:w="4320" w:type="dxa"/>
            <w:vAlign w:val="bottom"/>
          </w:tcPr>
          <w:p w14:paraId="1503594F" w14:textId="2E4ED2A5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3C85D6C9" w14:textId="70002FC3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80" w:type="dxa"/>
          </w:tcPr>
          <w:p w14:paraId="758DA180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9AC73" w14:textId="4B032A2F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80" w:type="dxa"/>
          </w:tcPr>
          <w:p w14:paraId="37D9A8D8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F43FB" w14:textId="41F17642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0" w:type="dxa"/>
          </w:tcPr>
          <w:p w14:paraId="144FC209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D3A28B" w14:textId="5C0410D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F5F27" w:rsidRPr="004B5677" w14:paraId="49E02279" w14:textId="77777777" w:rsidTr="00117DC3">
        <w:trPr>
          <w:cantSplit/>
        </w:trPr>
        <w:tc>
          <w:tcPr>
            <w:tcW w:w="4320" w:type="dxa"/>
            <w:vAlign w:val="bottom"/>
          </w:tcPr>
          <w:p w14:paraId="3F2AAC7D" w14:textId="38A1FFFA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32804FF" w14:textId="5EC4D592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</w:tcPr>
          <w:p w14:paraId="11549B1B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F26EF" w14:textId="45705EAD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7FE3" w:rsidRPr="004B567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7158DA5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E7BF4C" w14:textId="67528F00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5A27D9B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98996" w14:textId="5ADA49CA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F27" w:rsidRPr="004B5677" w14:paraId="7D5F1FDA" w14:textId="77777777" w:rsidTr="00117DC3">
        <w:trPr>
          <w:cantSplit/>
        </w:trPr>
        <w:tc>
          <w:tcPr>
            <w:tcW w:w="4320" w:type="dxa"/>
            <w:vAlign w:val="bottom"/>
          </w:tcPr>
          <w:p w14:paraId="47723EDD" w14:textId="77777777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E26C25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5B8255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3EE3E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F781A3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51E22" w14:textId="44A6BF3A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D1E8FA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38481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F27" w:rsidRPr="004B5677" w14:paraId="69BB9D2D" w14:textId="77777777" w:rsidTr="00117DC3">
        <w:trPr>
          <w:cantSplit/>
        </w:trPr>
        <w:tc>
          <w:tcPr>
            <w:tcW w:w="4320" w:type="dxa"/>
            <w:vAlign w:val="bottom"/>
          </w:tcPr>
          <w:p w14:paraId="369753C6" w14:textId="06A61E76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675A845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55AFF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0D31D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EFB749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72465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1BE500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CEE38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F27" w:rsidRPr="004B5677" w14:paraId="2BAC798C" w14:textId="77777777" w:rsidTr="00117DC3">
        <w:trPr>
          <w:cantSplit/>
        </w:trPr>
        <w:tc>
          <w:tcPr>
            <w:tcW w:w="4320" w:type="dxa"/>
            <w:vAlign w:val="bottom"/>
          </w:tcPr>
          <w:p w14:paraId="3B9E99D2" w14:textId="67E11FA1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E7FED6C" w14:textId="5404E758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C423CD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E219A" w14:textId="5B2C02D2" w:rsidR="007F5F27" w:rsidRPr="004B5677" w:rsidRDefault="00FD7FE3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7BD846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24F2A2" w14:textId="20F2FF1C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3,213</w:t>
            </w:r>
          </w:p>
        </w:tc>
        <w:tc>
          <w:tcPr>
            <w:tcW w:w="180" w:type="dxa"/>
          </w:tcPr>
          <w:p w14:paraId="327D1EC6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125751" w14:textId="6944792F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F5F27" w:rsidRPr="004B5677" w14:paraId="4FEA245F" w14:textId="77777777" w:rsidTr="00117DC3">
        <w:trPr>
          <w:cantSplit/>
        </w:trPr>
        <w:tc>
          <w:tcPr>
            <w:tcW w:w="4320" w:type="dxa"/>
            <w:vAlign w:val="bottom"/>
          </w:tcPr>
          <w:p w14:paraId="67437C1E" w14:textId="02DD9F9B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22FD76F2" w14:textId="427519B1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0C8F8E7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01B1B3" w14:textId="57151405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0AFC91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806AB" w14:textId="2531A3C6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</w:t>
            </w:r>
          </w:p>
        </w:tc>
        <w:tc>
          <w:tcPr>
            <w:tcW w:w="180" w:type="dxa"/>
          </w:tcPr>
          <w:p w14:paraId="0674863F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4EDFBD" w14:textId="184EB6B0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7F5F27" w:rsidRPr="004B5677" w14:paraId="0D21D499" w14:textId="77777777" w:rsidTr="00117DC3">
        <w:trPr>
          <w:cantSplit/>
        </w:trPr>
        <w:tc>
          <w:tcPr>
            <w:tcW w:w="4320" w:type="dxa"/>
            <w:vAlign w:val="bottom"/>
          </w:tcPr>
          <w:p w14:paraId="376C0B2A" w14:textId="4A2D1F16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6F511BD" w14:textId="21676841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B66470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38024A" w14:textId="5245035D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BCB66A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EB8B4" w14:textId="7C64AB28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116</w:t>
            </w:r>
          </w:p>
        </w:tc>
        <w:tc>
          <w:tcPr>
            <w:tcW w:w="180" w:type="dxa"/>
          </w:tcPr>
          <w:p w14:paraId="2CF0B413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90FDA" w14:textId="6732C06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F5F27" w:rsidRPr="004B5677" w14:paraId="31FFFC34" w14:textId="77777777" w:rsidTr="00117DC3">
        <w:trPr>
          <w:cantSplit/>
        </w:trPr>
        <w:tc>
          <w:tcPr>
            <w:tcW w:w="4320" w:type="dxa"/>
            <w:vAlign w:val="bottom"/>
          </w:tcPr>
          <w:p w14:paraId="65E5A01C" w14:textId="066507B3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353C4AA8" w14:textId="17174DFF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08EBDE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D7F83" w14:textId="34F9D8DC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219298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18811" w14:textId="1BF59683" w:rsidR="007F5F27" w:rsidRPr="004B5677" w:rsidRDefault="002A52A8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80" w:type="dxa"/>
          </w:tcPr>
          <w:p w14:paraId="2ECDCC85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BC3B7" w14:textId="64CCEE73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7F5F27" w:rsidRPr="004B5677" w14:paraId="3062B57A" w14:textId="77777777" w:rsidTr="00117DC3">
        <w:trPr>
          <w:cantSplit/>
        </w:trPr>
        <w:tc>
          <w:tcPr>
            <w:tcW w:w="4320" w:type="dxa"/>
            <w:vAlign w:val="bottom"/>
          </w:tcPr>
          <w:p w14:paraId="447B1D9F" w14:textId="2895CDCA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22C4895" w14:textId="7417F4F1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E96494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4638D" w14:textId="7B88FA3E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2BCD45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EC0FC" w14:textId="55A20051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EEE5332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FA823B" w14:textId="6F205A51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F5F27" w:rsidRPr="004B5677" w14:paraId="7DA59072" w14:textId="77777777" w:rsidTr="00117DC3">
        <w:trPr>
          <w:cantSplit/>
        </w:trPr>
        <w:tc>
          <w:tcPr>
            <w:tcW w:w="4320" w:type="dxa"/>
            <w:vAlign w:val="bottom"/>
          </w:tcPr>
          <w:p w14:paraId="55D8CAF5" w14:textId="4825A1D4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78EEF756" w14:textId="561CC26D" w:rsidR="007F5F27" w:rsidRPr="004B5677" w:rsidRDefault="00FD7FE3" w:rsidP="00044CF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939263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381E8" w14:textId="65D1E386" w:rsidR="007F5F27" w:rsidRPr="004B5677" w:rsidRDefault="007F5F27" w:rsidP="00044CFF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7B85FC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00A1D" w14:textId="42F313AB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</w:p>
        </w:tc>
        <w:tc>
          <w:tcPr>
            <w:tcW w:w="180" w:type="dxa"/>
          </w:tcPr>
          <w:p w14:paraId="2F20ADDD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ABB06" w14:textId="76967BB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7F5F27" w:rsidRPr="004B5677" w14:paraId="6F5CE466" w14:textId="77777777" w:rsidTr="00117DC3">
        <w:trPr>
          <w:cantSplit/>
        </w:trPr>
        <w:tc>
          <w:tcPr>
            <w:tcW w:w="4320" w:type="dxa"/>
            <w:vAlign w:val="bottom"/>
          </w:tcPr>
          <w:p w14:paraId="1329724E" w14:textId="7DA66F10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3812E44A" w14:textId="57DD9E32" w:rsidR="007F5F27" w:rsidRPr="004B5677" w:rsidRDefault="00FD7FE3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CCCF70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ECC63" w14:textId="310D50E2" w:rsidR="007F5F27" w:rsidRPr="004B5677" w:rsidRDefault="007F5F2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33BD7E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F96835" w14:textId="720B6AD6" w:rsidR="007F5F27" w:rsidRPr="004B5677" w:rsidRDefault="00FD7FE3" w:rsidP="008638C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80" w:type="dxa"/>
          </w:tcPr>
          <w:p w14:paraId="211FA680" w14:textId="77777777" w:rsidR="007F5F27" w:rsidRPr="004B5677" w:rsidRDefault="007F5F2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434FE5" w14:textId="3726957E" w:rsidR="007F5F27" w:rsidRPr="004B5677" w:rsidRDefault="007F5F2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D7FE3"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F5F27" w:rsidRPr="004B5677" w14:paraId="6F6A1838" w14:textId="77777777" w:rsidTr="00117DC3">
        <w:trPr>
          <w:cantSplit/>
        </w:trPr>
        <w:tc>
          <w:tcPr>
            <w:tcW w:w="4320" w:type="dxa"/>
            <w:vAlign w:val="bottom"/>
          </w:tcPr>
          <w:p w14:paraId="59A56770" w14:textId="26AC22A1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</w:tcPr>
          <w:p w14:paraId="397E0EF3" w14:textId="77777777" w:rsidR="007F5F27" w:rsidRPr="004B5677" w:rsidRDefault="007F5F2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106342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BCB2CA" w14:textId="77777777" w:rsidR="007F5F27" w:rsidRPr="004B5677" w:rsidRDefault="007F5F2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23EB17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EA6FF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597615" w14:textId="77777777" w:rsidR="007F5F27" w:rsidRPr="004B5677" w:rsidRDefault="007F5F2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013B741" w14:textId="77777777" w:rsidR="007F5F27" w:rsidRPr="004B5677" w:rsidRDefault="007F5F2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F27" w:rsidRPr="004B5677" w14:paraId="651CE65C" w14:textId="77777777" w:rsidTr="00117DC3">
        <w:trPr>
          <w:cantSplit/>
        </w:trPr>
        <w:tc>
          <w:tcPr>
            <w:tcW w:w="4320" w:type="dxa"/>
            <w:vAlign w:val="bottom"/>
          </w:tcPr>
          <w:p w14:paraId="54301F51" w14:textId="60D040C7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552E53BF" w14:textId="444F48E3" w:rsidR="007F5F27" w:rsidRPr="004B5677" w:rsidRDefault="00FD7FE3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6D4FA0BF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6C1D7" w14:textId="063F6B7F" w:rsidR="007F5F27" w:rsidRPr="004B5677" w:rsidRDefault="00FD7FE3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0" w:type="dxa"/>
          </w:tcPr>
          <w:p w14:paraId="23D711B9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FBE07" w14:textId="2DD64C9A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B9C187" w14:textId="77777777" w:rsidR="007F5F27" w:rsidRPr="004B5677" w:rsidRDefault="007F5F2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20740" w14:textId="79069094" w:rsidR="007F5F27" w:rsidRPr="004B5677" w:rsidRDefault="007F5F2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82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F27" w:rsidRPr="004B5677" w14:paraId="344E3610" w14:textId="77777777" w:rsidTr="00117DC3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26CA25C3" w14:textId="5624473B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417621D" w14:textId="4A0B98D0" w:rsidR="007F5F27" w:rsidRPr="004B5677" w:rsidRDefault="00FD7FE3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01BB5D3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1B1779" w14:textId="557163CD" w:rsidR="007F5F27" w:rsidRPr="004B5677" w:rsidRDefault="00FD7FE3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2460632A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8FAD5" w14:textId="6E900FB1" w:rsidR="007F5F27" w:rsidRPr="004B5677" w:rsidRDefault="007F5F27" w:rsidP="00044CF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4B762C" w14:textId="77777777" w:rsidR="007F5F27" w:rsidRPr="004B5677" w:rsidRDefault="007F5F2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16A0C" w14:textId="154ABAEB" w:rsidR="007F5F27" w:rsidRPr="004B5677" w:rsidRDefault="007F5F2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F27" w:rsidRPr="004B5677" w14:paraId="17BE7D4F" w14:textId="77777777" w:rsidTr="00117DC3">
        <w:trPr>
          <w:cantSplit/>
          <w:trHeight w:val="101"/>
        </w:trPr>
        <w:tc>
          <w:tcPr>
            <w:tcW w:w="4320" w:type="dxa"/>
            <w:vAlign w:val="bottom"/>
          </w:tcPr>
          <w:p w14:paraId="3947A6AD" w14:textId="77777777" w:rsidR="007F5F27" w:rsidRPr="004B5677" w:rsidRDefault="007F5F27" w:rsidP="007F5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D20302" w14:textId="77777777" w:rsidR="007F5F27" w:rsidRPr="004B5677" w:rsidRDefault="007F5F2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FCA1421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36731CDE" w14:textId="77777777" w:rsidR="007F5F27" w:rsidRPr="004B5677" w:rsidRDefault="007F5F2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 w:right="-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9273342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6FE6572C" w14:textId="77777777" w:rsidR="007F5F27" w:rsidRPr="004B5677" w:rsidRDefault="007F5F2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2AB17E9" w14:textId="77777777" w:rsidR="007F5F27" w:rsidRPr="004B5677" w:rsidRDefault="007F5F2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28C13943" w14:textId="77777777" w:rsidR="007F5F27" w:rsidRPr="004B5677" w:rsidRDefault="007F5F2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336BA7" w:rsidRPr="004B5677" w14:paraId="7C5CA86C" w14:textId="77777777" w:rsidTr="00117DC3">
        <w:trPr>
          <w:cantSplit/>
          <w:trHeight w:val="272"/>
        </w:trPr>
        <w:tc>
          <w:tcPr>
            <w:tcW w:w="4320" w:type="dxa"/>
            <w:vAlign w:val="bottom"/>
          </w:tcPr>
          <w:p w14:paraId="2D7C2941" w14:textId="16C4027A" w:rsidR="00336BA7" w:rsidRPr="004B5677" w:rsidRDefault="00336BA7" w:rsidP="007F5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F47727D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FFF103" w14:textId="77777777" w:rsidR="00336BA7" w:rsidRPr="004B5677" w:rsidRDefault="00336BA7" w:rsidP="007F5F2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DE47E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C39EE6" w14:textId="77777777" w:rsidR="00336BA7" w:rsidRPr="004B5677" w:rsidRDefault="00336BA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3B167" w14:textId="77777777" w:rsidR="00336BA7" w:rsidRPr="004B5677" w:rsidRDefault="00336BA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A979B5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F04EC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BA7" w:rsidRPr="004B5677" w14:paraId="7C483510" w14:textId="77777777" w:rsidTr="00117DC3">
        <w:trPr>
          <w:cantSplit/>
          <w:trHeight w:val="101"/>
        </w:trPr>
        <w:tc>
          <w:tcPr>
            <w:tcW w:w="4320" w:type="dxa"/>
          </w:tcPr>
          <w:p w14:paraId="037F614F" w14:textId="77777777" w:rsidR="00336BA7" w:rsidRPr="004B5677" w:rsidRDefault="00336BA7" w:rsidP="00A47D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48C4C6F3" w14:textId="515608B9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80" w:type="dxa"/>
          </w:tcPr>
          <w:p w14:paraId="40113B68" w14:textId="77777777" w:rsidR="00336BA7" w:rsidRPr="004B5677" w:rsidRDefault="00336BA7" w:rsidP="00A47D86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0EA88" w14:textId="55717FC8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260" w:type="dxa"/>
            <w:gridSpan w:val="2"/>
          </w:tcPr>
          <w:p w14:paraId="39D256DF" w14:textId="77777777" w:rsidR="00336BA7" w:rsidRPr="004B5677" w:rsidRDefault="00336BA7" w:rsidP="0017621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115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55B7F67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107"/>
                <w:tab w:val="decimal" w:pos="737"/>
              </w:tabs>
              <w:spacing w:line="240" w:lineRule="auto"/>
              <w:ind w:left="20" w:right="-115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2337CD1" w14:textId="3F2BE0AB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5A5FAEDB" w14:textId="77777777" w:rsidTr="00117DC3">
        <w:trPr>
          <w:cantSplit/>
          <w:trHeight w:val="272"/>
        </w:trPr>
        <w:tc>
          <w:tcPr>
            <w:tcW w:w="4320" w:type="dxa"/>
            <w:vAlign w:val="bottom"/>
          </w:tcPr>
          <w:p w14:paraId="09B63D82" w14:textId="7726A92E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2F626AE3" w14:textId="79FB754D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</w:tcPr>
          <w:p w14:paraId="6DAB44F4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13136" w14:textId="16434F84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1D49C61A" w14:textId="77777777" w:rsidR="00336BA7" w:rsidRPr="004B5677" w:rsidRDefault="00336BA7" w:rsidP="008638CE">
            <w:pPr>
              <w:pStyle w:val="acctfourfigures"/>
              <w:tabs>
                <w:tab w:val="clear" w:pos="765"/>
              </w:tabs>
              <w:spacing w:line="240" w:lineRule="auto"/>
              <w:ind w:left="20" w:right="-115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192FC" w14:textId="08B4022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12" w:right="-82" w:hanging="2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8B0A896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107"/>
                <w:tab w:val="decimal" w:pos="737"/>
              </w:tabs>
              <w:spacing w:line="240" w:lineRule="auto"/>
              <w:ind w:left="20" w:right="-115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C405091" w14:textId="0516BF9B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357F5546" w14:textId="77777777" w:rsidTr="00117DC3">
        <w:trPr>
          <w:cantSplit/>
          <w:trHeight w:val="272"/>
        </w:trPr>
        <w:tc>
          <w:tcPr>
            <w:tcW w:w="4320" w:type="dxa"/>
            <w:vAlign w:val="bottom"/>
          </w:tcPr>
          <w:p w14:paraId="4753A64B" w14:textId="7426CCA2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F1F6289" w14:textId="2F4E2F41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2141310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C18DD" w14:textId="6577A235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1C2BE22" w14:textId="77777777" w:rsidR="00336BA7" w:rsidRPr="004B5677" w:rsidRDefault="00336BA7" w:rsidP="008638CE">
            <w:pPr>
              <w:pStyle w:val="acctfourfigures"/>
              <w:tabs>
                <w:tab w:val="clear" w:pos="765"/>
              </w:tabs>
              <w:spacing w:line="240" w:lineRule="auto"/>
              <w:ind w:left="20" w:right="-115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51543" w14:textId="681A7638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12" w:right="-82" w:hanging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90D8F5E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107"/>
                <w:tab w:val="decimal" w:pos="737"/>
              </w:tabs>
              <w:spacing w:line="240" w:lineRule="auto"/>
              <w:ind w:left="20" w:right="-115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41F5CC" w14:textId="54C15175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7CC14183" w14:textId="77777777" w:rsidTr="00117DC3">
        <w:trPr>
          <w:cantSplit/>
          <w:trHeight w:val="272"/>
        </w:trPr>
        <w:tc>
          <w:tcPr>
            <w:tcW w:w="4320" w:type="dxa"/>
            <w:vAlign w:val="bottom"/>
          </w:tcPr>
          <w:p w14:paraId="5885E6CF" w14:textId="70F66F2A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80" w:type="dxa"/>
          </w:tcPr>
          <w:p w14:paraId="23F4664C" w14:textId="517FB990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20535F1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35191" w14:textId="6A5A5C95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8CFA9F" w14:textId="77777777" w:rsidR="00336BA7" w:rsidRPr="004B5677" w:rsidRDefault="00336BA7" w:rsidP="008638CE">
            <w:pPr>
              <w:pStyle w:val="acctfourfigures"/>
              <w:tabs>
                <w:tab w:val="clear" w:pos="765"/>
              </w:tabs>
              <w:spacing w:line="240" w:lineRule="auto"/>
              <w:ind w:left="20" w:right="-115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778287" w14:textId="6A5F77AC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12" w:right="-82" w:hanging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7D72393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107"/>
                <w:tab w:val="decimal" w:pos="737"/>
              </w:tabs>
              <w:spacing w:line="240" w:lineRule="auto"/>
              <w:ind w:left="20" w:right="-115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7C9087" w14:textId="175EDF88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55E05260" w14:textId="77777777" w:rsidTr="00117DC3">
        <w:trPr>
          <w:cantSplit/>
          <w:trHeight w:val="272"/>
        </w:trPr>
        <w:tc>
          <w:tcPr>
            <w:tcW w:w="4320" w:type="dxa"/>
            <w:vAlign w:val="bottom"/>
          </w:tcPr>
          <w:p w14:paraId="16C484C8" w14:textId="77777777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26B5DD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1BA485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8355DC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81C712" w14:textId="77777777" w:rsidR="00336BA7" w:rsidRPr="004B5677" w:rsidRDefault="00336BA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EB19D" w14:textId="77777777" w:rsidR="00336BA7" w:rsidRPr="004B5677" w:rsidRDefault="00336BA7" w:rsidP="00044CF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B0B716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CCC24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BA7" w:rsidRPr="004B5677" w14:paraId="5DDC6B81" w14:textId="77777777" w:rsidTr="00117DC3">
        <w:trPr>
          <w:cantSplit/>
          <w:trHeight w:val="272"/>
        </w:trPr>
        <w:tc>
          <w:tcPr>
            <w:tcW w:w="4320" w:type="dxa"/>
            <w:vAlign w:val="bottom"/>
          </w:tcPr>
          <w:p w14:paraId="01D9FB7F" w14:textId="5A88CF4F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2291E8AB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979E12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800FE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6ACBB0" w14:textId="77777777" w:rsidR="00336BA7" w:rsidRPr="004B5677" w:rsidRDefault="00336BA7" w:rsidP="00044CFF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520B6" w14:textId="77777777" w:rsidR="00336BA7" w:rsidRPr="004B5677" w:rsidRDefault="00336BA7" w:rsidP="00044CF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4D708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A43EC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BA7" w:rsidRPr="004B5677" w14:paraId="1F3DCEA6" w14:textId="77777777" w:rsidTr="00117DC3">
        <w:trPr>
          <w:cantSplit/>
          <w:trHeight w:val="101"/>
        </w:trPr>
        <w:tc>
          <w:tcPr>
            <w:tcW w:w="4320" w:type="dxa"/>
          </w:tcPr>
          <w:p w14:paraId="6C152B99" w14:textId="4D85EB08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03367077" w14:textId="5C4B9305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180" w:type="dxa"/>
          </w:tcPr>
          <w:p w14:paraId="5A853DA6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9B00E5" w14:textId="71775300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1260" w:type="dxa"/>
            <w:gridSpan w:val="2"/>
          </w:tcPr>
          <w:p w14:paraId="097E17C7" w14:textId="406F863F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562E4D1" w14:textId="11F1400D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F0F040" w14:textId="77F60310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0568EDE5" w14:textId="77777777" w:rsidTr="00117DC3">
        <w:trPr>
          <w:cantSplit/>
          <w:trHeight w:val="101"/>
        </w:trPr>
        <w:tc>
          <w:tcPr>
            <w:tcW w:w="4320" w:type="dxa"/>
            <w:vAlign w:val="bottom"/>
          </w:tcPr>
          <w:p w14:paraId="212D7279" w14:textId="1668734B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678D6053" w14:textId="6639613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14:paraId="35B53E39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0E408" w14:textId="75D96942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260" w:type="dxa"/>
            <w:gridSpan w:val="2"/>
          </w:tcPr>
          <w:p w14:paraId="59D8B9C8" w14:textId="117DE94B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A5C144E" w14:textId="6F32E11A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83EEB1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03919504" w14:textId="77777777" w:rsidTr="00117DC3">
        <w:trPr>
          <w:cantSplit/>
          <w:trHeight w:val="74"/>
        </w:trPr>
        <w:tc>
          <w:tcPr>
            <w:tcW w:w="4320" w:type="dxa"/>
            <w:vAlign w:val="bottom"/>
          </w:tcPr>
          <w:p w14:paraId="4547C281" w14:textId="77777777" w:rsidR="00336BA7" w:rsidRPr="004B5677" w:rsidRDefault="00336BA7" w:rsidP="00A47D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CFDBA62" w14:textId="02C048B8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0" w:type="dxa"/>
          </w:tcPr>
          <w:p w14:paraId="5CE4348A" w14:textId="77777777" w:rsidR="00336BA7" w:rsidRPr="004B5677" w:rsidRDefault="00336BA7" w:rsidP="00A47D86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0848D" w14:textId="462000EA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29A9D6B6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739ED483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BA1F9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45109937" w14:textId="77777777" w:rsidTr="00117DC3">
        <w:trPr>
          <w:cantSplit/>
          <w:trHeight w:val="101"/>
        </w:trPr>
        <w:tc>
          <w:tcPr>
            <w:tcW w:w="4320" w:type="dxa"/>
            <w:vAlign w:val="bottom"/>
          </w:tcPr>
          <w:p w14:paraId="449F0A09" w14:textId="4993702B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2450D5B6" w14:textId="455660B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</w:tcPr>
          <w:p w14:paraId="4C2363CF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8DAFD" w14:textId="4E4C279F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60" w:type="dxa"/>
            <w:gridSpan w:val="2"/>
          </w:tcPr>
          <w:p w14:paraId="42B5C6C5" w14:textId="0A7AF371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2974982" w14:textId="2D17D181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EBE72E" w14:textId="22FEA372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32808E0C" w14:textId="77777777" w:rsidTr="00117DC3">
        <w:trPr>
          <w:cantSplit/>
          <w:trHeight w:val="101"/>
        </w:trPr>
        <w:tc>
          <w:tcPr>
            <w:tcW w:w="4320" w:type="dxa"/>
            <w:vAlign w:val="bottom"/>
          </w:tcPr>
          <w:p w14:paraId="28D2B417" w14:textId="7C81F1DD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3653996B" w14:textId="490966E0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0" w:type="dxa"/>
          </w:tcPr>
          <w:p w14:paraId="40316727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F0F5F" w14:textId="348F3F8F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260" w:type="dxa"/>
            <w:gridSpan w:val="2"/>
          </w:tcPr>
          <w:p w14:paraId="6E0D7EEF" w14:textId="29D9DD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16CB8559" w14:textId="05CD048E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C757D0" w14:textId="5B6D04E8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36BA7" w:rsidRPr="004B5677" w14:paraId="1A18C032" w14:textId="77777777" w:rsidTr="00117DC3">
        <w:trPr>
          <w:cantSplit/>
          <w:trHeight w:val="74"/>
        </w:trPr>
        <w:tc>
          <w:tcPr>
            <w:tcW w:w="4320" w:type="dxa"/>
            <w:vAlign w:val="bottom"/>
          </w:tcPr>
          <w:p w14:paraId="1F27E83A" w14:textId="6794FF55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5904BB3B" w14:textId="08BC7313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58FAF2F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0755E" w14:textId="109E87DA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  <w:gridSpan w:val="2"/>
          </w:tcPr>
          <w:p w14:paraId="07E36215" w14:textId="17C5FA7A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</w:tcPr>
          <w:p w14:paraId="39366552" w14:textId="65A160FC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D9BC46" w14:textId="4FC52542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36BA7" w:rsidRPr="004B5677" w14:paraId="7004BEF1" w14:textId="77777777" w:rsidTr="00117DC3">
        <w:trPr>
          <w:cantSplit/>
          <w:trHeight w:val="101"/>
        </w:trPr>
        <w:tc>
          <w:tcPr>
            <w:tcW w:w="4320" w:type="dxa"/>
            <w:vAlign w:val="bottom"/>
          </w:tcPr>
          <w:p w14:paraId="6B73B90E" w14:textId="038EE6D8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18F4346" w14:textId="07C8690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0" w:type="dxa"/>
          </w:tcPr>
          <w:p w14:paraId="0014B192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CD90D" w14:textId="61D3695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60" w:type="dxa"/>
            <w:gridSpan w:val="2"/>
          </w:tcPr>
          <w:p w14:paraId="7D4F853D" w14:textId="2126D298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6EB76181" w14:textId="77777777" w:rsidR="00336BA7" w:rsidRPr="004B5677" w:rsidDel="00BF0743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484BB" w14:textId="17637EE7" w:rsidR="00336BA7" w:rsidRPr="004B5677" w:rsidRDefault="00DC72B1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36BA7" w:rsidRPr="004B5677" w14:paraId="157906FB" w14:textId="77777777" w:rsidTr="00117DC3">
        <w:trPr>
          <w:cantSplit/>
          <w:trHeight w:val="101"/>
        </w:trPr>
        <w:tc>
          <w:tcPr>
            <w:tcW w:w="4320" w:type="dxa"/>
            <w:vAlign w:val="bottom"/>
          </w:tcPr>
          <w:p w14:paraId="011E088F" w14:textId="0E538CE5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783B03BA" w14:textId="09A501F4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80" w:type="dxa"/>
          </w:tcPr>
          <w:p w14:paraId="0B0AF61A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90084E" w14:textId="246FCC15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2"/>
          </w:tcPr>
          <w:p w14:paraId="369B6F67" w14:textId="6969D481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040D9ECF" w14:textId="77777777" w:rsidR="00336BA7" w:rsidRPr="004B5677" w:rsidDel="00BF0743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21D41" w14:textId="1B97E7FD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19C16C93" w14:textId="77777777" w:rsidTr="00117DC3">
        <w:trPr>
          <w:cantSplit/>
          <w:trHeight w:val="101"/>
        </w:trPr>
        <w:tc>
          <w:tcPr>
            <w:tcW w:w="4320" w:type="dxa"/>
            <w:vAlign w:val="bottom"/>
          </w:tcPr>
          <w:p w14:paraId="05987BAE" w14:textId="4EDCB7BB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1080" w:type="dxa"/>
          </w:tcPr>
          <w:p w14:paraId="45CD8054" w14:textId="3BCB003F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62D3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80" w:type="dxa"/>
          </w:tcPr>
          <w:p w14:paraId="77C0E03E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7A089" w14:textId="26293EED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1260" w:type="dxa"/>
            <w:gridSpan w:val="2"/>
          </w:tcPr>
          <w:p w14:paraId="4B8684E8" w14:textId="1C0A370D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80" w:type="dxa"/>
          </w:tcPr>
          <w:p w14:paraId="02A589A8" w14:textId="77777777" w:rsidR="00336BA7" w:rsidRPr="004B5677" w:rsidDel="00BF0743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9EAF8D" w14:textId="27D2D8B1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36BA7" w:rsidRPr="004B5677" w14:paraId="3DC9C7CA" w14:textId="77777777" w:rsidTr="00117DC3">
        <w:trPr>
          <w:cantSplit/>
          <w:trHeight w:val="101"/>
        </w:trPr>
        <w:tc>
          <w:tcPr>
            <w:tcW w:w="4320" w:type="dxa"/>
            <w:vAlign w:val="bottom"/>
          </w:tcPr>
          <w:p w14:paraId="2C6EFE4C" w14:textId="747DED54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80" w:type="dxa"/>
          </w:tcPr>
          <w:p w14:paraId="391E7A9C" w14:textId="76148BA2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615273B5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2DDA12" w14:textId="53764E58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60" w:type="dxa"/>
            <w:gridSpan w:val="2"/>
          </w:tcPr>
          <w:p w14:paraId="0113ACED" w14:textId="4EEEAD90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ADD9F0A" w14:textId="77777777" w:rsidR="00336BA7" w:rsidRPr="004B5677" w:rsidDel="00BF0743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2B4383" w14:textId="232398B2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6EA295A8" w14:textId="77777777" w:rsidTr="00117DC3">
        <w:trPr>
          <w:cantSplit/>
          <w:trHeight w:val="101"/>
        </w:trPr>
        <w:tc>
          <w:tcPr>
            <w:tcW w:w="4320" w:type="dxa"/>
            <w:vAlign w:val="bottom"/>
          </w:tcPr>
          <w:p w14:paraId="01026A00" w14:textId="7ECFB732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080" w:type="dxa"/>
          </w:tcPr>
          <w:p w14:paraId="54A93EC4" w14:textId="4F45CDC2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80" w:type="dxa"/>
          </w:tcPr>
          <w:p w14:paraId="7BD9CAF4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BF191" w14:textId="628D1893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1260" w:type="dxa"/>
            <w:gridSpan w:val="2"/>
          </w:tcPr>
          <w:p w14:paraId="157F3C58" w14:textId="35853DDD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D3AA867" w14:textId="77777777" w:rsidR="00336BA7" w:rsidRPr="004B5677" w:rsidDel="00BF0743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B463E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4B7A0AEC" w14:textId="77777777" w:rsidTr="00117DC3">
        <w:trPr>
          <w:cantSplit/>
          <w:trHeight w:val="101"/>
        </w:trPr>
        <w:tc>
          <w:tcPr>
            <w:tcW w:w="4320" w:type="dxa"/>
            <w:vAlign w:val="bottom"/>
          </w:tcPr>
          <w:p w14:paraId="6E5445C4" w14:textId="7235A883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32055415" w14:textId="5BCA24E5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1177886B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91BBB" w14:textId="1CE8F4AC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60" w:type="dxa"/>
            <w:gridSpan w:val="2"/>
          </w:tcPr>
          <w:p w14:paraId="2569AAE1" w14:textId="53A304E0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1CD3A53" w14:textId="77777777" w:rsidR="00336BA7" w:rsidRPr="004B5677" w:rsidDel="00BF0743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37206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381B9AB6" w14:textId="77777777" w:rsidTr="00117DC3">
        <w:trPr>
          <w:cantSplit/>
          <w:trHeight w:val="101"/>
        </w:trPr>
        <w:tc>
          <w:tcPr>
            <w:tcW w:w="4320" w:type="dxa"/>
            <w:vAlign w:val="bottom"/>
          </w:tcPr>
          <w:p w14:paraId="2401E929" w14:textId="6FC9D132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85A932C" w14:textId="30217FC5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</w:tcPr>
          <w:p w14:paraId="45CCF18D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5B7DB8" w14:textId="6D4948B4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60" w:type="dxa"/>
            <w:gridSpan w:val="2"/>
          </w:tcPr>
          <w:p w14:paraId="6AF2F154" w14:textId="2FFEEB0E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80" w:type="dxa"/>
          </w:tcPr>
          <w:p w14:paraId="05211C87" w14:textId="77777777" w:rsidR="00336BA7" w:rsidRPr="004B5677" w:rsidDel="00BF0743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502801" w14:textId="18263F1B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BA7" w:rsidRPr="004B5677" w14:paraId="19FD0545" w14:textId="77777777" w:rsidTr="00117DC3">
        <w:trPr>
          <w:cantSplit/>
          <w:trHeight w:val="101"/>
        </w:trPr>
        <w:tc>
          <w:tcPr>
            <w:tcW w:w="4320" w:type="dxa"/>
          </w:tcPr>
          <w:p w14:paraId="160B049F" w14:textId="77777777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BD0CB2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29CE6B3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684B394A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28E1CB0A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36FB79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4D5A3DAD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Cs w:val="22"/>
              </w:rPr>
            </w:pPr>
          </w:p>
        </w:tc>
      </w:tr>
      <w:tr w:rsidR="00336BA7" w:rsidRPr="004B5677" w14:paraId="4058D82A" w14:textId="77777777" w:rsidTr="00117DC3">
        <w:trPr>
          <w:cantSplit/>
          <w:trHeight w:val="101"/>
        </w:trPr>
        <w:tc>
          <w:tcPr>
            <w:tcW w:w="4320" w:type="dxa"/>
          </w:tcPr>
          <w:p w14:paraId="1ABFDF5E" w14:textId="786BE687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DE8CE92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49A46E" w14:textId="77777777" w:rsidR="00336BA7" w:rsidRPr="004B5677" w:rsidRDefault="00336BA7" w:rsidP="00336BA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617A8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14:paraId="39366013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107CC9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01A96" w14:textId="77777777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BA7" w:rsidRPr="004B5677" w14:paraId="6B77F293" w14:textId="77777777" w:rsidTr="00117DC3">
        <w:trPr>
          <w:cantSplit/>
        </w:trPr>
        <w:tc>
          <w:tcPr>
            <w:tcW w:w="4320" w:type="dxa"/>
          </w:tcPr>
          <w:p w14:paraId="2B699DD9" w14:textId="1FD8C855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0DD95877" w14:textId="7E62F9C4" w:rsidR="00336BA7" w:rsidRPr="004B5677" w:rsidDel="00A62A22" w:rsidRDefault="00336BA7" w:rsidP="008638C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180" w:type="dxa"/>
          </w:tcPr>
          <w:p w14:paraId="66237D68" w14:textId="77777777" w:rsidR="00336BA7" w:rsidRPr="004B5677" w:rsidDel="00A62A22" w:rsidRDefault="00336BA7" w:rsidP="00336BA7">
            <w:pPr>
              <w:pStyle w:val="acctfourfigures"/>
              <w:tabs>
                <w:tab w:val="clear" w:pos="765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8EF71D" w14:textId="25670CE2" w:rsidR="00336BA7" w:rsidRPr="004B5677" w:rsidRDefault="00336BA7" w:rsidP="008638C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60" w:type="dxa"/>
            <w:gridSpan w:val="2"/>
          </w:tcPr>
          <w:p w14:paraId="59AB08CC" w14:textId="4DCD3F59" w:rsidR="00336BA7" w:rsidRPr="004B5677" w:rsidDel="00A62A22" w:rsidRDefault="00336BA7" w:rsidP="008638CE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80" w:type="dxa"/>
          </w:tcPr>
          <w:p w14:paraId="117D5E4B" w14:textId="77777777" w:rsidR="00336BA7" w:rsidRPr="004B5677" w:rsidDel="00A62A22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197111B" w14:textId="3741CBBD" w:rsidR="00336BA7" w:rsidRPr="004B5677" w:rsidRDefault="00336BA7" w:rsidP="008638CE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336BA7" w:rsidRPr="004B5677" w14:paraId="7716A055" w14:textId="77777777" w:rsidTr="00117DC3">
        <w:trPr>
          <w:cantSplit/>
        </w:trPr>
        <w:tc>
          <w:tcPr>
            <w:tcW w:w="4320" w:type="dxa"/>
          </w:tcPr>
          <w:p w14:paraId="73A1F353" w14:textId="6D50249F" w:rsidR="00336BA7" w:rsidRPr="004B5677" w:rsidRDefault="00336BA7" w:rsidP="00336BA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2700B602" w14:textId="5695DD6E" w:rsidR="00336BA7" w:rsidRPr="004B5677" w:rsidRDefault="00336BA7" w:rsidP="0099330D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61533222" w14:textId="77777777" w:rsidR="00336BA7" w:rsidRPr="004B5677" w:rsidRDefault="00336BA7" w:rsidP="00336BA7">
            <w:pPr>
              <w:pStyle w:val="acctfourfigures"/>
              <w:tabs>
                <w:tab w:val="clear" w:pos="765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72029" w14:textId="6A396B64" w:rsidR="00336BA7" w:rsidRPr="004B5677" w:rsidRDefault="00336BA7" w:rsidP="0099330D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60" w:type="dxa"/>
            <w:gridSpan w:val="2"/>
          </w:tcPr>
          <w:p w14:paraId="3F59AE9E" w14:textId="56040B74" w:rsidR="00336BA7" w:rsidRPr="004B5677" w:rsidRDefault="00336BA7" w:rsidP="0099330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E8CC88D" w14:textId="77777777" w:rsidR="00336BA7" w:rsidRPr="004B5677" w:rsidRDefault="00336BA7" w:rsidP="00044CFF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9F6AB4E" w14:textId="77777777" w:rsidR="00336BA7" w:rsidRPr="004B5677" w:rsidRDefault="00336BA7" w:rsidP="0099330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B385143" w14:textId="53F4DB5E" w:rsidR="0099330D" w:rsidRDefault="0099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B3B98D" w14:textId="5BF2B353" w:rsidR="00626CB2" w:rsidRPr="0099330D" w:rsidRDefault="00832735" w:rsidP="0099330D">
      <w:pPr>
        <w:tabs>
          <w:tab w:val="clear" w:pos="454"/>
          <w:tab w:val="decimal" w:pos="540"/>
        </w:tabs>
        <w:spacing w:line="240" w:lineRule="auto"/>
        <w:ind w:left="540" w:right="45"/>
        <w:jc w:val="both"/>
        <w:rPr>
          <w:rFonts w:asciiTheme="majorBidi" w:hAnsiTheme="majorBidi" w:cstheme="majorBidi"/>
          <w:sz w:val="30"/>
          <w:szCs w:val="30"/>
        </w:rPr>
      </w:pPr>
      <w:r w:rsidRPr="0099330D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</w:t>
      </w:r>
      <w:r w:rsidR="00F7751F" w:rsidRPr="0099330D">
        <w:rPr>
          <w:rFonts w:asciiTheme="majorBidi" w:hAnsiTheme="majorBidi" w:cstheme="majorBidi"/>
          <w:sz w:val="30"/>
          <w:szCs w:val="30"/>
          <w:cs/>
        </w:rPr>
        <w:t>ง</w:t>
      </w:r>
      <w:r w:rsidRPr="0099330D">
        <w:rPr>
          <w:rFonts w:asciiTheme="majorBidi" w:hAnsiTheme="majorBidi" w:cstheme="majorBidi"/>
          <w:sz w:val="30"/>
          <w:szCs w:val="30"/>
          <w:cs/>
        </w:rPr>
        <w:t xml:space="preserve">กัน ณ วันที่ </w:t>
      </w:r>
      <w:r w:rsidRPr="0099330D">
        <w:rPr>
          <w:rFonts w:asciiTheme="majorBidi" w:hAnsiTheme="majorBidi" w:cstheme="majorBidi"/>
          <w:sz w:val="30"/>
          <w:szCs w:val="30"/>
        </w:rPr>
        <w:t xml:space="preserve">31 </w:t>
      </w:r>
      <w:r w:rsidRPr="0099330D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04DE9" w:rsidRPr="0099330D">
        <w:rPr>
          <w:rFonts w:asciiTheme="majorBidi" w:hAnsiTheme="majorBidi" w:cstheme="majorBidi"/>
          <w:sz w:val="30"/>
          <w:szCs w:val="30"/>
        </w:rPr>
        <w:t xml:space="preserve"> </w:t>
      </w:r>
      <w:r w:rsidR="00194BDE" w:rsidRPr="0099330D">
        <w:rPr>
          <w:rFonts w:asciiTheme="majorBidi" w:hAnsiTheme="majorBidi" w:cstheme="majorBidi"/>
          <w:sz w:val="30"/>
          <w:szCs w:val="30"/>
        </w:rPr>
        <w:t xml:space="preserve">2563 </w:t>
      </w:r>
      <w:r w:rsidRPr="0099330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194BDE" w:rsidRPr="0099330D">
        <w:rPr>
          <w:rFonts w:asciiTheme="majorBidi" w:hAnsiTheme="majorBidi" w:cstheme="majorBidi"/>
          <w:sz w:val="30"/>
          <w:szCs w:val="30"/>
        </w:rPr>
        <w:t>31</w:t>
      </w:r>
      <w:r w:rsidRPr="0099330D">
        <w:rPr>
          <w:rFonts w:asciiTheme="majorBidi" w:hAnsiTheme="majorBidi" w:cstheme="majorBidi"/>
          <w:sz w:val="30"/>
          <w:szCs w:val="30"/>
        </w:rPr>
        <w:t xml:space="preserve"> </w:t>
      </w:r>
      <w:r w:rsidRPr="0099330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04DE9" w:rsidRPr="0099330D">
        <w:rPr>
          <w:rFonts w:asciiTheme="majorBidi" w:hAnsiTheme="majorBidi" w:cstheme="majorBidi"/>
          <w:sz w:val="30"/>
          <w:szCs w:val="30"/>
        </w:rPr>
        <w:t xml:space="preserve"> </w:t>
      </w:r>
      <w:r w:rsidR="00194BDE" w:rsidRPr="0099330D">
        <w:rPr>
          <w:rFonts w:asciiTheme="majorBidi" w:hAnsiTheme="majorBidi" w:cstheme="majorBidi"/>
          <w:sz w:val="30"/>
          <w:szCs w:val="30"/>
        </w:rPr>
        <w:t>2562</w:t>
      </w:r>
      <w:r w:rsidRPr="0099330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C77C056" w14:textId="77777777" w:rsidR="00017BEA" w:rsidRPr="0099330D" w:rsidRDefault="00017BEA" w:rsidP="00017BEA">
      <w:pPr>
        <w:spacing w:line="240" w:lineRule="auto"/>
        <w:ind w:left="426" w:right="45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626CB2" w:rsidRPr="0099330D" w14:paraId="6D00678C" w14:textId="77777777" w:rsidTr="000836B6">
        <w:trPr>
          <w:cantSplit/>
          <w:trHeight w:val="389"/>
          <w:tblHeader/>
        </w:trPr>
        <w:tc>
          <w:tcPr>
            <w:tcW w:w="4050" w:type="dxa"/>
            <w:vAlign w:val="bottom"/>
          </w:tcPr>
          <w:p w14:paraId="5DE241E5" w14:textId="52E53FC6" w:rsidR="00626CB2" w:rsidRPr="0099330D" w:rsidRDefault="00626CB2" w:rsidP="000836B6">
            <w:pPr>
              <w:tabs>
                <w:tab w:val="clear" w:pos="227"/>
                <w:tab w:val="left" w:pos="375"/>
              </w:tabs>
              <w:spacing w:line="240" w:lineRule="auto"/>
              <w:ind w:left="105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14:paraId="3B4E8B6A" w14:textId="3F09D21B" w:rsidR="00626CB2" w:rsidRPr="0099330D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933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7ADC3594" w14:textId="1A5FF299" w:rsidR="00626CB2" w:rsidRPr="0099330D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933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 w:rsidR="00286E24" w:rsidRPr="009933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9933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049D6" w:rsidRPr="0099330D" w14:paraId="7D888C30" w14:textId="77777777" w:rsidTr="00FA3451">
        <w:trPr>
          <w:cantSplit/>
          <w:trHeight w:val="407"/>
          <w:tblHeader/>
        </w:trPr>
        <w:tc>
          <w:tcPr>
            <w:tcW w:w="4050" w:type="dxa"/>
          </w:tcPr>
          <w:p w14:paraId="1942C350" w14:textId="671FD51E" w:rsidR="000049D6" w:rsidRPr="0099330D" w:rsidRDefault="000049D6" w:rsidP="00FA3451">
            <w:pPr>
              <w:pStyle w:val="acctfourfigures"/>
              <w:tabs>
                <w:tab w:val="left" w:pos="375"/>
              </w:tabs>
              <w:spacing w:line="240" w:lineRule="auto"/>
              <w:ind w:left="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   </w:t>
            </w:r>
          </w:p>
        </w:tc>
        <w:tc>
          <w:tcPr>
            <w:tcW w:w="1170" w:type="dxa"/>
          </w:tcPr>
          <w:p w14:paraId="314B95B3" w14:textId="340B9BA0" w:rsidR="000049D6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049D6"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0049D6"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BBAD25D" w14:textId="77777777" w:rsidR="000049D6" w:rsidRPr="00635271" w:rsidRDefault="000049D6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250790" w14:textId="7FD955DE" w:rsidR="000049D6" w:rsidRPr="00635271" w:rsidRDefault="00B01D71" w:rsidP="00472FD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049D6"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C9FE79E" w14:textId="77777777" w:rsidR="000049D6" w:rsidRPr="00635271" w:rsidRDefault="000049D6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57D1A" w14:textId="3820964C" w:rsidR="000049D6" w:rsidRPr="00635271" w:rsidRDefault="00B01D71" w:rsidP="00472FDF">
            <w:pPr>
              <w:pStyle w:val="acctmergecolhdg"/>
              <w:spacing w:line="240" w:lineRule="auto"/>
              <w:ind w:left="101" w:hanging="10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51D2D15" w14:textId="77777777" w:rsidR="000049D6" w:rsidRPr="00635271" w:rsidRDefault="000049D6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741EB" w14:textId="06F4FD4C" w:rsidR="000049D6" w:rsidRPr="00635271" w:rsidRDefault="00B01D71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049D6" w:rsidRPr="0099330D" w14:paraId="4EA729D7" w14:textId="77777777" w:rsidTr="000836B6">
        <w:trPr>
          <w:cantSplit/>
          <w:trHeight w:val="144"/>
          <w:tblHeader/>
        </w:trPr>
        <w:tc>
          <w:tcPr>
            <w:tcW w:w="4050" w:type="dxa"/>
            <w:vAlign w:val="bottom"/>
          </w:tcPr>
          <w:p w14:paraId="43915E92" w14:textId="6FB00D39" w:rsidR="000049D6" w:rsidRPr="0099330D" w:rsidRDefault="000836B6" w:rsidP="000836B6">
            <w:pPr>
              <w:pStyle w:val="acctfourfigures"/>
              <w:tabs>
                <w:tab w:val="left" w:pos="375"/>
              </w:tabs>
              <w:spacing w:line="240" w:lineRule="auto"/>
              <w:ind w:left="4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AE5D27E" w14:textId="7A0D12B7" w:rsidR="000049D6" w:rsidRPr="00635271" w:rsidRDefault="001F63F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3527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DC9023E" w14:textId="77777777" w:rsidR="000049D6" w:rsidRPr="00635271" w:rsidRDefault="000049D6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7CF87" w14:textId="4CE84218" w:rsidR="000049D6" w:rsidRPr="00635271" w:rsidRDefault="001F63F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3527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0914111" w14:textId="77777777" w:rsidR="000049D6" w:rsidRPr="00635271" w:rsidRDefault="000049D6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79E68A" w14:textId="0E8D794B" w:rsidR="000049D6" w:rsidRPr="00635271" w:rsidRDefault="001F63F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3527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28E3345" w14:textId="77777777" w:rsidR="000049D6" w:rsidRPr="00635271" w:rsidRDefault="000049D6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51BC08" w14:textId="4ED0212D" w:rsidR="000049D6" w:rsidRPr="00635271" w:rsidRDefault="001F63F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3527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0049D6" w:rsidRPr="0099330D" w14:paraId="2598107A" w14:textId="77777777" w:rsidTr="00FA3451">
        <w:trPr>
          <w:cantSplit/>
        </w:trPr>
        <w:tc>
          <w:tcPr>
            <w:tcW w:w="4050" w:type="dxa"/>
          </w:tcPr>
          <w:p w14:paraId="7DFCFA03" w14:textId="77777777" w:rsidR="000049D6" w:rsidRPr="0099330D" w:rsidRDefault="000049D6" w:rsidP="00FA3451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D104E48" w14:textId="2431E1B8" w:rsidR="000049D6" w:rsidRPr="0099330D" w:rsidRDefault="000049D6" w:rsidP="0083273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933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7F5F27" w:rsidRPr="0099330D" w14:paraId="67EB327A" w14:textId="77777777" w:rsidTr="00FA3451">
        <w:trPr>
          <w:cantSplit/>
        </w:trPr>
        <w:tc>
          <w:tcPr>
            <w:tcW w:w="4050" w:type="dxa"/>
            <w:vAlign w:val="bottom"/>
          </w:tcPr>
          <w:p w14:paraId="55BCD696" w14:textId="71019469" w:rsidR="007F5F27" w:rsidRPr="0099330D" w:rsidRDefault="007F5F27" w:rsidP="00FA3451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8811028" w14:textId="462808AE" w:rsidR="007F5F27" w:rsidRPr="0099330D" w:rsidRDefault="0005280B" w:rsidP="00421F54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A55BC4E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625B3C8" w14:textId="1AB6199E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F6EE961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C1364" w14:textId="40F42D55" w:rsidR="007F5F27" w:rsidRPr="0099330D" w:rsidRDefault="007F5F27" w:rsidP="0037567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D80C569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21E24" w14:textId="58A77A29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F27" w:rsidRPr="0099330D" w14:paraId="7D9B7578" w14:textId="77777777" w:rsidTr="00FA3451">
        <w:trPr>
          <w:cantSplit/>
        </w:trPr>
        <w:tc>
          <w:tcPr>
            <w:tcW w:w="4050" w:type="dxa"/>
            <w:vAlign w:val="bottom"/>
          </w:tcPr>
          <w:p w14:paraId="44FC65A3" w14:textId="079D9766" w:rsidR="007F5F27" w:rsidRPr="0099330D" w:rsidRDefault="007F5F27" w:rsidP="00FA3451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D3E699" w14:textId="08E1C77E" w:rsidR="007F5F27" w:rsidRPr="0099330D" w:rsidRDefault="0005280B" w:rsidP="003756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94240E4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DC04557" w14:textId="70EE0332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43104A1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B6F27" w14:textId="6D35DA28" w:rsidR="007F5F27" w:rsidRPr="0099330D" w:rsidRDefault="007F5F27" w:rsidP="0037567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2A52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03</w:t>
            </w:r>
          </w:p>
        </w:tc>
        <w:tc>
          <w:tcPr>
            <w:tcW w:w="180" w:type="dxa"/>
          </w:tcPr>
          <w:p w14:paraId="1B33FCC4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74BDA0" w14:textId="4C9CBE50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F5F27" w:rsidRPr="0099330D" w14:paraId="6A3E21BD" w14:textId="77777777" w:rsidTr="00FA3451">
        <w:trPr>
          <w:cantSplit/>
        </w:trPr>
        <w:tc>
          <w:tcPr>
            <w:tcW w:w="4050" w:type="dxa"/>
            <w:vAlign w:val="bottom"/>
          </w:tcPr>
          <w:p w14:paraId="4FF66E56" w14:textId="02F81738" w:rsidR="007F5F27" w:rsidRPr="0099330D" w:rsidRDefault="007F5F27" w:rsidP="00FA3451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BF3A8BE" w14:textId="5711315C" w:rsidR="007F5F27" w:rsidRPr="0099330D" w:rsidRDefault="00DC72B1" w:rsidP="003756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D9D5027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189473" w14:textId="1AA31C8E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</w:tcPr>
          <w:p w14:paraId="3503E708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2DCEB" w14:textId="58822245" w:rsidR="007F5F27" w:rsidRPr="000836B6" w:rsidRDefault="000836B6" w:rsidP="0037567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A21A5B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D9FFFA" w14:textId="0B8494C1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F5F27" w:rsidRPr="0099330D" w14:paraId="50D76D66" w14:textId="77777777" w:rsidTr="00FA3451">
        <w:trPr>
          <w:cantSplit/>
        </w:trPr>
        <w:tc>
          <w:tcPr>
            <w:tcW w:w="4050" w:type="dxa"/>
            <w:vAlign w:val="bottom"/>
          </w:tcPr>
          <w:p w14:paraId="6CA13C87" w14:textId="35B1D9AA" w:rsidR="007F5F27" w:rsidRPr="0099330D" w:rsidRDefault="007F5F27" w:rsidP="00FA3451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09C0454" w14:textId="0504479E" w:rsidR="007F5F27" w:rsidRPr="0099330D" w:rsidRDefault="00DC72B1" w:rsidP="003756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C5EB299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F69E9A" w14:textId="3E464161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2B2F6B77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A6ED3" w14:textId="190407DF" w:rsidR="007F5F27" w:rsidRPr="0099330D" w:rsidRDefault="007F5F27" w:rsidP="0037567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DBA7024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6CE69A" w14:textId="784B6529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F5F27" w:rsidRPr="0099330D" w14:paraId="60D9C59A" w14:textId="77777777" w:rsidTr="00FA3451">
        <w:trPr>
          <w:cantSplit/>
        </w:trPr>
        <w:tc>
          <w:tcPr>
            <w:tcW w:w="4050" w:type="dxa"/>
            <w:vAlign w:val="bottom"/>
          </w:tcPr>
          <w:p w14:paraId="738CB885" w14:textId="00936044" w:rsidR="007F5F27" w:rsidRPr="0099330D" w:rsidRDefault="007F5F27" w:rsidP="002D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8FB7AE" w14:textId="18328A90" w:rsidR="007F5F27" w:rsidRPr="00511BCE" w:rsidRDefault="0005280B" w:rsidP="003756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11B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C8687AC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0F95E6" w14:textId="43EF7290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80" w:type="dxa"/>
          </w:tcPr>
          <w:p w14:paraId="40F645D0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10B50" w14:textId="4AAEA930" w:rsidR="007F5F27" w:rsidRPr="0099330D" w:rsidRDefault="007F5F27" w:rsidP="0037567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</w:tcPr>
          <w:p w14:paraId="4E7BD23B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3CF6EC" w14:textId="7F74C6CF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F5F27" w:rsidRPr="0099330D" w14:paraId="2391EC4E" w14:textId="77777777" w:rsidTr="00635271">
        <w:trPr>
          <w:cantSplit/>
          <w:trHeight w:val="60"/>
        </w:trPr>
        <w:tc>
          <w:tcPr>
            <w:tcW w:w="4050" w:type="dxa"/>
            <w:vAlign w:val="bottom"/>
          </w:tcPr>
          <w:p w14:paraId="1D7E872E" w14:textId="4151805E" w:rsidR="007F5F27" w:rsidRPr="0099330D" w:rsidRDefault="007F5F27" w:rsidP="00FA3451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A14A836" w14:textId="528B3E20" w:rsidR="007F5F27" w:rsidRPr="0099330D" w:rsidRDefault="0005280B" w:rsidP="003756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11BC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585D172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9AE920" w14:textId="45F9C873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72EE369B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C425B" w14:textId="08A34F42" w:rsidR="007F5F27" w:rsidRPr="0099330D" w:rsidRDefault="007F5F27" w:rsidP="0037567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2A52A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08</w:t>
            </w:r>
          </w:p>
        </w:tc>
        <w:tc>
          <w:tcPr>
            <w:tcW w:w="180" w:type="dxa"/>
          </w:tcPr>
          <w:p w14:paraId="491A8210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F9572C" w14:textId="3DFBE936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</w:tr>
      <w:tr w:rsidR="007F5F27" w:rsidRPr="0099330D" w14:paraId="1BA4789B" w14:textId="77777777" w:rsidTr="00635271">
        <w:trPr>
          <w:cantSplit/>
        </w:trPr>
        <w:tc>
          <w:tcPr>
            <w:tcW w:w="4050" w:type="dxa"/>
            <w:vAlign w:val="bottom"/>
          </w:tcPr>
          <w:p w14:paraId="7D61A9D4" w14:textId="77777777" w:rsidR="007F5F27" w:rsidRPr="00635271" w:rsidRDefault="007F5F27" w:rsidP="0099330D">
            <w:pPr>
              <w:tabs>
                <w:tab w:val="clear" w:pos="227"/>
                <w:tab w:val="left" w:pos="375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</w:p>
          <w:p w14:paraId="30234474" w14:textId="72EBAE6B" w:rsidR="007F5F27" w:rsidRPr="001C03A3" w:rsidRDefault="007F5F27" w:rsidP="00B5751F">
            <w:pPr>
              <w:tabs>
                <w:tab w:val="clear" w:pos="227"/>
                <w:tab w:val="left" w:pos="375"/>
              </w:tabs>
              <w:spacing w:line="240" w:lineRule="auto"/>
              <w:ind w:left="2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03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D0F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1C03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ค่าเผื่อหนี้สงสัยจะสูญ)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6C6FF9" w14:textId="77777777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5E0FE" w14:textId="0D108AA3" w:rsidR="0005280B" w:rsidRPr="0099330D" w:rsidRDefault="0005280B" w:rsidP="003756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0" w:type="dxa"/>
          </w:tcPr>
          <w:p w14:paraId="00955BBA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EC8DD0" w14:textId="64E1C3D8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80" w:type="dxa"/>
          </w:tcPr>
          <w:p w14:paraId="1A095AF4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24175" w14:textId="77777777" w:rsidR="007F5F27" w:rsidRPr="0099330D" w:rsidRDefault="007F5F27" w:rsidP="00375675">
            <w:pPr>
              <w:pStyle w:val="acctfourfigures"/>
              <w:tabs>
                <w:tab w:val="decimal" w:pos="649"/>
                <w:tab w:val="decimal" w:pos="80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73F3015A" w14:textId="40D5F23B" w:rsidR="007F5F27" w:rsidRPr="0099330D" w:rsidRDefault="007F5F27" w:rsidP="0037567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(6)</w:t>
            </w:r>
          </w:p>
        </w:tc>
        <w:tc>
          <w:tcPr>
            <w:tcW w:w="180" w:type="dxa"/>
          </w:tcPr>
          <w:p w14:paraId="4C87DB2C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EFFC08" w14:textId="042E99C2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7F5F27" w:rsidRPr="0099330D" w14:paraId="4839BD64" w14:textId="77777777" w:rsidTr="00635271">
        <w:trPr>
          <w:cantSplit/>
        </w:trPr>
        <w:tc>
          <w:tcPr>
            <w:tcW w:w="4050" w:type="dxa"/>
            <w:vAlign w:val="bottom"/>
          </w:tcPr>
          <w:p w14:paraId="5DF00AB5" w14:textId="1A38865E" w:rsidR="007F5F27" w:rsidRPr="0099330D" w:rsidRDefault="007F5F27" w:rsidP="0099330D">
            <w:pPr>
              <w:tabs>
                <w:tab w:val="clear" w:pos="227"/>
                <w:tab w:val="left" w:pos="3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33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D7ABDA" w14:textId="6B70194D" w:rsidR="007F5F27" w:rsidRPr="0099330D" w:rsidRDefault="0005280B" w:rsidP="0037567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93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511B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8E8ABD3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4B17D" w14:textId="6EF0D312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80" w:type="dxa"/>
          </w:tcPr>
          <w:p w14:paraId="41EA0192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B0CF0" w14:textId="2815B3C6" w:rsidR="007F5F27" w:rsidRPr="0099330D" w:rsidRDefault="007F5F27" w:rsidP="00375675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="002A52A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02</w:t>
            </w:r>
          </w:p>
        </w:tc>
        <w:tc>
          <w:tcPr>
            <w:tcW w:w="180" w:type="dxa"/>
          </w:tcPr>
          <w:p w14:paraId="5F3C374A" w14:textId="77777777" w:rsidR="007F5F27" w:rsidRPr="0099330D" w:rsidRDefault="007F5F27" w:rsidP="007F5F2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20580" w14:textId="6A238083" w:rsidR="007F5F27" w:rsidRPr="0099330D" w:rsidRDefault="007F5F27" w:rsidP="00375675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72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</w:p>
        </w:tc>
      </w:tr>
    </w:tbl>
    <w:p w14:paraId="03A395B6" w14:textId="23BC983C" w:rsidR="00615ED5" w:rsidRPr="0099330D" w:rsidRDefault="00615ED5" w:rsidP="00626CB2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8"/>
        <w:gridCol w:w="1127"/>
        <w:gridCol w:w="267"/>
        <w:gridCol w:w="1094"/>
        <w:gridCol w:w="269"/>
        <w:gridCol w:w="1080"/>
        <w:gridCol w:w="258"/>
        <w:gridCol w:w="1096"/>
      </w:tblGrid>
      <w:tr w:rsidR="00FF5C2C" w:rsidRPr="0099330D" w14:paraId="48E35F86" w14:textId="77777777" w:rsidTr="00421F54">
        <w:trPr>
          <w:tblHeader/>
        </w:trPr>
        <w:tc>
          <w:tcPr>
            <w:tcW w:w="2163" w:type="pct"/>
          </w:tcPr>
          <w:p w14:paraId="602D75B5" w14:textId="77777777" w:rsidR="00FF5C2C" w:rsidRPr="0099330D" w:rsidRDefault="00FF5C2C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4B099724" w14:textId="5E6649B5" w:rsidR="00FF5C2C" w:rsidRPr="0099330D" w:rsidRDefault="0005280B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9F8199E" w14:textId="77777777" w:rsidR="00FF5C2C" w:rsidRPr="0099330D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FB9E8F" w14:textId="4CB92A49" w:rsidR="00FF5C2C" w:rsidRPr="0099330D" w:rsidRDefault="0005280B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48FEBDD3" w14:textId="77777777" w:rsidR="00FF5C2C" w:rsidRPr="0099330D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FC51460" w14:textId="4325793C" w:rsidR="00FF5C2C" w:rsidRPr="0099330D" w:rsidRDefault="0005280B" w:rsidP="0005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76ABA713" w14:textId="77777777" w:rsidR="00FF5C2C" w:rsidRPr="0099330D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2357C03" w14:textId="5A29B61A" w:rsidR="00FF5C2C" w:rsidRPr="0099330D" w:rsidRDefault="0005280B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F5C2C" w:rsidRPr="0099330D" w14:paraId="767D7A17" w14:textId="77777777" w:rsidTr="00421F54">
        <w:trPr>
          <w:trHeight w:val="209"/>
          <w:tblHeader/>
        </w:trPr>
        <w:tc>
          <w:tcPr>
            <w:tcW w:w="2163" w:type="pct"/>
          </w:tcPr>
          <w:p w14:paraId="55D468C0" w14:textId="77777777" w:rsidR="00FF5C2C" w:rsidRPr="0099330D" w:rsidRDefault="00FF5C2C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7" w:type="pct"/>
            <w:gridSpan w:val="7"/>
          </w:tcPr>
          <w:p w14:paraId="50C37C1E" w14:textId="77777777" w:rsidR="00FF5C2C" w:rsidRPr="0099330D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5C2C" w:rsidRPr="0099330D" w14:paraId="1F260BED" w14:textId="77777777" w:rsidTr="00421F54">
        <w:tc>
          <w:tcPr>
            <w:tcW w:w="2163" w:type="pct"/>
          </w:tcPr>
          <w:p w14:paraId="246FFFE8" w14:textId="1A1EA37D" w:rsidR="00FF5C2C" w:rsidRPr="0099330D" w:rsidRDefault="00421F54" w:rsidP="0099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กลับรายการขาดทุนจากการด้อยค่า </w:t>
            </w:r>
            <w:r w:rsidRPr="009933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9330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9933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กลับรายการหนี้สูญและหนี้สงสัยจะสูญ)</w:t>
            </w: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สำหรับงวดสามเดือนสิ้นสุดวันที่ </w:t>
            </w:r>
            <w:r w:rsidRPr="0099330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9330D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14:paraId="77B92D90" w14:textId="68F1AA15" w:rsidR="00FF5C2C" w:rsidRPr="0099330D" w:rsidRDefault="0005280B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615D5B1" w14:textId="77777777" w:rsidR="00FF5C2C" w:rsidRPr="0099330D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  <w:vAlign w:val="bottom"/>
          </w:tcPr>
          <w:p w14:paraId="5EB39BD3" w14:textId="1A16D22E" w:rsidR="00FF5C2C" w:rsidRPr="0099330D" w:rsidRDefault="0005280B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B6DD428" w14:textId="77777777" w:rsidR="00FF5C2C" w:rsidRPr="0099330D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2F70C897" w14:textId="57DCDD80" w:rsidR="00FF5C2C" w:rsidRPr="0099330D" w:rsidRDefault="007F5F27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4CC1C54" w14:textId="77777777" w:rsidR="00FF5C2C" w:rsidRPr="0099330D" w:rsidRDefault="00FF5C2C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vAlign w:val="bottom"/>
          </w:tcPr>
          <w:p w14:paraId="75678353" w14:textId="63688805" w:rsidR="00FF5C2C" w:rsidRPr="0099330D" w:rsidRDefault="007F5F27" w:rsidP="00421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9330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</w:tbl>
    <w:p w14:paraId="1528FAE2" w14:textId="46741FA2" w:rsidR="00421F54" w:rsidRPr="004B5677" w:rsidRDefault="00421F54" w:rsidP="00611EE3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170"/>
        <w:gridCol w:w="180"/>
        <w:gridCol w:w="1170"/>
      </w:tblGrid>
      <w:tr w:rsidR="00626CB2" w:rsidRPr="004B5677" w14:paraId="1FCABCA6" w14:textId="77777777" w:rsidTr="00AF076A">
        <w:trPr>
          <w:cantSplit/>
          <w:trHeight w:val="380"/>
          <w:tblHeader/>
        </w:trPr>
        <w:tc>
          <w:tcPr>
            <w:tcW w:w="4050" w:type="dxa"/>
          </w:tcPr>
          <w:p w14:paraId="4A440858" w14:textId="45C7BD85" w:rsidR="00626CB2" w:rsidRPr="004B5677" w:rsidRDefault="00626CB2" w:rsidP="00AF076A">
            <w:pPr>
              <w:tabs>
                <w:tab w:val="clear" w:pos="227"/>
                <w:tab w:val="left" w:pos="15"/>
              </w:tabs>
              <w:spacing w:line="240" w:lineRule="auto"/>
              <w:ind w:left="9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26062D6" w14:textId="75E2D61B" w:rsidR="00626CB2" w:rsidRPr="004B5677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1A1B2E45" w14:textId="15CE21D3" w:rsidR="00626CB2" w:rsidRPr="004B5677" w:rsidRDefault="00832735" w:rsidP="00626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01D71" w:rsidRPr="004B5677" w14:paraId="19768566" w14:textId="77777777" w:rsidTr="00AF076A">
        <w:trPr>
          <w:cantSplit/>
          <w:tblHeader/>
        </w:trPr>
        <w:tc>
          <w:tcPr>
            <w:tcW w:w="4050" w:type="dxa"/>
          </w:tcPr>
          <w:p w14:paraId="04A47DF6" w14:textId="65895D9F" w:rsidR="00B01D71" w:rsidRPr="004B5677" w:rsidRDefault="00B01D71" w:rsidP="00B01D71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80E6F6" w14:textId="0DF244E2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D2945BB" w14:textId="77777777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64F306" w14:textId="7374689A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2CBE9B8" w14:textId="77777777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D22F0F" w14:textId="00C3B606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16405A1" w14:textId="77777777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38A749" w14:textId="5230F818" w:rsidR="00B01D71" w:rsidRPr="00635271" w:rsidRDefault="00B01D71" w:rsidP="00B01D7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1D7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1F63F5" w:rsidRPr="004B5677" w14:paraId="6F0457D3" w14:textId="77777777" w:rsidTr="009E1A8B">
        <w:trPr>
          <w:cantSplit/>
          <w:tblHeader/>
        </w:trPr>
        <w:tc>
          <w:tcPr>
            <w:tcW w:w="4050" w:type="dxa"/>
            <w:vAlign w:val="bottom"/>
          </w:tcPr>
          <w:p w14:paraId="3FB3ECE5" w14:textId="59344855" w:rsidR="001F63F5" w:rsidRPr="004B5677" w:rsidRDefault="009E1A8B" w:rsidP="009E1A8B">
            <w:pPr>
              <w:pStyle w:val="acctfourfigures"/>
              <w:tabs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7493D6B1" w14:textId="25D063E1" w:rsidR="001F63F5" w:rsidRPr="00635271" w:rsidRDefault="001F63F5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3527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6A04BC5" w14:textId="77777777" w:rsidR="001F63F5" w:rsidRPr="00635271" w:rsidRDefault="001F63F5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87ADFE" w14:textId="463521E5" w:rsidR="001F63F5" w:rsidRPr="00635271" w:rsidRDefault="001F63F5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3527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62AB28E" w14:textId="77777777" w:rsidR="001F63F5" w:rsidRPr="00635271" w:rsidRDefault="001F63F5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0BDCA" w14:textId="7105EAD6" w:rsidR="001F63F5" w:rsidRPr="00635271" w:rsidRDefault="001F63F5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3527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04DBDCE" w14:textId="77777777" w:rsidR="001F63F5" w:rsidRPr="00635271" w:rsidRDefault="001F63F5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77765B" w14:textId="5D34F462" w:rsidR="001F63F5" w:rsidRPr="00635271" w:rsidRDefault="001F63F5" w:rsidP="001F63F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3527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0049D6" w:rsidRPr="004B5677" w14:paraId="14A2B9A7" w14:textId="77777777" w:rsidTr="00AF076A">
        <w:trPr>
          <w:cantSplit/>
        </w:trPr>
        <w:tc>
          <w:tcPr>
            <w:tcW w:w="4050" w:type="dxa"/>
          </w:tcPr>
          <w:p w14:paraId="14AA2088" w14:textId="77777777" w:rsidR="000049D6" w:rsidRPr="004B5677" w:rsidRDefault="000049D6" w:rsidP="00AF076A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DAEC404" w14:textId="1C276062" w:rsidR="000049D6" w:rsidRPr="004B5677" w:rsidRDefault="000049D6" w:rsidP="00626C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7F5F27" w:rsidRPr="004B5677" w14:paraId="385EE992" w14:textId="77777777" w:rsidTr="00AF076A">
        <w:trPr>
          <w:cantSplit/>
        </w:trPr>
        <w:tc>
          <w:tcPr>
            <w:tcW w:w="4050" w:type="dxa"/>
            <w:vAlign w:val="bottom"/>
          </w:tcPr>
          <w:p w14:paraId="41B8FA3C" w14:textId="5F847756" w:rsidR="007F5F27" w:rsidRPr="004B5677" w:rsidRDefault="007F5F27" w:rsidP="00AF076A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70649CF8" w14:textId="093B9F5A" w:rsidR="007F5F27" w:rsidRPr="004B5677" w:rsidRDefault="0005280B" w:rsidP="00B81E81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</w:p>
        </w:tc>
        <w:tc>
          <w:tcPr>
            <w:tcW w:w="180" w:type="dxa"/>
          </w:tcPr>
          <w:p w14:paraId="5EE6D9BE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3C2D68" w14:textId="4B2A58D3" w:rsidR="007F5F27" w:rsidRPr="004B5677" w:rsidRDefault="007F5F27" w:rsidP="00B81E8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295</w:t>
            </w:r>
          </w:p>
        </w:tc>
        <w:tc>
          <w:tcPr>
            <w:tcW w:w="180" w:type="dxa"/>
          </w:tcPr>
          <w:p w14:paraId="74A6D162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BB9E4E" w14:textId="4CBEE2AC" w:rsidR="007F5F27" w:rsidRPr="004B5677" w:rsidRDefault="007F5F27" w:rsidP="00B81E8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80" w:type="dxa"/>
          </w:tcPr>
          <w:p w14:paraId="3EB4D9FF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1BE64D" w14:textId="196FA06A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F5F27" w:rsidRPr="004B5677" w14:paraId="3B8C0AF2" w14:textId="77777777" w:rsidTr="00AF076A">
        <w:trPr>
          <w:cantSplit/>
        </w:trPr>
        <w:tc>
          <w:tcPr>
            <w:tcW w:w="4050" w:type="dxa"/>
            <w:vAlign w:val="bottom"/>
          </w:tcPr>
          <w:p w14:paraId="2C335876" w14:textId="5CB8283E" w:rsidR="007F5F27" w:rsidRPr="004B5677" w:rsidRDefault="007F5F27" w:rsidP="00AF076A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8D57937" w14:textId="4F5CE622" w:rsidR="007F5F27" w:rsidRPr="004B5677" w:rsidRDefault="0005280B" w:rsidP="00375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097FE5C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05DEEC" w14:textId="329E792F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645D2DC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71491" w14:textId="520AC0EB" w:rsidR="007F5F27" w:rsidRPr="004B5677" w:rsidRDefault="007F5F27" w:rsidP="00375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299</w:t>
            </w:r>
          </w:p>
        </w:tc>
        <w:tc>
          <w:tcPr>
            <w:tcW w:w="180" w:type="dxa"/>
          </w:tcPr>
          <w:p w14:paraId="3D9CE5ED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2D9A7A" w14:textId="6A69CD5C" w:rsidR="007F5F27" w:rsidRPr="004B5677" w:rsidRDefault="007F5F27" w:rsidP="00B81E8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7F5F27" w:rsidRPr="004B5677" w14:paraId="50644638" w14:textId="77777777" w:rsidTr="00AF076A">
        <w:trPr>
          <w:cantSplit/>
        </w:trPr>
        <w:tc>
          <w:tcPr>
            <w:tcW w:w="4050" w:type="dxa"/>
            <w:vAlign w:val="bottom"/>
          </w:tcPr>
          <w:p w14:paraId="068CAA7A" w14:textId="58C2193F" w:rsidR="007F5F27" w:rsidRPr="004B5677" w:rsidRDefault="007F5F27" w:rsidP="00AF076A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D74C583" w14:textId="39F58729" w:rsidR="007F5F27" w:rsidRPr="004B5677" w:rsidRDefault="0005280B" w:rsidP="00375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3CA1F75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25C8C8" w14:textId="049BD473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30949579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36FD40" w14:textId="0197C873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0B9E663B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C4A113" w14:textId="77F82DDE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5F27" w:rsidRPr="004B5677" w14:paraId="0ED7D116" w14:textId="77777777" w:rsidTr="00AF076A">
        <w:trPr>
          <w:cantSplit/>
        </w:trPr>
        <w:tc>
          <w:tcPr>
            <w:tcW w:w="4050" w:type="dxa"/>
            <w:vAlign w:val="bottom"/>
          </w:tcPr>
          <w:p w14:paraId="1717BE81" w14:textId="294F5C48" w:rsidR="007F5F27" w:rsidRPr="004B5677" w:rsidRDefault="007F5F27" w:rsidP="00AF076A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4F410BE" w14:textId="1B4EFD73" w:rsidR="007F5F27" w:rsidRPr="004B5677" w:rsidRDefault="0005280B" w:rsidP="00375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2232ED24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C046B0" w14:textId="6931E11E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696481C9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3F088" w14:textId="36F1856C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0BF7C8F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A23B0" w14:textId="070489A0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5F27" w:rsidRPr="004B5677" w14:paraId="1AA01313" w14:textId="77777777" w:rsidTr="00AF076A">
        <w:trPr>
          <w:cantSplit/>
        </w:trPr>
        <w:tc>
          <w:tcPr>
            <w:tcW w:w="4050" w:type="dxa"/>
            <w:vAlign w:val="bottom"/>
          </w:tcPr>
          <w:p w14:paraId="31E6B6E6" w14:textId="1BF200F2" w:rsidR="007F5F27" w:rsidRPr="004B5677" w:rsidRDefault="007F5F27" w:rsidP="00AF076A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036640" w14:textId="405DD82E" w:rsidR="007F5F27" w:rsidRPr="004B5677" w:rsidRDefault="0005280B" w:rsidP="00375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80" w:type="dxa"/>
          </w:tcPr>
          <w:p w14:paraId="4C769724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911D83" w14:textId="39963595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725</w:t>
            </w:r>
          </w:p>
        </w:tc>
        <w:tc>
          <w:tcPr>
            <w:tcW w:w="180" w:type="dxa"/>
          </w:tcPr>
          <w:p w14:paraId="662617D5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D4023" w14:textId="6A984910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</w:t>
            </w:r>
          </w:p>
        </w:tc>
        <w:tc>
          <w:tcPr>
            <w:tcW w:w="180" w:type="dxa"/>
          </w:tcPr>
          <w:p w14:paraId="20425EED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406644" w14:textId="542068DC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7F5F27" w:rsidRPr="004B5677" w14:paraId="6C6889D7" w14:textId="77777777" w:rsidTr="00AF076A">
        <w:trPr>
          <w:cantSplit/>
        </w:trPr>
        <w:tc>
          <w:tcPr>
            <w:tcW w:w="4050" w:type="dxa"/>
            <w:vAlign w:val="bottom"/>
          </w:tcPr>
          <w:p w14:paraId="0A08879D" w14:textId="77777777" w:rsidR="007F5F27" w:rsidRPr="004B5677" w:rsidRDefault="007F5F27" w:rsidP="00AF076A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473EFF" w14:textId="6B3B276A" w:rsidR="007F5F27" w:rsidRPr="004B5677" w:rsidRDefault="0005280B" w:rsidP="00375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80" w:type="dxa"/>
          </w:tcPr>
          <w:p w14:paraId="3C486F83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EADB3E" w14:textId="7E7A621E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180" w:type="dxa"/>
          </w:tcPr>
          <w:p w14:paraId="69E9AD84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2928B" w14:textId="4FFBC916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80" w:type="dxa"/>
          </w:tcPr>
          <w:p w14:paraId="11ACC66D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44F49A" w14:textId="0004F7DF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F5F27" w:rsidRPr="004B5677" w14:paraId="1BD7DEB9" w14:textId="77777777" w:rsidTr="00AF076A">
        <w:trPr>
          <w:cantSplit/>
        </w:trPr>
        <w:tc>
          <w:tcPr>
            <w:tcW w:w="4050" w:type="dxa"/>
            <w:vAlign w:val="bottom"/>
          </w:tcPr>
          <w:p w14:paraId="017CEB67" w14:textId="07A64F78" w:rsidR="007F5F27" w:rsidRPr="004B5677" w:rsidRDefault="007F5F27" w:rsidP="00AF076A">
            <w:pPr>
              <w:tabs>
                <w:tab w:val="clear" w:pos="227"/>
                <w:tab w:val="left" w:pos="15"/>
                <w:tab w:val="left" w:pos="184"/>
                <w:tab w:val="decimal" w:pos="454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6352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2D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(</w:t>
            </w:r>
            <w:r w:rsidR="00FD0F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6352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ค่า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เผื่อหนี้สงสัยจะสูญ)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5F9048" w14:textId="5763EB04" w:rsidR="007F5F27" w:rsidRPr="004B5677" w:rsidRDefault="0005280B" w:rsidP="00375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D2EE708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3A1031" w14:textId="56A0F2CD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A8BF2A7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833D3" w14:textId="77777777" w:rsidR="007F5F27" w:rsidRPr="004B5677" w:rsidRDefault="007F5F27" w:rsidP="007F5F27">
            <w:pPr>
              <w:pStyle w:val="acctfourfigures"/>
              <w:tabs>
                <w:tab w:val="decimal" w:pos="678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01513083" w14:textId="0E99014B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(3)</w:t>
            </w:r>
          </w:p>
        </w:tc>
        <w:tc>
          <w:tcPr>
            <w:tcW w:w="180" w:type="dxa"/>
          </w:tcPr>
          <w:p w14:paraId="22BEBB54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0819F0" w14:textId="5B0E7400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7F5F27" w:rsidRPr="004B5677" w14:paraId="11A2E0A5" w14:textId="77777777" w:rsidTr="00AF076A">
        <w:trPr>
          <w:cantSplit/>
        </w:trPr>
        <w:tc>
          <w:tcPr>
            <w:tcW w:w="4050" w:type="dxa"/>
            <w:vAlign w:val="bottom"/>
          </w:tcPr>
          <w:p w14:paraId="438828DD" w14:textId="1178A979" w:rsidR="007F5F27" w:rsidRPr="004B5677" w:rsidRDefault="007F5F27" w:rsidP="00AF076A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946EF7" w14:textId="2F3BECAB" w:rsidR="007F5F27" w:rsidRPr="004B5677" w:rsidRDefault="0005280B" w:rsidP="00375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180" w:type="dxa"/>
          </w:tcPr>
          <w:p w14:paraId="2E71DAEA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80D09" w14:textId="475C6733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</w:t>
            </w:r>
          </w:p>
        </w:tc>
        <w:tc>
          <w:tcPr>
            <w:tcW w:w="180" w:type="dxa"/>
          </w:tcPr>
          <w:p w14:paraId="4148FDCB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D2153" w14:textId="1ED35358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317</w:t>
            </w:r>
          </w:p>
        </w:tc>
        <w:tc>
          <w:tcPr>
            <w:tcW w:w="180" w:type="dxa"/>
          </w:tcPr>
          <w:p w14:paraId="4C34390E" w14:textId="77777777" w:rsidR="007F5F27" w:rsidRPr="004B5677" w:rsidRDefault="007F5F27" w:rsidP="007F5F2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7DA801" w14:textId="54850E53" w:rsidR="007F5F27" w:rsidRPr="004B5677" w:rsidRDefault="007F5F27" w:rsidP="007F5F2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267</w:t>
            </w:r>
          </w:p>
        </w:tc>
      </w:tr>
    </w:tbl>
    <w:p w14:paraId="673329FA" w14:textId="0C4C1393" w:rsidR="006C0A2E" w:rsidRPr="004B5677" w:rsidRDefault="006C0A2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1"/>
        <w:gridCol w:w="1170"/>
        <w:gridCol w:w="269"/>
        <w:gridCol w:w="1094"/>
        <w:gridCol w:w="267"/>
        <w:gridCol w:w="1081"/>
        <w:gridCol w:w="260"/>
        <w:gridCol w:w="1084"/>
        <w:gridCol w:w="9"/>
      </w:tblGrid>
      <w:tr w:rsidR="00FF5C2C" w:rsidRPr="004B5677" w14:paraId="42247370" w14:textId="77777777" w:rsidTr="00B81E81">
        <w:trPr>
          <w:tblHeader/>
        </w:trPr>
        <w:tc>
          <w:tcPr>
            <w:tcW w:w="2181" w:type="pct"/>
          </w:tcPr>
          <w:p w14:paraId="0F6A6548" w14:textId="77777777" w:rsidR="00FF5C2C" w:rsidRPr="004B5677" w:rsidRDefault="00FF5C2C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FBC42A2" w14:textId="55CF4CD0" w:rsidR="00FF5C2C" w:rsidRPr="004B5677" w:rsidRDefault="0005280B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74554BFE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75134F4" w14:textId="2506B7F1" w:rsidR="00FF5C2C" w:rsidRPr="004B5677" w:rsidRDefault="0005280B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51693AD9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D03783D" w14:textId="4CE8466D" w:rsidR="00FF5C2C" w:rsidRPr="004B5677" w:rsidRDefault="0005280B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19289B19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45D2C6E1" w14:textId="64EC1EC2" w:rsidR="00FF5C2C" w:rsidRPr="004B5677" w:rsidRDefault="0005280B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F5C2C" w:rsidRPr="004B5677" w14:paraId="254098A5" w14:textId="77777777" w:rsidTr="00B81E81">
        <w:trPr>
          <w:gridAfter w:val="1"/>
          <w:wAfter w:w="4" w:type="pct"/>
          <w:trHeight w:val="209"/>
          <w:tblHeader/>
        </w:trPr>
        <w:tc>
          <w:tcPr>
            <w:tcW w:w="2181" w:type="pct"/>
          </w:tcPr>
          <w:p w14:paraId="0B6D7764" w14:textId="77777777" w:rsidR="00FF5C2C" w:rsidRPr="004B5677" w:rsidRDefault="00FF5C2C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4" w:type="pct"/>
            <w:gridSpan w:val="7"/>
          </w:tcPr>
          <w:p w14:paraId="0189F9CB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5C2C" w:rsidRPr="004B5677" w14:paraId="38DF7C2D" w14:textId="77777777" w:rsidTr="00B81E81">
        <w:tc>
          <w:tcPr>
            <w:tcW w:w="2181" w:type="pct"/>
          </w:tcPr>
          <w:p w14:paraId="3A2CB8C0" w14:textId="3E329B3F" w:rsidR="00FF5C2C" w:rsidRPr="004B5677" w:rsidRDefault="00FF5C2C" w:rsidP="000E1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ขาดทุนจากการด้อยค่า 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สำหรับ</w:t>
            </w:r>
            <w:r w:rsidR="00421F54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630" w:type="pct"/>
          </w:tcPr>
          <w:p w14:paraId="60B875AD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8760CA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2798F149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16D576F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AC015F7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6177A00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DB0209A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5C2C" w:rsidRPr="004B5677" w14:paraId="6A3DB468" w14:textId="77777777" w:rsidTr="00B81E81">
        <w:tc>
          <w:tcPr>
            <w:tcW w:w="2181" w:type="pct"/>
          </w:tcPr>
          <w:p w14:paraId="70ABA815" w14:textId="2CF715E0" w:rsidR="00FF5C2C" w:rsidRPr="004B5677" w:rsidRDefault="00FF5C2C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045C1063" w14:textId="28F32B66" w:rsidR="00FF5C2C" w:rsidRPr="004B5677" w:rsidRDefault="0005280B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AED6906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60E2FAD2" w14:textId="13D4A247" w:rsidR="00FF5C2C" w:rsidRPr="004B5677" w:rsidRDefault="0005280B" w:rsidP="00B8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BD3CDA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3CD46CFC" w14:textId="4DEF4A92" w:rsidR="00FF5C2C" w:rsidRPr="004B5677" w:rsidRDefault="007F5F27" w:rsidP="00B8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C65C7B4" w14:textId="77777777" w:rsidR="00FF5C2C" w:rsidRPr="004B5677" w:rsidRDefault="00FF5C2C" w:rsidP="002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double" w:sz="4" w:space="0" w:color="auto"/>
            </w:tcBorders>
          </w:tcPr>
          <w:p w14:paraId="27AB1B29" w14:textId="700C9A54" w:rsidR="00FF5C2C" w:rsidRPr="004B5677" w:rsidRDefault="007F5F27" w:rsidP="00B81E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390CDD7E" w14:textId="68725895" w:rsidR="004A7B3E" w:rsidRDefault="004A7B3E">
      <w:pPr>
        <w:rPr>
          <w:rFonts w:asciiTheme="majorBidi" w:hAnsiTheme="majorBidi" w:cstheme="majorBidi"/>
          <w:sz w:val="30"/>
          <w:szCs w:val="30"/>
        </w:rPr>
      </w:pPr>
    </w:p>
    <w:p w14:paraId="05BD3D0D" w14:textId="77777777" w:rsidR="004A7B3E" w:rsidRDefault="004A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6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030"/>
        <w:gridCol w:w="236"/>
        <w:gridCol w:w="949"/>
        <w:gridCol w:w="236"/>
        <w:gridCol w:w="987"/>
        <w:gridCol w:w="236"/>
        <w:gridCol w:w="835"/>
        <w:gridCol w:w="236"/>
        <w:gridCol w:w="696"/>
        <w:gridCol w:w="1354"/>
        <w:gridCol w:w="236"/>
        <w:gridCol w:w="987"/>
      </w:tblGrid>
      <w:tr w:rsidR="00B01D71" w:rsidRPr="004B5677" w14:paraId="57A01CCC" w14:textId="77777777" w:rsidTr="004A7B3E">
        <w:trPr>
          <w:trHeight w:val="198"/>
          <w:tblHeader/>
        </w:trPr>
        <w:tc>
          <w:tcPr>
            <w:tcW w:w="1590" w:type="dxa"/>
            <w:vAlign w:val="bottom"/>
          </w:tcPr>
          <w:p w14:paraId="368D812E" w14:textId="77777777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8018" w:type="dxa"/>
            <w:gridSpan w:val="12"/>
            <w:vAlign w:val="bottom"/>
          </w:tcPr>
          <w:p w14:paraId="5C482AD5" w14:textId="733BF344" w:rsidR="00B01D71" w:rsidRPr="004B5677" w:rsidRDefault="00B01D71" w:rsidP="00B01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1D71" w:rsidRPr="004B5677" w14:paraId="23E19816" w14:textId="77777777" w:rsidTr="004A7B3E">
        <w:trPr>
          <w:trHeight w:val="684"/>
          <w:tblHeader/>
        </w:trPr>
        <w:tc>
          <w:tcPr>
            <w:tcW w:w="1590" w:type="dxa"/>
            <w:vAlign w:val="bottom"/>
          </w:tcPr>
          <w:p w14:paraId="2C160F2C" w14:textId="39644184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vAlign w:val="bottom"/>
          </w:tcPr>
          <w:p w14:paraId="6432C9E4" w14:textId="60DB5C29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B781582" w14:textId="77777777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341BDDD" w14:textId="6AE0A452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1D83FA" w14:textId="77777777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735CEC9A" w14:textId="67D4D447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EEDC788" w14:textId="77777777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  <w:vAlign w:val="bottom"/>
          </w:tcPr>
          <w:p w14:paraId="6CB9C849" w14:textId="1CBBB328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  <w:vAlign w:val="bottom"/>
          </w:tcPr>
          <w:p w14:paraId="3B96EA45" w14:textId="60C241DD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236" w:type="dxa"/>
            <w:vAlign w:val="bottom"/>
          </w:tcPr>
          <w:p w14:paraId="27A62C3D" w14:textId="77777777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5784FCC3" w14:textId="20945644" w:rsidR="00B01D71" w:rsidRPr="004B5677" w:rsidRDefault="00B01D71" w:rsidP="005E5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45D61" w:rsidRPr="004B5677" w14:paraId="04AB314F" w14:textId="77777777" w:rsidTr="004A7B3E">
        <w:trPr>
          <w:trHeight w:val="1217"/>
          <w:tblHeader/>
        </w:trPr>
        <w:tc>
          <w:tcPr>
            <w:tcW w:w="1590" w:type="dxa"/>
            <w:vAlign w:val="bottom"/>
          </w:tcPr>
          <w:p w14:paraId="57806FAC" w14:textId="6734EB10" w:rsidR="00C45D61" w:rsidRPr="004B5677" w:rsidRDefault="00C45D61" w:rsidP="001C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8977DC"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30" w:type="dxa"/>
            <w:vAlign w:val="bottom"/>
          </w:tcPr>
          <w:p w14:paraId="39606DFC" w14:textId="77777777" w:rsidR="008977DC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4910FE" w14:textId="43683B7B" w:rsidR="00C45D61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0F1DD59D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vAlign w:val="bottom"/>
          </w:tcPr>
          <w:p w14:paraId="46230616" w14:textId="77777777" w:rsidR="008977DC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698ACE6" w14:textId="6AAFAC21" w:rsidR="00C45D61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2A2DA442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3ED153F8" w14:textId="77777777" w:rsidR="008977DC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403545D" w14:textId="7F8F27C8" w:rsidR="00C45D61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7EC84C32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</w:tcPr>
          <w:p w14:paraId="65202741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D8EC3A7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  <w:vAlign w:val="bottom"/>
          </w:tcPr>
          <w:p w14:paraId="1E9B695D" w14:textId="77777777" w:rsidR="008977DC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71CDA4" w14:textId="77777777" w:rsidR="008977DC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3B80D" w14:textId="2B37780B" w:rsidR="00C45D61" w:rsidRPr="004B5677" w:rsidRDefault="008977DC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54" w:type="dxa"/>
            <w:vAlign w:val="bottom"/>
          </w:tcPr>
          <w:p w14:paraId="7EAADB56" w14:textId="1765AFF4" w:rsidR="00C45D61" w:rsidRPr="004B5677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08F4ABBF" w14:textId="7BAD7A62" w:rsidR="00C45D61" w:rsidRPr="004B5677" w:rsidRDefault="00C45D61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36" w:type="dxa"/>
            <w:vAlign w:val="bottom"/>
          </w:tcPr>
          <w:p w14:paraId="2D6D7C34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223AD6AF" w14:textId="77777777" w:rsidR="008977DC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C42AB1C" w14:textId="464AB996" w:rsidR="00C45D61" w:rsidRPr="004B5677" w:rsidRDefault="008977DC" w:rsidP="00897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5D61"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0162A3" w:rsidRPr="004B5677" w14:paraId="2400EEED" w14:textId="77777777" w:rsidTr="004A7B3E">
        <w:trPr>
          <w:tblHeader/>
        </w:trPr>
        <w:tc>
          <w:tcPr>
            <w:tcW w:w="1590" w:type="dxa"/>
          </w:tcPr>
          <w:p w14:paraId="368F58E6" w14:textId="1FCA54C6" w:rsidR="000162A3" w:rsidRPr="004B5677" w:rsidRDefault="000162A3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5" w:type="dxa"/>
            <w:gridSpan w:val="3"/>
          </w:tcPr>
          <w:p w14:paraId="3452480C" w14:textId="77777777" w:rsidR="000162A3" w:rsidRPr="004B5677" w:rsidRDefault="000162A3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3A2BBB1" w14:textId="77777777" w:rsidR="000162A3" w:rsidRPr="004B5677" w:rsidRDefault="000162A3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7" w:type="dxa"/>
            <w:gridSpan w:val="8"/>
          </w:tcPr>
          <w:p w14:paraId="25074C25" w14:textId="5868926E" w:rsidR="000162A3" w:rsidRPr="004B5677" w:rsidRDefault="000162A3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5D61" w:rsidRPr="004B5677" w14:paraId="3EAABB6C" w14:textId="77777777" w:rsidTr="004A7B3E">
        <w:tc>
          <w:tcPr>
            <w:tcW w:w="1590" w:type="dxa"/>
          </w:tcPr>
          <w:p w14:paraId="21457DB3" w14:textId="4C4922A0" w:rsidR="00C45D61" w:rsidRPr="004B5677" w:rsidRDefault="00A0175A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30" w:type="dxa"/>
          </w:tcPr>
          <w:p w14:paraId="01F4102D" w14:textId="6F150D1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</w:t>
            </w:r>
          </w:p>
        </w:tc>
        <w:tc>
          <w:tcPr>
            <w:tcW w:w="236" w:type="dxa"/>
          </w:tcPr>
          <w:p w14:paraId="0B1D4127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</w:tcPr>
          <w:p w14:paraId="7C592E7D" w14:textId="318AE2EF" w:rsidR="00C45D61" w:rsidRPr="004B5677" w:rsidRDefault="007D169B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</w:t>
            </w:r>
          </w:p>
        </w:tc>
        <w:tc>
          <w:tcPr>
            <w:tcW w:w="236" w:type="dxa"/>
          </w:tcPr>
          <w:p w14:paraId="04596086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3D8A741" w14:textId="66047FC4" w:rsidR="00C45D61" w:rsidRPr="004B5677" w:rsidRDefault="00C45D61" w:rsidP="000E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599559C1" w14:textId="77777777" w:rsidR="00C45D61" w:rsidRPr="004B5677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51A125BE" w14:textId="5164E8DE" w:rsidR="00C45D61" w:rsidRPr="004B5677" w:rsidRDefault="0005280B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31C1B1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</w:tcPr>
          <w:p w14:paraId="15552159" w14:textId="2746782C" w:rsidR="00C45D61" w:rsidRPr="004B5677" w:rsidRDefault="0005280B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</w:tcPr>
          <w:p w14:paraId="45E06AB5" w14:textId="557CFC8F" w:rsidR="00C45D61" w:rsidRPr="004B5677" w:rsidRDefault="0005280B" w:rsidP="00FE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6A7F90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09ACA10A" w14:textId="36F1EC37" w:rsidR="00C45D61" w:rsidRPr="004B5677" w:rsidRDefault="0005280B" w:rsidP="000E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C45D61" w:rsidRPr="004B5677" w14:paraId="6F71AFD5" w14:textId="77777777" w:rsidTr="004A7B3E">
        <w:tc>
          <w:tcPr>
            <w:tcW w:w="2620" w:type="dxa"/>
            <w:gridSpan w:val="2"/>
          </w:tcPr>
          <w:p w14:paraId="7EDF8347" w14:textId="42E4D502" w:rsidR="00C45D61" w:rsidRPr="004B5677" w:rsidRDefault="00C45D61" w:rsidP="007A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108" w:hanging="16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6" w:type="dxa"/>
          </w:tcPr>
          <w:p w14:paraId="5FBC23EA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</w:tcPr>
          <w:p w14:paraId="4FBAC237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99BA3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D948605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D9EC7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E6446F" w14:textId="3090FC67" w:rsidR="0005280B" w:rsidRPr="004B5677" w:rsidRDefault="0005280B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DC2F43" w14:textId="77777777" w:rsidR="00C45D61" w:rsidRPr="004B5677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030E0E7C" w14:textId="77777777" w:rsidR="00C45D61" w:rsidRPr="004B5677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4E6950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dxa"/>
          </w:tcPr>
          <w:p w14:paraId="487CA5D4" w14:textId="77777777" w:rsidR="00C45D61" w:rsidRPr="004B5677" w:rsidRDefault="00C45D61" w:rsidP="0094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284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42AF9BB" w14:textId="38F274EE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BB5959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15F59B7" w14:textId="77777777" w:rsidR="00C45D61" w:rsidRPr="004B5677" w:rsidRDefault="00C45D61" w:rsidP="000E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70D0D4" w14:textId="77777777" w:rsidR="00C45D61" w:rsidRPr="004B5677" w:rsidRDefault="00C45D61" w:rsidP="000E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0185AA" w14:textId="110850BA" w:rsidR="0005280B" w:rsidRPr="004B5677" w:rsidRDefault="0005280B" w:rsidP="000E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5D61" w:rsidRPr="004B5677" w14:paraId="303A8BB8" w14:textId="77777777" w:rsidTr="004A7B3E">
        <w:tc>
          <w:tcPr>
            <w:tcW w:w="1590" w:type="dxa"/>
          </w:tcPr>
          <w:p w14:paraId="77737FDA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0" w:type="dxa"/>
          </w:tcPr>
          <w:p w14:paraId="24FCC99B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CEF915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9" w:type="dxa"/>
          </w:tcPr>
          <w:p w14:paraId="6F364FD3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A15082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49A52A1" w14:textId="5E1EA95F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5F60EEA9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24B0B31F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46B0E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6" w:type="dxa"/>
          </w:tcPr>
          <w:p w14:paraId="2354E3F1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551BB3CE" w14:textId="70F287E9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DB6C3" w14:textId="77777777" w:rsidR="00C45D61" w:rsidRPr="004B5677" w:rsidRDefault="00C45D61" w:rsidP="00216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8E910E9" w14:textId="452FD987" w:rsidR="00C45D61" w:rsidRPr="004B5677" w:rsidRDefault="0005280B" w:rsidP="000E1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</w:tr>
    </w:tbl>
    <w:p w14:paraId="7659B3B6" w14:textId="1BC137E6" w:rsidR="004A7B3E" w:rsidRDefault="004A7B3E" w:rsidP="00626CB2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Style w:val="TableGrid"/>
        <w:tblW w:w="96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009"/>
        <w:gridCol w:w="236"/>
        <w:gridCol w:w="942"/>
        <w:gridCol w:w="245"/>
        <w:gridCol w:w="991"/>
        <w:gridCol w:w="240"/>
        <w:gridCol w:w="834"/>
        <w:gridCol w:w="236"/>
        <w:gridCol w:w="787"/>
        <w:gridCol w:w="1342"/>
        <w:gridCol w:w="236"/>
        <w:gridCol w:w="962"/>
        <w:gridCol w:w="30"/>
      </w:tblGrid>
      <w:tr w:rsidR="004A7B3E" w:rsidRPr="004B5677" w14:paraId="35F2A72A" w14:textId="77777777" w:rsidTr="00FE631C">
        <w:trPr>
          <w:trHeight w:val="252"/>
          <w:tblHeader/>
        </w:trPr>
        <w:tc>
          <w:tcPr>
            <w:tcW w:w="1590" w:type="dxa"/>
            <w:vAlign w:val="bottom"/>
          </w:tcPr>
          <w:p w14:paraId="6952B3DB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8090" w:type="dxa"/>
            <w:gridSpan w:val="13"/>
            <w:vAlign w:val="bottom"/>
          </w:tcPr>
          <w:p w14:paraId="0EC4FB8A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7B3E" w:rsidRPr="004B5677" w14:paraId="61C60C36" w14:textId="77777777" w:rsidTr="00FE631C">
        <w:trPr>
          <w:trHeight w:val="189"/>
          <w:tblHeader/>
        </w:trPr>
        <w:tc>
          <w:tcPr>
            <w:tcW w:w="1590" w:type="dxa"/>
            <w:vAlign w:val="bottom"/>
          </w:tcPr>
          <w:p w14:paraId="3903BB6B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3"/>
            <w:vAlign w:val="bottom"/>
          </w:tcPr>
          <w:p w14:paraId="5F39C472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vAlign w:val="bottom"/>
          </w:tcPr>
          <w:p w14:paraId="46323BA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0285C2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763104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  <w:vAlign w:val="bottom"/>
          </w:tcPr>
          <w:p w14:paraId="2E73D5F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CE48035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</w:tcPr>
          <w:p w14:paraId="5517476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2" w:type="dxa"/>
            <w:vAlign w:val="bottom"/>
          </w:tcPr>
          <w:p w14:paraId="791BCFB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236" w:type="dxa"/>
            <w:vAlign w:val="bottom"/>
          </w:tcPr>
          <w:p w14:paraId="3AFCF61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579192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7B3E" w:rsidRPr="004B5677" w14:paraId="1594F2B6" w14:textId="77777777" w:rsidTr="00FE631C">
        <w:trPr>
          <w:trHeight w:val="1217"/>
          <w:tblHeader/>
        </w:trPr>
        <w:tc>
          <w:tcPr>
            <w:tcW w:w="1590" w:type="dxa"/>
            <w:vAlign w:val="bottom"/>
          </w:tcPr>
          <w:p w14:paraId="05CF4BD0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 w:hanging="20"/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009" w:type="dxa"/>
            <w:vAlign w:val="bottom"/>
          </w:tcPr>
          <w:p w14:paraId="7C9C1604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05A525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729D427F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14:paraId="160CFBF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2B406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45" w:type="dxa"/>
            <w:vAlign w:val="bottom"/>
          </w:tcPr>
          <w:p w14:paraId="1553353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42D71D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E7556C4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40" w:type="dxa"/>
            <w:vAlign w:val="bottom"/>
          </w:tcPr>
          <w:p w14:paraId="068E7B3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  <w:vAlign w:val="bottom"/>
          </w:tcPr>
          <w:p w14:paraId="231AAB6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12F4D6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  <w:vAlign w:val="bottom"/>
          </w:tcPr>
          <w:p w14:paraId="1EB8B22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98085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84E0F4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95" w:right="-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342" w:type="dxa"/>
            <w:vAlign w:val="bottom"/>
          </w:tcPr>
          <w:p w14:paraId="19B6A0F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0E4A2A0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36" w:type="dxa"/>
            <w:vAlign w:val="bottom"/>
          </w:tcPr>
          <w:p w14:paraId="4E3A2F05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292AB7A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D507B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4A7B3E" w:rsidRPr="004B5677" w14:paraId="3BB87AE2" w14:textId="77777777" w:rsidTr="00FE631C">
        <w:trPr>
          <w:gridAfter w:val="1"/>
          <w:wAfter w:w="30" w:type="dxa"/>
          <w:tblHeader/>
        </w:trPr>
        <w:tc>
          <w:tcPr>
            <w:tcW w:w="1590" w:type="dxa"/>
          </w:tcPr>
          <w:p w14:paraId="0E2FE8B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7" w:type="dxa"/>
            <w:gridSpan w:val="3"/>
          </w:tcPr>
          <w:p w14:paraId="5EFE871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5" w:type="dxa"/>
          </w:tcPr>
          <w:p w14:paraId="659197C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8" w:type="dxa"/>
            <w:gridSpan w:val="8"/>
          </w:tcPr>
          <w:p w14:paraId="1D78BB5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B3E" w:rsidRPr="004B5677" w14:paraId="1C3F7202" w14:textId="77777777" w:rsidTr="00FE631C">
        <w:tc>
          <w:tcPr>
            <w:tcW w:w="1590" w:type="dxa"/>
          </w:tcPr>
          <w:p w14:paraId="2F4F0E5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9" w:type="dxa"/>
          </w:tcPr>
          <w:p w14:paraId="06E6CC9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1.8</w:t>
            </w:r>
            <w:r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-4.35</w:t>
            </w:r>
          </w:p>
        </w:tc>
        <w:tc>
          <w:tcPr>
            <w:tcW w:w="236" w:type="dxa"/>
          </w:tcPr>
          <w:p w14:paraId="5F43AFA5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</w:tcPr>
          <w:p w14:paraId="42B63145" w14:textId="475F9859" w:rsidR="004A7B3E" w:rsidRPr="004B5677" w:rsidRDefault="004A7B3E" w:rsidP="00FE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1.47-</w:t>
            </w:r>
            <w:r w:rsidR="00FE631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.35</w:t>
            </w:r>
          </w:p>
        </w:tc>
        <w:tc>
          <w:tcPr>
            <w:tcW w:w="245" w:type="dxa"/>
          </w:tcPr>
          <w:p w14:paraId="628D063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734909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26,495</w:t>
            </w:r>
          </w:p>
        </w:tc>
        <w:tc>
          <w:tcPr>
            <w:tcW w:w="240" w:type="dxa"/>
          </w:tcPr>
          <w:p w14:paraId="169C19E6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</w:tcPr>
          <w:p w14:paraId="7D9A37A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11,622</w:t>
            </w:r>
          </w:p>
        </w:tc>
        <w:tc>
          <w:tcPr>
            <w:tcW w:w="236" w:type="dxa"/>
          </w:tcPr>
          <w:p w14:paraId="2055531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</w:tcPr>
          <w:p w14:paraId="0460678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</w:t>
            </w:r>
            <w:r w:rsidRPr="00F16EA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,5</w:t>
            </w:r>
            <w:r w:rsidRPr="00F16EA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8)</w:t>
            </w:r>
          </w:p>
        </w:tc>
        <w:tc>
          <w:tcPr>
            <w:tcW w:w="1342" w:type="dxa"/>
          </w:tcPr>
          <w:p w14:paraId="017164CB" w14:textId="77777777" w:rsidR="004A7B3E" w:rsidRPr="004B5677" w:rsidRDefault="004A7B3E" w:rsidP="00FE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</w:p>
        </w:tc>
        <w:tc>
          <w:tcPr>
            <w:tcW w:w="236" w:type="dxa"/>
          </w:tcPr>
          <w:p w14:paraId="763467A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gridSpan w:val="2"/>
          </w:tcPr>
          <w:p w14:paraId="537A774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27,628</w:t>
            </w:r>
          </w:p>
        </w:tc>
      </w:tr>
      <w:tr w:rsidR="004A7B3E" w:rsidRPr="004B5677" w14:paraId="2F2E5B1F" w14:textId="77777777" w:rsidTr="00FE631C">
        <w:tc>
          <w:tcPr>
            <w:tcW w:w="2599" w:type="dxa"/>
            <w:gridSpan w:val="2"/>
          </w:tcPr>
          <w:p w14:paraId="49057092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5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236" w:type="dxa"/>
          </w:tcPr>
          <w:p w14:paraId="70BC739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</w:tcPr>
          <w:p w14:paraId="08AA7C6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F73900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F68314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3681FA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2514D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A9E08DF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dxa"/>
          </w:tcPr>
          <w:p w14:paraId="4BC741C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3274C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</w:tcPr>
          <w:p w14:paraId="48B71D8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</w:tcPr>
          <w:p w14:paraId="33F4D46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865AA0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14:paraId="074F7DBA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96F4A2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3396D6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B3E" w:rsidRPr="004B5677" w14:paraId="48F4CEFF" w14:textId="77777777" w:rsidTr="00FE631C">
        <w:tc>
          <w:tcPr>
            <w:tcW w:w="1590" w:type="dxa"/>
          </w:tcPr>
          <w:p w14:paraId="206A83C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9" w:type="dxa"/>
          </w:tcPr>
          <w:p w14:paraId="314D9EF7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D83C6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2" w:type="dxa"/>
          </w:tcPr>
          <w:p w14:paraId="47911620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40AAF0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8E889F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26,495</w:t>
            </w:r>
          </w:p>
        </w:tc>
        <w:tc>
          <w:tcPr>
            <w:tcW w:w="240" w:type="dxa"/>
          </w:tcPr>
          <w:p w14:paraId="1C02737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dxa"/>
          </w:tcPr>
          <w:p w14:paraId="2514A427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A32A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</w:tcPr>
          <w:p w14:paraId="6AA6EDC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2" w:type="dxa"/>
          </w:tcPr>
          <w:p w14:paraId="20FC46A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2F5554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93720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27,628</w:t>
            </w:r>
          </w:p>
        </w:tc>
      </w:tr>
    </w:tbl>
    <w:p w14:paraId="2D332D20" w14:textId="3EEFA268" w:rsidR="00D84A5F" w:rsidRDefault="00D84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A363E3C" w14:textId="77777777" w:rsidR="00D84A5F" w:rsidRDefault="00D84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900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170"/>
        <w:gridCol w:w="180"/>
        <w:gridCol w:w="1170"/>
      </w:tblGrid>
      <w:tr w:rsidR="00D84A5F" w:rsidRPr="004B5677" w14:paraId="4341D512" w14:textId="77777777" w:rsidTr="00866E8E">
        <w:trPr>
          <w:cantSplit/>
          <w:trHeight w:val="398"/>
          <w:tblHeader/>
        </w:trPr>
        <w:tc>
          <w:tcPr>
            <w:tcW w:w="6480" w:type="dxa"/>
          </w:tcPr>
          <w:p w14:paraId="1F56F925" w14:textId="77777777" w:rsidR="00D84A5F" w:rsidRPr="004B5677" w:rsidRDefault="00D84A5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6A0D615" w14:textId="77777777" w:rsidR="00D84A5F" w:rsidRPr="004B5677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84A5F" w:rsidRPr="004B5677" w14:paraId="3DC0D0A1" w14:textId="77777777" w:rsidTr="00866E8E">
        <w:trPr>
          <w:cantSplit/>
          <w:trHeight w:val="421"/>
          <w:tblHeader/>
        </w:trPr>
        <w:tc>
          <w:tcPr>
            <w:tcW w:w="6480" w:type="dxa"/>
          </w:tcPr>
          <w:p w14:paraId="4F97ED87" w14:textId="77777777" w:rsidR="00D84A5F" w:rsidRPr="004B5677" w:rsidRDefault="00D84A5F" w:rsidP="00F73E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8033A8" w14:textId="77777777" w:rsidR="00D84A5F" w:rsidRPr="003C73A0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B4A5ED0" w14:textId="77777777" w:rsidR="00D84A5F" w:rsidRPr="003C73A0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446E6" w14:textId="77777777" w:rsidR="00D84A5F" w:rsidRPr="003C73A0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84A5F" w:rsidRPr="004B5677" w14:paraId="5CE72DBB" w14:textId="77777777" w:rsidTr="00866E8E">
        <w:trPr>
          <w:cantSplit/>
          <w:trHeight w:val="421"/>
          <w:tblHeader/>
        </w:trPr>
        <w:tc>
          <w:tcPr>
            <w:tcW w:w="6480" w:type="dxa"/>
            <w:vAlign w:val="bottom"/>
          </w:tcPr>
          <w:p w14:paraId="2910799F" w14:textId="77777777" w:rsidR="00D84A5F" w:rsidRPr="004B5677" w:rsidRDefault="00D84A5F" w:rsidP="00F73E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51A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ลูกหนี้สัญญาเช่าเงินทุน</w:t>
            </w:r>
          </w:p>
        </w:tc>
        <w:tc>
          <w:tcPr>
            <w:tcW w:w="1170" w:type="dxa"/>
          </w:tcPr>
          <w:p w14:paraId="78168706" w14:textId="77777777" w:rsidR="00D84A5F" w:rsidRPr="003C73A0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73A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346EF36" w14:textId="77777777" w:rsidR="00D84A5F" w:rsidRPr="003C73A0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3B22D" w14:textId="77777777" w:rsidR="00D84A5F" w:rsidRPr="003C73A0" w:rsidRDefault="00D84A5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73A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D84A5F" w:rsidRPr="004B5677" w14:paraId="1B957F2F" w14:textId="77777777" w:rsidTr="00866E8E">
        <w:trPr>
          <w:cantSplit/>
          <w:trHeight w:val="436"/>
        </w:trPr>
        <w:tc>
          <w:tcPr>
            <w:tcW w:w="6480" w:type="dxa"/>
          </w:tcPr>
          <w:p w14:paraId="2BD2406B" w14:textId="77777777" w:rsidR="00D84A5F" w:rsidRPr="004B5677" w:rsidRDefault="00D84A5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BFE0869" w14:textId="77777777" w:rsidR="00D84A5F" w:rsidRPr="004B5677" w:rsidRDefault="00D84A5F" w:rsidP="00F73E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D84A5F" w:rsidRPr="004B5677" w14:paraId="52F2D5CE" w14:textId="77777777" w:rsidTr="00C757CA">
        <w:trPr>
          <w:cantSplit/>
          <w:trHeight w:val="285"/>
        </w:trPr>
        <w:tc>
          <w:tcPr>
            <w:tcW w:w="6480" w:type="dxa"/>
          </w:tcPr>
          <w:p w14:paraId="513CFC26" w14:textId="77777777" w:rsidR="00D84A5F" w:rsidRPr="004B5677" w:rsidRDefault="00D84A5F" w:rsidP="00F73E7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A221FC" w14:textId="6AFA27E8" w:rsidR="00D84A5F" w:rsidRPr="00C757CA" w:rsidRDefault="00D84A5F" w:rsidP="00F73E7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2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75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D60F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80" w:type="dxa"/>
          </w:tcPr>
          <w:p w14:paraId="05FE94C5" w14:textId="77777777" w:rsidR="00D84A5F" w:rsidRPr="004B5677" w:rsidRDefault="00D84A5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9E0357" w14:textId="77777777" w:rsidR="00D84A5F" w:rsidRPr="00C757CA" w:rsidRDefault="00D84A5F" w:rsidP="00866E8E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7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E8A33D1" w14:textId="2640CDF0" w:rsidR="004A7B3E" w:rsidRDefault="004A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0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170"/>
        <w:gridCol w:w="180"/>
        <w:gridCol w:w="1170"/>
        <w:gridCol w:w="180"/>
        <w:gridCol w:w="1170"/>
      </w:tblGrid>
      <w:tr w:rsidR="00B551F6" w:rsidRPr="004B5677" w14:paraId="102F51DA" w14:textId="77777777" w:rsidTr="00866E8E">
        <w:trPr>
          <w:cantSplit/>
          <w:trHeight w:val="398"/>
          <w:tblHeader/>
        </w:trPr>
        <w:tc>
          <w:tcPr>
            <w:tcW w:w="3780" w:type="dxa"/>
          </w:tcPr>
          <w:p w14:paraId="0C495465" w14:textId="77777777" w:rsidR="00B551F6" w:rsidRPr="004B5677" w:rsidRDefault="00B551F6" w:rsidP="00C26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437506C" w14:textId="77777777" w:rsidR="00B551F6" w:rsidRPr="004B5677" w:rsidRDefault="00B551F6" w:rsidP="00C265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0915461C" w14:textId="77777777" w:rsidR="00B551F6" w:rsidRPr="004B5677" w:rsidRDefault="00B551F6" w:rsidP="00C265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551F6" w:rsidRPr="004B5677" w14:paraId="6F8DCD98" w14:textId="77777777" w:rsidTr="00866E8E">
        <w:trPr>
          <w:cantSplit/>
          <w:tblHeader/>
        </w:trPr>
        <w:tc>
          <w:tcPr>
            <w:tcW w:w="3780" w:type="dxa"/>
          </w:tcPr>
          <w:p w14:paraId="0263DC16" w14:textId="77777777" w:rsidR="00B551F6" w:rsidRPr="004B5677" w:rsidRDefault="00B551F6" w:rsidP="00C265B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EDAD5" w14:textId="77777777" w:rsidR="00B551F6" w:rsidRPr="003C73A0" w:rsidRDefault="00B551F6" w:rsidP="00C265B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B1E08FB" w14:textId="77777777" w:rsidR="00B551F6" w:rsidRPr="003C73A0" w:rsidRDefault="00B551F6" w:rsidP="00C265B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B495F" w14:textId="77777777" w:rsidR="00B551F6" w:rsidRPr="003C73A0" w:rsidRDefault="00B551F6" w:rsidP="00C265B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54A803A" w14:textId="77777777" w:rsidR="00B551F6" w:rsidRPr="003C73A0" w:rsidRDefault="00B551F6" w:rsidP="00C265B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60C2F" w14:textId="77777777" w:rsidR="00B551F6" w:rsidRPr="003C73A0" w:rsidRDefault="00B551F6" w:rsidP="00C265B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CAE3C1F" w14:textId="77777777" w:rsidR="00B551F6" w:rsidRPr="003C73A0" w:rsidRDefault="00B551F6" w:rsidP="00C265B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452AF4" w14:textId="77777777" w:rsidR="00B551F6" w:rsidRPr="003C73A0" w:rsidRDefault="00B551F6" w:rsidP="00C265B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551F6" w:rsidRPr="004B5677" w14:paraId="5029A686" w14:textId="77777777" w:rsidTr="00866E8E">
        <w:trPr>
          <w:cantSplit/>
          <w:tblHeader/>
        </w:trPr>
        <w:tc>
          <w:tcPr>
            <w:tcW w:w="3780" w:type="dxa"/>
            <w:vAlign w:val="bottom"/>
          </w:tcPr>
          <w:p w14:paraId="2E154332" w14:textId="6AAEB0DC" w:rsidR="00B551F6" w:rsidRPr="004B5677" w:rsidRDefault="00B551F6" w:rsidP="00B551F6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00BF9C20" w14:textId="77777777" w:rsidR="00B551F6" w:rsidRPr="003C73A0" w:rsidRDefault="00B551F6" w:rsidP="00B551F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1D52BA0" w14:textId="77777777" w:rsidR="00B551F6" w:rsidRPr="003C73A0" w:rsidRDefault="00B551F6" w:rsidP="00B551F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F77536" w14:textId="77777777" w:rsidR="00B551F6" w:rsidRPr="003C73A0" w:rsidRDefault="00B551F6" w:rsidP="00B551F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55886FD" w14:textId="77777777" w:rsidR="00B551F6" w:rsidRPr="003C73A0" w:rsidRDefault="00B551F6" w:rsidP="00B551F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F60D1" w14:textId="77777777" w:rsidR="00B551F6" w:rsidRPr="003C73A0" w:rsidRDefault="00B551F6" w:rsidP="00B551F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A7201A7" w14:textId="77777777" w:rsidR="00B551F6" w:rsidRPr="003C73A0" w:rsidRDefault="00B551F6" w:rsidP="00B551F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B62155" w14:textId="77777777" w:rsidR="00B551F6" w:rsidRPr="003C73A0" w:rsidRDefault="00B551F6" w:rsidP="00B551F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2562</w:t>
            </w:r>
          </w:p>
        </w:tc>
      </w:tr>
      <w:tr w:rsidR="00B551F6" w:rsidRPr="004B5677" w14:paraId="5B6C54DE" w14:textId="77777777" w:rsidTr="00866E8E">
        <w:trPr>
          <w:cantSplit/>
        </w:trPr>
        <w:tc>
          <w:tcPr>
            <w:tcW w:w="3780" w:type="dxa"/>
          </w:tcPr>
          <w:p w14:paraId="68E64B34" w14:textId="77777777" w:rsidR="00B551F6" w:rsidRPr="004B5677" w:rsidRDefault="00B551F6" w:rsidP="00B551F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5DFF2A3" w14:textId="77777777" w:rsidR="00B551F6" w:rsidRPr="004B5677" w:rsidRDefault="00B551F6" w:rsidP="00B551F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B551F6" w:rsidRPr="004B5677" w14:paraId="079A2381" w14:textId="77777777" w:rsidTr="00866E8E">
        <w:trPr>
          <w:cantSplit/>
        </w:trPr>
        <w:tc>
          <w:tcPr>
            <w:tcW w:w="3780" w:type="dxa"/>
          </w:tcPr>
          <w:p w14:paraId="6600B9F0" w14:textId="77777777" w:rsidR="00B551F6" w:rsidRPr="004B5677" w:rsidRDefault="00B551F6" w:rsidP="00B551F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4EA1E9A" w14:textId="0118CFB7" w:rsidR="00B551F6" w:rsidRPr="004B5677" w:rsidRDefault="00B551F6" w:rsidP="00B551F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3,125</w:t>
            </w:r>
          </w:p>
        </w:tc>
        <w:tc>
          <w:tcPr>
            <w:tcW w:w="180" w:type="dxa"/>
          </w:tcPr>
          <w:p w14:paraId="64A4E1CB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71F82" w14:textId="0B2818A1" w:rsidR="00B551F6" w:rsidRPr="004B5677" w:rsidRDefault="00B551F6" w:rsidP="00B551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0943F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43FC71" w14:textId="35549A68" w:rsidR="00B551F6" w:rsidRPr="00B551F6" w:rsidRDefault="00B551F6" w:rsidP="00B551F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551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3866CD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CC81BD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F6" w:rsidRPr="004B5677" w14:paraId="2E20ECBE" w14:textId="77777777" w:rsidTr="00866E8E">
        <w:trPr>
          <w:cantSplit/>
        </w:trPr>
        <w:tc>
          <w:tcPr>
            <w:tcW w:w="3780" w:type="dxa"/>
          </w:tcPr>
          <w:p w14:paraId="3F50B872" w14:textId="77777777" w:rsidR="00B551F6" w:rsidRPr="004B5677" w:rsidRDefault="00B551F6" w:rsidP="00B551F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6C0CA2E" w14:textId="364EC9EE" w:rsidR="00B551F6" w:rsidRPr="004B5677" w:rsidRDefault="000D5569" w:rsidP="00B551F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18F53D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51DA5" w14:textId="6CFDBF3F" w:rsidR="00B551F6" w:rsidRPr="004B5677" w:rsidRDefault="00B551F6" w:rsidP="00B551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CF1FC7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2F127" w14:textId="69DCA364" w:rsidR="00B551F6" w:rsidRPr="00B551F6" w:rsidRDefault="00B551F6" w:rsidP="00B551F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551F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6EA5987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79939F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5569" w:rsidRPr="004B5677" w14:paraId="3BCBD3C4" w14:textId="77777777" w:rsidTr="00866E8E">
        <w:trPr>
          <w:cantSplit/>
        </w:trPr>
        <w:tc>
          <w:tcPr>
            <w:tcW w:w="3780" w:type="dxa"/>
          </w:tcPr>
          <w:p w14:paraId="3690D283" w14:textId="0E45624E" w:rsidR="000D5569" w:rsidRPr="004B5677" w:rsidRDefault="000D5569" w:rsidP="00B551F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CE8C6DA" w14:textId="2CBA978A" w:rsidR="000D5569" w:rsidRPr="004B5677" w:rsidRDefault="000D5569" w:rsidP="00B551F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9217C2D" w14:textId="77777777" w:rsidR="000D5569" w:rsidRPr="004B5677" w:rsidRDefault="000D5569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5A23D" w14:textId="07A57F57" w:rsidR="000D5569" w:rsidRPr="004B5677" w:rsidRDefault="000D5569" w:rsidP="00B551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4DDA78" w14:textId="77777777" w:rsidR="000D5569" w:rsidRPr="004B5677" w:rsidRDefault="000D5569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C32567" w14:textId="7312D1D8" w:rsidR="000D5569" w:rsidRPr="00B551F6" w:rsidRDefault="000D5569" w:rsidP="00B551F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7ECB58" w14:textId="77777777" w:rsidR="000D5569" w:rsidRPr="004B5677" w:rsidRDefault="000D5569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BAA29" w14:textId="0F477D7D" w:rsidR="000D5569" w:rsidRDefault="000D5569" w:rsidP="00B551F6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F6" w:rsidRPr="004B5677" w14:paraId="7DED369E" w14:textId="77777777" w:rsidTr="00866E8E">
        <w:trPr>
          <w:cantSplit/>
        </w:trPr>
        <w:tc>
          <w:tcPr>
            <w:tcW w:w="3780" w:type="dxa"/>
          </w:tcPr>
          <w:p w14:paraId="4026EE6B" w14:textId="77777777" w:rsidR="00B551F6" w:rsidRPr="004B5677" w:rsidRDefault="00B551F6" w:rsidP="00B551F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955DF5" w14:textId="3058323F" w:rsidR="00B551F6" w:rsidRPr="004B5677" w:rsidRDefault="00B551F6" w:rsidP="00B551F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13,865</w:t>
            </w:r>
          </w:p>
        </w:tc>
        <w:tc>
          <w:tcPr>
            <w:tcW w:w="180" w:type="dxa"/>
          </w:tcPr>
          <w:p w14:paraId="6D4246BC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0861F" w14:textId="1E619808" w:rsidR="00B551F6" w:rsidRPr="004B5677" w:rsidRDefault="00B551F6" w:rsidP="00B551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46156D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B0B8FC" w14:textId="6C726A11" w:rsidR="00B551F6" w:rsidRPr="00B551F6" w:rsidRDefault="00B551F6" w:rsidP="00B551F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551F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0B572D7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03840A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51F6" w:rsidRPr="004B5677" w14:paraId="032110AF" w14:textId="77777777" w:rsidTr="00866E8E">
        <w:trPr>
          <w:cantSplit/>
          <w:trHeight w:val="343"/>
        </w:trPr>
        <w:tc>
          <w:tcPr>
            <w:tcW w:w="3780" w:type="dxa"/>
          </w:tcPr>
          <w:p w14:paraId="10553414" w14:textId="77777777" w:rsidR="00B551F6" w:rsidRPr="004B5677" w:rsidRDefault="00B551F6" w:rsidP="00B551F6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B8D4D" w14:textId="543A8CB0" w:rsidR="00B551F6" w:rsidRPr="004B5677" w:rsidRDefault="00B551F6" w:rsidP="00B551F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16,991</w:t>
            </w:r>
          </w:p>
        </w:tc>
        <w:tc>
          <w:tcPr>
            <w:tcW w:w="180" w:type="dxa"/>
          </w:tcPr>
          <w:p w14:paraId="492898FD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820FD5" w14:textId="1C144F5F" w:rsidR="00B551F6" w:rsidRPr="004B5677" w:rsidRDefault="00B551F6" w:rsidP="00B551F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A623C3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6D152" w14:textId="41F42427" w:rsidR="00B551F6" w:rsidRPr="00B551F6" w:rsidRDefault="00B551F6" w:rsidP="00B551F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61891CB1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E8D56" w14:textId="77777777" w:rsidR="00B551F6" w:rsidRPr="004B5677" w:rsidRDefault="00B551F6" w:rsidP="00B551F6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F16B7F5" w14:textId="3704D977" w:rsidR="0005280B" w:rsidRPr="005E51AF" w:rsidRDefault="0005280B" w:rsidP="007D169B">
      <w:p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0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170"/>
        <w:gridCol w:w="180"/>
        <w:gridCol w:w="1177"/>
      </w:tblGrid>
      <w:tr w:rsidR="000162A3" w:rsidRPr="004B5677" w14:paraId="0422C394" w14:textId="77777777" w:rsidTr="00866E8E">
        <w:trPr>
          <w:cantSplit/>
          <w:trHeight w:val="398"/>
          <w:tblHeader/>
        </w:trPr>
        <w:tc>
          <w:tcPr>
            <w:tcW w:w="6480" w:type="dxa"/>
          </w:tcPr>
          <w:p w14:paraId="13A084BF" w14:textId="77777777" w:rsidR="000162A3" w:rsidRPr="004B5677" w:rsidRDefault="000162A3" w:rsidP="005E51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10115627" w14:textId="77777777" w:rsidR="000162A3" w:rsidRPr="004B5677" w:rsidRDefault="000162A3" w:rsidP="005E51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62A3" w:rsidRPr="004B5677" w14:paraId="4870A37D" w14:textId="77777777" w:rsidTr="00866E8E">
        <w:trPr>
          <w:cantSplit/>
          <w:trHeight w:val="421"/>
          <w:tblHeader/>
        </w:trPr>
        <w:tc>
          <w:tcPr>
            <w:tcW w:w="6480" w:type="dxa"/>
          </w:tcPr>
          <w:p w14:paraId="44B5BB17" w14:textId="77777777" w:rsidR="000162A3" w:rsidRPr="004B5677" w:rsidRDefault="000162A3" w:rsidP="00016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72F49" w14:textId="7E0A7632" w:rsidR="000162A3" w:rsidRPr="00635271" w:rsidRDefault="000162A3" w:rsidP="00016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C3DB365" w14:textId="77777777" w:rsidR="000162A3" w:rsidRPr="00635271" w:rsidRDefault="000162A3" w:rsidP="00016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66182C84" w14:textId="377DFDE9" w:rsidR="000162A3" w:rsidRPr="00635271" w:rsidRDefault="000162A3" w:rsidP="00016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162A3" w:rsidRPr="004B5677" w14:paraId="6AD4FAD3" w14:textId="77777777" w:rsidTr="00866E8E">
        <w:trPr>
          <w:cantSplit/>
          <w:trHeight w:val="421"/>
          <w:tblHeader/>
        </w:trPr>
        <w:tc>
          <w:tcPr>
            <w:tcW w:w="6480" w:type="dxa"/>
            <w:vAlign w:val="bottom"/>
          </w:tcPr>
          <w:p w14:paraId="243CBC97" w14:textId="77777777" w:rsidR="000162A3" w:rsidRPr="004B5677" w:rsidRDefault="000162A3" w:rsidP="005E51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170" w:type="dxa"/>
          </w:tcPr>
          <w:p w14:paraId="491BBFF3" w14:textId="77777777" w:rsidR="000162A3" w:rsidRPr="00635271" w:rsidRDefault="000162A3" w:rsidP="005E51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3527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89FB7FA" w14:textId="77777777" w:rsidR="000162A3" w:rsidRPr="00635271" w:rsidRDefault="000162A3" w:rsidP="005E51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3261BE79" w14:textId="77777777" w:rsidR="000162A3" w:rsidRPr="00635271" w:rsidRDefault="000162A3" w:rsidP="005E51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3527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0162A3" w:rsidRPr="004B5677" w14:paraId="2E2B6199" w14:textId="77777777" w:rsidTr="00866E8E">
        <w:trPr>
          <w:cantSplit/>
          <w:trHeight w:val="436"/>
        </w:trPr>
        <w:tc>
          <w:tcPr>
            <w:tcW w:w="6480" w:type="dxa"/>
          </w:tcPr>
          <w:p w14:paraId="07A76CD0" w14:textId="77777777" w:rsidR="000162A3" w:rsidRPr="004B5677" w:rsidRDefault="000162A3" w:rsidP="005E51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3D061A4A" w14:textId="77777777" w:rsidR="000162A3" w:rsidRPr="004B5677" w:rsidRDefault="000162A3" w:rsidP="005E51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0162A3" w:rsidRPr="004B5677" w14:paraId="4CC92A9F" w14:textId="77777777" w:rsidTr="00866E8E">
        <w:trPr>
          <w:cantSplit/>
          <w:trHeight w:val="421"/>
        </w:trPr>
        <w:tc>
          <w:tcPr>
            <w:tcW w:w="6480" w:type="dxa"/>
          </w:tcPr>
          <w:p w14:paraId="514C06D1" w14:textId="77777777" w:rsidR="000162A3" w:rsidRPr="004B5677" w:rsidRDefault="000162A3" w:rsidP="005E51A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6CAE70C4" w14:textId="77777777" w:rsidR="000162A3" w:rsidRPr="004B5677" w:rsidRDefault="000162A3" w:rsidP="005E51A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2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28FE2B" w14:textId="77777777" w:rsidR="000162A3" w:rsidRPr="004B5677" w:rsidRDefault="000162A3" w:rsidP="005E51A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</w:tcPr>
          <w:p w14:paraId="6EABB845" w14:textId="77777777" w:rsidR="000162A3" w:rsidRPr="004B5677" w:rsidRDefault="000162A3" w:rsidP="00866E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</w:t>
            </w:r>
          </w:p>
        </w:tc>
      </w:tr>
      <w:tr w:rsidR="000162A3" w:rsidRPr="004B5677" w14:paraId="5616070D" w14:textId="77777777" w:rsidTr="00866E8E">
        <w:trPr>
          <w:cantSplit/>
          <w:trHeight w:val="421"/>
        </w:trPr>
        <w:tc>
          <w:tcPr>
            <w:tcW w:w="6480" w:type="dxa"/>
          </w:tcPr>
          <w:p w14:paraId="5C7503D4" w14:textId="77777777" w:rsidR="000162A3" w:rsidRPr="004B5677" w:rsidRDefault="000162A3" w:rsidP="005E51A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020D5B4" w14:textId="77777777" w:rsidR="000162A3" w:rsidRPr="004B5677" w:rsidRDefault="000162A3" w:rsidP="005E51A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2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B30D44" w14:textId="77777777" w:rsidR="000162A3" w:rsidRPr="004B5677" w:rsidRDefault="000162A3" w:rsidP="005E51A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</w:tcPr>
          <w:p w14:paraId="2E10D05B" w14:textId="77777777" w:rsidR="000162A3" w:rsidRPr="004B5677" w:rsidRDefault="000162A3" w:rsidP="00866E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162A3" w:rsidRPr="004B5677" w14:paraId="5C6A6B3B" w14:textId="77777777" w:rsidTr="00866E8E">
        <w:trPr>
          <w:cantSplit/>
          <w:trHeight w:val="285"/>
        </w:trPr>
        <w:tc>
          <w:tcPr>
            <w:tcW w:w="6480" w:type="dxa"/>
          </w:tcPr>
          <w:p w14:paraId="26196F51" w14:textId="77777777" w:rsidR="000162A3" w:rsidRPr="004B5677" w:rsidRDefault="000162A3" w:rsidP="005E51A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D037FD" w14:textId="77777777" w:rsidR="000162A3" w:rsidRPr="004B5677" w:rsidRDefault="000162A3" w:rsidP="005E51AF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28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700BC47" w14:textId="77777777" w:rsidR="000162A3" w:rsidRPr="004B5677" w:rsidRDefault="000162A3" w:rsidP="005E51A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243C1B0" w14:textId="77777777" w:rsidR="000162A3" w:rsidRPr="004B5677" w:rsidRDefault="000162A3" w:rsidP="00866E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5,266</w:t>
            </w:r>
          </w:p>
        </w:tc>
      </w:tr>
      <w:tr w:rsidR="000162A3" w:rsidRPr="004B5677" w14:paraId="17649C7A" w14:textId="77777777" w:rsidTr="00866E8E">
        <w:trPr>
          <w:cantSplit/>
          <w:trHeight w:val="361"/>
        </w:trPr>
        <w:tc>
          <w:tcPr>
            <w:tcW w:w="6480" w:type="dxa"/>
          </w:tcPr>
          <w:p w14:paraId="79A09EA8" w14:textId="77777777" w:rsidR="000162A3" w:rsidRPr="004B5677" w:rsidRDefault="000162A3" w:rsidP="005E51AF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F38646" w14:textId="77777777" w:rsidR="000162A3" w:rsidRPr="004B5677" w:rsidRDefault="000162A3" w:rsidP="005E51A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2" w:right="2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72ECFF" w14:textId="77777777" w:rsidR="000162A3" w:rsidRPr="004B5677" w:rsidRDefault="000162A3" w:rsidP="005E51A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1FAA3A4" w14:textId="77777777" w:rsidR="000162A3" w:rsidRPr="004B5677" w:rsidRDefault="000162A3" w:rsidP="00866E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5,581</w:t>
            </w:r>
          </w:p>
        </w:tc>
      </w:tr>
    </w:tbl>
    <w:p w14:paraId="06EADEAC" w14:textId="77777777" w:rsidR="005E51AF" w:rsidRPr="005E51AF" w:rsidRDefault="005E51AF" w:rsidP="005E51AF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65C2F87" w14:textId="3407DF24" w:rsidR="004A7B3E" w:rsidRDefault="004A7B3E" w:rsidP="007D169B">
      <w:p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D083EFF" w14:textId="77777777" w:rsidR="004A7B3E" w:rsidRDefault="004A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60"/>
      </w:tblGrid>
      <w:tr w:rsidR="00663297" w:rsidRPr="004B5677" w14:paraId="043C0D39" w14:textId="77777777" w:rsidTr="003820E5">
        <w:trPr>
          <w:cantSplit/>
          <w:trHeight w:val="398"/>
          <w:tblHeader/>
        </w:trPr>
        <w:tc>
          <w:tcPr>
            <w:tcW w:w="6480" w:type="dxa"/>
          </w:tcPr>
          <w:p w14:paraId="2CE53A56" w14:textId="53E8C911" w:rsidR="00663297" w:rsidRPr="004B5677" w:rsidRDefault="00663297" w:rsidP="006632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0FBBAD9" w14:textId="77777777" w:rsidR="00663297" w:rsidRPr="004B5677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62A3" w:rsidRPr="004B5677" w14:paraId="4EB48777" w14:textId="77777777" w:rsidTr="003820E5">
        <w:trPr>
          <w:cantSplit/>
          <w:trHeight w:val="421"/>
          <w:tblHeader/>
        </w:trPr>
        <w:tc>
          <w:tcPr>
            <w:tcW w:w="6480" w:type="dxa"/>
          </w:tcPr>
          <w:p w14:paraId="0ED3F6E3" w14:textId="77777777" w:rsidR="000162A3" w:rsidRPr="004B5677" w:rsidRDefault="000162A3" w:rsidP="00016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B31843" w14:textId="5CA59B2E" w:rsidR="000162A3" w:rsidRPr="003C73A0" w:rsidRDefault="000162A3" w:rsidP="00016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5B6AC37" w14:textId="77777777" w:rsidR="000162A3" w:rsidRPr="003C73A0" w:rsidRDefault="000162A3" w:rsidP="00016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986C9" w14:textId="06A70402" w:rsidR="000162A3" w:rsidRPr="003C73A0" w:rsidRDefault="000162A3" w:rsidP="00016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63297" w:rsidRPr="004B5677" w14:paraId="07D950D0" w14:textId="77777777" w:rsidTr="003820E5">
        <w:trPr>
          <w:cantSplit/>
          <w:trHeight w:val="421"/>
          <w:tblHeader/>
        </w:trPr>
        <w:tc>
          <w:tcPr>
            <w:tcW w:w="6480" w:type="dxa"/>
            <w:vAlign w:val="bottom"/>
          </w:tcPr>
          <w:p w14:paraId="7EBDADC7" w14:textId="2219D40D" w:rsidR="00663297" w:rsidRPr="004B5677" w:rsidRDefault="009E1A8B" w:rsidP="009E1A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4DC0AB6B" w14:textId="77777777" w:rsidR="00663297" w:rsidRPr="003C73A0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73A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37D1916" w14:textId="77777777" w:rsidR="00663297" w:rsidRPr="003C73A0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384C71" w14:textId="77777777" w:rsidR="00663297" w:rsidRPr="003C73A0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73A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663297" w:rsidRPr="004B5677" w14:paraId="38465DB6" w14:textId="77777777" w:rsidTr="003820E5">
        <w:trPr>
          <w:cantSplit/>
          <w:trHeight w:val="436"/>
        </w:trPr>
        <w:tc>
          <w:tcPr>
            <w:tcW w:w="6480" w:type="dxa"/>
          </w:tcPr>
          <w:p w14:paraId="36FDF329" w14:textId="77777777" w:rsidR="00663297" w:rsidRPr="004B5677" w:rsidRDefault="00663297" w:rsidP="006632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7663D31" w14:textId="77777777" w:rsidR="00663297" w:rsidRPr="004B5677" w:rsidRDefault="00663297" w:rsidP="0066329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663297" w:rsidRPr="004B5677" w14:paraId="3BBECA90" w14:textId="77777777" w:rsidTr="003820E5">
        <w:trPr>
          <w:cantSplit/>
          <w:trHeight w:val="421"/>
        </w:trPr>
        <w:tc>
          <w:tcPr>
            <w:tcW w:w="6480" w:type="dxa"/>
          </w:tcPr>
          <w:p w14:paraId="02FDD442" w14:textId="29EBC009" w:rsidR="00663297" w:rsidRPr="004B5677" w:rsidRDefault="00663297" w:rsidP="0066329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="003C73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ใช้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จ่าย</w:t>
            </w:r>
            <w:r w:rsidR="00E01C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260" w:type="dxa"/>
          </w:tcPr>
          <w:p w14:paraId="5EC4A651" w14:textId="77777777" w:rsidR="00663297" w:rsidRPr="004B5677" w:rsidRDefault="00663297" w:rsidP="00663297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2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2D5010" w14:textId="77777777" w:rsidR="00663297" w:rsidRPr="004B5677" w:rsidRDefault="00663297" w:rsidP="0066329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A65501B" w14:textId="77777777" w:rsidR="00663297" w:rsidRPr="004B5677" w:rsidRDefault="00663297" w:rsidP="00663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63297" w:rsidRPr="004B5677" w14:paraId="5576B9A6" w14:textId="77777777" w:rsidTr="003820E5">
        <w:trPr>
          <w:cantSplit/>
          <w:trHeight w:val="421"/>
        </w:trPr>
        <w:tc>
          <w:tcPr>
            <w:tcW w:w="6480" w:type="dxa"/>
          </w:tcPr>
          <w:p w14:paraId="7E85F1F2" w14:textId="77777777" w:rsidR="00663297" w:rsidRPr="004B5677" w:rsidRDefault="00663297" w:rsidP="0066329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739FC127" w14:textId="7443FB5D" w:rsidR="00663297" w:rsidRPr="004B5677" w:rsidRDefault="00663297" w:rsidP="00BC690C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2C1F944" w14:textId="77777777" w:rsidR="00663297" w:rsidRPr="004B5677" w:rsidRDefault="00663297" w:rsidP="0066329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6848888" w14:textId="6678B212" w:rsidR="00663297" w:rsidRPr="004B5677" w:rsidRDefault="00663297" w:rsidP="00663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63297" w:rsidRPr="004B5677" w14:paraId="2C972E18" w14:textId="77777777" w:rsidTr="003820E5">
        <w:trPr>
          <w:cantSplit/>
          <w:trHeight w:val="421"/>
        </w:trPr>
        <w:tc>
          <w:tcPr>
            <w:tcW w:w="6480" w:type="dxa"/>
          </w:tcPr>
          <w:p w14:paraId="46BCF30A" w14:textId="5E141FE6" w:rsidR="00663297" w:rsidRPr="004B5677" w:rsidRDefault="0056464E" w:rsidP="0066329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9C4A963" w14:textId="2DDA9310" w:rsidR="00663297" w:rsidRPr="004B5677" w:rsidRDefault="00663297" w:rsidP="00BC690C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8A3243D" w14:textId="77777777" w:rsidR="00663297" w:rsidRPr="004B5677" w:rsidRDefault="00663297" w:rsidP="0066329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5B219DE" w14:textId="216E4298" w:rsidR="00663297" w:rsidRPr="004B5677" w:rsidRDefault="00663297" w:rsidP="00663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63297" w:rsidRPr="004B5677" w14:paraId="0E599A78" w14:textId="77777777" w:rsidTr="003820E5">
        <w:trPr>
          <w:cantSplit/>
          <w:trHeight w:val="285"/>
        </w:trPr>
        <w:tc>
          <w:tcPr>
            <w:tcW w:w="6480" w:type="dxa"/>
          </w:tcPr>
          <w:p w14:paraId="3ED01D65" w14:textId="77777777" w:rsidR="00663297" w:rsidRPr="004B5677" w:rsidRDefault="00663297" w:rsidP="0066329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047AE4" w14:textId="77313F09" w:rsidR="00663297" w:rsidRPr="004B5677" w:rsidRDefault="005E51AF" w:rsidP="00BC690C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51AF">
              <w:rPr>
                <w:rFonts w:asciiTheme="majorBidi" w:hAnsiTheme="majorBidi" w:cstheme="majorBidi"/>
                <w:sz w:val="30"/>
                <w:szCs w:val="30"/>
              </w:rPr>
              <w:t>2,507</w:t>
            </w:r>
          </w:p>
        </w:tc>
        <w:tc>
          <w:tcPr>
            <w:tcW w:w="180" w:type="dxa"/>
          </w:tcPr>
          <w:p w14:paraId="33EB5672" w14:textId="77777777" w:rsidR="00663297" w:rsidRPr="004B5677" w:rsidRDefault="00663297" w:rsidP="0066329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60102E" w14:textId="0C5BA21C" w:rsidR="00663297" w:rsidRPr="004B5677" w:rsidRDefault="00663297" w:rsidP="00663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63297" w:rsidRPr="004B5677" w14:paraId="134E07AB" w14:textId="77777777" w:rsidTr="003820E5">
        <w:trPr>
          <w:cantSplit/>
          <w:trHeight w:val="361"/>
        </w:trPr>
        <w:tc>
          <w:tcPr>
            <w:tcW w:w="6480" w:type="dxa"/>
          </w:tcPr>
          <w:p w14:paraId="1E879456" w14:textId="77777777" w:rsidR="00663297" w:rsidRPr="004B5677" w:rsidRDefault="00663297" w:rsidP="00663297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525732" w14:textId="1CF848FE" w:rsidR="00663297" w:rsidRPr="004B5677" w:rsidRDefault="005E51AF" w:rsidP="00BC690C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2" w:right="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5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2,513</w:t>
            </w:r>
          </w:p>
        </w:tc>
        <w:tc>
          <w:tcPr>
            <w:tcW w:w="180" w:type="dxa"/>
          </w:tcPr>
          <w:p w14:paraId="3BE7FC98" w14:textId="77777777" w:rsidR="00663297" w:rsidRPr="004B5677" w:rsidRDefault="00663297" w:rsidP="0066329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D22E7B" w14:textId="28FE8A0F" w:rsidR="00663297" w:rsidRPr="004B5677" w:rsidRDefault="00663297" w:rsidP="0066329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75D0C6D3" w14:textId="77777777" w:rsidR="0005280B" w:rsidRPr="00D84A5F" w:rsidRDefault="0005280B" w:rsidP="00626CB2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60"/>
      </w:tblGrid>
      <w:tr w:rsidR="00663297" w:rsidRPr="004B5677" w14:paraId="0E7EDFF9" w14:textId="77777777" w:rsidTr="003820E5">
        <w:trPr>
          <w:cantSplit/>
          <w:trHeight w:val="398"/>
          <w:tblHeader/>
        </w:trPr>
        <w:tc>
          <w:tcPr>
            <w:tcW w:w="6480" w:type="dxa"/>
          </w:tcPr>
          <w:p w14:paraId="5CED9DA4" w14:textId="5D9C9705" w:rsidR="00663297" w:rsidRPr="004B5677" w:rsidRDefault="00663297" w:rsidP="006632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C584A8" w14:textId="77777777" w:rsidR="00663297" w:rsidRPr="004B5677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9055F" w:rsidRPr="004B5677" w14:paraId="2450260B" w14:textId="77777777" w:rsidTr="003820E5">
        <w:trPr>
          <w:cantSplit/>
          <w:trHeight w:val="421"/>
          <w:tblHeader/>
        </w:trPr>
        <w:tc>
          <w:tcPr>
            <w:tcW w:w="6480" w:type="dxa"/>
          </w:tcPr>
          <w:p w14:paraId="34631D1D" w14:textId="77777777" w:rsidR="0019055F" w:rsidRPr="004B5677" w:rsidRDefault="0019055F" w:rsidP="0019055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60AA37" w14:textId="1182634A" w:rsidR="0019055F" w:rsidRPr="003C73A0" w:rsidRDefault="0019055F" w:rsidP="001905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C6EE129" w14:textId="77777777" w:rsidR="0019055F" w:rsidRPr="003C73A0" w:rsidRDefault="0019055F" w:rsidP="001905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C0D249" w14:textId="02520011" w:rsidR="0019055F" w:rsidRPr="003C73A0" w:rsidRDefault="0019055F" w:rsidP="001905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16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6352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63297" w:rsidRPr="004B5677" w14:paraId="41E0E377" w14:textId="77777777" w:rsidTr="003820E5">
        <w:trPr>
          <w:cantSplit/>
          <w:trHeight w:val="421"/>
          <w:tblHeader/>
        </w:trPr>
        <w:tc>
          <w:tcPr>
            <w:tcW w:w="6480" w:type="dxa"/>
            <w:vAlign w:val="bottom"/>
          </w:tcPr>
          <w:p w14:paraId="31D040A6" w14:textId="63E18447" w:rsidR="00663297" w:rsidRPr="004B5677" w:rsidRDefault="00E01CA1" w:rsidP="00E01CA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14:paraId="1D4CF32E" w14:textId="77777777" w:rsidR="00663297" w:rsidRPr="003C73A0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73A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C19DB24" w14:textId="77777777" w:rsidR="00663297" w:rsidRPr="003C73A0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8CD17" w14:textId="77777777" w:rsidR="00663297" w:rsidRPr="003C73A0" w:rsidRDefault="00663297" w:rsidP="0066329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73A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663297" w:rsidRPr="004B5677" w14:paraId="3C8B2189" w14:textId="77777777" w:rsidTr="003820E5">
        <w:trPr>
          <w:cantSplit/>
          <w:trHeight w:val="436"/>
        </w:trPr>
        <w:tc>
          <w:tcPr>
            <w:tcW w:w="6480" w:type="dxa"/>
          </w:tcPr>
          <w:p w14:paraId="6B832CA9" w14:textId="77777777" w:rsidR="00663297" w:rsidRPr="004B5677" w:rsidRDefault="00663297" w:rsidP="0066329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25546D5" w14:textId="77777777" w:rsidR="00663297" w:rsidRPr="004B5677" w:rsidRDefault="00663297" w:rsidP="0066329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663297" w:rsidRPr="004B5677" w14:paraId="6DA1D1ED" w14:textId="77777777" w:rsidTr="003820E5">
        <w:trPr>
          <w:cantSplit/>
          <w:trHeight w:val="421"/>
        </w:trPr>
        <w:tc>
          <w:tcPr>
            <w:tcW w:w="6480" w:type="dxa"/>
          </w:tcPr>
          <w:p w14:paraId="40925B89" w14:textId="77777777" w:rsidR="00663297" w:rsidRPr="004B5677" w:rsidRDefault="00663297" w:rsidP="0066329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14:paraId="49CE7DA5" w14:textId="0A8375A8" w:rsidR="00663297" w:rsidRPr="004B5677" w:rsidRDefault="00663297" w:rsidP="00BC690C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1B70BD8" w14:textId="77777777" w:rsidR="00663297" w:rsidRPr="004B5677" w:rsidRDefault="00663297" w:rsidP="00663297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64E1C56" w14:textId="6FE62CB8" w:rsidR="00663297" w:rsidRPr="003820E5" w:rsidRDefault="00663297" w:rsidP="00BC690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20E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63297" w:rsidRPr="004B5677" w14:paraId="7E34F758" w14:textId="77777777" w:rsidTr="003820E5">
        <w:trPr>
          <w:cantSplit/>
          <w:trHeight w:val="285"/>
        </w:trPr>
        <w:tc>
          <w:tcPr>
            <w:tcW w:w="6480" w:type="dxa"/>
          </w:tcPr>
          <w:p w14:paraId="3BCE1324" w14:textId="77777777" w:rsidR="00663297" w:rsidRPr="004B5677" w:rsidRDefault="00663297" w:rsidP="0066329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1282A" w14:textId="70456F84" w:rsidR="00663297" w:rsidRPr="004B5677" w:rsidRDefault="00663297" w:rsidP="00BC690C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left="-72" w:right="194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80" w:type="dxa"/>
          </w:tcPr>
          <w:p w14:paraId="6C2EB629" w14:textId="77777777" w:rsidR="00663297" w:rsidRPr="004B5677" w:rsidRDefault="00663297" w:rsidP="0066329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0F3A1B" w14:textId="6C4E8514" w:rsidR="00663297" w:rsidRPr="004B5677" w:rsidRDefault="00663297" w:rsidP="003820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663297" w:rsidRPr="004B5677" w14:paraId="7816B676" w14:textId="77777777" w:rsidTr="003820E5">
        <w:trPr>
          <w:cantSplit/>
          <w:trHeight w:val="361"/>
        </w:trPr>
        <w:tc>
          <w:tcPr>
            <w:tcW w:w="6480" w:type="dxa"/>
          </w:tcPr>
          <w:p w14:paraId="5101ED7E" w14:textId="77777777" w:rsidR="00663297" w:rsidRPr="004B5677" w:rsidRDefault="00663297" w:rsidP="00663297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00E4CC" w14:textId="32D411B7" w:rsidR="00663297" w:rsidRPr="004B5677" w:rsidRDefault="00663297" w:rsidP="00BC690C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2" w:right="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180" w:type="dxa"/>
          </w:tcPr>
          <w:p w14:paraId="075640C7" w14:textId="77777777" w:rsidR="00663297" w:rsidRPr="004B5677" w:rsidRDefault="00663297" w:rsidP="00663297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FFBD88" w14:textId="1B544262" w:rsidR="00663297" w:rsidRPr="003820E5" w:rsidRDefault="00663297" w:rsidP="003820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0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</w:tr>
    </w:tbl>
    <w:p w14:paraId="0C44945E" w14:textId="77777777" w:rsidR="00D27C5F" w:rsidRPr="00D84A5F" w:rsidRDefault="00D27C5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80"/>
        <w:gridCol w:w="1170"/>
        <w:gridCol w:w="180"/>
        <w:gridCol w:w="1170"/>
        <w:gridCol w:w="180"/>
        <w:gridCol w:w="1260"/>
      </w:tblGrid>
      <w:tr w:rsidR="00D27C5F" w:rsidRPr="004B5677" w14:paraId="38264842" w14:textId="77777777" w:rsidTr="003820E5">
        <w:trPr>
          <w:cantSplit/>
          <w:trHeight w:val="299"/>
        </w:trPr>
        <w:tc>
          <w:tcPr>
            <w:tcW w:w="3870" w:type="dxa"/>
          </w:tcPr>
          <w:p w14:paraId="469CCA01" w14:textId="2A576731" w:rsidR="00D27C5F" w:rsidRPr="004B5677" w:rsidRDefault="00D27C5F" w:rsidP="00D27C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7FE541F" w14:textId="77777777" w:rsidR="00D27C5F" w:rsidRPr="004B5677" w:rsidRDefault="00D27C5F" w:rsidP="00D27C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90" w:type="dxa"/>
            <w:gridSpan w:val="4"/>
          </w:tcPr>
          <w:p w14:paraId="42EDCEE0" w14:textId="77777777" w:rsidR="00D27C5F" w:rsidRPr="004B5677" w:rsidRDefault="00D27C5F" w:rsidP="00D27C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7C5F" w:rsidRPr="004B5677" w14:paraId="6FD6E938" w14:textId="77777777" w:rsidTr="003820E5">
        <w:trPr>
          <w:cantSplit/>
          <w:trHeight w:val="425"/>
        </w:trPr>
        <w:tc>
          <w:tcPr>
            <w:tcW w:w="3870" w:type="dxa"/>
          </w:tcPr>
          <w:p w14:paraId="2FAEE07F" w14:textId="77777777" w:rsidR="00D27C5F" w:rsidRPr="004B5677" w:rsidRDefault="00D27C5F" w:rsidP="00D27C5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73DC7" w14:textId="308D5175" w:rsidR="00D27C5F" w:rsidRPr="003C73A0" w:rsidRDefault="001905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="00D27C5F"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D27C5F"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C39ECBC" w14:textId="77777777" w:rsidR="00D27C5F" w:rsidRPr="003C73A0" w:rsidRDefault="00D27C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3BC249" w14:textId="7D82CE38" w:rsidR="00D27C5F" w:rsidRPr="003C73A0" w:rsidRDefault="001905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D27C5F"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27C5F"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0994A21" w14:textId="77777777" w:rsidR="00D27C5F" w:rsidRPr="003C73A0" w:rsidRDefault="00D27C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DA523" w14:textId="49D11A44" w:rsidR="00D27C5F" w:rsidRPr="003C73A0" w:rsidRDefault="001905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D74FEB1" w14:textId="77777777" w:rsidR="00D27C5F" w:rsidRPr="003C73A0" w:rsidRDefault="00D27C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5B9102" w14:textId="32C5C0E6" w:rsidR="00D27C5F" w:rsidRPr="003C73A0" w:rsidRDefault="0019055F" w:rsidP="00D27C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972C6" w:rsidRPr="004B5677" w14:paraId="3B9AC29B" w14:textId="77777777" w:rsidTr="003820E5">
        <w:trPr>
          <w:cantSplit/>
          <w:trHeight w:val="425"/>
        </w:trPr>
        <w:tc>
          <w:tcPr>
            <w:tcW w:w="3870" w:type="dxa"/>
          </w:tcPr>
          <w:p w14:paraId="22BDEDF9" w14:textId="3B087089" w:rsidR="00E972C6" w:rsidRPr="004B5677" w:rsidRDefault="009D13BF" w:rsidP="009D13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</w:t>
            </w:r>
            <w:r w:rsidR="00380F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1170" w:type="dxa"/>
          </w:tcPr>
          <w:p w14:paraId="6B5F4132" w14:textId="62396B5E" w:rsidR="00E972C6" w:rsidRPr="003C73A0" w:rsidRDefault="00E972C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0550FE7" w14:textId="77777777" w:rsidR="00E972C6" w:rsidRPr="003C73A0" w:rsidRDefault="00E972C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FEAC2" w14:textId="50241C8F" w:rsidR="00E972C6" w:rsidRPr="003C73A0" w:rsidRDefault="00E972C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6EDE627" w14:textId="77777777" w:rsidR="00E972C6" w:rsidRPr="003C73A0" w:rsidRDefault="00E972C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31931" w14:textId="05DE61AE" w:rsidR="00E972C6" w:rsidRPr="003C73A0" w:rsidRDefault="00E972C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F0A6163" w14:textId="77777777" w:rsidR="00E972C6" w:rsidRPr="003C73A0" w:rsidRDefault="00E972C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70515" w14:textId="61D288DE" w:rsidR="00E972C6" w:rsidRPr="003C73A0" w:rsidRDefault="00E972C6" w:rsidP="00E972C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2562</w:t>
            </w:r>
          </w:p>
        </w:tc>
      </w:tr>
      <w:tr w:rsidR="00D27C5F" w:rsidRPr="004B5677" w14:paraId="03D31870" w14:textId="77777777" w:rsidTr="003820E5">
        <w:trPr>
          <w:cantSplit/>
          <w:trHeight w:val="440"/>
        </w:trPr>
        <w:tc>
          <w:tcPr>
            <w:tcW w:w="3870" w:type="dxa"/>
          </w:tcPr>
          <w:p w14:paraId="3B289531" w14:textId="77777777" w:rsidR="00D27C5F" w:rsidRPr="004B5677" w:rsidRDefault="00D27C5F" w:rsidP="00D27C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EF04D52" w14:textId="77777777" w:rsidR="00D27C5F" w:rsidRPr="004B5677" w:rsidRDefault="00D27C5F" w:rsidP="00D27C5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BF11AD" w:rsidRPr="004B5677" w14:paraId="080F968F" w14:textId="77777777" w:rsidTr="003820E5">
        <w:trPr>
          <w:cantSplit/>
          <w:trHeight w:val="425"/>
        </w:trPr>
        <w:tc>
          <w:tcPr>
            <w:tcW w:w="3870" w:type="dxa"/>
          </w:tcPr>
          <w:p w14:paraId="545D2567" w14:textId="77777777" w:rsidR="00BF11AD" w:rsidRPr="004B5677" w:rsidRDefault="00BF11AD" w:rsidP="00BF11A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1470BA69" w14:textId="0CB86F94" w:rsidR="00BF11AD" w:rsidRPr="004B5677" w:rsidRDefault="00663297" w:rsidP="00663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180" w:type="dxa"/>
          </w:tcPr>
          <w:p w14:paraId="43AC0764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9A4587A" w14:textId="50D3B3AE" w:rsidR="00BF11AD" w:rsidRPr="004B5677" w:rsidRDefault="00BF11AD" w:rsidP="00663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180" w:type="dxa"/>
          </w:tcPr>
          <w:p w14:paraId="70E30F4B" w14:textId="77777777" w:rsidR="00BF11AD" w:rsidRPr="004B5677" w:rsidRDefault="00BF11AD" w:rsidP="00663297">
            <w:pPr>
              <w:pStyle w:val="acctfourfigures"/>
              <w:tabs>
                <w:tab w:val="clear" w:pos="765"/>
                <w:tab w:val="decimal" w:pos="468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1CE9B51" w14:textId="4FEEDD13" w:rsidR="00BF11AD" w:rsidRPr="004B5677" w:rsidRDefault="00BF11AD" w:rsidP="00663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2961FE" w14:textId="77777777" w:rsidR="00BF11AD" w:rsidRPr="004B5677" w:rsidRDefault="00BF11AD" w:rsidP="00663297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A138E0" w14:textId="0FCD49BB" w:rsidR="00BF11AD" w:rsidRPr="003820E5" w:rsidRDefault="00BF11AD" w:rsidP="003820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20E5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BF11AD" w:rsidRPr="004B5677" w14:paraId="678DE041" w14:textId="77777777" w:rsidTr="003820E5">
        <w:trPr>
          <w:cantSplit/>
          <w:trHeight w:val="425"/>
        </w:trPr>
        <w:tc>
          <w:tcPr>
            <w:tcW w:w="3870" w:type="dxa"/>
          </w:tcPr>
          <w:p w14:paraId="064104FC" w14:textId="2593C3BA" w:rsidR="00BF11AD" w:rsidRPr="004B5677" w:rsidRDefault="00BF11AD" w:rsidP="00BF11A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768EFF9" w14:textId="1A9D28EE" w:rsidR="00BF11AD" w:rsidRPr="004B5677" w:rsidRDefault="00663297" w:rsidP="00663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CACE50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9CF5F" w14:textId="64A0F805" w:rsidR="00BF11AD" w:rsidRPr="004B5677" w:rsidRDefault="00BF11AD" w:rsidP="00663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753019" w14:textId="77777777" w:rsidR="00BF11AD" w:rsidRPr="004B5677" w:rsidRDefault="00BF11AD" w:rsidP="00663297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CC31EF5" w14:textId="19A3F2C1" w:rsidR="00BF11AD" w:rsidRPr="004B5677" w:rsidRDefault="00BF11AD" w:rsidP="00BC690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0" w:type="dxa"/>
          </w:tcPr>
          <w:p w14:paraId="34874863" w14:textId="77777777" w:rsidR="00BF11AD" w:rsidRPr="004B5677" w:rsidRDefault="00BF11AD" w:rsidP="00663297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4F0DE53" w14:textId="519237AA" w:rsidR="00BF11AD" w:rsidRPr="003820E5" w:rsidRDefault="00BF11AD" w:rsidP="003820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20E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BF11AD" w:rsidRPr="004B5677" w14:paraId="268FD647" w14:textId="77777777" w:rsidTr="003820E5">
        <w:trPr>
          <w:cantSplit/>
          <w:trHeight w:val="425"/>
        </w:trPr>
        <w:tc>
          <w:tcPr>
            <w:tcW w:w="3870" w:type="dxa"/>
          </w:tcPr>
          <w:p w14:paraId="0B544DB5" w14:textId="68148A4B" w:rsidR="00BF11AD" w:rsidRPr="004B5677" w:rsidRDefault="00BF11AD" w:rsidP="00BF11A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3C35DBBE" w14:textId="1A37F3BA" w:rsidR="00BF11AD" w:rsidRPr="004B5677" w:rsidRDefault="00663297" w:rsidP="00663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93BCA55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CE1592" w14:textId="0E57C18B" w:rsidR="00BF11AD" w:rsidRPr="004B5677" w:rsidRDefault="00BF11AD" w:rsidP="00663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E1E2AB9" w14:textId="77777777" w:rsidR="00BF11AD" w:rsidRPr="004B5677" w:rsidRDefault="00BF11AD" w:rsidP="00663297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59ED3F" w14:textId="41A4A038" w:rsidR="00BF11AD" w:rsidRPr="004B5677" w:rsidRDefault="00BF11AD" w:rsidP="00663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EF7542" w14:textId="77777777" w:rsidR="00BF11AD" w:rsidRPr="004B5677" w:rsidRDefault="00BF11AD" w:rsidP="00663297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7724A0E" w14:textId="716E5F74" w:rsidR="00BF11AD" w:rsidRPr="003820E5" w:rsidRDefault="00BF11AD" w:rsidP="003820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20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11AD" w:rsidRPr="004B5677" w14:paraId="77E78CF2" w14:textId="77777777" w:rsidTr="003820E5">
        <w:trPr>
          <w:cantSplit/>
          <w:trHeight w:val="425"/>
        </w:trPr>
        <w:tc>
          <w:tcPr>
            <w:tcW w:w="3870" w:type="dxa"/>
          </w:tcPr>
          <w:p w14:paraId="590FB3BB" w14:textId="77777777" w:rsidR="00BF11AD" w:rsidRPr="004B5677" w:rsidRDefault="00BF11AD" w:rsidP="00BF11A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6EE739" w14:textId="3C2398CB" w:rsidR="00BF11AD" w:rsidRPr="004B5677" w:rsidRDefault="00663297" w:rsidP="00663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BA94AD4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A867AE" w14:textId="4AF0AFEF" w:rsidR="00BF11AD" w:rsidRPr="004B5677" w:rsidRDefault="00BF11AD" w:rsidP="00663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80" w:type="dxa"/>
          </w:tcPr>
          <w:p w14:paraId="7F9E4EAE" w14:textId="77777777" w:rsidR="00BF11AD" w:rsidRPr="004B5677" w:rsidRDefault="00BF11AD" w:rsidP="00663297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73D6C8F" w14:textId="2E89820C" w:rsidR="00BF11AD" w:rsidRPr="004B5677" w:rsidRDefault="00B551F6" w:rsidP="00663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A7A93D4" w14:textId="77777777" w:rsidR="00BF11AD" w:rsidRPr="004B5677" w:rsidRDefault="00BF11AD" w:rsidP="00663297">
            <w:pPr>
              <w:pStyle w:val="acctfourfigures"/>
              <w:tabs>
                <w:tab w:val="clear" w:pos="765"/>
                <w:tab w:val="decimal" w:pos="666"/>
                <w:tab w:val="decimal" w:pos="1243"/>
              </w:tabs>
              <w:spacing w:line="240" w:lineRule="auto"/>
              <w:ind w:left="-72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85D275" w14:textId="4F87058E" w:rsidR="00BF11AD" w:rsidRPr="003820E5" w:rsidRDefault="00BF11AD" w:rsidP="003820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820E5">
              <w:rPr>
                <w:rFonts w:asciiTheme="majorBidi" w:hAnsiTheme="majorBidi" w:cstheme="majorBidi"/>
                <w:sz w:val="30"/>
                <w:szCs w:val="30"/>
              </w:rPr>
              <w:t>8,26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BF11AD" w:rsidRPr="004B5677" w14:paraId="2D0260F4" w14:textId="77777777" w:rsidTr="003820E5">
        <w:trPr>
          <w:cantSplit/>
          <w:trHeight w:val="379"/>
        </w:trPr>
        <w:tc>
          <w:tcPr>
            <w:tcW w:w="3870" w:type="dxa"/>
          </w:tcPr>
          <w:p w14:paraId="091713D5" w14:textId="77777777" w:rsidR="00BF11AD" w:rsidRPr="004B5677" w:rsidRDefault="00BF11AD" w:rsidP="00BF11AD">
            <w:pPr>
              <w:tabs>
                <w:tab w:val="left" w:pos="900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6085DB" w14:textId="40EBF1A1" w:rsidR="00BF11AD" w:rsidRPr="004B5677" w:rsidRDefault="00663297" w:rsidP="00BF11AD">
            <w:pPr>
              <w:pStyle w:val="acctfourfigures"/>
              <w:tabs>
                <w:tab w:val="clear" w:pos="765"/>
                <w:tab w:val="decimal" w:pos="1243"/>
                <w:tab w:val="left" w:pos="9000"/>
              </w:tabs>
              <w:spacing w:line="240" w:lineRule="auto"/>
              <w:ind w:left="-72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72FBF43A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  <w:tab w:val="left" w:pos="9000"/>
              </w:tabs>
              <w:spacing w:line="240" w:lineRule="auto"/>
              <w:ind w:left="-7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554D3" w14:textId="7D7FC299" w:rsidR="00BF11AD" w:rsidRPr="004B5677" w:rsidRDefault="00BF11AD" w:rsidP="00663297">
            <w:pPr>
              <w:pStyle w:val="acctfourfigures"/>
              <w:tabs>
                <w:tab w:val="clear" w:pos="765"/>
                <w:tab w:val="decimal" w:pos="1243"/>
                <w:tab w:val="left" w:pos="9000"/>
              </w:tabs>
              <w:spacing w:line="240" w:lineRule="auto"/>
              <w:ind w:left="-72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9,393</w:t>
            </w:r>
          </w:p>
        </w:tc>
        <w:tc>
          <w:tcPr>
            <w:tcW w:w="180" w:type="dxa"/>
          </w:tcPr>
          <w:p w14:paraId="0123F0F5" w14:textId="77777777" w:rsidR="00BF11AD" w:rsidRPr="004B5677" w:rsidRDefault="00BF11AD" w:rsidP="00663297">
            <w:pPr>
              <w:pStyle w:val="acctfourfigures"/>
              <w:tabs>
                <w:tab w:val="clear" w:pos="765"/>
                <w:tab w:val="decimal" w:pos="666"/>
                <w:tab w:val="decimal" w:pos="1243"/>
                <w:tab w:val="left" w:pos="9000"/>
              </w:tabs>
              <w:spacing w:line="240" w:lineRule="auto"/>
              <w:ind w:left="-7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F935C" w14:textId="0B52FA6B" w:rsidR="00BF11AD" w:rsidRPr="004B5677" w:rsidRDefault="00BF11AD" w:rsidP="00663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4E251EA4" w14:textId="77777777" w:rsidR="00BF11AD" w:rsidRPr="004B5677" w:rsidRDefault="00BF11AD" w:rsidP="00663297">
            <w:pPr>
              <w:pStyle w:val="acctfourfigures"/>
              <w:tabs>
                <w:tab w:val="clear" w:pos="765"/>
                <w:tab w:val="decimal" w:pos="666"/>
                <w:tab w:val="decimal" w:pos="1243"/>
                <w:tab w:val="left" w:pos="900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5664E" w14:textId="6281497A" w:rsidR="00BF11AD" w:rsidRPr="003820E5" w:rsidRDefault="00BF11AD" w:rsidP="003820E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0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8,296</w:t>
            </w:r>
          </w:p>
        </w:tc>
      </w:tr>
    </w:tbl>
    <w:p w14:paraId="2D6D9DCA" w14:textId="70DD76A4" w:rsidR="004A7B3E" w:rsidRDefault="004A7B3E">
      <w:pPr>
        <w:rPr>
          <w:rFonts w:asciiTheme="majorBidi" w:hAnsiTheme="majorBidi" w:cstheme="majorBidi"/>
        </w:rPr>
      </w:pPr>
    </w:p>
    <w:p w14:paraId="7B1D6989" w14:textId="77777777" w:rsidR="004A7B3E" w:rsidRDefault="004A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5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4A7B3E" w:rsidRPr="004B5677" w14:paraId="28396173" w14:textId="77777777" w:rsidTr="00F73E7F">
        <w:trPr>
          <w:tblHeader/>
        </w:trPr>
        <w:tc>
          <w:tcPr>
            <w:tcW w:w="2112" w:type="dxa"/>
            <w:vAlign w:val="bottom"/>
          </w:tcPr>
          <w:p w14:paraId="6932E562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6096E17A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754EF5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306EDDA2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7B3E" w:rsidRPr="004B5677" w14:paraId="42DD9CF5" w14:textId="77777777" w:rsidTr="00F73E7F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3C5C4B3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3BBDB5E0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F71DC0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E3D449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F7E0A3B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5B796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D4D9446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43E272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F72032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13F0ABAB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12F67C3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50718B4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4C4B6E02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04C81A8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BAF1BD8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CBDCAC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4A7B3E" w:rsidRPr="004B5677" w14:paraId="7E5550F4" w14:textId="77777777" w:rsidTr="00F73E7F">
        <w:trPr>
          <w:tblHeader/>
        </w:trPr>
        <w:tc>
          <w:tcPr>
            <w:tcW w:w="2112" w:type="dxa"/>
            <w:vAlign w:val="bottom"/>
          </w:tcPr>
          <w:p w14:paraId="4ADB411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78" w:type="dxa"/>
            <w:vAlign w:val="bottom"/>
          </w:tcPr>
          <w:p w14:paraId="585DD4C5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22B85E3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604076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339BD71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C96CEA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40824225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603053E4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90F327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1710A507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497B92F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BA83063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A7B3E" w:rsidRPr="004B5677" w14:paraId="518248E9" w14:textId="77777777" w:rsidTr="00F73E7F">
        <w:trPr>
          <w:tblHeader/>
        </w:trPr>
        <w:tc>
          <w:tcPr>
            <w:tcW w:w="2112" w:type="dxa"/>
          </w:tcPr>
          <w:p w14:paraId="2A0F9EBF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9" w:type="dxa"/>
            <w:gridSpan w:val="3"/>
          </w:tcPr>
          <w:p w14:paraId="3449D3D6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F509967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6" w:type="dxa"/>
            <w:gridSpan w:val="7"/>
          </w:tcPr>
          <w:p w14:paraId="2219C409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7B3E" w:rsidRPr="004D4132" w14:paraId="7982C7DA" w14:textId="77777777" w:rsidTr="00F73E7F">
        <w:tc>
          <w:tcPr>
            <w:tcW w:w="2112" w:type="dxa"/>
          </w:tcPr>
          <w:p w14:paraId="0E3402F7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8" w:type="dxa"/>
          </w:tcPr>
          <w:p w14:paraId="7C627BEB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1.6</w:t>
            </w:r>
            <w:r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  <w:tc>
          <w:tcPr>
            <w:tcW w:w="234" w:type="dxa"/>
          </w:tcPr>
          <w:p w14:paraId="6938DD6E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593B6ED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1.4</w:t>
            </w:r>
            <w:r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-1.51</w:t>
            </w:r>
          </w:p>
        </w:tc>
        <w:tc>
          <w:tcPr>
            <w:tcW w:w="236" w:type="dxa"/>
          </w:tcPr>
          <w:p w14:paraId="4EDD8680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237DC5A0" w14:textId="77777777" w:rsidR="004A7B3E" w:rsidRPr="004D4132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1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5,759</w:t>
            </w:r>
          </w:p>
        </w:tc>
        <w:tc>
          <w:tcPr>
            <w:tcW w:w="235" w:type="dxa"/>
          </w:tcPr>
          <w:p w14:paraId="2B135EE5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</w:tcPr>
          <w:p w14:paraId="212C53E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16,934</w:t>
            </w:r>
          </w:p>
        </w:tc>
        <w:tc>
          <w:tcPr>
            <w:tcW w:w="235" w:type="dxa"/>
          </w:tcPr>
          <w:p w14:paraId="3C9AACAA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</w:tcPr>
          <w:p w14:paraId="14DECC01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(11,848)</w:t>
            </w:r>
          </w:p>
        </w:tc>
        <w:tc>
          <w:tcPr>
            <w:tcW w:w="235" w:type="dxa"/>
          </w:tcPr>
          <w:p w14:paraId="4244F876" w14:textId="77777777" w:rsidR="004A7B3E" w:rsidRPr="004B5677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6AFCA640" w14:textId="77777777" w:rsidR="004A7B3E" w:rsidRPr="004D4132" w:rsidRDefault="004A7B3E" w:rsidP="00F7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13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0</w:t>
            </w:r>
            <w:r w:rsidRPr="004D413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,845</w:t>
            </w:r>
          </w:p>
        </w:tc>
      </w:tr>
    </w:tbl>
    <w:p w14:paraId="0DBAC974" w14:textId="4D45E2E9" w:rsidR="004A7B3E" w:rsidRDefault="004A7B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F73E7F" w:rsidRPr="004B5677" w14:paraId="5CFBB208" w14:textId="77777777" w:rsidTr="00391074">
        <w:trPr>
          <w:cantSplit/>
          <w:trHeight w:val="398"/>
          <w:tblHeader/>
        </w:trPr>
        <w:tc>
          <w:tcPr>
            <w:tcW w:w="3960" w:type="dxa"/>
          </w:tcPr>
          <w:p w14:paraId="7635969A" w14:textId="77777777" w:rsidR="00F73E7F" w:rsidRPr="004B5677" w:rsidRDefault="00F73E7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0DF838A" w14:textId="77777777" w:rsidR="00F73E7F" w:rsidRPr="004B5677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19C606B3" w14:textId="77777777" w:rsidR="00F73E7F" w:rsidRPr="004B5677" w:rsidRDefault="00F73E7F" w:rsidP="00F73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73E7F" w:rsidRPr="004B5677" w14:paraId="45635467" w14:textId="77777777" w:rsidTr="00391074">
        <w:trPr>
          <w:cantSplit/>
          <w:tblHeader/>
        </w:trPr>
        <w:tc>
          <w:tcPr>
            <w:tcW w:w="3960" w:type="dxa"/>
          </w:tcPr>
          <w:p w14:paraId="3EE9BA4E" w14:textId="77777777" w:rsidR="00F73E7F" w:rsidRPr="004B5677" w:rsidRDefault="00F73E7F" w:rsidP="00F73E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9D18F4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0D32194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C1BE8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18777C3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0A3D91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54E8D9B0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41201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F73E7F" w:rsidRPr="004B5677" w14:paraId="428C32B9" w14:textId="77777777" w:rsidTr="00391074">
        <w:trPr>
          <w:cantSplit/>
          <w:tblHeader/>
        </w:trPr>
        <w:tc>
          <w:tcPr>
            <w:tcW w:w="3960" w:type="dxa"/>
            <w:vAlign w:val="bottom"/>
          </w:tcPr>
          <w:p w14:paraId="0EA9DB6C" w14:textId="77174E16" w:rsidR="00F73E7F" w:rsidRPr="004B5677" w:rsidRDefault="00F73E7F" w:rsidP="00F73E7F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</w:rPr>
            </w:pPr>
            <w:r w:rsidRPr="00380F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5537635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DEA9D08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70435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48897052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6D86C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AC990E3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80C4A" w14:textId="77777777" w:rsidR="00F73E7F" w:rsidRPr="003C73A0" w:rsidRDefault="00F73E7F" w:rsidP="00F73E7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2562</w:t>
            </w:r>
          </w:p>
        </w:tc>
      </w:tr>
      <w:tr w:rsidR="00F73E7F" w:rsidRPr="004B5677" w14:paraId="2EE58CDB" w14:textId="77777777" w:rsidTr="00391074">
        <w:trPr>
          <w:cantSplit/>
        </w:trPr>
        <w:tc>
          <w:tcPr>
            <w:tcW w:w="3960" w:type="dxa"/>
          </w:tcPr>
          <w:p w14:paraId="1782B3C2" w14:textId="77777777" w:rsidR="00F73E7F" w:rsidRPr="004B5677" w:rsidRDefault="00F73E7F" w:rsidP="00F7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C36D712" w14:textId="77777777" w:rsidR="00F73E7F" w:rsidRPr="004B5677" w:rsidRDefault="00F73E7F" w:rsidP="00F73E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F73E7F" w:rsidRPr="004B5677" w14:paraId="76BB9CC6" w14:textId="77777777" w:rsidTr="00391074">
        <w:trPr>
          <w:cantSplit/>
        </w:trPr>
        <w:tc>
          <w:tcPr>
            <w:tcW w:w="3960" w:type="dxa"/>
          </w:tcPr>
          <w:p w14:paraId="450D5681" w14:textId="2CDDCACD" w:rsidR="00F73E7F" w:rsidRPr="004B5677" w:rsidRDefault="00F73E7F" w:rsidP="00F73E7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2BBC7924" w14:textId="5C5AD17A" w:rsidR="00F73E7F" w:rsidRPr="004B5677" w:rsidRDefault="00F73E7F" w:rsidP="00F73E7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3,213</w:t>
            </w:r>
          </w:p>
        </w:tc>
        <w:tc>
          <w:tcPr>
            <w:tcW w:w="180" w:type="dxa"/>
          </w:tcPr>
          <w:p w14:paraId="78803197" w14:textId="77777777" w:rsidR="00F73E7F" w:rsidRPr="004B5677" w:rsidRDefault="00F73E7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B740D" w14:textId="232315AE" w:rsidR="00F73E7F" w:rsidRPr="004B5677" w:rsidRDefault="00F73E7F" w:rsidP="00F73E7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9FFCDA" w14:textId="77777777" w:rsidR="00F73E7F" w:rsidRPr="004B5677" w:rsidRDefault="00F73E7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B400C6" w14:textId="451A6736" w:rsidR="00F73E7F" w:rsidRPr="004B5677" w:rsidRDefault="00F73E7F" w:rsidP="00F73E7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8E9402" w14:textId="77777777" w:rsidR="00F73E7F" w:rsidRPr="004B5677" w:rsidRDefault="00F73E7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D0CFAB" w14:textId="7A17FE62" w:rsidR="00F73E7F" w:rsidRPr="004B5677" w:rsidRDefault="00F73E7F" w:rsidP="00F73E7F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3E7F" w:rsidRPr="004B5677" w14:paraId="444267B3" w14:textId="77777777" w:rsidTr="00391074">
        <w:trPr>
          <w:cantSplit/>
        </w:trPr>
        <w:tc>
          <w:tcPr>
            <w:tcW w:w="3960" w:type="dxa"/>
          </w:tcPr>
          <w:p w14:paraId="78C5DC96" w14:textId="518FE55D" w:rsidR="00F73E7F" w:rsidRPr="004B5677" w:rsidRDefault="00F73E7F" w:rsidP="00F73E7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9AC5E87" w14:textId="10C0B6C0" w:rsidR="00F73E7F" w:rsidRPr="004B5677" w:rsidRDefault="00F73E7F" w:rsidP="00F73E7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B33A95" w14:textId="77777777" w:rsidR="00F73E7F" w:rsidRPr="004B5677" w:rsidRDefault="00F73E7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B424B" w14:textId="4C2F9308" w:rsidR="00F73E7F" w:rsidRPr="004B5677" w:rsidRDefault="00F73E7F" w:rsidP="00F73E7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8AFAC2" w14:textId="77777777" w:rsidR="00F73E7F" w:rsidRPr="004B5677" w:rsidRDefault="00F73E7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C2B134" w14:textId="26A781C8" w:rsidR="00F73E7F" w:rsidRPr="004B5677" w:rsidRDefault="00F73E7F" w:rsidP="00F73E7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</w:tcPr>
          <w:p w14:paraId="3614F1BB" w14:textId="77777777" w:rsidR="00F73E7F" w:rsidRPr="004B5677" w:rsidRDefault="00F73E7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8A649B" w14:textId="582864FC" w:rsidR="00F73E7F" w:rsidRPr="004B5677" w:rsidRDefault="00F73E7F" w:rsidP="00F73E7F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3E7F" w:rsidRPr="004B5677" w14:paraId="0835AFFC" w14:textId="77777777" w:rsidTr="00391074">
        <w:trPr>
          <w:cantSplit/>
        </w:trPr>
        <w:tc>
          <w:tcPr>
            <w:tcW w:w="3960" w:type="dxa"/>
          </w:tcPr>
          <w:p w14:paraId="167A46FA" w14:textId="1DE1A9A1" w:rsidR="00F73E7F" w:rsidRPr="004B5677" w:rsidRDefault="00F73E7F" w:rsidP="00F73E7F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019FC9" w14:textId="14037E51" w:rsidR="00F73E7F" w:rsidRPr="004B5677" w:rsidRDefault="00F73E7F" w:rsidP="00F73E7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11,836</w:t>
            </w:r>
          </w:p>
        </w:tc>
        <w:tc>
          <w:tcPr>
            <w:tcW w:w="180" w:type="dxa"/>
          </w:tcPr>
          <w:p w14:paraId="155BE05A" w14:textId="77777777" w:rsidR="00F73E7F" w:rsidRPr="004B5677" w:rsidRDefault="00F73E7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A99C4" w14:textId="6511B58D" w:rsidR="00F73E7F" w:rsidRPr="004B5677" w:rsidRDefault="00F73E7F" w:rsidP="00F73E7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A9A91B" w14:textId="77777777" w:rsidR="00F73E7F" w:rsidRPr="004B5677" w:rsidRDefault="00F73E7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92D6E" w14:textId="4B2577C4" w:rsidR="00F73E7F" w:rsidRPr="004B5677" w:rsidRDefault="00F73E7F" w:rsidP="00F73E7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4E091EB" w14:textId="77777777" w:rsidR="00F73E7F" w:rsidRPr="004B5677" w:rsidRDefault="00F73E7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4AA200" w14:textId="0586EAF1" w:rsidR="00F73E7F" w:rsidRPr="004B5677" w:rsidRDefault="00F73E7F" w:rsidP="00F73E7F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3E7F" w:rsidRPr="004B5677" w14:paraId="0ABB7705" w14:textId="77777777" w:rsidTr="00391074">
        <w:trPr>
          <w:cantSplit/>
          <w:trHeight w:val="343"/>
        </w:trPr>
        <w:tc>
          <w:tcPr>
            <w:tcW w:w="3960" w:type="dxa"/>
          </w:tcPr>
          <w:p w14:paraId="0EAD0767" w14:textId="15DA0D47" w:rsidR="00F73E7F" w:rsidRPr="004B5677" w:rsidRDefault="00F73E7F" w:rsidP="00F73E7F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01BE61" w14:textId="736ED10A" w:rsidR="00F73E7F" w:rsidRPr="004B5677" w:rsidRDefault="00F73E7F" w:rsidP="00F73E7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</w:t>
            </w:r>
            <w:r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80" w:type="dxa"/>
          </w:tcPr>
          <w:p w14:paraId="20F15F6A" w14:textId="77777777" w:rsidR="00F73E7F" w:rsidRPr="004B5677" w:rsidRDefault="00F73E7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E6269E" w14:textId="7D565F45" w:rsidR="00F73E7F" w:rsidRPr="004B5677" w:rsidRDefault="00F73E7F" w:rsidP="00F73E7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6475AF" w14:textId="77777777" w:rsidR="00F73E7F" w:rsidRPr="004B5677" w:rsidRDefault="00F73E7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37ED5" w14:textId="2FFE1D39" w:rsidR="00F73E7F" w:rsidRPr="004B5677" w:rsidRDefault="00F73E7F" w:rsidP="00F73E7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5C259D6D" w14:textId="77777777" w:rsidR="00F73E7F" w:rsidRPr="004B5677" w:rsidRDefault="00F73E7F" w:rsidP="00F73E7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35BE" w14:textId="23EFE469" w:rsidR="00F73E7F" w:rsidRPr="004B5677" w:rsidRDefault="00F73E7F" w:rsidP="00F73E7F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D1EEB4D" w14:textId="77777777" w:rsidR="00F73E7F" w:rsidRDefault="00F73E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80"/>
        <w:gridCol w:w="360"/>
        <w:gridCol w:w="1170"/>
        <w:gridCol w:w="180"/>
        <w:gridCol w:w="1170"/>
        <w:gridCol w:w="182"/>
        <w:gridCol w:w="1168"/>
        <w:gridCol w:w="182"/>
        <w:gridCol w:w="1168"/>
      </w:tblGrid>
      <w:tr w:rsidR="0084169F" w:rsidRPr="004B5677" w14:paraId="076B6EBE" w14:textId="77777777" w:rsidTr="00391074">
        <w:trPr>
          <w:cantSplit/>
        </w:trPr>
        <w:tc>
          <w:tcPr>
            <w:tcW w:w="3420" w:type="dxa"/>
            <w:vAlign w:val="bottom"/>
          </w:tcPr>
          <w:p w14:paraId="7E6DBD6E" w14:textId="77777777" w:rsidR="0084169F" w:rsidRPr="004B5677" w:rsidRDefault="0084169F" w:rsidP="0086274B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180" w:type="dxa"/>
            <w:vAlign w:val="bottom"/>
          </w:tcPr>
          <w:p w14:paraId="53092277" w14:textId="77777777" w:rsidR="0084169F" w:rsidRPr="004B5677" w:rsidRDefault="0084169F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07C12AA" w14:textId="77777777" w:rsidR="0084169F" w:rsidRPr="004B5677" w:rsidRDefault="0084169F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DBFF01D" w14:textId="29C0C2A2" w:rsidR="0084169F" w:rsidRPr="004B5677" w:rsidRDefault="0084169F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274B" w:rsidRPr="004B5677" w14:paraId="00BA9721" w14:textId="6345E13C" w:rsidTr="00391074">
        <w:trPr>
          <w:cantSplit/>
        </w:trPr>
        <w:tc>
          <w:tcPr>
            <w:tcW w:w="3420" w:type="dxa"/>
            <w:vAlign w:val="bottom"/>
          </w:tcPr>
          <w:p w14:paraId="2133D040" w14:textId="5F7A9404" w:rsidR="0086274B" w:rsidRPr="004B5677" w:rsidRDefault="0086274B" w:rsidP="0086274B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  <w:t>รายได้ค่าเช่ารอรับรู้</w:t>
            </w:r>
          </w:p>
        </w:tc>
        <w:tc>
          <w:tcPr>
            <w:tcW w:w="180" w:type="dxa"/>
            <w:vAlign w:val="bottom"/>
          </w:tcPr>
          <w:p w14:paraId="44001D4B" w14:textId="77777777" w:rsidR="0086274B" w:rsidRPr="004B5677" w:rsidRDefault="0086274B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2FF3A90" w14:textId="77777777" w:rsidR="0086274B" w:rsidRPr="004B5677" w:rsidRDefault="0086274B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89C82" w14:textId="77777777" w:rsidR="0086274B" w:rsidRPr="004B5677" w:rsidRDefault="0086274B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4766986" w14:textId="2A041123" w:rsidR="0086274B" w:rsidRPr="004B5677" w:rsidRDefault="0086274B" w:rsidP="00663297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663297" w:rsidRPr="004B5677">
              <w:rPr>
                <w:rFonts w:asciiTheme="majorBidi" w:hAnsiTheme="majorBidi" w:cstheme="majorBidi"/>
                <w:b w:val="0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3DBB10E6" w14:textId="77777777" w:rsidR="0086274B" w:rsidRPr="004B5677" w:rsidRDefault="0086274B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840B84" w14:textId="78BD8388" w:rsidR="0086274B" w:rsidRPr="004B5677" w:rsidRDefault="0086274B" w:rsidP="0086274B">
            <w:pPr>
              <w:pStyle w:val="acctmergecolhdg"/>
              <w:tabs>
                <w:tab w:val="left" w:pos="9000"/>
              </w:tabs>
              <w:spacing w:line="240" w:lineRule="auto"/>
              <w:ind w:right="1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2" w:type="dxa"/>
            <w:vAlign w:val="bottom"/>
          </w:tcPr>
          <w:p w14:paraId="0ADEAE0A" w14:textId="77777777" w:rsidR="0086274B" w:rsidRPr="004B5677" w:rsidRDefault="0086274B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vAlign w:val="bottom"/>
          </w:tcPr>
          <w:p w14:paraId="1BC7770C" w14:textId="196BE342" w:rsidR="0086274B" w:rsidRPr="004B5677" w:rsidRDefault="0086274B" w:rsidP="00663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82" w:type="dxa"/>
            <w:vAlign w:val="bottom"/>
          </w:tcPr>
          <w:p w14:paraId="4E2ED0CA" w14:textId="77777777" w:rsidR="0086274B" w:rsidRPr="004B5677" w:rsidRDefault="0086274B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vAlign w:val="bottom"/>
          </w:tcPr>
          <w:p w14:paraId="4E7AD97A" w14:textId="77777777" w:rsidR="0086274B" w:rsidRPr="004B5677" w:rsidRDefault="0086274B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</w:p>
          <w:p w14:paraId="750CAF85" w14:textId="5D683F3A" w:rsidR="0086274B" w:rsidRPr="004B5677" w:rsidRDefault="0086274B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3297"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E110E" w:rsidRPr="004B5677" w14:paraId="09EB1780" w14:textId="77777777" w:rsidTr="00391074">
        <w:trPr>
          <w:cantSplit/>
        </w:trPr>
        <w:tc>
          <w:tcPr>
            <w:tcW w:w="3420" w:type="dxa"/>
            <w:vAlign w:val="bottom"/>
          </w:tcPr>
          <w:p w14:paraId="0A0DF4D7" w14:textId="77777777" w:rsidR="006E110E" w:rsidRPr="004B5677" w:rsidRDefault="006E110E" w:rsidP="0086274B">
            <w:pPr>
              <w:pStyle w:val="acctfourfigures"/>
              <w:tabs>
                <w:tab w:val="clear" w:pos="765"/>
                <w:tab w:val="decimal" w:pos="9"/>
                <w:tab w:val="left" w:pos="9000"/>
              </w:tabs>
              <w:spacing w:line="240" w:lineRule="auto"/>
              <w:ind w:left="191" w:hanging="18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180" w:type="dxa"/>
            <w:vAlign w:val="bottom"/>
          </w:tcPr>
          <w:p w14:paraId="547684B7" w14:textId="77777777" w:rsidR="006E110E" w:rsidRPr="004B5677" w:rsidRDefault="006E110E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1CE4B8D" w14:textId="77777777" w:rsidR="006E110E" w:rsidRPr="004B5677" w:rsidRDefault="006E110E" w:rsidP="0086274B">
            <w:pPr>
              <w:pStyle w:val="acctmergecolhdg"/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EEFA072" w14:textId="49787819" w:rsidR="006E110E" w:rsidRPr="004B5677" w:rsidRDefault="006E110E" w:rsidP="00862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11AD" w:rsidRPr="004B5677" w14:paraId="21E0C3B9" w14:textId="74FA2027" w:rsidTr="00391074">
        <w:trPr>
          <w:cantSplit/>
        </w:trPr>
        <w:tc>
          <w:tcPr>
            <w:tcW w:w="3420" w:type="dxa"/>
          </w:tcPr>
          <w:p w14:paraId="1A03AF72" w14:textId="688B9F05" w:rsidR="00BF11AD" w:rsidRPr="004B5677" w:rsidRDefault="00BF11AD" w:rsidP="00BF11AD">
            <w:pPr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80" w:type="dxa"/>
          </w:tcPr>
          <w:p w14:paraId="15F634F2" w14:textId="77777777" w:rsidR="00BF11AD" w:rsidRPr="004B5677" w:rsidRDefault="00BF11AD" w:rsidP="00BF11AD">
            <w:pPr>
              <w:tabs>
                <w:tab w:val="left" w:pos="90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484841" w14:textId="77777777" w:rsidR="00BF11AD" w:rsidRPr="004B5677" w:rsidRDefault="00BF11AD" w:rsidP="00BF11AD">
            <w:pPr>
              <w:tabs>
                <w:tab w:val="left" w:pos="9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08A5E8" w14:textId="1712746F" w:rsidR="00BF11AD" w:rsidRPr="004B5677" w:rsidRDefault="00467168" w:rsidP="0051026C">
            <w:pPr>
              <w:pStyle w:val="acctfourfigures"/>
              <w:tabs>
                <w:tab w:val="clear" w:pos="765"/>
                <w:tab w:val="decimal" w:pos="641"/>
                <w:tab w:val="left" w:pos="740"/>
                <w:tab w:val="left" w:pos="9000"/>
              </w:tabs>
              <w:spacing w:line="240" w:lineRule="auto"/>
              <w:ind w:left="-67" w:right="1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5,783</w:t>
            </w:r>
          </w:p>
        </w:tc>
        <w:tc>
          <w:tcPr>
            <w:tcW w:w="180" w:type="dxa"/>
          </w:tcPr>
          <w:p w14:paraId="14D162EA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80"/>
                <w:tab w:val="left" w:pos="9000"/>
              </w:tabs>
              <w:spacing w:line="240" w:lineRule="auto"/>
              <w:ind w:left="-67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CC763C" w14:textId="5639D302" w:rsidR="00BF11AD" w:rsidRPr="004B5677" w:rsidRDefault="00BF11AD" w:rsidP="0051026C">
            <w:pPr>
              <w:pStyle w:val="acctfourfigures"/>
              <w:tabs>
                <w:tab w:val="clear" w:pos="765"/>
                <w:tab w:val="decimal" w:pos="641"/>
                <w:tab w:val="left" w:pos="819"/>
                <w:tab w:val="left" w:pos="9000"/>
              </w:tabs>
              <w:spacing w:line="240" w:lineRule="auto"/>
              <w:ind w:left="-67" w:right="1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AB07AC5" w14:textId="77777777" w:rsidR="00BF11AD" w:rsidRPr="004B5677" w:rsidRDefault="00BF11AD" w:rsidP="00BF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14:paraId="1F62A21F" w14:textId="1B1C21EB" w:rsidR="00BF11AD" w:rsidRPr="004B5677" w:rsidRDefault="00BF11AD" w:rsidP="0051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7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46716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  <w:r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1)</w:t>
            </w:r>
          </w:p>
        </w:tc>
        <w:tc>
          <w:tcPr>
            <w:tcW w:w="182" w:type="dxa"/>
          </w:tcPr>
          <w:p w14:paraId="25F24ED6" w14:textId="77777777" w:rsidR="00BF11AD" w:rsidRPr="004B5677" w:rsidRDefault="00BF11AD" w:rsidP="00BF1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C73DD5" w14:textId="596B1EAE" w:rsidR="00BF11AD" w:rsidRPr="004B5677" w:rsidRDefault="00467168" w:rsidP="0039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5,742</w:t>
            </w:r>
          </w:p>
        </w:tc>
      </w:tr>
    </w:tbl>
    <w:p w14:paraId="090B8C6A" w14:textId="23604B86" w:rsidR="004A7B3E" w:rsidRDefault="00107AB7" w:rsidP="006E110E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1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403E2341" w14:textId="77777777" w:rsidR="004A7B3E" w:rsidRDefault="004A7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900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170"/>
        <w:gridCol w:w="180"/>
        <w:gridCol w:w="1170"/>
        <w:gridCol w:w="180"/>
        <w:gridCol w:w="1170"/>
      </w:tblGrid>
      <w:tr w:rsidR="00EA22B5" w:rsidRPr="004B5677" w14:paraId="1D44C239" w14:textId="77777777" w:rsidTr="001C7E0A">
        <w:trPr>
          <w:cantSplit/>
          <w:trHeight w:val="398"/>
          <w:tblHeader/>
        </w:trPr>
        <w:tc>
          <w:tcPr>
            <w:tcW w:w="3780" w:type="dxa"/>
          </w:tcPr>
          <w:p w14:paraId="500C03D7" w14:textId="5BAC5B8E" w:rsidR="00EA22B5" w:rsidRPr="004B5677" w:rsidRDefault="00EA22B5" w:rsidP="00D602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7FC2139" w14:textId="77777777" w:rsidR="00EA22B5" w:rsidRPr="004B5677" w:rsidRDefault="00EA22B5" w:rsidP="00D602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1E938AE9" w14:textId="77777777" w:rsidR="00EA22B5" w:rsidRPr="004B5677" w:rsidRDefault="00EA22B5" w:rsidP="00D602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055F" w:rsidRPr="004B5677" w14:paraId="7176A947" w14:textId="77777777" w:rsidTr="001C7E0A">
        <w:trPr>
          <w:cantSplit/>
          <w:tblHeader/>
        </w:trPr>
        <w:tc>
          <w:tcPr>
            <w:tcW w:w="3780" w:type="dxa"/>
          </w:tcPr>
          <w:p w14:paraId="71DBB34F" w14:textId="77777777" w:rsidR="0019055F" w:rsidRPr="004B5677" w:rsidRDefault="0019055F" w:rsidP="0019055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7ADD28" w14:textId="401B84B2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882F9F5" w14:textId="77777777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C0F35" w14:textId="75D67668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0A050FA" w14:textId="77777777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F4FCC" w14:textId="1613E93B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AB5422A" w14:textId="77777777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B8252A" w14:textId="03A47524" w:rsidR="0019055F" w:rsidRPr="003C73A0" w:rsidRDefault="0019055F" w:rsidP="001905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A22B5" w:rsidRPr="004B5677" w14:paraId="6BD8B0BD" w14:textId="77777777" w:rsidTr="001C7E0A">
        <w:trPr>
          <w:cantSplit/>
          <w:tblHeader/>
        </w:trPr>
        <w:tc>
          <w:tcPr>
            <w:tcW w:w="3780" w:type="dxa"/>
          </w:tcPr>
          <w:p w14:paraId="7048EDA5" w14:textId="57A785E4" w:rsidR="00EA22B5" w:rsidRPr="004B5677" w:rsidRDefault="009D13BF" w:rsidP="009D13BF">
            <w:pPr>
              <w:pStyle w:val="acctfourfigures"/>
              <w:spacing w:line="240" w:lineRule="auto"/>
              <w:ind w:right="172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170" w:type="dxa"/>
          </w:tcPr>
          <w:p w14:paraId="38D1BF83" w14:textId="26D37FB8" w:rsidR="00EA22B5" w:rsidRPr="003C73A0" w:rsidRDefault="000F52D3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1ACE612" w14:textId="77777777" w:rsidR="00EA22B5" w:rsidRPr="003C73A0" w:rsidRDefault="00EA22B5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32671" w14:textId="2C00654F" w:rsidR="00EA22B5" w:rsidRPr="003C73A0" w:rsidRDefault="000F52D3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0E69817" w14:textId="77777777" w:rsidR="00EA22B5" w:rsidRPr="003C73A0" w:rsidRDefault="00EA22B5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65786F" w14:textId="4DF02C56" w:rsidR="00EA22B5" w:rsidRPr="003C73A0" w:rsidRDefault="000F52D3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4C9F823" w14:textId="77777777" w:rsidR="00EA22B5" w:rsidRPr="003C73A0" w:rsidRDefault="00EA22B5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41514C" w14:textId="3687DCD5" w:rsidR="00EA22B5" w:rsidRPr="003C73A0" w:rsidRDefault="000F52D3" w:rsidP="00D6025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2562</w:t>
            </w:r>
          </w:p>
        </w:tc>
      </w:tr>
      <w:tr w:rsidR="00EA22B5" w:rsidRPr="004B5677" w14:paraId="2C65B8F4" w14:textId="77777777" w:rsidTr="001C7E0A">
        <w:trPr>
          <w:cantSplit/>
        </w:trPr>
        <w:tc>
          <w:tcPr>
            <w:tcW w:w="3780" w:type="dxa"/>
          </w:tcPr>
          <w:p w14:paraId="73014495" w14:textId="77777777" w:rsidR="00EA22B5" w:rsidRPr="004B5677" w:rsidRDefault="00EA22B5" w:rsidP="00D6025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2B106FC" w14:textId="77777777" w:rsidR="00EA22B5" w:rsidRPr="004B5677" w:rsidRDefault="00EA22B5" w:rsidP="00D6025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BF11AD" w:rsidRPr="004B5677" w14:paraId="0CAC2F3E" w14:textId="77777777" w:rsidTr="001C7E0A">
        <w:trPr>
          <w:cantSplit/>
        </w:trPr>
        <w:tc>
          <w:tcPr>
            <w:tcW w:w="3780" w:type="dxa"/>
          </w:tcPr>
          <w:p w14:paraId="51803510" w14:textId="083E6011" w:rsidR="00BF11AD" w:rsidRPr="004B5677" w:rsidRDefault="00BF11AD" w:rsidP="00BF11A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3E8098C7" w14:textId="034E8BE2" w:rsidR="00BF11AD" w:rsidRPr="004B5677" w:rsidRDefault="00663297" w:rsidP="005102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6671EEB2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DF0BCA" w14:textId="171A1B5E" w:rsidR="00BF11AD" w:rsidRPr="004B5677" w:rsidRDefault="00BF11AD" w:rsidP="005102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80" w:type="dxa"/>
          </w:tcPr>
          <w:p w14:paraId="76D41826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AF6CDB" w14:textId="13424518" w:rsidR="00BF11AD" w:rsidRPr="004B5677" w:rsidRDefault="00BF11AD" w:rsidP="0051026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1EFDB90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C6DA28" w14:textId="21DF7D06" w:rsidR="00BF11AD" w:rsidRPr="004B5677" w:rsidRDefault="00BF11AD" w:rsidP="0051026C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11AD" w:rsidRPr="004B5677" w14:paraId="06715AE7" w14:textId="77777777" w:rsidTr="001C7E0A">
        <w:trPr>
          <w:cantSplit/>
        </w:trPr>
        <w:tc>
          <w:tcPr>
            <w:tcW w:w="3780" w:type="dxa"/>
          </w:tcPr>
          <w:p w14:paraId="449D078F" w14:textId="5902B9EB" w:rsidR="00BF11AD" w:rsidRPr="004B5677" w:rsidRDefault="00BF11AD" w:rsidP="00BF11A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737CEF7" w14:textId="77592195" w:rsidR="00BF11AD" w:rsidRPr="004B5677" w:rsidRDefault="00663297" w:rsidP="005102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0BC7A7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F7170D" w14:textId="5F989028" w:rsidR="00BF11AD" w:rsidRPr="004B5677" w:rsidRDefault="00BF11AD" w:rsidP="005102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3C2F35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BC3CC" w14:textId="70617385" w:rsidR="00BF11AD" w:rsidRPr="004B5677" w:rsidRDefault="00BF11AD" w:rsidP="0051026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DC31DC9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5A7619" w14:textId="15CC0C40" w:rsidR="00BF11AD" w:rsidRPr="004B5677" w:rsidRDefault="00BF11AD" w:rsidP="0051026C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F11AD" w:rsidRPr="004B5677" w14:paraId="27995BE2" w14:textId="77777777" w:rsidTr="001C7E0A">
        <w:trPr>
          <w:cantSplit/>
        </w:trPr>
        <w:tc>
          <w:tcPr>
            <w:tcW w:w="3780" w:type="dxa"/>
          </w:tcPr>
          <w:p w14:paraId="45B8FDC6" w14:textId="5450B2BF" w:rsidR="00BF11AD" w:rsidRPr="004B5677" w:rsidRDefault="00BF11AD" w:rsidP="00BF11A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4EC8090" w14:textId="5F11BD58" w:rsidR="00BF11AD" w:rsidRPr="004B5677" w:rsidRDefault="00663297" w:rsidP="005102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600CFE8F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8EA384" w14:textId="7ADF3268" w:rsidR="00BF11AD" w:rsidRPr="004B5677" w:rsidRDefault="00BF11AD" w:rsidP="005102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0" w:type="dxa"/>
          </w:tcPr>
          <w:p w14:paraId="1423EA8E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E9F6C5" w14:textId="6599B24B" w:rsidR="00BF11AD" w:rsidRPr="004B5677" w:rsidRDefault="00BF11AD" w:rsidP="0051026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ACAB58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364F9E" w14:textId="4FFEA826" w:rsidR="00BF11AD" w:rsidRPr="004B5677" w:rsidRDefault="00BF11AD" w:rsidP="0051026C">
            <w:pPr>
              <w:pStyle w:val="acctfourfigures"/>
              <w:tabs>
                <w:tab w:val="clear" w:pos="765"/>
                <w:tab w:val="decimal" w:pos="382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11AD" w:rsidRPr="004B5677" w14:paraId="26649DEC" w14:textId="77777777" w:rsidTr="001C7E0A">
        <w:trPr>
          <w:cantSplit/>
        </w:trPr>
        <w:tc>
          <w:tcPr>
            <w:tcW w:w="3780" w:type="dxa"/>
          </w:tcPr>
          <w:p w14:paraId="4166ADC4" w14:textId="4036C695" w:rsidR="00BF11AD" w:rsidRPr="004B5677" w:rsidRDefault="00BF11AD" w:rsidP="00BF11AD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2508AE" w14:textId="1455FF61" w:rsidR="00BF11AD" w:rsidRPr="004B5677" w:rsidRDefault="00663297" w:rsidP="005102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76CAB1D5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15222D" w14:textId="5F9DC4DA" w:rsidR="00BF11AD" w:rsidRPr="004B5677" w:rsidRDefault="00BF11AD" w:rsidP="005102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180" w:type="dxa"/>
          </w:tcPr>
          <w:p w14:paraId="1ACD0479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314D8E" w14:textId="5459E68C" w:rsidR="00BF11AD" w:rsidRPr="004B5677" w:rsidRDefault="00BF11AD" w:rsidP="0051026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7911E1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FE802" w14:textId="77859CC8" w:rsidR="00BF11AD" w:rsidRPr="004B5677" w:rsidRDefault="00BF11AD" w:rsidP="0051026C">
            <w:pPr>
              <w:pStyle w:val="acctfourfigures"/>
              <w:tabs>
                <w:tab w:val="clear" w:pos="765"/>
                <w:tab w:val="left" w:pos="461"/>
                <w:tab w:val="decimal" w:pos="55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11AD" w:rsidRPr="004B5677" w14:paraId="27136BF0" w14:textId="77777777" w:rsidTr="001C7E0A">
        <w:trPr>
          <w:cantSplit/>
          <w:trHeight w:val="343"/>
        </w:trPr>
        <w:tc>
          <w:tcPr>
            <w:tcW w:w="3780" w:type="dxa"/>
          </w:tcPr>
          <w:p w14:paraId="7D0B30AF" w14:textId="433BBD42" w:rsidR="00BF11AD" w:rsidRPr="004B5677" w:rsidRDefault="00BF11AD" w:rsidP="00BF11AD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57B47E" w14:textId="49F7C4D1" w:rsidR="00BF11AD" w:rsidRPr="004B5677" w:rsidRDefault="00663297" w:rsidP="005102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80" w:type="dxa"/>
          </w:tcPr>
          <w:p w14:paraId="0CB4167A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EEB7B" w14:textId="4295CFD0" w:rsidR="00BF11AD" w:rsidRPr="004B5677" w:rsidRDefault="00BF11AD" w:rsidP="005102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874</w:t>
            </w:r>
          </w:p>
        </w:tc>
        <w:tc>
          <w:tcPr>
            <w:tcW w:w="180" w:type="dxa"/>
          </w:tcPr>
          <w:p w14:paraId="642CD17B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D4901" w14:textId="17EE7A01" w:rsidR="00BF11AD" w:rsidRPr="004B5677" w:rsidRDefault="00BF11AD" w:rsidP="0051026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99685BA" w14:textId="77777777" w:rsidR="00BF11AD" w:rsidRPr="004B5677" w:rsidRDefault="00BF11AD" w:rsidP="00BF11AD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50CA9" w14:textId="5BDCA2D6" w:rsidR="00BF11AD" w:rsidRPr="004B5677" w:rsidRDefault="00BF11AD" w:rsidP="0051026C">
            <w:pPr>
              <w:pStyle w:val="acctfourfigures"/>
              <w:tabs>
                <w:tab w:val="clear" w:pos="765"/>
                <w:tab w:val="left" w:pos="461"/>
                <w:tab w:val="decimal" w:pos="666"/>
                <w:tab w:val="decimal" w:pos="780"/>
              </w:tabs>
              <w:spacing w:line="240" w:lineRule="auto"/>
              <w:ind w:left="-72" w:right="2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246E3300" w14:textId="2ADB4AB5" w:rsidR="001C7E0A" w:rsidRPr="004B5677" w:rsidRDefault="001C7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1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1"/>
        <w:gridCol w:w="180"/>
        <w:gridCol w:w="1170"/>
        <w:gridCol w:w="180"/>
        <w:gridCol w:w="1170"/>
      </w:tblGrid>
      <w:tr w:rsidR="006E110E" w:rsidRPr="004B5677" w14:paraId="5233E7F1" w14:textId="77777777" w:rsidTr="001C7E0A">
        <w:trPr>
          <w:cantSplit/>
          <w:tblHeader/>
        </w:trPr>
        <w:tc>
          <w:tcPr>
            <w:tcW w:w="6311" w:type="dxa"/>
            <w:vAlign w:val="bottom"/>
          </w:tcPr>
          <w:p w14:paraId="21775A3E" w14:textId="77777777" w:rsidR="006E110E" w:rsidRPr="004B5677" w:rsidRDefault="006E110E" w:rsidP="002163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CDC281" w14:textId="77777777" w:rsidR="006E110E" w:rsidRPr="004B5677" w:rsidRDefault="006E110E" w:rsidP="00216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2ABC1BB" w14:textId="77777777" w:rsidR="006E110E" w:rsidRPr="004B5677" w:rsidRDefault="006E110E" w:rsidP="002163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055F" w:rsidRPr="004B5677" w14:paraId="3F29C06D" w14:textId="77777777" w:rsidTr="001C7E0A">
        <w:trPr>
          <w:cantSplit/>
          <w:tblHeader/>
        </w:trPr>
        <w:tc>
          <w:tcPr>
            <w:tcW w:w="6311" w:type="dxa"/>
            <w:vAlign w:val="bottom"/>
          </w:tcPr>
          <w:p w14:paraId="2C55ED8E" w14:textId="49B5D0FA" w:rsidR="0019055F" w:rsidRPr="004B5677" w:rsidRDefault="0019055F" w:rsidP="0019055F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80" w:type="dxa"/>
            <w:vAlign w:val="bottom"/>
          </w:tcPr>
          <w:p w14:paraId="778734BA" w14:textId="77777777" w:rsidR="0019055F" w:rsidRPr="004B5677" w:rsidRDefault="0019055F" w:rsidP="001905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EC31A" w14:textId="237E942B" w:rsidR="0019055F" w:rsidRPr="003C73A0" w:rsidRDefault="0019055F" w:rsidP="0019055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" w:type="dxa"/>
          </w:tcPr>
          <w:p w14:paraId="008F75EB" w14:textId="77777777" w:rsidR="0019055F" w:rsidRPr="003C73A0" w:rsidRDefault="0019055F" w:rsidP="0019055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B7810" w14:textId="09C6CC1D" w:rsidR="0019055F" w:rsidRPr="003C73A0" w:rsidRDefault="0019055F" w:rsidP="0019055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9055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905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C73A0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E110E" w:rsidRPr="004B5677" w14:paraId="2701FFE8" w14:textId="77777777" w:rsidTr="001C7E0A">
        <w:trPr>
          <w:cantSplit/>
          <w:tblHeader/>
        </w:trPr>
        <w:tc>
          <w:tcPr>
            <w:tcW w:w="6311" w:type="dxa"/>
            <w:vAlign w:val="bottom"/>
          </w:tcPr>
          <w:p w14:paraId="479556F3" w14:textId="3EF6A10F" w:rsidR="006E110E" w:rsidRPr="004B5677" w:rsidRDefault="009D13BF" w:rsidP="009D13BF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left="187" w:right="2614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 xml:space="preserve">  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0" w:type="dxa"/>
            <w:vAlign w:val="bottom"/>
          </w:tcPr>
          <w:p w14:paraId="47357168" w14:textId="77777777" w:rsidR="006E110E" w:rsidRPr="004B5677" w:rsidRDefault="006E110E" w:rsidP="006E11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C8768" w14:textId="32A09B9B" w:rsidR="006E110E" w:rsidRPr="003C73A0" w:rsidRDefault="006E110E" w:rsidP="006E11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5AF39ECF" w14:textId="77777777" w:rsidR="006E110E" w:rsidRPr="003C73A0" w:rsidRDefault="006E110E" w:rsidP="006E11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058F8" w14:textId="567E4E04" w:rsidR="006E110E" w:rsidRPr="003C73A0" w:rsidRDefault="006E110E" w:rsidP="006E110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3A0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6E110E" w:rsidRPr="004B5677" w14:paraId="75EBD948" w14:textId="77777777" w:rsidTr="001C7E0A">
        <w:trPr>
          <w:cantSplit/>
          <w:tblHeader/>
        </w:trPr>
        <w:tc>
          <w:tcPr>
            <w:tcW w:w="6311" w:type="dxa"/>
            <w:vAlign w:val="bottom"/>
          </w:tcPr>
          <w:p w14:paraId="3FC7E6EF" w14:textId="77777777" w:rsidR="006E110E" w:rsidRPr="004B5677" w:rsidRDefault="006E110E" w:rsidP="002163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72F32BFF" w14:textId="77777777" w:rsidR="006E110E" w:rsidRPr="004B5677" w:rsidRDefault="006E110E" w:rsidP="00216365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110E" w:rsidRPr="004B5677" w14:paraId="7B8E74DD" w14:textId="77777777" w:rsidTr="001C7E0A">
        <w:trPr>
          <w:cantSplit/>
        </w:trPr>
        <w:tc>
          <w:tcPr>
            <w:tcW w:w="6311" w:type="dxa"/>
          </w:tcPr>
          <w:p w14:paraId="5B084FF6" w14:textId="77777777" w:rsidR="006E110E" w:rsidRPr="004B5677" w:rsidRDefault="006E110E" w:rsidP="00216365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68F08601" w14:textId="77777777" w:rsidR="006E110E" w:rsidRPr="004B5677" w:rsidRDefault="006E110E" w:rsidP="00216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51B4F1" w14:textId="414658B9" w:rsidR="006E110E" w:rsidRPr="004B5677" w:rsidRDefault="00663297" w:rsidP="002163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E110E"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F9786EC" w14:textId="77777777" w:rsidR="006E110E" w:rsidRPr="004B5677" w:rsidRDefault="006E110E" w:rsidP="00216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FF1DE" w14:textId="177FC290" w:rsidR="006E110E" w:rsidRPr="004B5677" w:rsidRDefault="006E110E" w:rsidP="00216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2,869 </w:t>
            </w:r>
          </w:p>
        </w:tc>
      </w:tr>
      <w:tr w:rsidR="006E110E" w:rsidRPr="004B5677" w14:paraId="50D36D22" w14:textId="77777777" w:rsidTr="001C7E0A">
        <w:trPr>
          <w:cantSplit/>
        </w:trPr>
        <w:tc>
          <w:tcPr>
            <w:tcW w:w="6311" w:type="dxa"/>
          </w:tcPr>
          <w:p w14:paraId="23262A5D" w14:textId="77777777" w:rsidR="006E110E" w:rsidRPr="004B5677" w:rsidRDefault="006E110E" w:rsidP="00216365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0A3407BB" w14:textId="77777777" w:rsidR="006E110E" w:rsidRPr="004B5677" w:rsidRDefault="006E110E" w:rsidP="00216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95187" w14:textId="42C68008" w:rsidR="006E110E" w:rsidRPr="004B5677" w:rsidRDefault="00663297" w:rsidP="002163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E110E"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B594B30" w14:textId="77777777" w:rsidR="006E110E" w:rsidRPr="004B5677" w:rsidRDefault="006E110E" w:rsidP="00216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A62B2F" w14:textId="277EF396" w:rsidR="006E110E" w:rsidRPr="004B5677" w:rsidRDefault="006E110E" w:rsidP="00216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7,262 </w:t>
            </w:r>
          </w:p>
        </w:tc>
      </w:tr>
      <w:tr w:rsidR="006E110E" w:rsidRPr="004B5677" w14:paraId="4399BB03" w14:textId="77777777" w:rsidTr="001C7E0A">
        <w:trPr>
          <w:cantSplit/>
        </w:trPr>
        <w:tc>
          <w:tcPr>
            <w:tcW w:w="6311" w:type="dxa"/>
          </w:tcPr>
          <w:p w14:paraId="5A0EA0FE" w14:textId="77777777" w:rsidR="006E110E" w:rsidRPr="004B5677" w:rsidRDefault="006E110E" w:rsidP="00216365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7E4322D6" w14:textId="77777777" w:rsidR="006E110E" w:rsidRPr="004B5677" w:rsidRDefault="006E110E" w:rsidP="00216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9C6187" w14:textId="542A900B" w:rsidR="006E110E" w:rsidRPr="004B5677" w:rsidRDefault="00663297" w:rsidP="002163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E110E"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A566690" w14:textId="77777777" w:rsidR="006E110E" w:rsidRPr="004B5677" w:rsidRDefault="006E110E" w:rsidP="00216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A97928" w14:textId="7CD635A3" w:rsidR="006E110E" w:rsidRPr="004B5677" w:rsidRDefault="006E110E" w:rsidP="00216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5,796 </w:t>
            </w:r>
          </w:p>
        </w:tc>
      </w:tr>
      <w:tr w:rsidR="006E110E" w:rsidRPr="004B5677" w14:paraId="5BA6D8FA" w14:textId="77777777" w:rsidTr="001C7E0A">
        <w:trPr>
          <w:cantSplit/>
        </w:trPr>
        <w:tc>
          <w:tcPr>
            <w:tcW w:w="6311" w:type="dxa"/>
            <w:vAlign w:val="bottom"/>
          </w:tcPr>
          <w:p w14:paraId="7BA846DD" w14:textId="77777777" w:rsidR="006E110E" w:rsidRPr="004B5677" w:rsidRDefault="006E110E" w:rsidP="00216365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1B39841" w14:textId="77777777" w:rsidR="006E110E" w:rsidRPr="004B5677" w:rsidRDefault="006E110E" w:rsidP="00216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E4B4C7" w14:textId="7FE4C75D" w:rsidR="006E110E" w:rsidRPr="004B5677" w:rsidRDefault="00663297" w:rsidP="002163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6E110E"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DF814DB" w14:textId="77777777" w:rsidR="006E110E" w:rsidRPr="004B5677" w:rsidRDefault="006E110E" w:rsidP="00216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44E8E1" w14:textId="56BD387A" w:rsidR="006E110E" w:rsidRPr="004B5677" w:rsidRDefault="006E110E" w:rsidP="0021636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15,927 </w:t>
            </w:r>
          </w:p>
        </w:tc>
      </w:tr>
    </w:tbl>
    <w:p w14:paraId="66BDFBF2" w14:textId="77777777" w:rsidR="006E110E" w:rsidRPr="004B5677" w:rsidRDefault="006E110E" w:rsidP="00CA3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Theme="majorBidi" w:hAnsiTheme="majorBidi" w:cstheme="majorBidi"/>
          <w:sz w:val="30"/>
          <w:szCs w:val="30"/>
          <w:cs/>
        </w:rPr>
      </w:pPr>
    </w:p>
    <w:p w14:paraId="3D528223" w14:textId="77777777" w:rsidR="006E110E" w:rsidRPr="004B5677" w:rsidRDefault="006E110E" w:rsidP="006E110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การค้ำประกันวงเงินสินเชื่อ</w:t>
      </w:r>
    </w:p>
    <w:p w14:paraId="03A8B599" w14:textId="77777777" w:rsidR="00CA37BF" w:rsidRPr="004B5677" w:rsidRDefault="00CA37BF" w:rsidP="00CA37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F428E" w14:textId="4FB723D6" w:rsidR="006E110E" w:rsidRPr="004B5677" w:rsidRDefault="006E110E" w:rsidP="006E11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B5677">
        <w:rPr>
          <w:rFonts w:asciiTheme="majorBidi" w:hAnsiTheme="majorBidi" w:cstheme="majorBidi"/>
          <w:sz w:val="30"/>
          <w:szCs w:val="30"/>
        </w:rPr>
        <w:t>31</w:t>
      </w:r>
      <w:r w:rsidR="0051026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0FC7" w:rsidRPr="004B567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C0FC7" w:rsidRPr="004B5677">
        <w:rPr>
          <w:rFonts w:asciiTheme="majorBidi" w:hAnsiTheme="majorBidi" w:cstheme="majorBidi"/>
          <w:sz w:val="30"/>
          <w:szCs w:val="30"/>
        </w:rPr>
        <w:t>2563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บริษัทเป็นผู้ค้ำประกันวงเงินสินเชื่อจากสถาบันการเงินหลายแห่งให้แก่กิจการที่เกี่ยวข้องกันหลายแห่ง เป็นจำนวนเงิน </w:t>
      </w:r>
      <w:r w:rsidRPr="004B5677">
        <w:rPr>
          <w:rFonts w:asciiTheme="majorBidi" w:hAnsiTheme="majorBidi" w:cstheme="majorBidi"/>
          <w:sz w:val="30"/>
          <w:szCs w:val="30"/>
        </w:rPr>
        <w:t>1</w:t>
      </w:r>
      <w:r w:rsidR="00ED25AA" w:rsidRPr="004B5677">
        <w:rPr>
          <w:rFonts w:asciiTheme="majorBidi" w:hAnsiTheme="majorBidi" w:cstheme="majorBidi"/>
          <w:sz w:val="30"/>
          <w:szCs w:val="30"/>
        </w:rPr>
        <w:t>7</w:t>
      </w:r>
      <w:r w:rsidRPr="004B5677">
        <w:rPr>
          <w:rFonts w:asciiTheme="majorBidi" w:hAnsiTheme="majorBidi" w:cstheme="majorBidi"/>
          <w:sz w:val="30"/>
          <w:szCs w:val="30"/>
        </w:rPr>
        <w:t>,</w:t>
      </w:r>
      <w:r w:rsidR="00ED25AA" w:rsidRPr="004B5677">
        <w:rPr>
          <w:rFonts w:asciiTheme="majorBidi" w:hAnsiTheme="majorBidi" w:cstheme="majorBidi"/>
          <w:sz w:val="30"/>
          <w:szCs w:val="30"/>
        </w:rPr>
        <w:t>498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2384480" w14:textId="77777777" w:rsidR="00CA37BF" w:rsidRPr="004B5677" w:rsidRDefault="00CA37BF" w:rsidP="00CA37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47BBB1" w14:textId="36E6240D" w:rsidR="00BD3A3E" w:rsidRPr="004B5677" w:rsidRDefault="00592167" w:rsidP="00CA37B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A1CE98A" w14:textId="77777777" w:rsidR="00CA37BF" w:rsidRPr="004B5677" w:rsidRDefault="00CA37BF" w:rsidP="00CA37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48187A" w14:textId="5D299511" w:rsidR="00BD3A3E" w:rsidRPr="004B5677" w:rsidRDefault="00BD3A3E" w:rsidP="009D13B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สัญญาสิทธิ</w:t>
      </w:r>
      <w:r w:rsidR="0019055F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ใช้โปรแกรม</w:t>
      </w:r>
    </w:p>
    <w:p w14:paraId="4C2E5053" w14:textId="7C6726E1" w:rsidR="00BD3A3E" w:rsidRPr="004B5677" w:rsidRDefault="00BD3A3E" w:rsidP="009D13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1FC54" w14:textId="718C1F39" w:rsidR="00663297" w:rsidRPr="004B5677" w:rsidRDefault="004C0FC7" w:rsidP="0066329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663297" w:rsidRPr="004B5677" w:rsidSect="00B06DB4">
          <w:headerReference w:type="even" r:id="rId8"/>
          <w:headerReference w:type="default" r:id="rId9"/>
          <w:footerReference w:type="default" r:id="rId10"/>
          <w:footerReference w:type="first" r:id="rId11"/>
          <w:pgSz w:w="11909" w:h="16834" w:code="9"/>
          <w:pgMar w:top="1152" w:right="1109" w:bottom="1152" w:left="1080" w:header="720" w:footer="720" w:gutter="0"/>
          <w:pgNumType w:start="13"/>
          <w:cols w:space="720"/>
          <w:docGrid w:linePitch="360"/>
        </w:sectPr>
      </w:pPr>
      <w:r w:rsidRPr="004B5677">
        <w:rPr>
          <w:rFonts w:asciiTheme="majorBidi" w:hAnsiTheme="majorBidi" w:cstheme="majorBidi"/>
          <w:sz w:val="30"/>
          <w:szCs w:val="30"/>
          <w:cs/>
        </w:rPr>
        <w:t>ในเดือนมีนาคม</w:t>
      </w:r>
      <w:r w:rsidR="001905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9055F">
        <w:rPr>
          <w:rFonts w:asciiTheme="majorBidi" w:hAnsiTheme="majorBidi" w:cstheme="majorBidi"/>
          <w:sz w:val="30"/>
          <w:szCs w:val="30"/>
        </w:rPr>
        <w:t xml:space="preserve">2563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กิจการที่เกี่ยวข้องกันจะให้สิทธิผู้ได้รับอนุญาติเพื่อใช้โปรแกรมในประเทศเวียดนาม กลุ่มบริษัทตกลงชำระค่าบริการตามอัตราที่ระบุในสัญญา สัญญามีอายุ </w:t>
      </w:r>
      <w:r w:rsidR="0019055F">
        <w:rPr>
          <w:rFonts w:asciiTheme="majorBidi" w:hAnsiTheme="majorBidi" w:cstheme="majorBidi"/>
          <w:sz w:val="30"/>
          <w:szCs w:val="30"/>
        </w:rPr>
        <w:t>5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ปี และสามารถบอกเลิกสัญญาโดยแจ้งเป็นลายลักษณ์อักษรล่วงหน้า </w:t>
      </w:r>
      <w:r w:rsidR="0019055F">
        <w:rPr>
          <w:rFonts w:asciiTheme="majorBidi" w:hAnsiTheme="majorBidi" w:cstheme="majorBidi"/>
          <w:sz w:val="30"/>
          <w:szCs w:val="30"/>
        </w:rPr>
        <w:t>12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4A48C35E" w14:textId="5AF77748" w:rsidR="00804175" w:rsidRPr="004B5677" w:rsidRDefault="00D75CE8" w:rsidP="00A168C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เงินลงทุนในบริษัทร่วมและการร่วมค้า</w:t>
      </w:r>
      <w:r w:rsidR="00804175"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1506AB61" w14:textId="77777777" w:rsidR="00AC389B" w:rsidRPr="004B5677" w:rsidRDefault="00AC389B" w:rsidP="00C24346">
      <w:pPr>
        <w:pStyle w:val="acctfourfigures"/>
        <w:tabs>
          <w:tab w:val="clear" w:pos="765"/>
        </w:tabs>
        <w:spacing w:line="240" w:lineRule="atLeast"/>
        <w:ind w:left="540"/>
        <w:rPr>
          <w:rFonts w:asciiTheme="majorBidi" w:hAnsiTheme="majorBidi" w:cstheme="majorBidi"/>
          <w:szCs w:val="22"/>
          <w:lang w:val="en-US"/>
        </w:rPr>
      </w:pPr>
    </w:p>
    <w:tbl>
      <w:tblPr>
        <w:tblW w:w="1431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798"/>
        <w:gridCol w:w="10"/>
        <w:gridCol w:w="802"/>
        <w:gridCol w:w="10"/>
        <w:gridCol w:w="170"/>
        <w:gridCol w:w="10"/>
        <w:gridCol w:w="360"/>
        <w:gridCol w:w="530"/>
        <w:gridCol w:w="10"/>
        <w:gridCol w:w="170"/>
        <w:gridCol w:w="10"/>
        <w:gridCol w:w="270"/>
        <w:gridCol w:w="180"/>
        <w:gridCol w:w="350"/>
        <w:gridCol w:w="10"/>
        <w:gridCol w:w="170"/>
        <w:gridCol w:w="10"/>
        <w:gridCol w:w="890"/>
        <w:gridCol w:w="10"/>
        <w:gridCol w:w="170"/>
        <w:gridCol w:w="10"/>
        <w:gridCol w:w="800"/>
        <w:gridCol w:w="10"/>
        <w:gridCol w:w="170"/>
        <w:gridCol w:w="10"/>
        <w:gridCol w:w="890"/>
        <w:gridCol w:w="10"/>
        <w:gridCol w:w="170"/>
        <w:gridCol w:w="10"/>
        <w:gridCol w:w="800"/>
        <w:gridCol w:w="10"/>
        <w:gridCol w:w="170"/>
        <w:gridCol w:w="10"/>
        <w:gridCol w:w="890"/>
        <w:gridCol w:w="10"/>
        <w:gridCol w:w="170"/>
        <w:gridCol w:w="10"/>
        <w:gridCol w:w="800"/>
        <w:gridCol w:w="10"/>
        <w:gridCol w:w="170"/>
        <w:gridCol w:w="10"/>
        <w:gridCol w:w="890"/>
        <w:gridCol w:w="10"/>
      </w:tblGrid>
      <w:tr w:rsidR="00AF1A30" w:rsidRPr="004B5677" w14:paraId="2634C3D6" w14:textId="77777777" w:rsidTr="00D31085">
        <w:trPr>
          <w:cantSplit/>
          <w:tblHeader/>
        </w:trPr>
        <w:tc>
          <w:tcPr>
            <w:tcW w:w="3330" w:type="dxa"/>
          </w:tcPr>
          <w:p w14:paraId="3BE96156" w14:textId="77777777" w:rsidR="007C3E12" w:rsidRPr="004B5677" w:rsidRDefault="007C3E12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0347E375" w14:textId="77777777" w:rsidR="007C3E12" w:rsidRPr="004B5677" w:rsidRDefault="007C3E12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2" w:type="dxa"/>
            <w:gridSpan w:val="5"/>
          </w:tcPr>
          <w:p w14:paraId="77EDB05B" w14:textId="77777777" w:rsidR="007C3E12" w:rsidRPr="004B5677" w:rsidRDefault="007C3E12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5"/>
          </w:tcPr>
          <w:p w14:paraId="74937D62" w14:textId="77777777" w:rsidR="007C3E12" w:rsidRPr="004B5677" w:rsidRDefault="007C3E12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93DFFC7" w14:textId="77777777" w:rsidR="007C3E12" w:rsidRPr="004B5677" w:rsidRDefault="007C3E12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6"/>
          </w:tcPr>
          <w:p w14:paraId="3A8A53C7" w14:textId="77777777" w:rsidR="007C3E12" w:rsidRPr="004B5677" w:rsidRDefault="007C3E12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7BCD501" w14:textId="77777777" w:rsidR="007C3E12" w:rsidRPr="004B5677" w:rsidRDefault="007C3E12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6030" w:type="dxa"/>
            <w:gridSpan w:val="22"/>
          </w:tcPr>
          <w:p w14:paraId="52446DCA" w14:textId="2A024F08" w:rsidR="007C3E12" w:rsidRPr="004B5677" w:rsidRDefault="007C3E12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F1A30" w:rsidRPr="004B5677" w14:paraId="5455E4EF" w14:textId="77777777" w:rsidTr="00D31085">
        <w:trPr>
          <w:cantSplit/>
          <w:trHeight w:val="650"/>
          <w:tblHeader/>
        </w:trPr>
        <w:tc>
          <w:tcPr>
            <w:tcW w:w="3330" w:type="dxa"/>
          </w:tcPr>
          <w:p w14:paraId="5149C055" w14:textId="77777777" w:rsidR="000555DE" w:rsidRPr="004B5677" w:rsidRDefault="000555DE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56463AF" w14:textId="77777777" w:rsidR="000555DE" w:rsidRPr="004B5677" w:rsidRDefault="000555DE" w:rsidP="00CF0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892" w:type="dxa"/>
            <w:gridSpan w:val="7"/>
          </w:tcPr>
          <w:p w14:paraId="06800A6E" w14:textId="38A6F8B5" w:rsidR="001B16A1" w:rsidRPr="004B5677" w:rsidRDefault="001B16A1" w:rsidP="001B16A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791CE045" w14:textId="77777777" w:rsidR="000555DE" w:rsidRPr="004B5677" w:rsidRDefault="000555DE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8"/>
          </w:tcPr>
          <w:p w14:paraId="63D4ADC0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</w:p>
          <w:p w14:paraId="711A9429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4B5677"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23B2DAF0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90" w:type="dxa"/>
            <w:gridSpan w:val="6"/>
          </w:tcPr>
          <w:p w14:paraId="1F85EE59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1598E8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0797EE8D" w14:textId="77777777" w:rsidR="000555DE" w:rsidRPr="004B5677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6"/>
          </w:tcPr>
          <w:p w14:paraId="6AA74AD9" w14:textId="77777777" w:rsidR="000555DE" w:rsidRPr="004B5677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2EEF4671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4B567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2C6E2E33" w14:textId="77777777" w:rsidR="000555DE" w:rsidRPr="004B5677" w:rsidRDefault="000555DE" w:rsidP="00CF032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6"/>
          </w:tcPr>
          <w:p w14:paraId="3E8E1688" w14:textId="77777777" w:rsidR="000555DE" w:rsidRPr="004B5677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6C034408" w14:textId="02CA7141" w:rsidR="000555DE" w:rsidRPr="004B5677" w:rsidRDefault="000555DE" w:rsidP="00CF032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งวดสามเดือนสิ้นสุดวันที่</w:t>
            </w:r>
          </w:p>
        </w:tc>
      </w:tr>
      <w:tr w:rsidR="00C83F82" w:rsidRPr="004B5677" w14:paraId="02A7EF93" w14:textId="77777777" w:rsidTr="00D31085">
        <w:trPr>
          <w:cantSplit/>
          <w:tblHeader/>
        </w:trPr>
        <w:tc>
          <w:tcPr>
            <w:tcW w:w="3330" w:type="dxa"/>
          </w:tcPr>
          <w:p w14:paraId="7E3C92BE" w14:textId="77777777" w:rsidR="00C83F82" w:rsidRPr="004B5677" w:rsidRDefault="00C83F82" w:rsidP="00C83F8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8" w:type="dxa"/>
            <w:gridSpan w:val="2"/>
          </w:tcPr>
          <w:p w14:paraId="74D66EC4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2583B14" w14:textId="03219823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6DDF4807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9DB259D" w14:textId="172158A4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73EAF42" w14:textId="46C9B835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1AD64BCC" w14:textId="77777777" w:rsidR="00C83F82" w:rsidRPr="004B5677" w:rsidRDefault="00C83F82" w:rsidP="00C83F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2A269C44" w14:textId="4E927D11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2645974D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E95494" w14:textId="0C9E8588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2258029B" w14:textId="52F41FAD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2568BFC3" w14:textId="77777777" w:rsidR="00C83F82" w:rsidRPr="004B5677" w:rsidRDefault="00C83F82" w:rsidP="00C83F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91724F" w14:textId="339FBF3E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6CDB0BB3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0E5F1E4" w14:textId="323CEC51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6DE88825" w14:textId="007D7772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0CBBEC4E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651F5D" w14:textId="62856AE8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62710102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F7A7869" w14:textId="60E88538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DA77972" w14:textId="186A466A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7CEAEB4B" w14:textId="77777777" w:rsidR="00C83F82" w:rsidRPr="004B5677" w:rsidRDefault="00C83F82" w:rsidP="00C83F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E67483" w14:textId="7A5BB180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5A108A4C" w14:textId="77777777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174B12" w14:textId="302F147F" w:rsidR="00C83F82" w:rsidRPr="004B5677" w:rsidRDefault="00C83F82" w:rsidP="00C83F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70CCA" w:rsidRPr="004B5677" w14:paraId="2482FB63" w14:textId="77777777" w:rsidTr="00D31085">
        <w:trPr>
          <w:cantSplit/>
          <w:trHeight w:val="270"/>
          <w:tblHeader/>
        </w:trPr>
        <w:tc>
          <w:tcPr>
            <w:tcW w:w="3330" w:type="dxa"/>
          </w:tcPr>
          <w:p w14:paraId="7F9E7B98" w14:textId="77777777" w:rsidR="00F70CCA" w:rsidRPr="004B5677" w:rsidRDefault="00F70CCA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</w:tcPr>
          <w:p w14:paraId="7DF861F7" w14:textId="77777777" w:rsidR="00F70CCA" w:rsidRPr="004B5677" w:rsidRDefault="00F70CCA" w:rsidP="00CF03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2" w:type="dxa"/>
            <w:gridSpan w:val="7"/>
          </w:tcPr>
          <w:p w14:paraId="0E49AFC4" w14:textId="77777777" w:rsidR="00F70CCA" w:rsidRPr="004B5677" w:rsidRDefault="00F70CCA" w:rsidP="00CF03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3BE8AA8D" w14:textId="77777777" w:rsidR="00F70CCA" w:rsidRPr="004B5677" w:rsidRDefault="00F70CCA" w:rsidP="00CF032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8"/>
          </w:tcPr>
          <w:p w14:paraId="4F3EF4BD" w14:textId="77777777" w:rsidR="00F70CCA" w:rsidRPr="004B5677" w:rsidRDefault="00F70CCA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gridSpan w:val="2"/>
          </w:tcPr>
          <w:p w14:paraId="0D17A90B" w14:textId="3855D0FB" w:rsidR="00F70CCA" w:rsidRPr="004B5677" w:rsidRDefault="00F70CCA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030" w:type="dxa"/>
            <w:gridSpan w:val="22"/>
          </w:tcPr>
          <w:p w14:paraId="71E7E3A3" w14:textId="15228765" w:rsidR="00F70CCA" w:rsidRPr="004B5677" w:rsidRDefault="00F70CCA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C7B24" w:rsidRPr="004B5677" w14:paraId="63A9B9F4" w14:textId="77777777" w:rsidTr="00D31085">
        <w:trPr>
          <w:cantSplit/>
          <w:trHeight w:val="270"/>
        </w:trPr>
        <w:tc>
          <w:tcPr>
            <w:tcW w:w="3330" w:type="dxa"/>
            <w:vAlign w:val="bottom"/>
          </w:tcPr>
          <w:p w14:paraId="4FF2C52E" w14:textId="0207DD59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808" w:type="dxa"/>
            <w:gridSpan w:val="2"/>
          </w:tcPr>
          <w:p w14:paraId="2F8342BD" w14:textId="7777777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  <w:gridSpan w:val="2"/>
          </w:tcPr>
          <w:p w14:paraId="07D36048" w14:textId="7777777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3215EAE" w14:textId="7777777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423A1FB7" w14:textId="7777777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ADF758A" w14:textId="7777777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79AD029A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D49B51E" w14:textId="77777777" w:rsidR="00FC7B24" w:rsidRPr="004B5677" w:rsidRDefault="00FC7B24" w:rsidP="00CF03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FB644C0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E782F2C" w14:textId="77777777" w:rsidR="00FC7B24" w:rsidRPr="004B5677" w:rsidRDefault="00FC7B24" w:rsidP="00CF03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43B69861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F00A292" w14:textId="77777777" w:rsidR="00FC7B24" w:rsidRPr="004B5677" w:rsidRDefault="00FC7B24" w:rsidP="00CF03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6699301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B3970A4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65A33744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18C16ED" w14:textId="77777777" w:rsidR="00FC7B24" w:rsidRPr="004B5677" w:rsidRDefault="00FC7B24" w:rsidP="00CF03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658592A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6617CA4" w14:textId="77777777" w:rsidR="00FC7B24" w:rsidRPr="004B5677" w:rsidRDefault="00FC7B24" w:rsidP="00CF032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EDCFCB5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ED79DB7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0CA8053" w14:textId="77777777" w:rsidR="00FC7B24" w:rsidRPr="004B5677" w:rsidRDefault="00FC7B24" w:rsidP="00CF03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7B24" w:rsidRPr="004B5677" w14:paraId="324557F6" w14:textId="77777777" w:rsidTr="00D31085">
        <w:trPr>
          <w:cantSplit/>
          <w:trHeight w:val="270"/>
        </w:trPr>
        <w:tc>
          <w:tcPr>
            <w:tcW w:w="3330" w:type="dxa"/>
            <w:vAlign w:val="bottom"/>
          </w:tcPr>
          <w:p w14:paraId="014FC2A0" w14:textId="02C340E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วัตสัน จำกัด</w:t>
            </w:r>
          </w:p>
        </w:tc>
        <w:tc>
          <w:tcPr>
            <w:tcW w:w="808" w:type="dxa"/>
            <w:gridSpan w:val="2"/>
            <w:vAlign w:val="bottom"/>
          </w:tcPr>
          <w:p w14:paraId="6BEA26B3" w14:textId="5B91A5EF" w:rsidR="00FC7B24" w:rsidRPr="00A80DEB" w:rsidRDefault="00FC7B24" w:rsidP="00C16844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52836BA3" w14:textId="35B19629" w:rsidR="00FC7B24" w:rsidRPr="00A80DEB" w:rsidRDefault="00663297" w:rsidP="00A80DE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28.9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16C53B43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77F3429" w14:textId="701E3368" w:rsidR="00FC7B24" w:rsidRPr="00A80DEB" w:rsidRDefault="00FC7B24" w:rsidP="00A80DE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28.9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5600D2EC" w14:textId="77777777" w:rsidR="00FC7B24" w:rsidRPr="00A80DEB" w:rsidRDefault="00FC7B24" w:rsidP="00CF03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8A89341" w14:textId="2BA44CC5" w:rsidR="00FC7B24" w:rsidRPr="00A80DEB" w:rsidRDefault="00663297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182</w:t>
            </w:r>
          </w:p>
        </w:tc>
        <w:tc>
          <w:tcPr>
            <w:tcW w:w="180" w:type="dxa"/>
            <w:gridSpan w:val="2"/>
            <w:vAlign w:val="bottom"/>
          </w:tcPr>
          <w:p w14:paraId="7626178D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626EA4" w14:textId="337DB81C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16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80" w:type="dxa"/>
            <w:gridSpan w:val="2"/>
            <w:vAlign w:val="bottom"/>
          </w:tcPr>
          <w:p w14:paraId="113B4B25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ABE7B72" w14:textId="2B2AB3E6" w:rsidR="00FC7B24" w:rsidRPr="00A80DEB" w:rsidRDefault="00210463" w:rsidP="00A80DEB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180" w:type="dxa"/>
            <w:gridSpan w:val="2"/>
            <w:vAlign w:val="bottom"/>
          </w:tcPr>
          <w:p w14:paraId="6892964F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9D42FE" w14:textId="79A74189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80" w:type="dxa"/>
            <w:gridSpan w:val="2"/>
            <w:vAlign w:val="bottom"/>
          </w:tcPr>
          <w:p w14:paraId="5E1FF27F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A6E561" w14:textId="74E3DBB2" w:rsidR="00FC7B24" w:rsidRPr="00A80DEB" w:rsidRDefault="00210463" w:rsidP="00A80DE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</w:p>
        </w:tc>
        <w:tc>
          <w:tcPr>
            <w:tcW w:w="180" w:type="dxa"/>
            <w:gridSpan w:val="2"/>
            <w:vAlign w:val="bottom"/>
          </w:tcPr>
          <w:p w14:paraId="3FBA7BA7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267F18" w14:textId="6A9C6347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570E7" w:rsidRPr="00A80DE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  <w:gridSpan w:val="2"/>
            <w:vAlign w:val="bottom"/>
          </w:tcPr>
          <w:p w14:paraId="0FE6BC39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69B217C" w14:textId="3CB63370" w:rsidR="00FC7B24" w:rsidRPr="00A80DEB" w:rsidRDefault="00210463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86065D2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2EDF9D" w14:textId="74B573F5" w:rsidR="00FC7B24" w:rsidRPr="00A80DEB" w:rsidRDefault="00210463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7B24" w:rsidRPr="004B5677" w14:paraId="1193D61D" w14:textId="77777777" w:rsidTr="00D31085">
        <w:trPr>
          <w:cantSplit/>
        </w:trPr>
        <w:tc>
          <w:tcPr>
            <w:tcW w:w="3330" w:type="dxa"/>
            <w:vAlign w:val="bottom"/>
          </w:tcPr>
          <w:p w14:paraId="72CA25A0" w14:textId="7777777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012517A" w14:textId="77777777" w:rsidR="00FC7B24" w:rsidRPr="00A80DEB" w:rsidRDefault="00FC7B24" w:rsidP="00AC1A8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854E14A" w14:textId="77777777" w:rsidR="00FC7B24" w:rsidRPr="00A80DEB" w:rsidRDefault="00FC7B24" w:rsidP="003A7881">
            <w:pPr>
              <w:tabs>
                <w:tab w:val="clear" w:pos="454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B53B212" w14:textId="77777777" w:rsidR="00FC7B24" w:rsidRPr="00A80DEB" w:rsidRDefault="00FC7B24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4E31C60" w14:textId="77777777" w:rsidR="00FC7B24" w:rsidRPr="00A80DEB" w:rsidRDefault="00FC7B24" w:rsidP="003A7881">
            <w:pPr>
              <w:tabs>
                <w:tab w:val="clear" w:pos="454"/>
                <w:tab w:val="decimal" w:pos="281"/>
                <w:tab w:val="left" w:pos="64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7C485C9" w14:textId="77777777" w:rsidR="00FC7B24" w:rsidRPr="00A80DEB" w:rsidRDefault="00FC7B24" w:rsidP="00CF03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594D540C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69E3D02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F9737BC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7422879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017897D" w14:textId="4D6E3798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20270F4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2B413E3" w14:textId="18579B50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16BBDBD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6D5AC011" w14:textId="73EDFE69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D874629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99B61A5" w14:textId="0C4604BF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8FDCD1C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A064FBE" w14:textId="7530DDF0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2E2435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82FEC94" w14:textId="6EBF361F" w:rsidR="00FC7B24" w:rsidRPr="00A80DEB" w:rsidRDefault="00FC7B24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C7B24" w:rsidRPr="00A80DEB" w14:paraId="0ED93024" w14:textId="388C3FB8" w:rsidTr="00D31085">
        <w:trPr>
          <w:gridAfter w:val="1"/>
          <w:wAfter w:w="10" w:type="dxa"/>
          <w:cantSplit/>
        </w:trPr>
        <w:tc>
          <w:tcPr>
            <w:tcW w:w="4128" w:type="dxa"/>
            <w:gridSpan w:val="2"/>
            <w:vAlign w:val="bottom"/>
          </w:tcPr>
          <w:p w14:paraId="6F89E309" w14:textId="15079F89" w:rsidR="00FC7B24" w:rsidRPr="00A80DEB" w:rsidRDefault="00FC7B24" w:rsidP="00AC1A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80DE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812" w:type="dxa"/>
            <w:gridSpan w:val="2"/>
            <w:vAlign w:val="bottom"/>
          </w:tcPr>
          <w:p w14:paraId="4A4387B6" w14:textId="77777777" w:rsidR="00FC7B24" w:rsidRPr="00A80DEB" w:rsidRDefault="00FC7B24" w:rsidP="003A7881">
            <w:pPr>
              <w:tabs>
                <w:tab w:val="clear" w:pos="454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BA2963" w14:textId="77777777" w:rsidR="00FC7B24" w:rsidRPr="00A80DEB" w:rsidRDefault="00FC7B24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4FD26D64" w14:textId="77777777" w:rsidR="00FC7B24" w:rsidRPr="00A80DEB" w:rsidRDefault="00FC7B24" w:rsidP="003A7881">
            <w:pPr>
              <w:tabs>
                <w:tab w:val="clear" w:pos="454"/>
                <w:tab w:val="decimal" w:pos="281"/>
                <w:tab w:val="left" w:pos="641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6BB7888" w14:textId="77777777" w:rsidR="00FC7B24" w:rsidRPr="00A80DEB" w:rsidRDefault="00FC7B24" w:rsidP="00CF03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710BE620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08848F7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76428F0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88346BF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F3DD2C4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1CBB10D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E53FF55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777683F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AE74048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499ECB0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019F04F" w14:textId="77777777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E24CE67" w14:textId="77777777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2185ED68" w14:textId="77777777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9F17058" w14:textId="77777777" w:rsidR="00FC7B24" w:rsidRPr="00A80DEB" w:rsidRDefault="00FC7B24" w:rsidP="00A80DEB">
            <w:pPr>
              <w:pStyle w:val="acctfourfigures"/>
              <w:tabs>
                <w:tab w:val="clear" w:pos="765"/>
                <w:tab w:val="decimal" w:pos="551"/>
                <w:tab w:val="decimal" w:pos="64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E6FB756" w14:textId="77777777" w:rsidR="00FC7B24" w:rsidRPr="00A80DEB" w:rsidRDefault="00FC7B24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7B24" w:rsidRPr="004B5677" w14:paraId="5E9E7499" w14:textId="77777777" w:rsidTr="00BF548B">
        <w:trPr>
          <w:cantSplit/>
          <w:trHeight w:val="461"/>
        </w:trPr>
        <w:tc>
          <w:tcPr>
            <w:tcW w:w="3330" w:type="dxa"/>
            <w:vAlign w:val="bottom"/>
          </w:tcPr>
          <w:p w14:paraId="3D189D03" w14:textId="3AEE0897" w:rsidR="00FC7B24" w:rsidRPr="004B5677" w:rsidRDefault="00FC7B24" w:rsidP="00391074">
            <w:pPr>
              <w:tabs>
                <w:tab w:val="clear" w:pos="227"/>
                <w:tab w:val="left" w:pos="188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</w:t>
            </w:r>
            <w:r w:rsidR="00CC58A1" w:rsidRPr="004B5677">
              <w:rPr>
                <w:rFonts w:asciiTheme="majorBidi" w:hAnsiTheme="majorBidi" w:cstheme="majorBidi"/>
                <w:sz w:val="28"/>
                <w:szCs w:val="28"/>
              </w:rPr>
              <w:t>NKT New Solution and Technology Development Investment Joint Stock Company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”</w:t>
            </w:r>
          </w:p>
        </w:tc>
        <w:tc>
          <w:tcPr>
            <w:tcW w:w="808" w:type="dxa"/>
            <w:gridSpan w:val="2"/>
            <w:vAlign w:val="bottom"/>
          </w:tcPr>
          <w:p w14:paraId="744C3DF3" w14:textId="47820A0D" w:rsidR="00FC7B24" w:rsidRPr="00A80DEB" w:rsidRDefault="00FC7B24" w:rsidP="00AC1A8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BC25DE0" w14:textId="62C8692A" w:rsidR="00FC7B24" w:rsidRPr="00A80DEB" w:rsidRDefault="00FC7B24" w:rsidP="003A78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A98581B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178D5DA" w14:textId="3D77654C" w:rsidR="00FC7B24" w:rsidRPr="00A80DEB" w:rsidRDefault="00FC7B24" w:rsidP="003A7881">
            <w:pPr>
              <w:pStyle w:val="acctfourfigures"/>
              <w:tabs>
                <w:tab w:val="clear" w:pos="765"/>
                <w:tab w:val="decimal" w:pos="461"/>
                <w:tab w:val="left" w:pos="64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3B1086C" w14:textId="77777777" w:rsidR="00FC7B24" w:rsidRPr="00A80DEB" w:rsidRDefault="00FC7B24" w:rsidP="00CF03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8"/>
            <w:vAlign w:val="bottom"/>
          </w:tcPr>
          <w:p w14:paraId="3B9A6EB8" w14:textId="72D530DA" w:rsidR="00FC7B24" w:rsidRPr="00A80DEB" w:rsidRDefault="00FC7B24" w:rsidP="00BF548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80D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="00A21004" w:rsidRPr="00A80D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เ</w:t>
            </w:r>
            <w:r w:rsidRPr="00A80D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วียดนาม</w:t>
            </w:r>
            <w:r w:rsidR="00A21004" w:rsidRPr="00A80D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ดอง</w:t>
            </w:r>
            <w:r w:rsidRPr="00A80DE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</w:tcPr>
          <w:p w14:paraId="2E964B4E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6D3CD98" w14:textId="5B393F0D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832D64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17121C1" w14:textId="3E34C930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C28CD72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45E4A35" w14:textId="0A170CC2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051AB26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81F86C0" w14:textId="31512B8B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C816B8F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03635FF3" w14:textId="12004EC3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64A40E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2DF65819" w14:textId="0630AD15" w:rsidR="00FC7B24" w:rsidRPr="00A80DEB" w:rsidRDefault="00FC7B24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C58A1" w:rsidRPr="004B5677" w14:paraId="1D945A95" w14:textId="77777777" w:rsidTr="00D31085">
        <w:trPr>
          <w:cantSplit/>
        </w:trPr>
        <w:tc>
          <w:tcPr>
            <w:tcW w:w="3330" w:type="dxa"/>
            <w:vAlign w:val="bottom"/>
          </w:tcPr>
          <w:p w14:paraId="24009FC3" w14:textId="0C2C22AA" w:rsidR="00CC58A1" w:rsidRPr="004B5677" w:rsidRDefault="00CC58A1" w:rsidP="00391074">
            <w:pPr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 xml:space="preserve">COL Vietnam Joint Stock Company </w:t>
            </w:r>
          </w:p>
        </w:tc>
        <w:tc>
          <w:tcPr>
            <w:tcW w:w="808" w:type="dxa"/>
            <w:gridSpan w:val="2"/>
            <w:vAlign w:val="bottom"/>
          </w:tcPr>
          <w:p w14:paraId="46FDC6FE" w14:textId="3C409E09" w:rsidR="00CC58A1" w:rsidRPr="00A80DEB" w:rsidRDefault="00D245F3" w:rsidP="00CC58A1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10C7DF3C" w14:textId="4161BD1F" w:rsidR="00CC58A1" w:rsidRPr="00A80DEB" w:rsidRDefault="00DD18AA" w:rsidP="00A8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48.68</w:t>
            </w:r>
          </w:p>
        </w:tc>
        <w:tc>
          <w:tcPr>
            <w:tcW w:w="180" w:type="dxa"/>
            <w:gridSpan w:val="2"/>
            <w:vAlign w:val="bottom"/>
          </w:tcPr>
          <w:p w14:paraId="5ECBB5EB" w14:textId="77777777" w:rsidR="00CC58A1" w:rsidRPr="00A80DEB" w:rsidRDefault="00CC58A1" w:rsidP="00CC58A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80EF042" w14:textId="2F6B597B" w:rsidR="00CC58A1" w:rsidRPr="00A80DEB" w:rsidRDefault="00CC58A1" w:rsidP="00A8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39.94</w:t>
            </w:r>
          </w:p>
        </w:tc>
        <w:tc>
          <w:tcPr>
            <w:tcW w:w="180" w:type="dxa"/>
            <w:gridSpan w:val="2"/>
            <w:vAlign w:val="bottom"/>
          </w:tcPr>
          <w:p w14:paraId="0023DF6F" w14:textId="77777777" w:rsidR="00CC58A1" w:rsidRPr="00A80DEB" w:rsidRDefault="00CC58A1" w:rsidP="00CC58A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B3F556D" w14:textId="036D24FB" w:rsidR="00CC58A1" w:rsidRPr="00A80DEB" w:rsidRDefault="00CC58A1" w:rsidP="00A80DE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61,6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47BD27F7" w14:textId="77777777" w:rsidR="00CC58A1" w:rsidRPr="00A80DEB" w:rsidRDefault="00CC58A1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B31036" w14:textId="3C67FAD9" w:rsidR="00CC58A1" w:rsidRPr="00A80DEB" w:rsidRDefault="00CC58A1" w:rsidP="00CC58A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61,6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7681CD84" w14:textId="77777777" w:rsidR="00CC58A1" w:rsidRPr="00A80DEB" w:rsidRDefault="00CC58A1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B6425A" w14:textId="295CDB22" w:rsidR="00CC58A1" w:rsidRPr="00A80DEB" w:rsidRDefault="00CC58A1" w:rsidP="00A80DE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271C6B36" w14:textId="77777777" w:rsidR="00CC58A1" w:rsidRPr="00A80DEB" w:rsidRDefault="00CC58A1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849BB7B" w14:textId="6A4F67B6" w:rsidR="00CC58A1" w:rsidRPr="00A80DEB" w:rsidRDefault="00CC58A1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0FAA0E64" w14:textId="77777777" w:rsidR="00CC58A1" w:rsidRPr="00A80DEB" w:rsidRDefault="00CC58A1" w:rsidP="00CC58A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F6C85B" w14:textId="034AB273" w:rsidR="00CC58A1" w:rsidRPr="00A80DEB" w:rsidRDefault="00CC58A1" w:rsidP="00CC58A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5B70FD1C" w14:textId="77777777" w:rsidR="00CC58A1" w:rsidRPr="00A80DEB" w:rsidRDefault="00CC58A1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AB01E7" w14:textId="63AC8685" w:rsidR="00CC58A1" w:rsidRPr="00A80DEB" w:rsidRDefault="00CC58A1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7374AF84" w14:textId="77777777" w:rsidR="00CC58A1" w:rsidRPr="00A80DEB" w:rsidRDefault="00CC58A1" w:rsidP="00CC58A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7E486C" w14:textId="6CB1849E" w:rsidR="00CC58A1" w:rsidRPr="00A80DEB" w:rsidRDefault="00CC58A1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AD3F9C" w14:textId="77777777" w:rsidR="00CC58A1" w:rsidRPr="00A80DEB" w:rsidRDefault="00CC58A1" w:rsidP="00CC58A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A6E1E7C" w14:textId="22C568FA" w:rsidR="00CC58A1" w:rsidRPr="00A80DEB" w:rsidRDefault="00CC58A1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80D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7B24" w:rsidRPr="004B5677" w14:paraId="23FC08FF" w14:textId="77777777" w:rsidTr="00D31085">
        <w:trPr>
          <w:cantSplit/>
        </w:trPr>
        <w:tc>
          <w:tcPr>
            <w:tcW w:w="3330" w:type="dxa"/>
            <w:vAlign w:val="bottom"/>
          </w:tcPr>
          <w:p w14:paraId="7DEF2A14" w14:textId="77777777" w:rsidR="00FC7B24" w:rsidRPr="004B5677" w:rsidRDefault="00FC7B24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B2E2CB6" w14:textId="77777777" w:rsidR="00FC7B24" w:rsidRPr="00A80DEB" w:rsidRDefault="00FC7B24" w:rsidP="00AC1A8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1D8B81E" w14:textId="77777777" w:rsidR="00FC7B24" w:rsidRPr="00A80DEB" w:rsidRDefault="00FC7B24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21C4E90" w14:textId="77777777" w:rsidR="00FC7B24" w:rsidRPr="00A80DEB" w:rsidRDefault="00FC7B24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2FEA0F0" w14:textId="77777777" w:rsidR="00FC7B24" w:rsidRPr="00A80DEB" w:rsidRDefault="00FC7B24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70DA9F" w14:textId="77777777" w:rsidR="00FC7B24" w:rsidRPr="00A80DEB" w:rsidRDefault="00FC7B24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D7FF1E3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06F4923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559BFB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4DC4F9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D8A67AA" w14:textId="0162639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B7AB1E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E2C66E0" w14:textId="369353E0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739C6E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4507F2" w14:textId="4D057ECF" w:rsidR="00FC7B24" w:rsidRPr="00A80DEB" w:rsidRDefault="00FC7B24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4E9C8A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D83ADE" w14:textId="66DEA69C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5571D3B" w14:textId="77777777" w:rsidR="00FC7B24" w:rsidRPr="00A80DEB" w:rsidRDefault="00FC7B24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FC79C6" w14:textId="06AA9F98" w:rsidR="00FC7B24" w:rsidRPr="00A80DEB" w:rsidRDefault="00FC7B24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5D86CC3" w14:textId="77777777" w:rsidR="00FC7B24" w:rsidRPr="00A80DEB" w:rsidRDefault="00FC7B24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D1216C" w14:textId="5AB9336E" w:rsidR="00FC7B24" w:rsidRPr="00A80DEB" w:rsidRDefault="00FC7B24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C58A1" w:rsidRPr="004B5677" w14:paraId="5A575DEE" w14:textId="77777777" w:rsidTr="00D31085">
        <w:trPr>
          <w:cantSplit/>
        </w:trPr>
        <w:tc>
          <w:tcPr>
            <w:tcW w:w="3330" w:type="dxa"/>
            <w:vAlign w:val="bottom"/>
          </w:tcPr>
          <w:p w14:paraId="6369511F" w14:textId="77777777" w:rsidR="00CC58A1" w:rsidRPr="004B5677" w:rsidRDefault="00CC58A1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A59FB4F" w14:textId="77777777" w:rsidR="00CC58A1" w:rsidRPr="004B5677" w:rsidRDefault="00CC58A1" w:rsidP="00AC1A8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90AF8DD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FA1718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954C145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3874DD4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8C1AF16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669625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F9AB0EE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C8269BD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1F31E2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1C963C0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6047C84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299D89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8D527C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0A21DFE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653C90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4D14F5B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CDE42B4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5B1DBC3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48C917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C58A1" w:rsidRPr="004B5677" w14:paraId="03962DC2" w14:textId="77777777" w:rsidTr="00D31085">
        <w:trPr>
          <w:cantSplit/>
        </w:trPr>
        <w:tc>
          <w:tcPr>
            <w:tcW w:w="3330" w:type="dxa"/>
            <w:vAlign w:val="bottom"/>
          </w:tcPr>
          <w:p w14:paraId="2FA657C1" w14:textId="77777777" w:rsidR="00CC58A1" w:rsidRPr="004B5677" w:rsidRDefault="00CC58A1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B8156EA" w14:textId="77777777" w:rsidR="00CC58A1" w:rsidRPr="004B5677" w:rsidRDefault="00CC58A1" w:rsidP="00AC1A8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BF013A4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42E631A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29CC533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345E675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BA6E16F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232B60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C43E9BA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6A54F7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4A841C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BB1417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FEA21B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9DA113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33949BF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CEE7E5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A32F49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A59B6FF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CE264E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5A07E17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1206A8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C58A1" w:rsidRPr="004B5677" w14:paraId="1D5E1CEC" w14:textId="77777777" w:rsidTr="00D31085">
        <w:trPr>
          <w:cantSplit/>
        </w:trPr>
        <w:tc>
          <w:tcPr>
            <w:tcW w:w="3330" w:type="dxa"/>
            <w:vAlign w:val="bottom"/>
          </w:tcPr>
          <w:p w14:paraId="337069E2" w14:textId="77777777" w:rsidR="00CC58A1" w:rsidRPr="004B5677" w:rsidRDefault="00CC58A1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A9AC496" w14:textId="77777777" w:rsidR="00CC58A1" w:rsidRPr="004B5677" w:rsidRDefault="00CC58A1" w:rsidP="00AC1A8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E74A542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BF484B4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E93E247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5CA56B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F42DBCE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2F730D3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018D0F7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15640E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AC3C23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8BD665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ACA5B3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5DA907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52A6C0D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78007E3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BB6F25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2A3DCEB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5F1496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A5A9F1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B754829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C58A1" w:rsidRPr="004B5677" w14:paraId="7CF30F48" w14:textId="77777777" w:rsidTr="00D31085">
        <w:trPr>
          <w:cantSplit/>
        </w:trPr>
        <w:tc>
          <w:tcPr>
            <w:tcW w:w="3330" w:type="dxa"/>
            <w:vAlign w:val="bottom"/>
          </w:tcPr>
          <w:p w14:paraId="5A421E56" w14:textId="77777777" w:rsidR="00CC58A1" w:rsidRPr="004B5677" w:rsidRDefault="00CC58A1" w:rsidP="00CF03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3592C001" w14:textId="77777777" w:rsidR="00CC58A1" w:rsidRPr="004B5677" w:rsidRDefault="00CC58A1" w:rsidP="00AC1A8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9DCBC61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433C329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0D2C147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04DA246" w14:textId="77777777" w:rsidR="00CC58A1" w:rsidRPr="004B5677" w:rsidRDefault="00CC58A1" w:rsidP="00CF0320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D573D54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6D8C0EB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46DC586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3F6A77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E42754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CC5A205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E59838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70D86AB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CF41E4C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3B0AB8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172F20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477C93F" w14:textId="77777777" w:rsidR="00CC58A1" w:rsidRPr="004B5677" w:rsidRDefault="00CC58A1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27061EF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69E4F8" w14:textId="77777777" w:rsidR="00CC58A1" w:rsidRPr="004B5677" w:rsidRDefault="00CC58A1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81BB16" w14:textId="77777777" w:rsidR="00CC58A1" w:rsidRPr="004B5677" w:rsidRDefault="00CC58A1" w:rsidP="00A80DE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31085" w:rsidRPr="004B5677" w14:paraId="271D164A" w14:textId="77777777" w:rsidTr="00D31085">
        <w:trPr>
          <w:cantSplit/>
        </w:trPr>
        <w:tc>
          <w:tcPr>
            <w:tcW w:w="3330" w:type="dxa"/>
            <w:vAlign w:val="bottom"/>
          </w:tcPr>
          <w:p w14:paraId="0D8B39D2" w14:textId="498DA4EC" w:rsidR="00D31085" w:rsidRPr="004B5677" w:rsidRDefault="00D31085" w:rsidP="000E3996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บริษัทร่วมทางอ้อม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808" w:type="dxa"/>
            <w:gridSpan w:val="2"/>
            <w:vAlign w:val="bottom"/>
          </w:tcPr>
          <w:p w14:paraId="3135E796" w14:textId="77777777" w:rsidR="00D31085" w:rsidRPr="004B5677" w:rsidRDefault="00D31085" w:rsidP="00AC1A8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C02251A" w14:textId="77777777" w:rsidR="00D31085" w:rsidRPr="004B5677" w:rsidRDefault="00D31085" w:rsidP="00742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9565ED0" w14:textId="77777777" w:rsidR="00D31085" w:rsidRPr="004B5677" w:rsidRDefault="00D31085" w:rsidP="00742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18041E2" w14:textId="77777777" w:rsidR="00D31085" w:rsidRPr="004B5677" w:rsidRDefault="00D31085" w:rsidP="00742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06C395E" w14:textId="77777777" w:rsidR="00D31085" w:rsidRPr="004B5677" w:rsidRDefault="00D31085" w:rsidP="003E5D3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8"/>
            <w:vAlign w:val="bottom"/>
          </w:tcPr>
          <w:p w14:paraId="42E1A2D1" w14:textId="77777777" w:rsidR="00D31085" w:rsidRPr="004B5677" w:rsidRDefault="00D31085" w:rsidP="003E5D3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2FFED5" w14:textId="77777777" w:rsidR="00D31085" w:rsidRPr="004B5677" w:rsidRDefault="00D31085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D501DDF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596F4D1" w14:textId="77777777" w:rsidR="00D31085" w:rsidRPr="004B5677" w:rsidRDefault="00D31085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3AB2B2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E6160D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E8E430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F86DBC1" w14:textId="77777777" w:rsidR="00D31085" w:rsidRPr="004B5677" w:rsidRDefault="00D31085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3A95E8C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39CD5D6" w14:textId="77777777" w:rsidR="00D31085" w:rsidRPr="004B5677" w:rsidRDefault="00D31085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C43654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650836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F8D556" w14:textId="77777777" w:rsidR="00D31085" w:rsidRPr="004B5677" w:rsidRDefault="00D31085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D30" w:rsidRPr="004B5677" w14:paraId="7ACC2057" w14:textId="77777777" w:rsidTr="00D31085">
        <w:trPr>
          <w:cantSplit/>
        </w:trPr>
        <w:tc>
          <w:tcPr>
            <w:tcW w:w="3330" w:type="dxa"/>
            <w:vAlign w:val="bottom"/>
          </w:tcPr>
          <w:p w14:paraId="69BFB03E" w14:textId="26BF7DC7" w:rsidR="003E5D30" w:rsidRPr="004B5677" w:rsidRDefault="003E5D30" w:rsidP="000E3996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“บริษัท สรรพสินค้าเซ็นทรัล จำกัด” และ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 xml:space="preserve"> “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4B567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(มหาชน)”</w:t>
            </w:r>
          </w:p>
        </w:tc>
        <w:tc>
          <w:tcPr>
            <w:tcW w:w="808" w:type="dxa"/>
            <w:gridSpan w:val="2"/>
            <w:vAlign w:val="bottom"/>
          </w:tcPr>
          <w:p w14:paraId="79D935A1" w14:textId="77777777" w:rsidR="003E5D30" w:rsidRPr="004B5677" w:rsidRDefault="003E5D30" w:rsidP="00AC1A80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CEB4C0A" w14:textId="77777777" w:rsidR="003E5D30" w:rsidRPr="004B5677" w:rsidRDefault="003E5D30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D0DA5A" w14:textId="77777777" w:rsidR="003E5D30" w:rsidRPr="004B5677" w:rsidRDefault="003E5D30" w:rsidP="0074285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C556372" w14:textId="77777777" w:rsidR="003E5D30" w:rsidRPr="004B5677" w:rsidRDefault="003E5D30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2D4E175" w14:textId="77777777" w:rsidR="003E5D30" w:rsidRPr="004B5677" w:rsidRDefault="003E5D30" w:rsidP="003E5D3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8"/>
            <w:vAlign w:val="bottom"/>
          </w:tcPr>
          <w:p w14:paraId="18B775E5" w14:textId="670500CC" w:rsidR="003E5D30" w:rsidRPr="004B5677" w:rsidRDefault="003E5D30" w:rsidP="003E5D3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1329926" w14:textId="77777777" w:rsidR="003E5D30" w:rsidRPr="004B5677" w:rsidRDefault="003E5D30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2A212C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4474AB5" w14:textId="77777777" w:rsidR="003E5D30" w:rsidRPr="004B5677" w:rsidRDefault="003E5D30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E09E4A8" w14:textId="77777777" w:rsidR="003E5D30" w:rsidRPr="004B5677" w:rsidRDefault="003E5D30" w:rsidP="0041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C95F83F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0613C0F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4A0DF9" w14:textId="77777777" w:rsidR="003E5D30" w:rsidRPr="004B5677" w:rsidRDefault="003E5D30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06F354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B1D09C" w14:textId="77777777" w:rsidR="003E5D30" w:rsidRPr="004B5677" w:rsidRDefault="003E5D30" w:rsidP="00CF03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69CA426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52177A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5B7CB6" w14:textId="77777777" w:rsidR="003E5D30" w:rsidRPr="004B5677" w:rsidRDefault="003E5D30" w:rsidP="00CF03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7B24" w:rsidRPr="004B5677" w14:paraId="67B5A34D" w14:textId="77777777" w:rsidTr="00D31085">
        <w:trPr>
          <w:cantSplit/>
          <w:trHeight w:val="74"/>
        </w:trPr>
        <w:tc>
          <w:tcPr>
            <w:tcW w:w="3330" w:type="dxa"/>
          </w:tcPr>
          <w:p w14:paraId="21483AD6" w14:textId="141F0CE0" w:rsidR="00FC7B24" w:rsidRPr="004B5677" w:rsidRDefault="00FC7B24" w:rsidP="00BF548B">
            <w:pPr>
              <w:spacing w:line="240" w:lineRule="auto"/>
              <w:ind w:left="193" w:hanging="193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แวต รีฟันด์ เซ็นเตอร์ (ประเทศไทย) จำกัด</w:t>
            </w:r>
          </w:p>
        </w:tc>
        <w:tc>
          <w:tcPr>
            <w:tcW w:w="808" w:type="dxa"/>
            <w:gridSpan w:val="2"/>
          </w:tcPr>
          <w:p w14:paraId="6B05E71A" w14:textId="187389BF" w:rsidR="00FC7B24" w:rsidRPr="004B5677" w:rsidRDefault="006D6491" w:rsidP="006D6491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right="-165" w:hanging="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ให้</w:t>
            </w:r>
            <w:r w:rsidR="00FC7B24"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812" w:type="dxa"/>
            <w:gridSpan w:val="2"/>
          </w:tcPr>
          <w:p w14:paraId="5C7FB599" w14:textId="1B64E462" w:rsidR="00FC7B24" w:rsidRPr="004B5677" w:rsidRDefault="00D245F3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9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49.60</w:t>
            </w:r>
          </w:p>
        </w:tc>
        <w:tc>
          <w:tcPr>
            <w:tcW w:w="180" w:type="dxa"/>
            <w:gridSpan w:val="2"/>
          </w:tcPr>
          <w:p w14:paraId="2A6690AA" w14:textId="77777777" w:rsidR="00FC7B24" w:rsidRPr="004B5677" w:rsidRDefault="00FC7B24" w:rsidP="000E39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3"/>
          </w:tcPr>
          <w:p w14:paraId="3BC89AAE" w14:textId="2E8991FA" w:rsidR="00FC7B24" w:rsidRPr="004B5677" w:rsidRDefault="00FC7B24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38.46</w:t>
            </w:r>
          </w:p>
        </w:tc>
        <w:tc>
          <w:tcPr>
            <w:tcW w:w="180" w:type="dxa"/>
            <w:gridSpan w:val="2"/>
          </w:tcPr>
          <w:p w14:paraId="19E2E5A5" w14:textId="77777777" w:rsidR="00FC7B24" w:rsidRPr="004B5677" w:rsidRDefault="00FC7B24" w:rsidP="000E39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4"/>
          </w:tcPr>
          <w:p w14:paraId="3090BC04" w14:textId="6A4750A2" w:rsidR="00FC7B24" w:rsidRPr="004B5677" w:rsidRDefault="00210463" w:rsidP="004104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gridSpan w:val="2"/>
          </w:tcPr>
          <w:p w14:paraId="3B89AD76" w14:textId="77777777" w:rsidR="00FC7B24" w:rsidRPr="004B5677" w:rsidRDefault="00FC7B24" w:rsidP="000E39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2BD050B3" w14:textId="45F85F5D" w:rsidR="00FC7B24" w:rsidRPr="004B5677" w:rsidRDefault="00FC7B24" w:rsidP="0041043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gridSpan w:val="2"/>
          </w:tcPr>
          <w:p w14:paraId="71B4ABC8" w14:textId="77777777" w:rsidR="00FC7B24" w:rsidRPr="004B5677" w:rsidRDefault="00FC7B24" w:rsidP="000E399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3B2EFFCF" w14:textId="6BD858A5" w:rsidR="00FC7B24" w:rsidRPr="004B5677" w:rsidRDefault="00210463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  <w:gridSpan w:val="2"/>
          </w:tcPr>
          <w:p w14:paraId="15186E1C" w14:textId="77777777" w:rsidR="00FC7B24" w:rsidRPr="004B5677" w:rsidRDefault="00FC7B24" w:rsidP="000E399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6544EDB4" w14:textId="3D99CAD0" w:rsidR="00FC7B24" w:rsidRPr="004B5677" w:rsidRDefault="00FC7B24" w:rsidP="0041043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  <w:gridSpan w:val="2"/>
          </w:tcPr>
          <w:p w14:paraId="206001D0" w14:textId="77777777" w:rsidR="00FC7B24" w:rsidRPr="004B5677" w:rsidRDefault="00FC7B24" w:rsidP="000E39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1E323FDD" w14:textId="039C7CE2" w:rsidR="00FC7B24" w:rsidRPr="004B5677" w:rsidRDefault="00210463" w:rsidP="0041043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</w:tcPr>
          <w:p w14:paraId="08C8B6B6" w14:textId="77777777" w:rsidR="00FC7B24" w:rsidRPr="004B5677" w:rsidRDefault="00FC7B24" w:rsidP="000E399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17162B27" w14:textId="1E56D6BA" w:rsidR="00FC7B24" w:rsidRPr="004B5677" w:rsidRDefault="003E5D30" w:rsidP="0041043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180" w:type="dxa"/>
            <w:gridSpan w:val="2"/>
          </w:tcPr>
          <w:p w14:paraId="48823223" w14:textId="77777777" w:rsidR="00FC7B24" w:rsidRPr="004B5677" w:rsidRDefault="00FC7B24" w:rsidP="000E3996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45CA40AE" w14:textId="7F8D0D8F" w:rsidR="00FC7B24" w:rsidRPr="004B5677" w:rsidRDefault="00210463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B20367D" w14:textId="77777777" w:rsidR="00FC7B24" w:rsidRPr="004B5677" w:rsidRDefault="00FC7B24" w:rsidP="000E3996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1DD74D1A" w14:textId="6FA28805" w:rsidR="00FC7B24" w:rsidRPr="004B5677" w:rsidRDefault="00FC7B24" w:rsidP="0041043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E59A2" w:rsidRPr="004B5677" w14:paraId="3F6382D7" w14:textId="77777777" w:rsidTr="00D31085">
        <w:trPr>
          <w:cantSplit/>
        </w:trPr>
        <w:tc>
          <w:tcPr>
            <w:tcW w:w="3330" w:type="dxa"/>
            <w:vAlign w:val="bottom"/>
          </w:tcPr>
          <w:p w14:paraId="7626E4BB" w14:textId="2AA3BF4F" w:rsidR="00CE59A2" w:rsidRPr="004B5677" w:rsidRDefault="00CE59A2" w:rsidP="00664FA9">
            <w:pPr>
              <w:spacing w:line="240" w:lineRule="auto"/>
              <w:ind w:left="191" w:right="-77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4D21E227" w14:textId="77777777" w:rsidR="00CE59A2" w:rsidRPr="004B5677" w:rsidRDefault="00CE59A2" w:rsidP="00CE59A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EDD48D" w14:textId="77777777" w:rsidR="00CE59A2" w:rsidRPr="004B5677" w:rsidRDefault="00CE59A2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9FFEBA7" w14:textId="77777777" w:rsidR="00CE59A2" w:rsidRPr="004B5677" w:rsidRDefault="00CE59A2" w:rsidP="00CE59A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A005BFB" w14:textId="77777777" w:rsidR="00CE59A2" w:rsidRPr="004B5677" w:rsidRDefault="00CE59A2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AD57EC2" w14:textId="77777777" w:rsidR="00CE59A2" w:rsidRPr="004B5677" w:rsidRDefault="00CE59A2" w:rsidP="00CE59A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B6C9266" w14:textId="77777777" w:rsidR="00CE59A2" w:rsidRPr="004B5677" w:rsidRDefault="00CE59A2" w:rsidP="004104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F391630" w14:textId="77777777" w:rsidR="00CE59A2" w:rsidRPr="004B5677" w:rsidRDefault="00CE59A2" w:rsidP="00CE59A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15260D" w14:textId="77777777" w:rsidR="00CE59A2" w:rsidRPr="004B5677" w:rsidRDefault="00CE59A2" w:rsidP="0041043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26188CE" w14:textId="77777777" w:rsidR="00CE59A2" w:rsidRPr="004B5677" w:rsidRDefault="00CE59A2" w:rsidP="00CE59A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2CA16A3" w14:textId="77777777" w:rsidR="00CE59A2" w:rsidRPr="004B5677" w:rsidRDefault="00CE59A2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D32FDA" w14:textId="77777777" w:rsidR="00CE59A2" w:rsidRPr="004B5677" w:rsidRDefault="00CE59A2" w:rsidP="00CE59A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DF805B" w14:textId="77777777" w:rsidR="00CE59A2" w:rsidRPr="004B5677" w:rsidRDefault="00CE59A2" w:rsidP="0041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4C0BD0" w14:textId="77777777" w:rsidR="00CE59A2" w:rsidRPr="004B5677" w:rsidRDefault="00CE59A2" w:rsidP="00CE59A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66DDB7E" w14:textId="77777777" w:rsidR="00CE59A2" w:rsidRPr="004B5677" w:rsidRDefault="00CE59A2" w:rsidP="0041043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F8A3BB4" w14:textId="77777777" w:rsidR="00CE59A2" w:rsidRPr="004B5677" w:rsidRDefault="00CE59A2" w:rsidP="00CE59A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213471" w14:textId="77777777" w:rsidR="00CE59A2" w:rsidRPr="004B5677" w:rsidRDefault="00CE59A2" w:rsidP="0041043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5E5BAE7" w14:textId="77777777" w:rsidR="00CE59A2" w:rsidRPr="004B5677" w:rsidRDefault="00CE59A2" w:rsidP="00CE59A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9400050" w14:textId="77777777" w:rsidR="00CE59A2" w:rsidRPr="004B5677" w:rsidRDefault="00CE59A2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758F972" w14:textId="77777777" w:rsidR="00CE59A2" w:rsidRPr="004B5677" w:rsidRDefault="00CE59A2" w:rsidP="00CE59A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6651F9" w14:textId="77777777" w:rsidR="00CE59A2" w:rsidRPr="004B5677" w:rsidRDefault="00CE59A2" w:rsidP="0041043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B98" w:rsidRPr="004B5677" w14:paraId="6EC66E4B" w14:textId="77777777" w:rsidTr="00D31085">
        <w:trPr>
          <w:cantSplit/>
        </w:trPr>
        <w:tc>
          <w:tcPr>
            <w:tcW w:w="3330" w:type="dxa"/>
            <w:vAlign w:val="bottom"/>
          </w:tcPr>
          <w:p w14:paraId="4CFA51C2" w14:textId="25D98CE7" w:rsidR="00863B98" w:rsidRPr="004B5677" w:rsidRDefault="00863B98" w:rsidP="00664FA9">
            <w:pPr>
              <w:spacing w:line="240" w:lineRule="auto"/>
              <w:ind w:left="191" w:right="-77" w:hanging="191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บริษัทร่วมภายใต้ “บริษัท เซ็นทรัลมาร์เก็ตติ้ง</w:t>
            </w:r>
            <w:r w:rsidR="00BF548B" w:rsidRPr="004B5677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4B567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กรุ๊ป จำกัด”</w:t>
            </w:r>
          </w:p>
        </w:tc>
        <w:tc>
          <w:tcPr>
            <w:tcW w:w="808" w:type="dxa"/>
            <w:gridSpan w:val="2"/>
            <w:vAlign w:val="bottom"/>
          </w:tcPr>
          <w:p w14:paraId="3A1F6275" w14:textId="77777777" w:rsidR="00863B98" w:rsidRPr="004B5677" w:rsidRDefault="00863B98" w:rsidP="00CE59A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110FA51" w14:textId="77777777" w:rsidR="00863B98" w:rsidRPr="004B5677" w:rsidRDefault="00863B98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5FF121" w14:textId="77777777" w:rsidR="00863B98" w:rsidRPr="004B5677" w:rsidRDefault="00863B98" w:rsidP="00CE59A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2B27AEB" w14:textId="77777777" w:rsidR="00863B98" w:rsidRPr="004B5677" w:rsidRDefault="00863B98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2273D8" w14:textId="77777777" w:rsidR="00863B98" w:rsidRPr="004B5677" w:rsidRDefault="00863B98" w:rsidP="00CE59A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8C303A7" w14:textId="77777777" w:rsidR="00863B98" w:rsidRPr="004B5677" w:rsidRDefault="00863B98" w:rsidP="004104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7003DE" w14:textId="77777777" w:rsidR="00863B98" w:rsidRPr="004B5677" w:rsidRDefault="00863B98" w:rsidP="00CE59A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0515290" w14:textId="77777777" w:rsidR="00863B98" w:rsidRPr="004B5677" w:rsidRDefault="00863B98" w:rsidP="0041043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AD91BFA" w14:textId="77777777" w:rsidR="00863B98" w:rsidRPr="004B5677" w:rsidRDefault="00863B98" w:rsidP="00CE59A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133278" w14:textId="77777777" w:rsidR="00863B98" w:rsidRPr="004B5677" w:rsidRDefault="00863B98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983E7C1" w14:textId="77777777" w:rsidR="00863B98" w:rsidRPr="004B5677" w:rsidRDefault="00863B98" w:rsidP="00CE59A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5EBFDC" w14:textId="77777777" w:rsidR="00863B98" w:rsidRPr="004B5677" w:rsidRDefault="00863B98" w:rsidP="0041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1F35894" w14:textId="77777777" w:rsidR="00863B98" w:rsidRPr="004B5677" w:rsidRDefault="00863B98" w:rsidP="00CE59A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F99F0B2" w14:textId="77777777" w:rsidR="00863B98" w:rsidRPr="004B5677" w:rsidRDefault="00863B98" w:rsidP="0041043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FB3A8B8" w14:textId="77777777" w:rsidR="00863B98" w:rsidRPr="004B5677" w:rsidRDefault="00863B98" w:rsidP="00CE59A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5C5C55" w14:textId="77777777" w:rsidR="00863B98" w:rsidRPr="004B5677" w:rsidRDefault="00863B98" w:rsidP="0041043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44EF947" w14:textId="77777777" w:rsidR="00863B98" w:rsidRPr="004B5677" w:rsidRDefault="00863B98" w:rsidP="00CE59A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BDEECF" w14:textId="77777777" w:rsidR="00863B98" w:rsidRPr="004B5677" w:rsidRDefault="00863B98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57F691F" w14:textId="77777777" w:rsidR="00863B98" w:rsidRPr="004B5677" w:rsidRDefault="00863B98" w:rsidP="00CE59A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F08FB8" w14:textId="77777777" w:rsidR="00863B98" w:rsidRPr="004B5677" w:rsidRDefault="00863B98" w:rsidP="0041043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D07" w:rsidRPr="004B5677" w14:paraId="4E92D79B" w14:textId="77777777" w:rsidTr="00D31085">
        <w:trPr>
          <w:cantSplit/>
        </w:trPr>
        <w:tc>
          <w:tcPr>
            <w:tcW w:w="3330" w:type="dxa"/>
            <w:vAlign w:val="bottom"/>
          </w:tcPr>
          <w:p w14:paraId="5161725B" w14:textId="64A980A8" w:rsidR="00902D07" w:rsidRPr="004B5677" w:rsidRDefault="00902D07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แซมโซไนท์ 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4B5677" w:rsidDel="00F725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808" w:type="dxa"/>
            <w:gridSpan w:val="2"/>
            <w:vAlign w:val="bottom"/>
          </w:tcPr>
          <w:p w14:paraId="226CDB70" w14:textId="0A6DCB1C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แฟชั่น</w:t>
            </w:r>
          </w:p>
        </w:tc>
        <w:tc>
          <w:tcPr>
            <w:tcW w:w="812" w:type="dxa"/>
            <w:gridSpan w:val="2"/>
            <w:vAlign w:val="bottom"/>
          </w:tcPr>
          <w:p w14:paraId="452B0B03" w14:textId="1B70157E" w:rsidR="00902D07" w:rsidRPr="004B5677" w:rsidRDefault="00210463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.41</w:t>
            </w:r>
          </w:p>
        </w:tc>
        <w:tc>
          <w:tcPr>
            <w:tcW w:w="180" w:type="dxa"/>
            <w:gridSpan w:val="2"/>
            <w:vAlign w:val="bottom"/>
          </w:tcPr>
          <w:p w14:paraId="1F525C31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5A77F12" w14:textId="1E25E4C8" w:rsidR="00902D07" w:rsidRPr="004B5677" w:rsidRDefault="00902D07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.41</w:t>
            </w:r>
          </w:p>
        </w:tc>
        <w:tc>
          <w:tcPr>
            <w:tcW w:w="180" w:type="dxa"/>
            <w:gridSpan w:val="2"/>
            <w:vAlign w:val="bottom"/>
          </w:tcPr>
          <w:p w14:paraId="75C2A303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6F4A340" w14:textId="7E35EC9F" w:rsidR="00902D07" w:rsidRPr="004B5677" w:rsidRDefault="00210463" w:rsidP="004104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  <w:gridSpan w:val="2"/>
            <w:vAlign w:val="bottom"/>
          </w:tcPr>
          <w:p w14:paraId="32279D27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C49EE9" w14:textId="59FC32C6" w:rsidR="00902D07" w:rsidRPr="004B5677" w:rsidRDefault="00902D07" w:rsidP="0041043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  <w:gridSpan w:val="2"/>
            <w:vAlign w:val="bottom"/>
          </w:tcPr>
          <w:p w14:paraId="76111DE5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B4BE73" w14:textId="65CD912C" w:rsidR="00902D07" w:rsidRPr="004B5677" w:rsidRDefault="00210463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75FAF699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7D34DF5" w14:textId="716A11AA" w:rsidR="00902D07" w:rsidRPr="004B5677" w:rsidRDefault="00902D07" w:rsidP="0041043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40628BF1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F9F7186" w14:textId="256F9F4D" w:rsidR="00902D07" w:rsidRPr="004B5677" w:rsidRDefault="00210463" w:rsidP="0041043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80" w:type="dxa"/>
            <w:gridSpan w:val="2"/>
            <w:vAlign w:val="bottom"/>
          </w:tcPr>
          <w:p w14:paraId="42D2D468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2B727F" w14:textId="51650AA9" w:rsidR="00902D07" w:rsidRPr="004B5677" w:rsidRDefault="00902D07" w:rsidP="0041043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80C37" w:rsidRPr="004B5677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80" w:type="dxa"/>
            <w:gridSpan w:val="2"/>
            <w:vAlign w:val="bottom"/>
          </w:tcPr>
          <w:p w14:paraId="76D44E5F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CF835A" w14:textId="614E2427" w:rsidR="00902D07" w:rsidRPr="004B5677" w:rsidRDefault="00210463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8EF02AA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460DF9" w14:textId="64A3CAE0" w:rsidR="00902D07" w:rsidRPr="004B5677" w:rsidRDefault="00902D07" w:rsidP="0041043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548B" w:rsidRPr="004B5677" w14:paraId="088786E2" w14:textId="77777777" w:rsidTr="00D31085">
        <w:trPr>
          <w:cantSplit/>
        </w:trPr>
        <w:tc>
          <w:tcPr>
            <w:tcW w:w="3330" w:type="dxa"/>
            <w:vAlign w:val="bottom"/>
          </w:tcPr>
          <w:p w14:paraId="253875AF" w14:textId="77777777" w:rsidR="00BF548B" w:rsidRPr="004B5677" w:rsidRDefault="00BF548B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020783C9" w14:textId="77777777" w:rsidR="00BF548B" w:rsidRPr="004B5677" w:rsidRDefault="00BF548B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55754E3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608260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B767BA9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B72D39E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F2D2A58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BE328E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A66174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F58040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745DA4F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DD4F858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E481451" w14:textId="77777777" w:rsidR="00BF548B" w:rsidRPr="004B5677" w:rsidRDefault="00BF548B" w:rsidP="0041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406B27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5B773B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F9F7E2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BA79734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609AA0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18EC55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72F2430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68C1ED4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548B" w:rsidRPr="004B5677" w14:paraId="604B9BA0" w14:textId="77777777" w:rsidTr="00D31085">
        <w:trPr>
          <w:cantSplit/>
        </w:trPr>
        <w:tc>
          <w:tcPr>
            <w:tcW w:w="3330" w:type="dxa"/>
            <w:vAlign w:val="bottom"/>
          </w:tcPr>
          <w:p w14:paraId="3F904924" w14:textId="77777777" w:rsidR="00BF548B" w:rsidRPr="004B5677" w:rsidRDefault="00BF548B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D52C74B" w14:textId="77777777" w:rsidR="00BF548B" w:rsidRPr="004B5677" w:rsidRDefault="00BF548B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BB43A3A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2A7C78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4F5C051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DFAA2A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98FAC5A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7D3E125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71413B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E0206B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48743F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A08AC0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F7B6E0" w14:textId="77777777" w:rsidR="00BF548B" w:rsidRPr="004B5677" w:rsidRDefault="00BF548B" w:rsidP="0041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2F8206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89BE112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F162E8D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104CE35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067B22D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52B49FC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8C1EFA8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13F930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548B" w:rsidRPr="004B5677" w14:paraId="285A5C38" w14:textId="77777777" w:rsidTr="00D31085">
        <w:trPr>
          <w:cantSplit/>
        </w:trPr>
        <w:tc>
          <w:tcPr>
            <w:tcW w:w="3330" w:type="dxa"/>
            <w:vAlign w:val="bottom"/>
          </w:tcPr>
          <w:p w14:paraId="799B1FFC" w14:textId="77777777" w:rsidR="00BF548B" w:rsidRPr="004B5677" w:rsidRDefault="00BF548B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4F270AA5" w14:textId="77777777" w:rsidR="00BF548B" w:rsidRPr="004B5677" w:rsidRDefault="00BF548B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D03EC6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B04FBCE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93D11CA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6E020EB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F5B8321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4C265D3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0C92B84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09734F5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3D751DA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66BF08A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F7A2FD" w14:textId="77777777" w:rsidR="00BF548B" w:rsidRPr="004B5677" w:rsidRDefault="00BF548B" w:rsidP="0041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834C157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EA02FE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81A2B1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4B20AB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30F4B9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8292450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62F95C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0538A2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548B" w:rsidRPr="004B5677" w14:paraId="1851BD14" w14:textId="77777777" w:rsidTr="00D31085">
        <w:trPr>
          <w:cantSplit/>
        </w:trPr>
        <w:tc>
          <w:tcPr>
            <w:tcW w:w="3330" w:type="dxa"/>
            <w:vAlign w:val="bottom"/>
          </w:tcPr>
          <w:p w14:paraId="23A7CBAD" w14:textId="77777777" w:rsidR="00BF548B" w:rsidRPr="004B5677" w:rsidRDefault="00BF548B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73D750D" w14:textId="77777777" w:rsidR="00BF548B" w:rsidRPr="004B5677" w:rsidRDefault="00BF548B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BC05F53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E15A055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EB4CB06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8DD7F9F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475B374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27247ED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3E2053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B6ABFBC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4A4FE3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E780F8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4B8B34" w14:textId="77777777" w:rsidR="00BF548B" w:rsidRPr="004B5677" w:rsidRDefault="00BF548B" w:rsidP="0041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280CF3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A85B5EB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6A0EB15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67886E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E9AAEC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B4ED3BC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A1DAF63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DE2582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548B" w:rsidRPr="004B5677" w14:paraId="7AA579DE" w14:textId="77777777" w:rsidTr="00D31085">
        <w:trPr>
          <w:cantSplit/>
        </w:trPr>
        <w:tc>
          <w:tcPr>
            <w:tcW w:w="3330" w:type="dxa"/>
            <w:vAlign w:val="bottom"/>
          </w:tcPr>
          <w:p w14:paraId="69E2649C" w14:textId="77777777" w:rsidR="00BF548B" w:rsidRPr="004B5677" w:rsidRDefault="00BF548B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D3AAEF5" w14:textId="77777777" w:rsidR="00BF548B" w:rsidRPr="004B5677" w:rsidRDefault="00BF548B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F56B144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BDB4362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5B503F5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C65A380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23E22A4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4C3CFCF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08170F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6972A3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45FCF67" w14:textId="77777777" w:rsidR="00BF548B" w:rsidRPr="004B5677" w:rsidRDefault="00BF548B" w:rsidP="0041043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AA46362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856C95" w14:textId="77777777" w:rsidR="00BF548B" w:rsidRPr="004B5677" w:rsidRDefault="00BF548B" w:rsidP="0041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A382FF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7E53592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F450013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20B12B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2399769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6727A59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0CC950F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7F0311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D07" w:rsidRPr="004B5677" w14:paraId="5005934B" w14:textId="77777777" w:rsidTr="00D31085">
        <w:trPr>
          <w:cantSplit/>
        </w:trPr>
        <w:tc>
          <w:tcPr>
            <w:tcW w:w="3330" w:type="dxa"/>
            <w:vAlign w:val="bottom"/>
          </w:tcPr>
          <w:p w14:paraId="4400D24F" w14:textId="76318EFE" w:rsidR="00902D07" w:rsidRPr="004B5677" w:rsidRDefault="00BF548B" w:rsidP="00902D07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บริษัทร่วมทางอ้อม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808" w:type="dxa"/>
            <w:gridSpan w:val="2"/>
            <w:vAlign w:val="bottom"/>
          </w:tcPr>
          <w:p w14:paraId="6E90F07F" w14:textId="77777777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9672322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BBB7E1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089F521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78DA3EB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FD6394E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861167C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FA8993E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20BC5A7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AA613F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6195F7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C2E3AD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A50724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0FB8C3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82FCBA8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CA4DC6D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A906C2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E750D0E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B829DFD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F3CCD4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</w:tr>
      <w:tr w:rsidR="00902D07" w:rsidRPr="004B5677" w14:paraId="081D22DD" w14:textId="77777777" w:rsidTr="00D31085">
        <w:trPr>
          <w:cantSplit/>
        </w:trPr>
        <w:tc>
          <w:tcPr>
            <w:tcW w:w="3330" w:type="dxa"/>
            <w:vAlign w:val="bottom"/>
          </w:tcPr>
          <w:p w14:paraId="66B8EA76" w14:textId="729A93CA" w:rsidR="00902D07" w:rsidRPr="004B5677" w:rsidRDefault="00902D07" w:rsidP="00902D07">
            <w:pPr>
              <w:spacing w:line="240" w:lineRule="auto"/>
              <w:ind w:left="193" w:right="-167" w:hanging="193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บริษัทร่วมภายใต้ “บริษัท เซ็นทรัลเทรดดิ้ง จำกัด”</w:t>
            </w:r>
          </w:p>
        </w:tc>
        <w:tc>
          <w:tcPr>
            <w:tcW w:w="808" w:type="dxa"/>
            <w:gridSpan w:val="2"/>
            <w:vAlign w:val="bottom"/>
          </w:tcPr>
          <w:p w14:paraId="5F07A0E2" w14:textId="77777777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2B3ED25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B9D85A0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51C1528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6464B1" w14:textId="77777777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377A6E0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049D1A4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AFC5A7F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E286C69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D3F3C7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3BE7E5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3C046C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38280F9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9A8CDA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1A4A1C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99CF84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ABACF65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BB34ABB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46B722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EC6CF8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D07" w:rsidRPr="004B5677" w14:paraId="69AAFA2F" w14:textId="77777777" w:rsidTr="00D31085">
        <w:trPr>
          <w:cantSplit/>
        </w:trPr>
        <w:tc>
          <w:tcPr>
            <w:tcW w:w="3330" w:type="dxa"/>
            <w:vAlign w:val="bottom"/>
          </w:tcPr>
          <w:p w14:paraId="0C2CA26F" w14:textId="2F24A000" w:rsidR="00902D07" w:rsidRPr="004B5677" w:rsidRDefault="00902D07" w:rsidP="00902D07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โคคูโย อินเตอร์เนชั่นแนล (ประเทศไทย) จำกัด</w:t>
            </w:r>
          </w:p>
        </w:tc>
        <w:tc>
          <w:tcPr>
            <w:tcW w:w="808" w:type="dxa"/>
            <w:gridSpan w:val="2"/>
            <w:vAlign w:val="bottom"/>
          </w:tcPr>
          <w:p w14:paraId="276046CE" w14:textId="119D89A7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แฟชั่น</w:t>
            </w:r>
          </w:p>
        </w:tc>
        <w:tc>
          <w:tcPr>
            <w:tcW w:w="812" w:type="dxa"/>
            <w:gridSpan w:val="2"/>
            <w:vAlign w:val="bottom"/>
          </w:tcPr>
          <w:p w14:paraId="33891571" w14:textId="2E2B2D8E" w:rsidR="00902D07" w:rsidRPr="004B5677" w:rsidRDefault="00210463" w:rsidP="00B244F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24.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D086A44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6E180DB" w14:textId="5E7AAF6F" w:rsidR="00902D07" w:rsidRPr="004B5677" w:rsidRDefault="00902D07" w:rsidP="00B244F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24.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04191659" w14:textId="77777777" w:rsidR="00902D07" w:rsidRPr="004B5677" w:rsidRDefault="00902D07" w:rsidP="00B244F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17AFE11" w14:textId="2892061A" w:rsidR="00902D07" w:rsidRPr="004B5677" w:rsidRDefault="00210463" w:rsidP="00B244F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7671B2AE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919F65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E0BB9E" w14:textId="0E9926D6" w:rsidR="00902D07" w:rsidRPr="004B5677" w:rsidRDefault="00902D07" w:rsidP="00B244F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028A605D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119F799A" w14:textId="1A474018" w:rsidR="00902D07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E08BAB2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2BBF3CF4" w14:textId="77777777" w:rsidR="00902D07" w:rsidRPr="004B5677" w:rsidRDefault="00902D07" w:rsidP="00230CC8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EF01E5" w14:textId="62922E16" w:rsidR="00902D07" w:rsidRPr="004B5677" w:rsidRDefault="00902D07" w:rsidP="00230CC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F287D94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3F666E9F" w14:textId="463F2577" w:rsidR="00902D07" w:rsidRPr="004B5677" w:rsidRDefault="00210463" w:rsidP="003468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0" w:type="dxa"/>
            <w:gridSpan w:val="2"/>
            <w:vAlign w:val="bottom"/>
          </w:tcPr>
          <w:p w14:paraId="57AE8F68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7AD0CEB1" w14:textId="77777777" w:rsidR="00902D07" w:rsidRPr="004B5677" w:rsidRDefault="00902D07" w:rsidP="0034681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C06F82" w14:textId="1B5B8B52" w:rsidR="00902D07" w:rsidRPr="004B5677" w:rsidRDefault="00F80C37" w:rsidP="0034681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02D07"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1782A931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0AA183E9" w14:textId="0DCDDA17" w:rsidR="00902D07" w:rsidRPr="004B5677" w:rsidRDefault="00210463" w:rsidP="00D078F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14E4394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0863E811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837EF9" w14:textId="7BCA84A7" w:rsidR="00902D07" w:rsidRPr="004B5677" w:rsidRDefault="00902D07" w:rsidP="00D078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2D07" w:rsidRPr="004B5677" w14:paraId="12B3F1BF" w14:textId="77777777" w:rsidTr="00D31085">
        <w:trPr>
          <w:cantSplit/>
        </w:trPr>
        <w:tc>
          <w:tcPr>
            <w:tcW w:w="3330" w:type="dxa"/>
            <w:vAlign w:val="bottom"/>
          </w:tcPr>
          <w:p w14:paraId="21EDDB2B" w14:textId="2F79976C" w:rsidR="00902D07" w:rsidRPr="004B5677" w:rsidRDefault="00902D07" w:rsidP="00902D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รวมบริษัทร่วม</w:t>
            </w:r>
          </w:p>
        </w:tc>
        <w:tc>
          <w:tcPr>
            <w:tcW w:w="808" w:type="dxa"/>
            <w:gridSpan w:val="2"/>
          </w:tcPr>
          <w:p w14:paraId="3CFDBBAA" w14:textId="77777777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D1547B1" w14:textId="77777777" w:rsidR="00902D07" w:rsidRPr="004B5677" w:rsidRDefault="00902D07" w:rsidP="00B244F9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6C3075" w14:textId="77777777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58BEC92" w14:textId="77777777" w:rsidR="00902D07" w:rsidRPr="004B5677" w:rsidRDefault="00902D07" w:rsidP="00B244F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FF5E61" w14:textId="77777777" w:rsidR="00902D07" w:rsidRPr="004B5677" w:rsidRDefault="00902D07" w:rsidP="00B244F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6D471B2" w14:textId="77777777" w:rsidR="00902D07" w:rsidRPr="004B5677" w:rsidRDefault="00902D07" w:rsidP="00B244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F1ABE49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02E3B0" w14:textId="77777777" w:rsidR="00902D07" w:rsidRPr="004B5677" w:rsidRDefault="00902D07" w:rsidP="00902D07">
            <w:pPr>
              <w:pStyle w:val="Index3"/>
              <w:tabs>
                <w:tab w:val="decimal" w:pos="619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E5C9BB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8C8E7" w14:textId="3A729CE7" w:rsidR="00902D07" w:rsidRPr="004B5677" w:rsidRDefault="00210463" w:rsidP="00B244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80" w:type="dxa"/>
            <w:gridSpan w:val="2"/>
            <w:vAlign w:val="bottom"/>
          </w:tcPr>
          <w:p w14:paraId="77C001B5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E7B03" w14:textId="2C86DA3F" w:rsidR="00902D07" w:rsidRPr="004B5677" w:rsidRDefault="00F80C37" w:rsidP="00230CC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80" w:type="dxa"/>
            <w:gridSpan w:val="2"/>
            <w:vAlign w:val="bottom"/>
          </w:tcPr>
          <w:p w14:paraId="7291D81C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CA8F3" w14:textId="59FA2EFF" w:rsidR="00902D07" w:rsidRPr="004B5677" w:rsidRDefault="00210463" w:rsidP="003468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572</w:t>
            </w:r>
          </w:p>
        </w:tc>
        <w:tc>
          <w:tcPr>
            <w:tcW w:w="180" w:type="dxa"/>
            <w:gridSpan w:val="2"/>
            <w:vAlign w:val="bottom"/>
          </w:tcPr>
          <w:p w14:paraId="468A5901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55654" w14:textId="3012CCCF" w:rsidR="00902D07" w:rsidRPr="004B5677" w:rsidRDefault="00F80C37" w:rsidP="0034681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</w:p>
        </w:tc>
        <w:tc>
          <w:tcPr>
            <w:tcW w:w="180" w:type="dxa"/>
            <w:gridSpan w:val="2"/>
            <w:vAlign w:val="bottom"/>
          </w:tcPr>
          <w:p w14:paraId="4A4D9B9F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80B10" w14:textId="2D3469BE" w:rsidR="00902D07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2AD38A9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368B0" w14:textId="4B97CE85" w:rsidR="00902D07" w:rsidRPr="004B5677" w:rsidRDefault="00902D07" w:rsidP="00902D0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02D07" w:rsidRPr="004B5677" w14:paraId="42933245" w14:textId="77777777" w:rsidTr="00D31085">
        <w:trPr>
          <w:cantSplit/>
        </w:trPr>
        <w:tc>
          <w:tcPr>
            <w:tcW w:w="3330" w:type="dxa"/>
          </w:tcPr>
          <w:p w14:paraId="3310DF93" w14:textId="055D80FF" w:rsidR="00902D07" w:rsidRPr="004B5677" w:rsidRDefault="00902D07" w:rsidP="00902D07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95DDACD" w14:textId="77777777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09FC07E" w14:textId="77777777" w:rsidR="00902D07" w:rsidRPr="004B5677" w:rsidRDefault="00902D07" w:rsidP="00B244F9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A86954" w14:textId="77777777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6DDA743" w14:textId="77777777" w:rsidR="00902D07" w:rsidRPr="004B5677" w:rsidRDefault="00902D07" w:rsidP="00B244F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06696D2" w14:textId="77777777" w:rsidR="00902D07" w:rsidRPr="004B5677" w:rsidRDefault="00902D07" w:rsidP="00B244F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8"/>
            <w:vAlign w:val="bottom"/>
          </w:tcPr>
          <w:p w14:paraId="535BEC2E" w14:textId="6B5E2B50" w:rsidR="00902D07" w:rsidRPr="004B5677" w:rsidRDefault="00902D07" w:rsidP="00B244F9">
            <w:pPr>
              <w:pStyle w:val="Index3"/>
              <w:tabs>
                <w:tab w:val="decimal" w:pos="559"/>
              </w:tabs>
              <w:ind w:right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88084E5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14:paraId="4576F30C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F56F37D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5C80456" w14:textId="77777777" w:rsidR="00902D07" w:rsidRPr="004B5677" w:rsidRDefault="00902D07" w:rsidP="00902D07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55B2FBC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6"/>
            <w:vAlign w:val="bottom"/>
          </w:tcPr>
          <w:p w14:paraId="043EF55D" w14:textId="16B07DFF" w:rsidR="00902D07" w:rsidRPr="004B5677" w:rsidRDefault="00902D07" w:rsidP="00902D07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E57AF32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14:paraId="04E91D22" w14:textId="77777777" w:rsidR="00902D07" w:rsidRPr="004B5677" w:rsidRDefault="00902D07" w:rsidP="00902D07">
            <w:pPr>
              <w:pStyle w:val="Index3"/>
              <w:tabs>
                <w:tab w:val="decimal" w:pos="551"/>
              </w:tabs>
              <w:ind w:right="11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E0F6083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2EF68684" w14:textId="77777777" w:rsidR="00902D07" w:rsidRPr="004B5677" w:rsidRDefault="00902D07" w:rsidP="00902D07">
            <w:pPr>
              <w:tabs>
                <w:tab w:val="decimal" w:pos="821"/>
              </w:tabs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902D07" w:rsidRPr="004B5677" w14:paraId="779AF77F" w14:textId="77777777" w:rsidTr="00D31085">
        <w:trPr>
          <w:cantSplit/>
        </w:trPr>
        <w:tc>
          <w:tcPr>
            <w:tcW w:w="3330" w:type="dxa"/>
          </w:tcPr>
          <w:p w14:paraId="52E5F5E8" w14:textId="6F2A57AD" w:rsidR="00902D07" w:rsidRPr="004B5677" w:rsidRDefault="00902D07" w:rsidP="00902D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การร่วมค้าทางอ้อม</w:t>
            </w:r>
          </w:p>
        </w:tc>
        <w:tc>
          <w:tcPr>
            <w:tcW w:w="808" w:type="dxa"/>
            <w:gridSpan w:val="2"/>
            <w:vAlign w:val="bottom"/>
          </w:tcPr>
          <w:p w14:paraId="5B179D65" w14:textId="77777777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3FE1CE9" w14:textId="77777777" w:rsidR="00902D07" w:rsidRPr="004B5677" w:rsidRDefault="00902D07" w:rsidP="00B244F9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6A7DBBB" w14:textId="77777777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0A55A8A" w14:textId="77777777" w:rsidR="00902D07" w:rsidRPr="004B5677" w:rsidRDefault="00902D07" w:rsidP="00B244F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28F5685" w14:textId="77777777" w:rsidR="00902D07" w:rsidRPr="004B5677" w:rsidRDefault="00902D07" w:rsidP="00B244F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8"/>
            <w:vAlign w:val="bottom"/>
          </w:tcPr>
          <w:p w14:paraId="0FF705DC" w14:textId="77777777" w:rsidR="00902D07" w:rsidRPr="004B5677" w:rsidRDefault="00902D07" w:rsidP="00B244F9">
            <w:pPr>
              <w:pStyle w:val="Index3"/>
              <w:tabs>
                <w:tab w:val="decimal" w:pos="559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2A87EB9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1242B7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8965993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AF70FE2" w14:textId="77777777" w:rsidR="00902D07" w:rsidRPr="004B5677" w:rsidRDefault="00902D07" w:rsidP="00902D07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28FC69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6"/>
            <w:vAlign w:val="bottom"/>
          </w:tcPr>
          <w:p w14:paraId="16682189" w14:textId="77777777" w:rsidR="00902D07" w:rsidRPr="004B5677" w:rsidRDefault="00902D07" w:rsidP="00902D07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3DB52FF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0BCC65" w14:textId="77777777" w:rsidR="00902D07" w:rsidRPr="004B5677" w:rsidRDefault="00902D07" w:rsidP="00902D07">
            <w:pPr>
              <w:pStyle w:val="Index3"/>
              <w:tabs>
                <w:tab w:val="decimal" w:pos="55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FACE44E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6BF6539" w14:textId="77777777" w:rsidR="00902D07" w:rsidRPr="004B5677" w:rsidRDefault="00902D07" w:rsidP="00902D07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02D07" w:rsidRPr="004B5677" w14:paraId="46143076" w14:textId="77777777" w:rsidTr="00D31085">
        <w:trPr>
          <w:cantSplit/>
        </w:trPr>
        <w:tc>
          <w:tcPr>
            <w:tcW w:w="3330" w:type="dxa"/>
          </w:tcPr>
          <w:p w14:paraId="45C52CFF" w14:textId="0AB35F92" w:rsidR="00902D07" w:rsidRPr="004B5677" w:rsidRDefault="00902D07" w:rsidP="00902D07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การร่วมค้าภายใต้ “บริษัท สรรพสินค้าเซ็นทรัล จำกัด”</w:t>
            </w:r>
          </w:p>
        </w:tc>
        <w:tc>
          <w:tcPr>
            <w:tcW w:w="808" w:type="dxa"/>
            <w:gridSpan w:val="2"/>
            <w:vAlign w:val="bottom"/>
          </w:tcPr>
          <w:p w14:paraId="385C1B3D" w14:textId="77777777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08DBC84" w14:textId="77777777" w:rsidR="00902D07" w:rsidRPr="004B5677" w:rsidRDefault="00902D07" w:rsidP="00B244F9">
            <w:pPr>
              <w:tabs>
                <w:tab w:val="clear" w:pos="454"/>
                <w:tab w:val="decimal" w:pos="4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885E720" w14:textId="77777777" w:rsidR="00902D07" w:rsidRPr="004B5677" w:rsidRDefault="00902D07" w:rsidP="00902D0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40081ED" w14:textId="77777777" w:rsidR="00902D07" w:rsidRPr="004B5677" w:rsidRDefault="00902D07" w:rsidP="00B244F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854FFF" w14:textId="77777777" w:rsidR="00902D07" w:rsidRPr="004B5677" w:rsidRDefault="00902D07" w:rsidP="00B244F9">
            <w:pPr>
              <w:tabs>
                <w:tab w:val="clear" w:pos="454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F5A9685" w14:textId="77777777" w:rsidR="00902D07" w:rsidRPr="004B5677" w:rsidRDefault="00902D07" w:rsidP="00B244F9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4D3E97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549976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6B670244" w14:textId="77777777" w:rsidR="00902D07" w:rsidRPr="004B5677" w:rsidRDefault="00902D07" w:rsidP="00902D07">
            <w:pPr>
              <w:pStyle w:val="Index3"/>
              <w:tabs>
                <w:tab w:val="decimal" w:pos="619"/>
              </w:tabs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9CEDB9E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CC3269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7B6C335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6B92A8" w14:textId="77777777" w:rsidR="00902D07" w:rsidRPr="004B5677" w:rsidRDefault="00902D07" w:rsidP="00902D07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E61F09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D41543E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E499C4D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FDFE48" w14:textId="77777777" w:rsidR="00902D07" w:rsidRPr="004B5677" w:rsidRDefault="00902D07" w:rsidP="00902D07">
            <w:pPr>
              <w:pStyle w:val="Index3"/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310CE7F" w14:textId="77777777" w:rsidR="00902D07" w:rsidRPr="004B5677" w:rsidRDefault="00902D07" w:rsidP="00902D0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6CEBCC6" w14:textId="77777777" w:rsidR="00902D07" w:rsidRPr="004B5677" w:rsidRDefault="00902D07" w:rsidP="00902D07">
            <w:pPr>
              <w:pStyle w:val="Index3"/>
              <w:tabs>
                <w:tab w:val="decimal" w:pos="55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2CBB37" w14:textId="77777777" w:rsidR="00902D07" w:rsidRPr="004B5677" w:rsidRDefault="00902D07" w:rsidP="00902D0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3170B2B" w14:textId="77777777" w:rsidR="00902D07" w:rsidRPr="004B5677" w:rsidRDefault="00902D07" w:rsidP="00902D07">
            <w:pPr>
              <w:tabs>
                <w:tab w:val="decimal" w:pos="82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10463" w:rsidRPr="004B5677" w14:paraId="083DC36F" w14:textId="77777777" w:rsidTr="00D31085">
        <w:trPr>
          <w:cantSplit/>
          <w:trHeight w:val="326"/>
        </w:trPr>
        <w:tc>
          <w:tcPr>
            <w:tcW w:w="3330" w:type="dxa"/>
          </w:tcPr>
          <w:p w14:paraId="659319D7" w14:textId="4E7C8894" w:rsidR="00210463" w:rsidRPr="004B5677" w:rsidRDefault="00210463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</w:rPr>
              <w:t>บริษัท มูจิ รีเทล (ประเทศไทย) จำกัด</w:t>
            </w:r>
            <w:r w:rsidRPr="004B5677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808" w:type="dxa"/>
            <w:gridSpan w:val="2"/>
          </w:tcPr>
          <w:p w14:paraId="5753357B" w14:textId="1179EBB4" w:rsidR="00210463" w:rsidRPr="004B5677" w:rsidRDefault="00210463" w:rsidP="00902D07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</w:tcPr>
          <w:p w14:paraId="2E378A80" w14:textId="6C80CA34" w:rsidR="00210463" w:rsidRPr="004B5677" w:rsidRDefault="00210463" w:rsidP="00B244F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</w:tcPr>
          <w:p w14:paraId="23C909AC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</w:tcPr>
          <w:p w14:paraId="7284D5A9" w14:textId="1C95E784" w:rsidR="00210463" w:rsidRPr="004B5677" w:rsidRDefault="00210463" w:rsidP="00B244F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</w:tcPr>
          <w:p w14:paraId="6D05ADDA" w14:textId="77777777" w:rsidR="00210463" w:rsidRPr="004B5677" w:rsidRDefault="00210463" w:rsidP="00B244F9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</w:tcPr>
          <w:p w14:paraId="0DEB6EF9" w14:textId="276EBB2E" w:rsidR="00210463" w:rsidRPr="004B5677" w:rsidRDefault="00210463" w:rsidP="00B244F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</w:tcPr>
          <w:p w14:paraId="1C0CF3CB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7F1621A" w14:textId="255D3983" w:rsidR="00210463" w:rsidRPr="004B5677" w:rsidRDefault="00210463" w:rsidP="00B244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</w:tcPr>
          <w:p w14:paraId="424D517E" w14:textId="77777777" w:rsidR="00210463" w:rsidRPr="004B5677" w:rsidRDefault="00210463" w:rsidP="00902D0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2B3C24A5" w14:textId="559AE76D" w:rsidR="00210463" w:rsidRPr="004B5677" w:rsidRDefault="00210463" w:rsidP="00B244F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</w:tcPr>
          <w:p w14:paraId="3D568790" w14:textId="77777777" w:rsidR="00210463" w:rsidRPr="004B5677" w:rsidRDefault="00210463" w:rsidP="00B244F9">
            <w:pPr>
              <w:pStyle w:val="acctfourfigures"/>
              <w:tabs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3B9B6CF0" w14:textId="0023BE2B" w:rsidR="00210463" w:rsidRPr="004B5677" w:rsidRDefault="00210463" w:rsidP="00230CC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</w:tcPr>
          <w:p w14:paraId="54AF13EB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B9C0B51" w14:textId="0849C923" w:rsidR="00210463" w:rsidRPr="004B5677" w:rsidRDefault="00210463" w:rsidP="0034681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80" w:type="dxa"/>
            <w:gridSpan w:val="2"/>
          </w:tcPr>
          <w:p w14:paraId="0C6B0050" w14:textId="77777777" w:rsidR="00210463" w:rsidRPr="004B5677" w:rsidRDefault="00210463" w:rsidP="00902D0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FF7C763" w14:textId="367BE7D8" w:rsidR="00210463" w:rsidRPr="004B5677" w:rsidRDefault="00210463" w:rsidP="0034681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180" w:type="dxa"/>
            <w:gridSpan w:val="2"/>
          </w:tcPr>
          <w:p w14:paraId="5FA9285C" w14:textId="77777777" w:rsidR="00210463" w:rsidRPr="004B5677" w:rsidRDefault="00210463" w:rsidP="00902D07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777E33F3" w14:textId="09AD79FE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3F9BEC03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BB9F6CB" w14:textId="4F8410B2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0463" w:rsidRPr="004B5677" w14:paraId="79FB0D37" w14:textId="77777777" w:rsidTr="00D31085">
        <w:trPr>
          <w:cantSplit/>
        </w:trPr>
        <w:tc>
          <w:tcPr>
            <w:tcW w:w="3330" w:type="dxa"/>
          </w:tcPr>
          <w:p w14:paraId="02A6DB26" w14:textId="357E5A10" w:rsidR="00210463" w:rsidRPr="004B5677" w:rsidRDefault="00210463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ลัคชัวรี่ กูดส์ (ประเทศไทย) จำกัด</w:t>
            </w:r>
          </w:p>
        </w:tc>
        <w:tc>
          <w:tcPr>
            <w:tcW w:w="808" w:type="dxa"/>
            <w:gridSpan w:val="2"/>
            <w:vAlign w:val="bottom"/>
          </w:tcPr>
          <w:p w14:paraId="563200F1" w14:textId="465C47D3" w:rsidR="00210463" w:rsidRPr="004B5677" w:rsidRDefault="00210463" w:rsidP="00902D07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575B09F9" w14:textId="3EF66861" w:rsidR="00210463" w:rsidRPr="004B5677" w:rsidRDefault="00210463" w:rsidP="00B244F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5A9A7FEE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42AAB91" w14:textId="4174991D" w:rsidR="00210463" w:rsidRPr="004B5677" w:rsidRDefault="00210463" w:rsidP="00B244F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404DF46" w14:textId="77777777" w:rsidR="00210463" w:rsidRPr="004B5677" w:rsidRDefault="00210463" w:rsidP="00B244F9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69F6552C" w14:textId="6F909375" w:rsidR="00210463" w:rsidRPr="004B5677" w:rsidRDefault="00210463" w:rsidP="00B244F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A2E6389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AD3D7C" w14:textId="03FF9D3F" w:rsidR="00210463" w:rsidRPr="004B5677" w:rsidRDefault="00210463" w:rsidP="00B244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11C9929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12C8EF0" w14:textId="2AF7ED84" w:rsidR="00210463" w:rsidRPr="004B5677" w:rsidRDefault="00210463" w:rsidP="00B244F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80" w:type="dxa"/>
            <w:gridSpan w:val="2"/>
            <w:vAlign w:val="bottom"/>
          </w:tcPr>
          <w:p w14:paraId="05746D40" w14:textId="77777777" w:rsidR="00210463" w:rsidRPr="004B5677" w:rsidRDefault="00210463" w:rsidP="00B244F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8FDE7B" w14:textId="2B382D38" w:rsidR="00210463" w:rsidRPr="004B5677" w:rsidRDefault="00210463" w:rsidP="00230CC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80" w:type="dxa"/>
            <w:gridSpan w:val="2"/>
            <w:vAlign w:val="bottom"/>
          </w:tcPr>
          <w:p w14:paraId="5056F14B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273B791" w14:textId="11B60AD3" w:rsidR="00210463" w:rsidRPr="004B5677" w:rsidRDefault="00210463" w:rsidP="0034681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80" w:type="dxa"/>
            <w:gridSpan w:val="2"/>
            <w:vAlign w:val="bottom"/>
          </w:tcPr>
          <w:p w14:paraId="1C56100B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B22BB9" w14:textId="57B00404" w:rsidR="00210463" w:rsidRPr="004B5677" w:rsidRDefault="00210463" w:rsidP="0034681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80" w:type="dxa"/>
            <w:gridSpan w:val="2"/>
            <w:vAlign w:val="bottom"/>
          </w:tcPr>
          <w:p w14:paraId="4A4414C0" w14:textId="77777777" w:rsidR="00210463" w:rsidRPr="004B5677" w:rsidRDefault="00210463" w:rsidP="00902D07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0DCDA99" w14:textId="5F2DB500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BAF90C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6F1168D" w14:textId="3755E83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0463" w:rsidRPr="004B5677" w14:paraId="13CCF6E8" w14:textId="77777777" w:rsidTr="00D31085">
        <w:trPr>
          <w:cantSplit/>
        </w:trPr>
        <w:tc>
          <w:tcPr>
            <w:tcW w:w="3330" w:type="dxa"/>
          </w:tcPr>
          <w:p w14:paraId="4D19E39A" w14:textId="55D5F6D3" w:rsidR="00210463" w:rsidRPr="004B5677" w:rsidRDefault="00210463" w:rsidP="004755FE">
            <w:pPr>
              <w:spacing w:line="240" w:lineRule="auto"/>
              <w:ind w:left="184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บ๊อทเทก้า เวเนต้า (ประเทศไทย) จำกัด</w:t>
            </w:r>
          </w:p>
        </w:tc>
        <w:tc>
          <w:tcPr>
            <w:tcW w:w="808" w:type="dxa"/>
            <w:gridSpan w:val="2"/>
            <w:vAlign w:val="bottom"/>
          </w:tcPr>
          <w:p w14:paraId="753D79C3" w14:textId="46448F84" w:rsidR="00210463" w:rsidRPr="004B5677" w:rsidRDefault="00210463" w:rsidP="00902D07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5275207B" w14:textId="55888E55" w:rsidR="00210463" w:rsidRPr="004B5677" w:rsidRDefault="00210463" w:rsidP="00B244F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726BE513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303FF44D" w14:textId="0138BF25" w:rsidR="00210463" w:rsidRPr="004B5677" w:rsidRDefault="00210463" w:rsidP="00B244F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08C051E" w14:textId="77777777" w:rsidR="00210463" w:rsidRPr="004B5677" w:rsidRDefault="00210463" w:rsidP="00B244F9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6AD0CE4" w14:textId="7E6E6EF3" w:rsidR="00210463" w:rsidRPr="004B5677" w:rsidRDefault="00210463" w:rsidP="00B244F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7D45B20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B89B5E" w14:textId="58443B71" w:rsidR="00210463" w:rsidRPr="004B5677" w:rsidRDefault="00210463" w:rsidP="00B244F9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7D2D1639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5BA87EF" w14:textId="045FA5D1" w:rsidR="00210463" w:rsidRPr="004B5677" w:rsidRDefault="00210463" w:rsidP="00B244F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  <w:gridSpan w:val="2"/>
            <w:vAlign w:val="bottom"/>
          </w:tcPr>
          <w:p w14:paraId="1FFDC600" w14:textId="77777777" w:rsidR="00210463" w:rsidRPr="004B5677" w:rsidRDefault="00210463" w:rsidP="00B244F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A1B03C" w14:textId="2E8E5259" w:rsidR="00210463" w:rsidRPr="004B5677" w:rsidRDefault="00210463" w:rsidP="00230CC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  <w:gridSpan w:val="2"/>
            <w:vAlign w:val="bottom"/>
          </w:tcPr>
          <w:p w14:paraId="06F2DD85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28E420" w14:textId="0FCA0298" w:rsidR="00210463" w:rsidRPr="004B5677" w:rsidRDefault="00210463" w:rsidP="0034681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  <w:gridSpan w:val="2"/>
            <w:vAlign w:val="bottom"/>
          </w:tcPr>
          <w:p w14:paraId="71C46AED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746F4FF" w14:textId="152A1386" w:rsidR="00210463" w:rsidRPr="004B5677" w:rsidRDefault="00210463" w:rsidP="0034681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  <w:gridSpan w:val="2"/>
            <w:vAlign w:val="bottom"/>
          </w:tcPr>
          <w:p w14:paraId="18318786" w14:textId="77777777" w:rsidR="00210463" w:rsidRPr="004B5677" w:rsidRDefault="00210463" w:rsidP="00902D07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28CB97" w14:textId="7785B5E3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B172445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D71852" w14:textId="06E45088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548B" w:rsidRPr="004B5677" w14:paraId="425955C4" w14:textId="77777777" w:rsidTr="00D31085">
        <w:trPr>
          <w:cantSplit/>
        </w:trPr>
        <w:tc>
          <w:tcPr>
            <w:tcW w:w="3330" w:type="dxa"/>
          </w:tcPr>
          <w:p w14:paraId="1D39FAB6" w14:textId="77777777" w:rsidR="00BF548B" w:rsidRPr="004B5677" w:rsidRDefault="00BF548B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5453ECDC" w14:textId="77777777" w:rsidR="00BF548B" w:rsidRPr="004B5677" w:rsidRDefault="00BF548B" w:rsidP="00902D07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2B29E79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7646AD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9820F9A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D9D35A1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031F1B30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62AEAB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D3B2BB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7CB442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1C196D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3082F15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031338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0515FA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28C801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28D79FA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8D145B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752CB2A" w14:textId="77777777" w:rsidR="00BF548B" w:rsidRPr="004B5677" w:rsidRDefault="00BF548B" w:rsidP="00902D07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48D781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B807A7B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AE79C06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0463" w:rsidRPr="004B5677" w14:paraId="03712861" w14:textId="77777777" w:rsidTr="00D31085">
        <w:trPr>
          <w:cantSplit/>
        </w:trPr>
        <w:tc>
          <w:tcPr>
            <w:tcW w:w="3330" w:type="dxa"/>
          </w:tcPr>
          <w:p w14:paraId="282E7249" w14:textId="0B14466A" w:rsidR="00210463" w:rsidRPr="004B5677" w:rsidRDefault="00210463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การร่วมค้าทางอ้อม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808" w:type="dxa"/>
            <w:gridSpan w:val="2"/>
            <w:vAlign w:val="bottom"/>
          </w:tcPr>
          <w:p w14:paraId="18E3150B" w14:textId="77777777" w:rsidR="00210463" w:rsidRPr="004B5677" w:rsidRDefault="00210463" w:rsidP="00902D07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AAAF527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8BAECF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8BE2CA3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2C369B7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7DBB7F06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D04F873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BC2393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6ADA966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489695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C59485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CDF633E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0EF32D1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7D47FA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83F29AB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A2E7BE3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453631F" w14:textId="77777777" w:rsidR="00210463" w:rsidRPr="004B5677" w:rsidRDefault="00210463" w:rsidP="00902D07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0E63D1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91834AD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0A98C1F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0463" w:rsidRPr="004B5677" w14:paraId="62018B7F" w14:textId="77777777" w:rsidTr="00D31085">
        <w:trPr>
          <w:cantSplit/>
        </w:trPr>
        <w:tc>
          <w:tcPr>
            <w:tcW w:w="3330" w:type="dxa"/>
          </w:tcPr>
          <w:p w14:paraId="4D8FBBD2" w14:textId="008BC5CA" w:rsidR="00210463" w:rsidRPr="004B5677" w:rsidRDefault="00210463" w:rsidP="00902D07">
            <w:pPr>
              <w:spacing w:line="240" w:lineRule="auto"/>
              <w:ind w:left="197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การร่วมค้าภายใต้ “บริษัท สรรพสินค้าเซ็นทรัล จำกัด” (ต่อ)</w:t>
            </w:r>
          </w:p>
        </w:tc>
        <w:tc>
          <w:tcPr>
            <w:tcW w:w="808" w:type="dxa"/>
            <w:gridSpan w:val="2"/>
            <w:vAlign w:val="bottom"/>
          </w:tcPr>
          <w:p w14:paraId="1E254E18" w14:textId="77777777" w:rsidR="00210463" w:rsidRPr="004B5677" w:rsidRDefault="00210463" w:rsidP="00902D07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831AA4A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5E9BDE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C8E7C52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1444C7B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3436B35F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8C0F31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2F9B4F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E661959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DE76637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4921A0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9BC234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761EE2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8B7D59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B54907C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6378DA8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42511A" w14:textId="77777777" w:rsidR="00210463" w:rsidRPr="004B5677" w:rsidRDefault="00210463" w:rsidP="00902D07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72E41F0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A478D1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4BBC1AA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0463" w:rsidRPr="004B5677" w14:paraId="6AB366F9" w14:textId="77777777" w:rsidTr="00D31085">
        <w:trPr>
          <w:cantSplit/>
        </w:trPr>
        <w:tc>
          <w:tcPr>
            <w:tcW w:w="3330" w:type="dxa"/>
          </w:tcPr>
          <w:p w14:paraId="14BD49F1" w14:textId="6A937D19" w:rsidR="00210463" w:rsidRPr="004B5677" w:rsidRDefault="00210463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ดีเอฟเอส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Pr="004B567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808" w:type="dxa"/>
            <w:gridSpan w:val="2"/>
            <w:vAlign w:val="bottom"/>
          </w:tcPr>
          <w:p w14:paraId="3CCA5354" w14:textId="30032EEA" w:rsidR="00210463" w:rsidRPr="004B5677" w:rsidRDefault="00210463" w:rsidP="00902D07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38EBA0DF" w14:textId="420D2A2B" w:rsidR="00210463" w:rsidRPr="004B5677" w:rsidRDefault="00210463" w:rsidP="00D078F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51.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42875F4E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E601A70" w14:textId="3F0C2058" w:rsidR="00210463" w:rsidRPr="004B5677" w:rsidRDefault="00210463" w:rsidP="00D078F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51.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27E31221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4D3B54DA" w14:textId="57D0B667" w:rsidR="00210463" w:rsidRPr="004B5677" w:rsidRDefault="00210463" w:rsidP="00D078F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0" w:type="dxa"/>
            <w:gridSpan w:val="2"/>
            <w:vAlign w:val="bottom"/>
          </w:tcPr>
          <w:p w14:paraId="7833195E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6113BF" w14:textId="4B3AD657" w:rsidR="00210463" w:rsidRPr="004B5677" w:rsidRDefault="00210463" w:rsidP="00D078F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0" w:type="dxa"/>
            <w:gridSpan w:val="2"/>
            <w:vAlign w:val="bottom"/>
          </w:tcPr>
          <w:p w14:paraId="363F761B" w14:textId="77777777" w:rsidR="00210463" w:rsidRPr="004B5677" w:rsidRDefault="00210463" w:rsidP="00902D0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BA2BCFB" w14:textId="6468F3A1" w:rsidR="00210463" w:rsidRPr="004B5677" w:rsidRDefault="00210463" w:rsidP="00D078F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0" w:type="dxa"/>
            <w:gridSpan w:val="2"/>
            <w:vAlign w:val="bottom"/>
          </w:tcPr>
          <w:p w14:paraId="6D38B47C" w14:textId="77777777" w:rsidR="00210463" w:rsidRPr="004B5677" w:rsidRDefault="00210463" w:rsidP="00902D0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70E7F1" w14:textId="667B23C7" w:rsidR="00210463" w:rsidRPr="004B5677" w:rsidRDefault="00210463" w:rsidP="00D078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0" w:type="dxa"/>
            <w:gridSpan w:val="2"/>
            <w:vAlign w:val="bottom"/>
          </w:tcPr>
          <w:p w14:paraId="0D7EDBCD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6C2F361" w14:textId="53D22EB3" w:rsidR="00210463" w:rsidRPr="004B5677" w:rsidRDefault="00210463" w:rsidP="00D078F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0FFFBB04" w14:textId="77777777" w:rsidR="00210463" w:rsidRPr="004B5677" w:rsidRDefault="00210463" w:rsidP="00902D0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B635B5" w14:textId="6A078F1A" w:rsidR="00210463" w:rsidRPr="004B5677" w:rsidRDefault="00210463" w:rsidP="00D078F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  <w:gridSpan w:val="2"/>
            <w:vAlign w:val="bottom"/>
          </w:tcPr>
          <w:p w14:paraId="493755DE" w14:textId="77777777" w:rsidR="00210463" w:rsidRPr="004B5677" w:rsidRDefault="00210463" w:rsidP="00902D07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E5FBD0" w14:textId="5F9FAD1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3FA566C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5D22A74" w14:textId="3CAEBC0F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548B" w:rsidRPr="004B5677" w14:paraId="785A5CB1" w14:textId="77777777" w:rsidTr="007F1995">
        <w:trPr>
          <w:cantSplit/>
        </w:trPr>
        <w:tc>
          <w:tcPr>
            <w:tcW w:w="3330" w:type="dxa"/>
          </w:tcPr>
          <w:p w14:paraId="676D75A6" w14:textId="77777777" w:rsidR="00BF548B" w:rsidRPr="004B5677" w:rsidRDefault="00BF548B" w:rsidP="00902D07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D4746AE" w14:textId="77777777" w:rsidR="00BF548B" w:rsidRPr="004B5677" w:rsidRDefault="00BF548B" w:rsidP="00902D07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26F7832" w14:textId="77777777" w:rsidR="00BF548B" w:rsidRPr="004B5677" w:rsidRDefault="00BF548B" w:rsidP="00D078F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9630116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62D8A8D" w14:textId="77777777" w:rsidR="00BF548B" w:rsidRPr="004B5677" w:rsidRDefault="00BF548B" w:rsidP="00D078F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2909BA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8"/>
            <w:vAlign w:val="bottom"/>
          </w:tcPr>
          <w:p w14:paraId="72F678AC" w14:textId="58017B19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ล้านริงกิต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74804B81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DD78CA" w14:textId="77777777" w:rsidR="00BF548B" w:rsidRPr="004B5677" w:rsidRDefault="00BF548B" w:rsidP="00D078F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6FD0FF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3B1AAF7" w14:textId="77777777" w:rsidR="00BF548B" w:rsidRPr="004B5677" w:rsidRDefault="00BF548B" w:rsidP="00D078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F8A7E3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B4D875C" w14:textId="77777777" w:rsidR="00BF548B" w:rsidRPr="004B5677" w:rsidRDefault="00BF548B" w:rsidP="00D078F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84E8A60" w14:textId="77777777" w:rsidR="00BF548B" w:rsidRPr="004B5677" w:rsidRDefault="00BF548B" w:rsidP="00902D0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81F2FF5" w14:textId="77777777" w:rsidR="00BF548B" w:rsidRPr="004B5677" w:rsidRDefault="00BF548B" w:rsidP="00D078F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F7FB4D9" w14:textId="77777777" w:rsidR="00BF548B" w:rsidRPr="004B5677" w:rsidRDefault="00BF548B" w:rsidP="00902D07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149E9C9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9A8EB9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3622CB7" w14:textId="77777777" w:rsidR="00BF548B" w:rsidRPr="004B5677" w:rsidRDefault="00BF548B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210463" w:rsidRPr="004B5677" w14:paraId="2D1F30B8" w14:textId="77777777" w:rsidTr="00D31085">
        <w:trPr>
          <w:cantSplit/>
        </w:trPr>
        <w:tc>
          <w:tcPr>
            <w:tcW w:w="3330" w:type="dxa"/>
          </w:tcPr>
          <w:p w14:paraId="2DB8B7F3" w14:textId="34D704BA" w:rsidR="00210463" w:rsidRPr="004B5677" w:rsidRDefault="00210463" w:rsidP="00F80C3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4B5677">
              <w:rPr>
                <w:rFonts w:asciiTheme="majorBidi" w:hAnsiTheme="majorBidi" w:cstheme="majorBidi"/>
                <w:sz w:val="30"/>
                <w:szCs w:val="30"/>
              </w:rPr>
              <w:t>Morningbliss</w:t>
            </w:r>
            <w:proofErr w:type="spellEnd"/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SDN. BHD.</w:t>
            </w:r>
          </w:p>
        </w:tc>
        <w:tc>
          <w:tcPr>
            <w:tcW w:w="808" w:type="dxa"/>
            <w:gridSpan w:val="2"/>
            <w:vAlign w:val="bottom"/>
          </w:tcPr>
          <w:p w14:paraId="2275A126" w14:textId="7C9977C8" w:rsidR="00210463" w:rsidRPr="004B5677" w:rsidRDefault="00210463" w:rsidP="00F80C37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812" w:type="dxa"/>
            <w:gridSpan w:val="2"/>
            <w:vAlign w:val="bottom"/>
          </w:tcPr>
          <w:p w14:paraId="15B3E74E" w14:textId="1ECA497A" w:rsidR="00210463" w:rsidRPr="004B5677" w:rsidRDefault="00210463" w:rsidP="00D078F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49.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31BD4D2A" w14:textId="77777777" w:rsidR="00210463" w:rsidRPr="004B5677" w:rsidRDefault="00210463" w:rsidP="00F80C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6461614" w14:textId="620578B0" w:rsidR="00210463" w:rsidRPr="004B5677" w:rsidRDefault="00210463" w:rsidP="00D078F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49.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09C9E498" w14:textId="77777777" w:rsidR="00210463" w:rsidRPr="004B5677" w:rsidRDefault="00210463" w:rsidP="00F80C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21536134" w14:textId="5719360C" w:rsidR="00210463" w:rsidRPr="004B5677" w:rsidRDefault="00F16EA1" w:rsidP="00F80C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</w:rPr>
            </w:pP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10463" w:rsidRPr="004B5677">
              <w:rPr>
                <w:rFonts w:asciiTheme="majorBidi" w:hAnsiTheme="majorBidi" w:cstheme="majorBidi"/>
                <w:sz w:val="28"/>
                <w:szCs w:val="28"/>
              </w:rPr>
              <w:t>.1</w:t>
            </w:r>
          </w:p>
        </w:tc>
        <w:tc>
          <w:tcPr>
            <w:tcW w:w="180" w:type="dxa"/>
            <w:gridSpan w:val="2"/>
            <w:vAlign w:val="bottom"/>
          </w:tcPr>
          <w:p w14:paraId="16C4D465" w14:textId="77777777" w:rsidR="00210463" w:rsidRPr="004B5677" w:rsidRDefault="00210463" w:rsidP="00F80C3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14EBA1" w14:textId="675AB730" w:rsidR="00210463" w:rsidRPr="004B5677" w:rsidRDefault="00F16EA1" w:rsidP="00D078F6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</w:rPr>
            </w:pP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10463" w:rsidRPr="004B5677">
              <w:rPr>
                <w:rFonts w:asciiTheme="majorBidi" w:hAnsiTheme="majorBidi" w:cstheme="majorBidi"/>
                <w:sz w:val="28"/>
                <w:szCs w:val="28"/>
              </w:rPr>
              <w:t>.1</w:t>
            </w:r>
          </w:p>
        </w:tc>
        <w:tc>
          <w:tcPr>
            <w:tcW w:w="180" w:type="dxa"/>
            <w:gridSpan w:val="2"/>
            <w:vAlign w:val="bottom"/>
          </w:tcPr>
          <w:p w14:paraId="75A03728" w14:textId="77777777" w:rsidR="00210463" w:rsidRPr="004B5677" w:rsidRDefault="00210463" w:rsidP="00F80C3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E70F82A" w14:textId="1CEAAEBF" w:rsidR="00210463" w:rsidRPr="004B5677" w:rsidRDefault="00294AC5" w:rsidP="00D078F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EED15D5" w14:textId="77777777" w:rsidR="00210463" w:rsidRPr="004B5677" w:rsidRDefault="00210463" w:rsidP="00F80C3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6B7D86" w14:textId="723EA8C7" w:rsidR="00210463" w:rsidRPr="004B5677" w:rsidRDefault="00294AC5" w:rsidP="00D078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EBB3BF1" w14:textId="77777777" w:rsidR="00210463" w:rsidRPr="004B5677" w:rsidRDefault="00210463" w:rsidP="00F80C3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FF78A95" w14:textId="68DDE0DD" w:rsidR="00210463" w:rsidRPr="004B5677" w:rsidRDefault="00294AC5" w:rsidP="00D078F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68C3DAF" w14:textId="77777777" w:rsidR="00210463" w:rsidRPr="004B5677" w:rsidRDefault="00210463" w:rsidP="00F80C3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274E51" w14:textId="230860D1" w:rsidR="00210463" w:rsidRPr="004B5677" w:rsidRDefault="00294AC5" w:rsidP="00D078F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7F4816B" w14:textId="77777777" w:rsidR="00210463" w:rsidRPr="004B5677" w:rsidRDefault="00210463" w:rsidP="00F80C37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A15D9C9" w14:textId="1377064C" w:rsidR="00210463" w:rsidRPr="004B5677" w:rsidRDefault="00294AC5" w:rsidP="00F80C3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50CDC9" w14:textId="77777777" w:rsidR="00210463" w:rsidRPr="004B5677" w:rsidRDefault="00210463" w:rsidP="00F80C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F362B8" w14:textId="58395951" w:rsidR="00210463" w:rsidRPr="004B5677" w:rsidRDefault="00294AC5" w:rsidP="00294AC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210463" w:rsidRPr="004B5677" w14:paraId="4B8B55A1" w14:textId="77777777" w:rsidTr="00D31085">
        <w:trPr>
          <w:cantSplit/>
        </w:trPr>
        <w:tc>
          <w:tcPr>
            <w:tcW w:w="3330" w:type="dxa"/>
          </w:tcPr>
          <w:p w14:paraId="1A1A0540" w14:textId="77777777" w:rsidR="00210463" w:rsidRPr="004B5677" w:rsidRDefault="00210463" w:rsidP="00902D07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3482C35" w14:textId="77777777" w:rsidR="00210463" w:rsidRPr="004B5677" w:rsidRDefault="00210463" w:rsidP="00902D07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2D4E3CB" w14:textId="77777777" w:rsidR="00210463" w:rsidRPr="004B5677" w:rsidRDefault="00210463" w:rsidP="00D078F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C33A403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427C295" w14:textId="77777777" w:rsidR="00210463" w:rsidRPr="004B5677" w:rsidRDefault="00210463" w:rsidP="00D078F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460B083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C605805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71DAE20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8ADFA8F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5722062" w14:textId="77777777" w:rsidR="00210463" w:rsidRPr="004B5677" w:rsidRDefault="00210463" w:rsidP="00902D0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65120AD" w14:textId="77777777" w:rsidR="00210463" w:rsidRPr="004B5677" w:rsidRDefault="00210463" w:rsidP="00D078F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15F54DB" w14:textId="77777777" w:rsidR="00210463" w:rsidRPr="004B5677" w:rsidRDefault="00210463" w:rsidP="00902D0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1471E65" w14:textId="77777777" w:rsidR="00210463" w:rsidRPr="004B5677" w:rsidRDefault="00210463" w:rsidP="00D078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065AB16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7612CC7" w14:textId="77777777" w:rsidR="00210463" w:rsidRPr="004B5677" w:rsidRDefault="00210463" w:rsidP="00D078F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5FFC610" w14:textId="77777777" w:rsidR="00210463" w:rsidRPr="004B5677" w:rsidRDefault="00210463" w:rsidP="00902D0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05E4E79" w14:textId="77777777" w:rsidR="00210463" w:rsidRPr="004B5677" w:rsidRDefault="00210463" w:rsidP="00D078F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F538B2" w14:textId="77777777" w:rsidR="00210463" w:rsidRPr="004B5677" w:rsidRDefault="00210463" w:rsidP="00902D07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8CDC1B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E4D0AD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2640A8" w14:textId="77777777" w:rsidR="00210463" w:rsidRPr="00294AC5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391074" w:rsidRPr="004B5677" w14:paraId="47A28902" w14:textId="77777777" w:rsidTr="001C1719">
        <w:trPr>
          <w:cantSplit/>
        </w:trPr>
        <w:tc>
          <w:tcPr>
            <w:tcW w:w="3330" w:type="dxa"/>
          </w:tcPr>
          <w:p w14:paraId="56BE7817" w14:textId="023085F4" w:rsidR="00391074" w:rsidRPr="004B5677" w:rsidRDefault="00391074" w:rsidP="00902D07">
            <w:pPr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การร่วมค้าภายใต้ “บริษัท เซ็นทรัลเทรดดิ้ง จำกัด”</w:t>
            </w:r>
          </w:p>
        </w:tc>
        <w:tc>
          <w:tcPr>
            <w:tcW w:w="808" w:type="dxa"/>
            <w:gridSpan w:val="2"/>
          </w:tcPr>
          <w:p w14:paraId="641200BE" w14:textId="77777777" w:rsidR="00391074" w:rsidRPr="004B5677" w:rsidRDefault="00391074" w:rsidP="00902D07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1B35291" w14:textId="77777777" w:rsidR="00391074" w:rsidRPr="004B5677" w:rsidRDefault="00391074" w:rsidP="00D078F6">
            <w:pPr>
              <w:pStyle w:val="acctfourfigures"/>
              <w:tabs>
                <w:tab w:val="clear" w:pos="765"/>
                <w:tab w:val="decimal" w:pos="458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7733A79" w14:textId="77777777" w:rsidR="00391074" w:rsidRPr="004B5677" w:rsidRDefault="00391074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A971DD5" w14:textId="77777777" w:rsidR="00391074" w:rsidRPr="004B5677" w:rsidRDefault="00391074" w:rsidP="00D078F6">
            <w:pPr>
              <w:pStyle w:val="acctfourfigures"/>
              <w:tabs>
                <w:tab w:val="clear" w:pos="765"/>
                <w:tab w:val="decimal" w:pos="460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60412E" w14:textId="77777777" w:rsidR="00391074" w:rsidRPr="004B5677" w:rsidRDefault="00391074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8"/>
            <w:vAlign w:val="bottom"/>
          </w:tcPr>
          <w:p w14:paraId="6973FF69" w14:textId="04B3A8D8" w:rsidR="00391074" w:rsidRPr="00391074" w:rsidRDefault="00391074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ล้า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นบาท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21A5037" w14:textId="77777777" w:rsidR="00391074" w:rsidRPr="004B5677" w:rsidRDefault="00391074" w:rsidP="00902D07">
            <w:pPr>
              <w:pStyle w:val="acctfourfigures"/>
              <w:tabs>
                <w:tab w:val="decimal" w:pos="551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840520" w14:textId="77777777" w:rsidR="00391074" w:rsidRPr="004B5677" w:rsidRDefault="00391074" w:rsidP="00D078F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1C590D6" w14:textId="77777777" w:rsidR="00391074" w:rsidRPr="004B5677" w:rsidRDefault="00391074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525761" w14:textId="77777777" w:rsidR="00391074" w:rsidRPr="004B5677" w:rsidRDefault="00391074" w:rsidP="00D078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8EF04D2" w14:textId="77777777" w:rsidR="00391074" w:rsidRPr="004B5677" w:rsidRDefault="00391074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498CB4D" w14:textId="77777777" w:rsidR="00391074" w:rsidRPr="004B5677" w:rsidRDefault="00391074" w:rsidP="00D078F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BC08BD" w14:textId="77777777" w:rsidR="00391074" w:rsidRPr="004B5677" w:rsidRDefault="00391074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A8043D" w14:textId="77777777" w:rsidR="00391074" w:rsidRPr="004B5677" w:rsidRDefault="00391074" w:rsidP="00D078F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4B7803C" w14:textId="77777777" w:rsidR="00391074" w:rsidRPr="004B5677" w:rsidRDefault="00391074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EBF632D" w14:textId="77777777" w:rsidR="00391074" w:rsidRPr="004B5677" w:rsidRDefault="00391074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F4C85F9" w14:textId="77777777" w:rsidR="00391074" w:rsidRPr="004B5677" w:rsidRDefault="00391074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BC6605" w14:textId="77777777" w:rsidR="00391074" w:rsidRPr="004B5677" w:rsidRDefault="00391074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0463" w:rsidRPr="004B5677" w14:paraId="0DBFEB71" w14:textId="77777777" w:rsidTr="00D31085">
        <w:trPr>
          <w:cantSplit/>
          <w:trHeight w:val="380"/>
        </w:trPr>
        <w:tc>
          <w:tcPr>
            <w:tcW w:w="3330" w:type="dxa"/>
          </w:tcPr>
          <w:p w14:paraId="4FDC3B62" w14:textId="32774B9C" w:rsidR="00210463" w:rsidRPr="004B5677" w:rsidRDefault="00210463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ซันกลาส ฮัท (ประเทศไทย) จำกัด</w:t>
            </w:r>
            <w:r w:rsidRPr="004B5677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808" w:type="dxa"/>
            <w:gridSpan w:val="2"/>
          </w:tcPr>
          <w:p w14:paraId="4EDEEBED" w14:textId="25F8E5E3" w:rsidR="00210463" w:rsidRPr="004B5677" w:rsidRDefault="00210463" w:rsidP="00902D07">
            <w:pPr>
              <w:tabs>
                <w:tab w:val="clear" w:pos="454"/>
                <w:tab w:val="decimal" w:pos="45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แฟชั่น</w:t>
            </w:r>
          </w:p>
        </w:tc>
        <w:tc>
          <w:tcPr>
            <w:tcW w:w="812" w:type="dxa"/>
            <w:gridSpan w:val="2"/>
          </w:tcPr>
          <w:p w14:paraId="590DCE52" w14:textId="36FE47AB" w:rsidR="00210463" w:rsidRPr="004B5677" w:rsidRDefault="00210463" w:rsidP="00D078F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01B0F6DC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3"/>
          </w:tcPr>
          <w:p w14:paraId="7CFB0BF1" w14:textId="56440063" w:rsidR="00210463" w:rsidRPr="004B5677" w:rsidRDefault="00210463" w:rsidP="00D078F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51.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46061B55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4"/>
          </w:tcPr>
          <w:p w14:paraId="7353632B" w14:textId="7DE578D0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80" w:type="dxa"/>
            <w:gridSpan w:val="2"/>
          </w:tcPr>
          <w:p w14:paraId="611059E9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4B56320F" w14:textId="1B849E81" w:rsidR="00210463" w:rsidRPr="004B5677" w:rsidRDefault="00210463" w:rsidP="00D078F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80" w:type="dxa"/>
            <w:gridSpan w:val="2"/>
          </w:tcPr>
          <w:p w14:paraId="44CB514D" w14:textId="77777777" w:rsidR="00210463" w:rsidRPr="004B5677" w:rsidRDefault="00210463" w:rsidP="00902D07">
            <w:pPr>
              <w:pStyle w:val="acctfourfigures"/>
              <w:tabs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46FAC75F" w14:textId="295743E0" w:rsidR="00210463" w:rsidRPr="004B5677" w:rsidRDefault="00210463" w:rsidP="00D078F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0" w:type="dxa"/>
            <w:gridSpan w:val="2"/>
          </w:tcPr>
          <w:p w14:paraId="1DBF5D88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173F1F6" w14:textId="51C77273" w:rsidR="00210463" w:rsidRPr="004B5677" w:rsidRDefault="00210463" w:rsidP="00D078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0" w:type="dxa"/>
            <w:gridSpan w:val="2"/>
          </w:tcPr>
          <w:p w14:paraId="6816561D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BF27804" w14:textId="41566CAF" w:rsidR="00210463" w:rsidRPr="004B5677" w:rsidRDefault="00210463" w:rsidP="00D078F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80" w:type="dxa"/>
            <w:gridSpan w:val="2"/>
          </w:tcPr>
          <w:p w14:paraId="5FF3175B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BD3D91A" w14:textId="2F21A480" w:rsidR="00210463" w:rsidRPr="004B5677" w:rsidRDefault="00210463" w:rsidP="00D078F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0" w:type="dxa"/>
            <w:gridSpan w:val="2"/>
          </w:tcPr>
          <w:p w14:paraId="593C6228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7C8E7CB5" w14:textId="0BC02D4A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01532657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DF2915F" w14:textId="17365A55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0463" w:rsidRPr="004B5677" w14:paraId="622EE9C4" w14:textId="77777777" w:rsidTr="00D31085">
        <w:trPr>
          <w:cantSplit/>
        </w:trPr>
        <w:tc>
          <w:tcPr>
            <w:tcW w:w="3330" w:type="dxa"/>
          </w:tcPr>
          <w:p w14:paraId="61D63B46" w14:textId="3ED98D7C" w:rsidR="00210463" w:rsidRPr="004B5677" w:rsidRDefault="00210463" w:rsidP="00902D0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รวมการร่วมค้า</w:t>
            </w:r>
          </w:p>
        </w:tc>
        <w:tc>
          <w:tcPr>
            <w:tcW w:w="808" w:type="dxa"/>
            <w:gridSpan w:val="2"/>
          </w:tcPr>
          <w:p w14:paraId="72ACC7C4" w14:textId="77777777" w:rsidR="00210463" w:rsidRPr="004B5677" w:rsidRDefault="00210463" w:rsidP="00902D07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9789426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1D86FDD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7484700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AD8C369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58CD6916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4557F1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E4BA86C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88F1FB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7ED3F" w14:textId="669632DE" w:rsidR="00210463" w:rsidRPr="004B5677" w:rsidRDefault="00210463" w:rsidP="00D078F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180" w:type="dxa"/>
            <w:gridSpan w:val="2"/>
            <w:vAlign w:val="bottom"/>
          </w:tcPr>
          <w:p w14:paraId="4A15532B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464D3" w14:textId="34EEF517" w:rsidR="00210463" w:rsidRPr="004B5677" w:rsidRDefault="00210463" w:rsidP="00D078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180" w:type="dxa"/>
            <w:gridSpan w:val="2"/>
            <w:vAlign w:val="bottom"/>
          </w:tcPr>
          <w:p w14:paraId="223CC214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E416D" w14:textId="7F6485D5" w:rsidR="00210463" w:rsidRPr="004B5677" w:rsidRDefault="00210463" w:rsidP="00D078F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4250A300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A1DE1" w14:textId="236358F5" w:rsidR="00210463" w:rsidRPr="004B5677" w:rsidRDefault="00210463" w:rsidP="00D078F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C7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80" w:type="dxa"/>
            <w:gridSpan w:val="2"/>
            <w:vAlign w:val="bottom"/>
          </w:tcPr>
          <w:p w14:paraId="0FA90347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F79A8" w14:textId="5EAF5630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B1B0B15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4F16F" w14:textId="535E852D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10463" w:rsidRPr="004B5677" w14:paraId="18B1C07B" w14:textId="77777777" w:rsidTr="00D31085">
        <w:trPr>
          <w:cantSplit/>
        </w:trPr>
        <w:tc>
          <w:tcPr>
            <w:tcW w:w="3330" w:type="dxa"/>
          </w:tcPr>
          <w:p w14:paraId="67680ABA" w14:textId="6DD19F0F" w:rsidR="00210463" w:rsidRPr="004B5677" w:rsidRDefault="00210463" w:rsidP="00902D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dxa"/>
            <w:gridSpan w:val="2"/>
            <w:vAlign w:val="bottom"/>
          </w:tcPr>
          <w:p w14:paraId="1D706215" w14:textId="77777777" w:rsidR="00210463" w:rsidRPr="004B5677" w:rsidRDefault="00210463" w:rsidP="00902D07">
            <w:pPr>
              <w:tabs>
                <w:tab w:val="clear" w:pos="454"/>
                <w:tab w:val="decimal" w:pos="191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B6F714E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5AA795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9DBEEB3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5610E57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4"/>
            <w:vAlign w:val="bottom"/>
          </w:tcPr>
          <w:p w14:paraId="176FD3C2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81B7D23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9C8262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C4294D6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4A829" w14:textId="2B2A5753" w:rsidR="00210463" w:rsidRPr="004B5677" w:rsidRDefault="00210463" w:rsidP="00D078F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</w:t>
            </w:r>
          </w:p>
        </w:tc>
        <w:tc>
          <w:tcPr>
            <w:tcW w:w="180" w:type="dxa"/>
            <w:gridSpan w:val="2"/>
            <w:vAlign w:val="bottom"/>
          </w:tcPr>
          <w:p w14:paraId="07C4259C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376B1" w14:textId="787FC2DB" w:rsidR="00210463" w:rsidRPr="004B5677" w:rsidRDefault="003C73A0" w:rsidP="00D078F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</w:t>
            </w:r>
          </w:p>
        </w:tc>
        <w:tc>
          <w:tcPr>
            <w:tcW w:w="180" w:type="dxa"/>
            <w:gridSpan w:val="2"/>
            <w:vAlign w:val="bottom"/>
          </w:tcPr>
          <w:p w14:paraId="534D0D70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950D0" w14:textId="1AD6B44B" w:rsidR="00210463" w:rsidRPr="004B5677" w:rsidRDefault="00210463" w:rsidP="00D078F6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80" w:type="dxa"/>
            <w:gridSpan w:val="2"/>
            <w:vAlign w:val="bottom"/>
          </w:tcPr>
          <w:p w14:paraId="566E0E35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3EE81" w14:textId="78AFF8C6" w:rsidR="00210463" w:rsidRPr="004B5677" w:rsidRDefault="003C73A0" w:rsidP="00D078F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180" w:type="dxa"/>
            <w:gridSpan w:val="2"/>
            <w:vAlign w:val="bottom"/>
          </w:tcPr>
          <w:p w14:paraId="1881B03E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30B25" w14:textId="078A5AD0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6DF755E" w14:textId="77777777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5257" w14:textId="5309DE05" w:rsidR="00210463" w:rsidRPr="004B5677" w:rsidRDefault="00210463" w:rsidP="00902D0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A9E94B8" w14:textId="4867DB86" w:rsidR="00BF548B" w:rsidRPr="004B5677" w:rsidRDefault="00BF548B" w:rsidP="00FA0D74">
      <w:pPr>
        <w:pStyle w:val="block"/>
        <w:spacing w:after="0" w:line="240" w:lineRule="auto"/>
        <w:ind w:left="270"/>
        <w:jc w:val="thaiDistribute"/>
        <w:rPr>
          <w:rFonts w:asciiTheme="majorBidi" w:hAnsiTheme="majorBidi" w:cstheme="majorBidi"/>
          <w:szCs w:val="22"/>
          <w:cs/>
          <w:lang w:val="en-US" w:bidi="th-TH"/>
        </w:rPr>
      </w:pPr>
      <w:r w:rsidRPr="004B5677">
        <w:rPr>
          <w:rFonts w:asciiTheme="majorBidi" w:hAnsiTheme="majorBidi" w:cstheme="majorBidi"/>
          <w:szCs w:val="22"/>
          <w:cs/>
          <w:lang w:val="en-US" w:bidi="th-TH"/>
        </w:rPr>
        <w:br w:type="page"/>
      </w:r>
    </w:p>
    <w:tbl>
      <w:tblPr>
        <w:tblW w:w="136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990"/>
        <w:gridCol w:w="180"/>
        <w:gridCol w:w="1005"/>
        <w:gridCol w:w="180"/>
        <w:gridCol w:w="1065"/>
        <w:gridCol w:w="180"/>
        <w:gridCol w:w="1080"/>
        <w:gridCol w:w="180"/>
        <w:gridCol w:w="1080"/>
        <w:gridCol w:w="180"/>
        <w:gridCol w:w="1083"/>
        <w:gridCol w:w="178"/>
        <w:gridCol w:w="1169"/>
        <w:gridCol w:w="178"/>
        <w:gridCol w:w="1082"/>
      </w:tblGrid>
      <w:tr w:rsidR="002E139F" w:rsidRPr="004B5677" w14:paraId="007AD348" w14:textId="77777777" w:rsidTr="00A4271E">
        <w:trPr>
          <w:cantSplit/>
          <w:trHeight w:val="80"/>
          <w:tblHeader/>
        </w:trPr>
        <w:tc>
          <w:tcPr>
            <w:tcW w:w="2970" w:type="dxa"/>
          </w:tcPr>
          <w:p w14:paraId="18001167" w14:textId="77777777" w:rsidR="002E139F" w:rsidRPr="002E139F" w:rsidRDefault="002E139F" w:rsidP="00A4271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5A86240" w14:textId="0CB77A0F" w:rsidR="002E139F" w:rsidRPr="002E139F" w:rsidRDefault="002E139F" w:rsidP="00A4271E">
            <w:pPr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75" w:type="dxa"/>
            <w:gridSpan w:val="3"/>
            <w:vAlign w:val="bottom"/>
          </w:tcPr>
          <w:p w14:paraId="37CE162E" w14:textId="2FF174DD" w:rsidR="002E139F" w:rsidRPr="002E139F" w:rsidRDefault="002E139F" w:rsidP="00A4271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5AFE2" w14:textId="77777777" w:rsidR="002E139F" w:rsidRPr="002E139F" w:rsidRDefault="002E139F" w:rsidP="00A4271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vAlign w:val="bottom"/>
          </w:tcPr>
          <w:p w14:paraId="63CE680E" w14:textId="635D39C5" w:rsidR="002E139F" w:rsidRPr="002E139F" w:rsidRDefault="002E139F" w:rsidP="00A4271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E139F" w:rsidRPr="004B5677" w14:paraId="148519E3" w14:textId="77777777" w:rsidTr="0019055F">
        <w:trPr>
          <w:cantSplit/>
          <w:trHeight w:val="80"/>
          <w:tblHeader/>
        </w:trPr>
        <w:tc>
          <w:tcPr>
            <w:tcW w:w="2970" w:type="dxa"/>
          </w:tcPr>
          <w:p w14:paraId="37CA1801" w14:textId="77777777" w:rsidR="002E139F" w:rsidRPr="002E139F" w:rsidRDefault="002E139F" w:rsidP="00BB45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079E47" w14:textId="40E783C9" w:rsidR="002E139F" w:rsidRPr="002E139F" w:rsidRDefault="002E139F" w:rsidP="00BB450A">
            <w:pPr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175" w:type="dxa"/>
            <w:gridSpan w:val="3"/>
            <w:vAlign w:val="bottom"/>
          </w:tcPr>
          <w:p w14:paraId="0D837389" w14:textId="4300C7EF" w:rsidR="002E139F" w:rsidRPr="002E139F" w:rsidRDefault="002E139F" w:rsidP="00BB45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06F40E76" w14:textId="77777777" w:rsidR="002E139F" w:rsidRPr="002E139F" w:rsidRDefault="002E139F" w:rsidP="00BB45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0FE93F85" w14:textId="3603EC60" w:rsidR="002E139F" w:rsidRPr="002E139F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02368FE3" w14:textId="77777777" w:rsidR="002E139F" w:rsidRPr="002E139F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1DD6E715" w14:textId="1504356E" w:rsidR="002E139F" w:rsidRPr="002E139F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10233C51" w14:textId="77777777" w:rsidR="002E139F" w:rsidRPr="002E139F" w:rsidRDefault="002E139F" w:rsidP="00BB450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18056F67" w14:textId="77777777" w:rsidR="002E139F" w:rsidRPr="002E139F" w:rsidRDefault="002E139F" w:rsidP="002E139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32CD9976" w14:textId="238F8E8C" w:rsidR="002E139F" w:rsidRPr="002E139F" w:rsidRDefault="002E139F" w:rsidP="002E139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งวดสามเดือนสิ้นสุดวันที่</w:t>
            </w:r>
          </w:p>
        </w:tc>
      </w:tr>
      <w:tr w:rsidR="002E139F" w:rsidRPr="004B5677" w14:paraId="3440BAFF" w14:textId="77777777" w:rsidTr="0019055F">
        <w:trPr>
          <w:cantSplit/>
          <w:trHeight w:val="794"/>
          <w:tblHeader/>
        </w:trPr>
        <w:tc>
          <w:tcPr>
            <w:tcW w:w="2970" w:type="dxa"/>
          </w:tcPr>
          <w:p w14:paraId="513EE105" w14:textId="77777777" w:rsidR="002E139F" w:rsidRPr="002E139F" w:rsidRDefault="002E139F" w:rsidP="00FE249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4B688F" w14:textId="77777777" w:rsidR="002E139F" w:rsidRPr="002E139F" w:rsidRDefault="002E139F" w:rsidP="00FE249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F73DCC" w14:textId="40DC836D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 w:rsidRPr="002E13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70A7ABA" w14:textId="77777777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598EE6E2" w14:textId="7D612A25" w:rsidR="002E139F" w:rsidRPr="002E139F" w:rsidRDefault="002E139F" w:rsidP="00FE2495">
            <w:pPr>
              <w:pStyle w:val="acctfourfigures"/>
              <w:tabs>
                <w:tab w:val="clear" w:pos="765"/>
              </w:tabs>
              <w:spacing w:line="240" w:lineRule="auto"/>
              <w:ind w:left="-81" w:right="-77" w:hanging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03B35562" w14:textId="31C227DE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2E13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11DF3AF0" w14:textId="77777777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BE4D4B7" w14:textId="797F547B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 w:rsidRPr="002E13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4C14DEA" w14:textId="77777777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2E385" w14:textId="77777777" w:rsidR="002E139F" w:rsidRPr="002E139F" w:rsidRDefault="002E139F" w:rsidP="00FE2495">
            <w:pPr>
              <w:pStyle w:val="acctfourfigures"/>
              <w:tabs>
                <w:tab w:val="clear" w:pos="765"/>
              </w:tabs>
              <w:spacing w:line="240" w:lineRule="auto"/>
              <w:ind w:left="-81" w:right="-77" w:hanging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37E8C8EF" w14:textId="50FF4094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2E13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78715B5A" w14:textId="77777777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CA866E" w14:textId="38A96B7B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 w:rsidRPr="002E13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793F1AC" w14:textId="77777777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D831042" w14:textId="77777777" w:rsidR="002E139F" w:rsidRPr="002E139F" w:rsidRDefault="002E139F" w:rsidP="00FE2495">
            <w:pPr>
              <w:pStyle w:val="acctfourfigures"/>
              <w:tabs>
                <w:tab w:val="clear" w:pos="765"/>
              </w:tabs>
              <w:spacing w:line="240" w:lineRule="auto"/>
              <w:ind w:left="-81" w:right="-77" w:hanging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3EDCA589" w14:textId="2813A738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2E13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</w:tcPr>
          <w:p w14:paraId="36252D4E" w14:textId="77777777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B47D217" w14:textId="38670A7F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  <w:r w:rsidRPr="002E13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1D53A482" w14:textId="77777777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08F723A" w14:textId="7266CE51" w:rsidR="002E139F" w:rsidRPr="002E139F" w:rsidRDefault="002E139F" w:rsidP="00FE2495">
            <w:pPr>
              <w:pStyle w:val="acctfourfigures"/>
              <w:tabs>
                <w:tab w:val="clear" w:pos="765"/>
              </w:tabs>
              <w:spacing w:line="240" w:lineRule="auto"/>
              <w:ind w:left="-81" w:right="-77" w:hanging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2E13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4F4C114E" w14:textId="191720B0" w:rsidR="002E139F" w:rsidRPr="002E139F" w:rsidRDefault="002E139F" w:rsidP="00FE2495">
            <w:pPr>
              <w:pStyle w:val="acctmergecolhdg"/>
              <w:spacing w:line="240" w:lineRule="atLeast"/>
              <w:ind w:left="-81" w:right="-77" w:hanging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2562</w:t>
            </w:r>
          </w:p>
        </w:tc>
      </w:tr>
      <w:tr w:rsidR="002E139F" w:rsidRPr="004B5677" w14:paraId="16C45249" w14:textId="77777777" w:rsidTr="0019055F">
        <w:trPr>
          <w:cantSplit/>
          <w:trHeight w:val="281"/>
        </w:trPr>
        <w:tc>
          <w:tcPr>
            <w:tcW w:w="2970" w:type="dxa"/>
            <w:vAlign w:val="bottom"/>
          </w:tcPr>
          <w:p w14:paraId="34AB55AF" w14:textId="4462BBB7" w:rsidR="002E139F" w:rsidRPr="002E139F" w:rsidRDefault="002E139F" w:rsidP="002E139F">
            <w:pPr>
              <w:ind w:left="193" w:hanging="19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C02E368" w14:textId="510EEB39" w:rsidR="002E139F" w:rsidRPr="002E139F" w:rsidRDefault="002E139F" w:rsidP="002E139F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5" w:type="dxa"/>
            <w:gridSpan w:val="3"/>
            <w:vAlign w:val="center"/>
          </w:tcPr>
          <w:p w14:paraId="18675274" w14:textId="24C879B0" w:rsidR="002E139F" w:rsidRPr="002E139F" w:rsidRDefault="002E139F" w:rsidP="002E1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  <w:vAlign w:val="center"/>
          </w:tcPr>
          <w:p w14:paraId="4ED2F69E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5" w:type="dxa"/>
            <w:gridSpan w:val="3"/>
            <w:vAlign w:val="center"/>
          </w:tcPr>
          <w:p w14:paraId="20D33E8F" w14:textId="71940438" w:rsidR="002E139F" w:rsidRPr="002E139F" w:rsidRDefault="002E139F" w:rsidP="002E139F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" w:type="dxa"/>
            <w:vAlign w:val="center"/>
          </w:tcPr>
          <w:p w14:paraId="6313AE17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DEE3717" w14:textId="06E20CE0" w:rsidR="002E139F" w:rsidRPr="002E139F" w:rsidRDefault="002E139F" w:rsidP="002E139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055F" w:rsidRPr="004B5677" w14:paraId="6D85AEE6" w14:textId="77777777" w:rsidTr="005E51AF">
        <w:trPr>
          <w:cantSplit/>
          <w:trHeight w:val="281"/>
        </w:trPr>
        <w:tc>
          <w:tcPr>
            <w:tcW w:w="2970" w:type="dxa"/>
            <w:vAlign w:val="bottom"/>
          </w:tcPr>
          <w:p w14:paraId="35D3DD70" w14:textId="77777777" w:rsidR="0019055F" w:rsidRPr="002E139F" w:rsidRDefault="0019055F" w:rsidP="005E51AF">
            <w:pPr>
              <w:ind w:left="193" w:hanging="19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2E13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  <w:vAlign w:val="bottom"/>
          </w:tcPr>
          <w:p w14:paraId="1BE2E9A8" w14:textId="77777777" w:rsidR="0019055F" w:rsidRPr="002E139F" w:rsidRDefault="0019055F" w:rsidP="005E51AF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B2A8EF2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ABACD9A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B6E782B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04E0B0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1E2C9C54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075F492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344567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8575B61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A5985B5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76B590E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2C4441EF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A22B1D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555CE7B4" w14:textId="77777777" w:rsidR="0019055F" w:rsidRPr="002E139F" w:rsidRDefault="0019055F" w:rsidP="005E51AF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831BB01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6E014AA" w14:textId="77777777" w:rsidR="0019055F" w:rsidRPr="002E139F" w:rsidRDefault="0019055F" w:rsidP="005E51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39F" w:rsidRPr="004B5677" w14:paraId="4A1444E3" w14:textId="77777777" w:rsidTr="0019055F">
        <w:trPr>
          <w:cantSplit/>
          <w:trHeight w:val="281"/>
        </w:trPr>
        <w:tc>
          <w:tcPr>
            <w:tcW w:w="2970" w:type="dxa"/>
            <w:vAlign w:val="bottom"/>
          </w:tcPr>
          <w:p w14:paraId="049587B3" w14:textId="790C0884" w:rsidR="002E139F" w:rsidRPr="002E139F" w:rsidRDefault="0019055F" w:rsidP="002E139F">
            <w:pPr>
              <w:ind w:left="193" w:hanging="19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วัตสัน จำกัด</w:t>
            </w:r>
          </w:p>
        </w:tc>
        <w:tc>
          <w:tcPr>
            <w:tcW w:w="900" w:type="dxa"/>
            <w:vAlign w:val="bottom"/>
          </w:tcPr>
          <w:p w14:paraId="778394F2" w14:textId="24614D77" w:rsidR="002E139F" w:rsidRPr="002E139F" w:rsidRDefault="0019055F" w:rsidP="002E139F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990" w:type="dxa"/>
            <w:vAlign w:val="center"/>
          </w:tcPr>
          <w:p w14:paraId="33740F21" w14:textId="23651E88" w:rsidR="002E139F" w:rsidRPr="002E139F" w:rsidRDefault="0019055F" w:rsidP="0039107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</w:rPr>
              <w:t>28.90</w:t>
            </w:r>
          </w:p>
        </w:tc>
        <w:tc>
          <w:tcPr>
            <w:tcW w:w="180" w:type="dxa"/>
            <w:vAlign w:val="center"/>
          </w:tcPr>
          <w:p w14:paraId="06754473" w14:textId="77777777" w:rsidR="002E139F" w:rsidRPr="002E139F" w:rsidRDefault="002E139F" w:rsidP="0039107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4A126B20" w14:textId="7950FD34" w:rsidR="002E139F" w:rsidRPr="002E139F" w:rsidRDefault="0019055F" w:rsidP="00391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sz w:val="30"/>
                <w:szCs w:val="30"/>
              </w:rPr>
              <w:t>28.90</w:t>
            </w:r>
          </w:p>
        </w:tc>
        <w:tc>
          <w:tcPr>
            <w:tcW w:w="180" w:type="dxa"/>
            <w:vAlign w:val="center"/>
          </w:tcPr>
          <w:p w14:paraId="3FA494F3" w14:textId="77777777" w:rsidR="002E139F" w:rsidRPr="002E139F" w:rsidRDefault="002E139F" w:rsidP="0039107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30186941" w14:textId="6CBB5F32" w:rsidR="002E139F" w:rsidRPr="0019055F" w:rsidRDefault="0019055F" w:rsidP="003910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055F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80" w:type="dxa"/>
            <w:vAlign w:val="center"/>
          </w:tcPr>
          <w:p w14:paraId="338AB689" w14:textId="77777777" w:rsidR="002E139F" w:rsidRPr="0019055F" w:rsidRDefault="002E139F" w:rsidP="0039107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B57A98" w14:textId="732700DD" w:rsidR="002E139F" w:rsidRPr="0019055F" w:rsidRDefault="0019055F" w:rsidP="003910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80" w:type="dxa"/>
            <w:vAlign w:val="center"/>
          </w:tcPr>
          <w:p w14:paraId="7A2CC9FE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707CAB9" w14:textId="08B1362A" w:rsidR="002E139F" w:rsidRPr="002E139F" w:rsidRDefault="0019055F" w:rsidP="002E139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center"/>
          </w:tcPr>
          <w:p w14:paraId="50F8C385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0A5B6592" w14:textId="3512467A" w:rsidR="002E139F" w:rsidRPr="002E139F" w:rsidRDefault="0019055F" w:rsidP="002E139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78" w:type="dxa"/>
            <w:vAlign w:val="center"/>
          </w:tcPr>
          <w:p w14:paraId="7C6EB3E5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7A0AFBF4" w14:textId="19269389" w:rsidR="002E139F" w:rsidRPr="002E139F" w:rsidRDefault="0019055F" w:rsidP="002E139F">
            <w:pPr>
              <w:pStyle w:val="acctfourfigures"/>
              <w:tabs>
                <w:tab w:val="clear" w:pos="765"/>
              </w:tabs>
              <w:spacing w:line="240" w:lineRule="auto"/>
              <w:ind w:left="-79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270C22B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2B237D2" w14:textId="77F6A0BE" w:rsidR="002E139F" w:rsidRPr="002E139F" w:rsidRDefault="0019055F" w:rsidP="002E139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39F" w:rsidRPr="004B5677" w14:paraId="390EFF03" w14:textId="77777777" w:rsidTr="0019055F">
        <w:trPr>
          <w:cantSplit/>
          <w:trHeight w:val="281"/>
        </w:trPr>
        <w:tc>
          <w:tcPr>
            <w:tcW w:w="2970" w:type="dxa"/>
          </w:tcPr>
          <w:p w14:paraId="131CE383" w14:textId="16073323" w:rsidR="002E139F" w:rsidRPr="002E139F" w:rsidRDefault="002E139F" w:rsidP="002E139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650D20F" w14:textId="77777777" w:rsidR="002E139F" w:rsidRPr="002E139F" w:rsidRDefault="002E139F" w:rsidP="002E139F">
            <w:pPr>
              <w:tabs>
                <w:tab w:val="clear" w:pos="454"/>
                <w:tab w:val="decimal" w:pos="461"/>
              </w:tabs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5976F80" w14:textId="77777777" w:rsidR="002E139F" w:rsidRPr="002E139F" w:rsidRDefault="002E139F" w:rsidP="00391074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D9D6A79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2B0A903B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F4BECF7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2ECEAF26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A222277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A910B05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96085D9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FBB72B" w14:textId="426B601E" w:rsidR="002E139F" w:rsidRPr="002E139F" w:rsidRDefault="002E139F" w:rsidP="001C03A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center"/>
          </w:tcPr>
          <w:p w14:paraId="51AE9E39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F8D3FD" w14:textId="77777777" w:rsidR="002E139F" w:rsidRPr="002E139F" w:rsidRDefault="002E139F" w:rsidP="001C03A3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13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78" w:type="dxa"/>
            <w:vAlign w:val="center"/>
          </w:tcPr>
          <w:p w14:paraId="1BEB36D4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A32361" w14:textId="583AEDA0" w:rsidR="002E139F" w:rsidRPr="002E139F" w:rsidRDefault="001C03A3" w:rsidP="002E139F">
            <w:pPr>
              <w:pStyle w:val="acctfourfigures"/>
              <w:tabs>
                <w:tab w:val="clear" w:pos="765"/>
              </w:tabs>
              <w:spacing w:line="240" w:lineRule="auto"/>
              <w:ind w:left="-79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2911B33" w14:textId="77777777" w:rsidR="002E139F" w:rsidRPr="002E139F" w:rsidRDefault="002E139F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D60FF" w14:textId="67BAE695" w:rsidR="002E139F" w:rsidRPr="002E139F" w:rsidRDefault="001C03A3" w:rsidP="002E13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CF2B1EA" w14:textId="77777777" w:rsidR="00E342E5" w:rsidRPr="004B5677" w:rsidRDefault="00E342E5" w:rsidP="003C7820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6DD6D0A" w14:textId="580DE4C6" w:rsidR="00EE010E" w:rsidRPr="004B5677" w:rsidRDefault="003C7820" w:rsidP="00EE010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บริษัทร่วมทั้งหมดจัดตั้ง</w:t>
      </w:r>
      <w:r w:rsidR="002E139F">
        <w:rPr>
          <w:rFonts w:asciiTheme="majorBidi" w:hAnsiTheme="majorBidi" w:cstheme="majorBidi" w:hint="cs"/>
          <w:sz w:val="30"/>
          <w:szCs w:val="30"/>
          <w:cs/>
        </w:rPr>
        <w:t>และดำเนินธุรกิจ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ในประเทศไทย ยกเว้น </w:t>
      </w:r>
      <w:r w:rsidR="00F80C37" w:rsidRPr="004B5677">
        <w:rPr>
          <w:rFonts w:asciiTheme="majorBidi" w:hAnsiTheme="majorBidi" w:cstheme="majorBidi"/>
          <w:sz w:val="30"/>
          <w:szCs w:val="30"/>
        </w:rPr>
        <w:t xml:space="preserve">COL Vietnam Joint Stock Company </w:t>
      </w:r>
      <w:r w:rsidRPr="004B5677">
        <w:rPr>
          <w:rFonts w:asciiTheme="majorBidi" w:hAnsiTheme="majorBidi" w:cstheme="majorBidi"/>
          <w:sz w:val="30"/>
          <w:szCs w:val="30"/>
          <w:cs/>
        </w:rPr>
        <w:t>ซึ่งจัดตั้ง</w:t>
      </w:r>
      <w:r w:rsidR="002E139F">
        <w:rPr>
          <w:rFonts w:asciiTheme="majorBidi" w:hAnsiTheme="majorBidi" w:cstheme="majorBidi" w:hint="cs"/>
          <w:sz w:val="30"/>
          <w:szCs w:val="30"/>
          <w:cs/>
        </w:rPr>
        <w:t>และดำเนินธุรกิจ</w:t>
      </w:r>
      <w:r w:rsidRPr="004B5677">
        <w:rPr>
          <w:rFonts w:asciiTheme="majorBidi" w:hAnsiTheme="majorBidi" w:cstheme="majorBidi"/>
          <w:sz w:val="30"/>
          <w:szCs w:val="30"/>
          <w:cs/>
        </w:rPr>
        <w:t>ในประเทศเวียดนาม</w:t>
      </w:r>
    </w:p>
    <w:p w14:paraId="02531CEC" w14:textId="77777777" w:rsidR="00EE010E" w:rsidRPr="004B5677" w:rsidRDefault="00EE010E" w:rsidP="00BD73E4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9BB72F5" w14:textId="280E6DED" w:rsidR="00EE010E" w:rsidRPr="004B5677" w:rsidRDefault="00EE010E" w:rsidP="00EE010E">
      <w:pPr>
        <w:tabs>
          <w:tab w:val="clear" w:pos="454"/>
        </w:tabs>
        <w:ind w:left="540"/>
        <w:jc w:val="both"/>
        <w:rPr>
          <w:rFonts w:asciiTheme="majorBidi" w:hAnsiTheme="majorBidi" w:cstheme="majorBidi"/>
          <w:bCs/>
          <w:sz w:val="30"/>
          <w:szCs w:val="30"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การร่วมค้าทั้งหมดจัดตั้ง</w:t>
      </w:r>
      <w:r w:rsidR="002E139F">
        <w:rPr>
          <w:rFonts w:asciiTheme="majorBidi" w:hAnsiTheme="majorBidi" w:cstheme="majorBidi" w:hint="cs"/>
          <w:sz w:val="30"/>
          <w:szCs w:val="30"/>
          <w:cs/>
        </w:rPr>
        <w:t>และดำเนินธุรกิจ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ในประเทศไทย ยกเว้น </w:t>
      </w:r>
      <w:proofErr w:type="spellStart"/>
      <w:r w:rsidRPr="004B5677">
        <w:rPr>
          <w:rFonts w:asciiTheme="majorBidi" w:hAnsiTheme="majorBidi" w:cstheme="majorBidi"/>
          <w:sz w:val="30"/>
          <w:szCs w:val="30"/>
        </w:rPr>
        <w:t>Morningbliss</w:t>
      </w:r>
      <w:proofErr w:type="spellEnd"/>
      <w:r w:rsidRPr="004B5677">
        <w:rPr>
          <w:rFonts w:asciiTheme="majorBidi" w:hAnsiTheme="majorBidi" w:cstheme="majorBidi"/>
          <w:sz w:val="30"/>
          <w:szCs w:val="30"/>
        </w:rPr>
        <w:t xml:space="preserve"> SDN. BHD.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ซึ่งจัดตั้ง</w:t>
      </w:r>
      <w:r w:rsidR="002E139F">
        <w:rPr>
          <w:rFonts w:asciiTheme="majorBidi" w:hAnsiTheme="majorBidi" w:cstheme="majorBidi" w:hint="cs"/>
          <w:sz w:val="30"/>
          <w:szCs w:val="30"/>
          <w:cs/>
        </w:rPr>
        <w:t>และดำเนินธุรกิจ</w:t>
      </w:r>
      <w:r w:rsidRPr="004B5677">
        <w:rPr>
          <w:rFonts w:asciiTheme="majorBidi" w:hAnsiTheme="majorBidi" w:cstheme="majorBidi"/>
          <w:sz w:val="30"/>
          <w:szCs w:val="30"/>
          <w:cs/>
        </w:rPr>
        <w:t>ในประเทศมาเลเซีย</w:t>
      </w:r>
    </w:p>
    <w:p w14:paraId="273613F2" w14:textId="77777777" w:rsidR="00EE010E" w:rsidRPr="004B5677" w:rsidRDefault="00EE010E" w:rsidP="00EE010E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0A7F6F7" w14:textId="77777777" w:rsidR="00EE010E" w:rsidRPr="004B5677" w:rsidRDefault="00EE010E" w:rsidP="00EE010E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</w:t>
      </w:r>
      <w:r w:rsidRPr="004B5677">
        <w:rPr>
          <w:rFonts w:asciiTheme="majorBidi" w:hAnsiTheme="majorBidi" w:cstheme="majorBidi"/>
          <w:sz w:val="30"/>
          <w:szCs w:val="30"/>
          <w:cs/>
          <w:lang w:bidi="th-TH"/>
        </w:rPr>
        <w:t>บริษัทและบริษัทไม่มีเงินลงทุนในบริษัทร่วมและการร่วมค้า ซี่งจดทะเบียนในตลาดหลักทรัพย์ ดังนั้นจึงไม่มีราคาที่เปิดเผยต่อสาธารณชน</w:t>
      </w:r>
    </w:p>
    <w:p w14:paraId="26BA4995" w14:textId="77777777" w:rsidR="00EE010E" w:rsidRPr="004B5677" w:rsidRDefault="00EE010E" w:rsidP="00EE010E">
      <w:pPr>
        <w:pStyle w:val="block"/>
        <w:tabs>
          <w:tab w:val="decimal" w:pos="450"/>
        </w:tabs>
        <w:spacing w:after="0" w:line="240" w:lineRule="auto"/>
        <w:ind w:left="9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3A5A987" w14:textId="77777777" w:rsidR="00EE010E" w:rsidRPr="004B5677" w:rsidRDefault="00EE010E" w:rsidP="00EE010E">
      <w:pPr>
        <w:pStyle w:val="block"/>
        <w:numPr>
          <w:ilvl w:val="0"/>
          <w:numId w:val="12"/>
        </w:numPr>
        <w:tabs>
          <w:tab w:val="decimal" w:pos="630"/>
          <w:tab w:val="decimal" w:pos="90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กลุ่มบริษัทไม่มีอำนาจต่อกิจการในการตัดสินใจทางการเงินและการบริหารของบริษัทดังกล่าว ดังนั้นจึงจัดประเภทไว้เป็นบริษัทร่วมหรือการร่วมค้า</w:t>
      </w:r>
    </w:p>
    <w:p w14:paraId="18450764" w14:textId="77777777" w:rsidR="00EE010E" w:rsidRPr="004B5677" w:rsidRDefault="00EE010E" w:rsidP="00BD73E4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5C2E8AA4" w14:textId="2B3957F4" w:rsidR="00401CE5" w:rsidRPr="004B5677" w:rsidRDefault="00804175" w:rsidP="00BD73E4">
      <w:pPr>
        <w:jc w:val="both"/>
        <w:rPr>
          <w:rFonts w:asciiTheme="majorBidi" w:hAnsiTheme="majorBidi" w:cstheme="majorBidi"/>
          <w:sz w:val="30"/>
          <w:szCs w:val="30"/>
          <w:cs/>
        </w:rPr>
        <w:sectPr w:rsidR="00401CE5" w:rsidRPr="004B5677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4B567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899ACF" w14:textId="63E5C09C" w:rsidR="00093B30" w:rsidRPr="004B5677" w:rsidRDefault="00804175" w:rsidP="00041A72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  <w:tab w:val="left" w:pos="540"/>
          <w:tab w:val="num" w:pos="4950"/>
        </w:tabs>
        <w:ind w:left="0" w:right="-45" w:firstLine="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001AFABD" w14:textId="77777777" w:rsidR="000B7808" w:rsidRPr="004B5677" w:rsidRDefault="000B7808" w:rsidP="000B7808">
      <w:pPr>
        <w:rPr>
          <w:rFonts w:asciiTheme="majorBidi" w:hAnsiTheme="majorBidi" w:cstheme="majorBidi"/>
          <w:cs/>
          <w:lang w:val="th-TH"/>
        </w:rPr>
      </w:pPr>
    </w:p>
    <w:tbl>
      <w:tblPr>
        <w:tblW w:w="1396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21"/>
        <w:gridCol w:w="178"/>
        <w:gridCol w:w="720"/>
        <w:gridCol w:w="8"/>
        <w:gridCol w:w="173"/>
        <w:gridCol w:w="8"/>
        <w:gridCol w:w="701"/>
        <w:gridCol w:w="8"/>
        <w:gridCol w:w="172"/>
        <w:gridCol w:w="8"/>
        <w:gridCol w:w="718"/>
        <w:gridCol w:w="8"/>
        <w:gridCol w:w="170"/>
        <w:gridCol w:w="8"/>
        <w:gridCol w:w="713"/>
        <w:gridCol w:w="8"/>
        <w:gridCol w:w="176"/>
        <w:gridCol w:w="8"/>
        <w:gridCol w:w="709"/>
        <w:gridCol w:w="8"/>
        <w:gridCol w:w="10"/>
        <w:gridCol w:w="8"/>
        <w:gridCol w:w="166"/>
        <w:gridCol w:w="10"/>
        <w:gridCol w:w="8"/>
        <w:gridCol w:w="695"/>
        <w:gridCol w:w="8"/>
        <w:gridCol w:w="173"/>
        <w:gridCol w:w="8"/>
        <w:gridCol w:w="571"/>
        <w:gridCol w:w="187"/>
        <w:gridCol w:w="8"/>
        <w:gridCol w:w="710"/>
        <w:gridCol w:w="184"/>
        <w:gridCol w:w="716"/>
        <w:gridCol w:w="187"/>
        <w:gridCol w:w="713"/>
        <w:gridCol w:w="178"/>
        <w:gridCol w:w="902"/>
        <w:gridCol w:w="182"/>
        <w:gridCol w:w="904"/>
        <w:gridCol w:w="15"/>
      </w:tblGrid>
      <w:tr w:rsidR="003E5E1E" w:rsidRPr="004B5677" w14:paraId="406432B6" w14:textId="6F8A5F78" w:rsidTr="00FD0FC6">
        <w:trPr>
          <w:gridAfter w:val="1"/>
          <w:wAfter w:w="15" w:type="dxa"/>
          <w:cantSplit/>
          <w:trHeight w:val="434"/>
          <w:tblHeader/>
        </w:trPr>
        <w:tc>
          <w:tcPr>
            <w:tcW w:w="2921" w:type="dxa"/>
            <w:vAlign w:val="bottom"/>
          </w:tcPr>
          <w:p w14:paraId="31A7B2AF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7EC24A" w14:textId="77777777" w:rsidR="003E5E1E" w:rsidRPr="004B5677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2" w:type="dxa"/>
            <w:gridSpan w:val="39"/>
            <w:vAlign w:val="bottom"/>
          </w:tcPr>
          <w:p w14:paraId="2A7D720F" w14:textId="076181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E1E" w:rsidRPr="004B5677" w14:paraId="5E8D201B" w14:textId="298D7FD8" w:rsidTr="00FD0FC6">
        <w:trPr>
          <w:cantSplit/>
          <w:trHeight w:val="434"/>
          <w:tblHeader/>
        </w:trPr>
        <w:tc>
          <w:tcPr>
            <w:tcW w:w="2921" w:type="dxa"/>
            <w:vAlign w:val="bottom"/>
          </w:tcPr>
          <w:p w14:paraId="0EC370DE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ACDA1FA" w14:textId="77777777" w:rsidR="003E5E1E" w:rsidRPr="004B5677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0" w:type="dxa"/>
            <w:gridSpan w:val="5"/>
            <w:vAlign w:val="bottom"/>
          </w:tcPr>
          <w:p w14:paraId="3DCBEFE7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  <w:vAlign w:val="bottom"/>
          </w:tcPr>
          <w:p w14:paraId="53BF42F7" w14:textId="77777777" w:rsidR="003E5E1E" w:rsidRPr="004B5677" w:rsidRDefault="003E5E1E" w:rsidP="007F1995">
            <w:pPr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6"/>
            <w:vAlign w:val="bottom"/>
          </w:tcPr>
          <w:p w14:paraId="6B78D399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4" w:type="dxa"/>
            <w:gridSpan w:val="2"/>
            <w:vAlign w:val="bottom"/>
          </w:tcPr>
          <w:p w14:paraId="155A7491" w14:textId="77777777" w:rsidR="003E5E1E" w:rsidRPr="004B5677" w:rsidRDefault="003E5E1E" w:rsidP="007F199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22" w:type="dxa"/>
            <w:gridSpan w:val="9"/>
            <w:vAlign w:val="bottom"/>
          </w:tcPr>
          <w:p w14:paraId="4A36AC60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1" w:type="dxa"/>
            <w:gridSpan w:val="2"/>
            <w:vAlign w:val="bottom"/>
          </w:tcPr>
          <w:p w14:paraId="2E7FC694" w14:textId="77777777" w:rsidR="003E5E1E" w:rsidRPr="004B5677" w:rsidRDefault="003E5E1E" w:rsidP="007F199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84" w:type="dxa"/>
            <w:gridSpan w:val="5"/>
            <w:vAlign w:val="bottom"/>
          </w:tcPr>
          <w:p w14:paraId="76F1DE39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37E73555" w14:textId="77777777" w:rsidR="003E5E1E" w:rsidRPr="004B5677" w:rsidRDefault="003E5E1E" w:rsidP="007F1995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BF5C4D6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8" w:type="dxa"/>
          </w:tcPr>
          <w:p w14:paraId="73049277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3" w:type="dxa"/>
            <w:gridSpan w:val="4"/>
          </w:tcPr>
          <w:p w14:paraId="012873D5" w14:textId="77777777" w:rsidR="003E5E1E" w:rsidRPr="003E5E1E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80"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E5E1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14:paraId="346E4581" w14:textId="18EC0A38" w:rsidR="003E5E1E" w:rsidRPr="004B5677" w:rsidRDefault="003E5E1E" w:rsidP="003E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5E1E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2E139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3E5E1E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1D03B7" w:rsidRPr="004B5677" w14:paraId="096FA716" w14:textId="056D3D02" w:rsidTr="00FD0FC6">
        <w:trPr>
          <w:gridAfter w:val="1"/>
          <w:wAfter w:w="15" w:type="dxa"/>
          <w:cantSplit/>
          <w:tblHeader/>
        </w:trPr>
        <w:tc>
          <w:tcPr>
            <w:tcW w:w="2921" w:type="dxa"/>
            <w:vAlign w:val="bottom"/>
          </w:tcPr>
          <w:p w14:paraId="671587E5" w14:textId="77777777" w:rsidR="003E5E1E" w:rsidRPr="004B5677" w:rsidRDefault="003E5E1E" w:rsidP="003E5E1E">
            <w:pPr>
              <w:pStyle w:val="acctfourfigures"/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00B3F19" w14:textId="77777777" w:rsidR="003E5E1E" w:rsidRPr="004B5677" w:rsidRDefault="003E5E1E" w:rsidP="003E5E1E">
            <w:pPr>
              <w:pStyle w:val="acctmergecolhdg"/>
              <w:spacing w:line="20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A8072EF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1" w:type="dxa"/>
            <w:gridSpan w:val="2"/>
          </w:tcPr>
          <w:p w14:paraId="7CC5EDEC" w14:textId="77777777" w:rsidR="003E5E1E" w:rsidRPr="004B5677" w:rsidRDefault="003E5E1E" w:rsidP="003E5E1E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14:paraId="5045724A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133E6EF5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5D3359F6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  <w:gridSpan w:val="2"/>
          </w:tcPr>
          <w:p w14:paraId="160F0B9C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</w:tcPr>
          <w:p w14:paraId="5A3D1FF6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  <w:gridSpan w:val="2"/>
          </w:tcPr>
          <w:p w14:paraId="75FFF45C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</w:tcPr>
          <w:p w14:paraId="774E5F03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02" w:type="dxa"/>
            <w:gridSpan w:val="5"/>
          </w:tcPr>
          <w:p w14:paraId="149FDE05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</w:tcPr>
          <w:p w14:paraId="541516E5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  <w:gridSpan w:val="2"/>
          </w:tcPr>
          <w:p w14:paraId="481C280E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</w:tcPr>
          <w:p w14:paraId="7B398B42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95" w:type="dxa"/>
            <w:gridSpan w:val="2"/>
          </w:tcPr>
          <w:p w14:paraId="69A04B93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</w:tcPr>
          <w:p w14:paraId="4580361F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4" w:type="dxa"/>
          </w:tcPr>
          <w:p w14:paraId="62A9166E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0BCE6BA1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7" w:type="dxa"/>
          </w:tcPr>
          <w:p w14:paraId="0903C806" w14:textId="77777777" w:rsidR="003E5E1E" w:rsidRPr="004B5677" w:rsidRDefault="003E5E1E" w:rsidP="003E5E1E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3" w:type="dxa"/>
          </w:tcPr>
          <w:p w14:paraId="711D3B0F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0A83E846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17D746F" w14:textId="77777777" w:rsidR="003E5E1E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017281FA" w14:textId="14BCFE88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20F0FE4F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48BB5008" w14:textId="77777777" w:rsidR="003E5E1E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4ACA32B8" w14:textId="7C99FDC0" w:rsidR="003E5E1E" w:rsidRPr="004B5677" w:rsidRDefault="002E139F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1D03B7" w:rsidRPr="004B5677" w14:paraId="39091763" w14:textId="4A089123" w:rsidTr="00FD0FC6">
        <w:trPr>
          <w:gridAfter w:val="1"/>
          <w:wAfter w:w="15" w:type="dxa"/>
          <w:cantSplit/>
          <w:tblHeader/>
        </w:trPr>
        <w:tc>
          <w:tcPr>
            <w:tcW w:w="2921" w:type="dxa"/>
            <w:vAlign w:val="bottom"/>
          </w:tcPr>
          <w:p w14:paraId="1B69BB8E" w14:textId="77777777" w:rsidR="003E5E1E" w:rsidRPr="004B5677" w:rsidRDefault="003E5E1E" w:rsidP="003E5E1E">
            <w:pPr>
              <w:pStyle w:val="acctfourfigures"/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24CF1C8" w14:textId="77777777" w:rsidR="003E5E1E" w:rsidRPr="004B5677" w:rsidRDefault="003E5E1E" w:rsidP="003E5E1E">
            <w:pPr>
              <w:pStyle w:val="acctmergecolhdg"/>
              <w:spacing w:line="200" w:lineRule="exac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1CE44C2B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1" w:type="dxa"/>
            <w:gridSpan w:val="2"/>
          </w:tcPr>
          <w:p w14:paraId="7D4ABE2C" w14:textId="77777777" w:rsidR="003E5E1E" w:rsidRPr="004B5677" w:rsidRDefault="003E5E1E" w:rsidP="003E5E1E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14:paraId="376E92CC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  <w:gridSpan w:val="2"/>
          </w:tcPr>
          <w:p w14:paraId="28027CD8" w14:textId="77777777" w:rsidR="003E5E1E" w:rsidRPr="004B5677" w:rsidRDefault="003E5E1E" w:rsidP="003E5E1E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027C310E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" w:type="dxa"/>
            <w:gridSpan w:val="2"/>
          </w:tcPr>
          <w:p w14:paraId="71729D9B" w14:textId="77777777" w:rsidR="003E5E1E" w:rsidRPr="004B5677" w:rsidRDefault="003E5E1E" w:rsidP="003E5E1E">
            <w:pPr>
              <w:pStyle w:val="acctmergecolhdg"/>
              <w:spacing w:line="2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1" w:type="dxa"/>
            <w:gridSpan w:val="2"/>
          </w:tcPr>
          <w:p w14:paraId="55153401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4" w:type="dxa"/>
            <w:gridSpan w:val="2"/>
          </w:tcPr>
          <w:p w14:paraId="2978DC1D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</w:tcPr>
          <w:p w14:paraId="1CA0FE88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02" w:type="dxa"/>
            <w:gridSpan w:val="5"/>
          </w:tcPr>
          <w:p w14:paraId="67517182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</w:tcPr>
          <w:p w14:paraId="3A7C7AB8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1" w:type="dxa"/>
            <w:gridSpan w:val="2"/>
          </w:tcPr>
          <w:p w14:paraId="547CAD4C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</w:tcPr>
          <w:p w14:paraId="4E112F40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5" w:type="dxa"/>
            <w:gridSpan w:val="2"/>
          </w:tcPr>
          <w:p w14:paraId="044E80A5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</w:tcPr>
          <w:p w14:paraId="52A9FDFA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5E8136F6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1E265EB9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7" w:type="dxa"/>
          </w:tcPr>
          <w:p w14:paraId="410CB380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</w:tcPr>
          <w:p w14:paraId="1F4F1C9B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</w:tcPr>
          <w:p w14:paraId="6228CC2A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22D63F0" w14:textId="10F8EF79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2" w:type="dxa"/>
          </w:tcPr>
          <w:p w14:paraId="325FD19E" w14:textId="77777777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45B4D2D1" w14:textId="3907C235" w:rsidR="003E5E1E" w:rsidRPr="004B5677" w:rsidRDefault="003E5E1E" w:rsidP="003E5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E5E1E" w:rsidRPr="004B5677" w14:paraId="495314B6" w14:textId="4508735E" w:rsidTr="00FD0FC6">
        <w:trPr>
          <w:gridAfter w:val="1"/>
          <w:wAfter w:w="15" w:type="dxa"/>
          <w:cantSplit/>
          <w:trHeight w:val="200"/>
        </w:trPr>
        <w:tc>
          <w:tcPr>
            <w:tcW w:w="3099" w:type="dxa"/>
            <w:gridSpan w:val="2"/>
          </w:tcPr>
          <w:p w14:paraId="439F5704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10" w:type="dxa"/>
            <w:gridSpan w:val="5"/>
            <w:vAlign w:val="center"/>
          </w:tcPr>
          <w:p w14:paraId="5D764FDC" w14:textId="4430972E" w:rsidR="003E5E1E" w:rsidRPr="00514DE7" w:rsidRDefault="003E5E1E" w:rsidP="003E5E1E">
            <w:pPr>
              <w:spacing w:line="2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14DE7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(ร้อยละ)</w:t>
            </w:r>
          </w:p>
        </w:tc>
        <w:tc>
          <w:tcPr>
            <w:tcW w:w="180" w:type="dxa"/>
            <w:gridSpan w:val="2"/>
            <w:vAlign w:val="center"/>
          </w:tcPr>
          <w:p w14:paraId="1EE2A3EF" w14:textId="77777777" w:rsidR="003E5E1E" w:rsidRPr="00514DE7" w:rsidRDefault="003E5E1E" w:rsidP="003E5E1E">
            <w:pPr>
              <w:spacing w:line="2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5" w:type="dxa"/>
            <w:gridSpan w:val="6"/>
            <w:vAlign w:val="center"/>
          </w:tcPr>
          <w:p w14:paraId="550D7FD5" w14:textId="2B46B979" w:rsidR="003E5E1E" w:rsidRPr="00514DE7" w:rsidRDefault="003E5E1E" w:rsidP="003E5E1E">
            <w:pPr>
              <w:pStyle w:val="acctfourfigures"/>
              <w:spacing w:line="2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D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4" w:type="dxa"/>
            <w:gridSpan w:val="2"/>
          </w:tcPr>
          <w:p w14:paraId="01EE0046" w14:textId="77777777" w:rsidR="003E5E1E" w:rsidRPr="00514DE7" w:rsidRDefault="003E5E1E" w:rsidP="007F199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3" w:type="dxa"/>
            <w:gridSpan w:val="24"/>
            <w:vAlign w:val="center"/>
          </w:tcPr>
          <w:p w14:paraId="703EB603" w14:textId="58A00466" w:rsidR="003E5E1E" w:rsidRPr="00514DE7" w:rsidRDefault="003E5E1E" w:rsidP="003E5E1E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DE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D03B7" w:rsidRPr="004B5677" w14:paraId="7EE48DE0" w14:textId="30D97B44" w:rsidTr="00FD0FC6">
        <w:trPr>
          <w:gridAfter w:val="1"/>
          <w:wAfter w:w="15" w:type="dxa"/>
          <w:cantSplit/>
          <w:trHeight w:val="200"/>
        </w:trPr>
        <w:tc>
          <w:tcPr>
            <w:tcW w:w="3099" w:type="dxa"/>
            <w:gridSpan w:val="2"/>
          </w:tcPr>
          <w:p w14:paraId="2D615504" w14:textId="77777777" w:rsidR="003E5E1E" w:rsidRPr="004B5677" w:rsidRDefault="003E5E1E" w:rsidP="007F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720" w:type="dxa"/>
          </w:tcPr>
          <w:p w14:paraId="0A0737D3" w14:textId="77777777" w:rsidR="003E5E1E" w:rsidRPr="004B5677" w:rsidRDefault="003E5E1E" w:rsidP="007F1995">
            <w:pPr>
              <w:spacing w:line="2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51F54410" w14:textId="77777777" w:rsidR="003E5E1E" w:rsidRPr="004B5677" w:rsidRDefault="003E5E1E" w:rsidP="007F1995">
            <w:pPr>
              <w:spacing w:line="2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14:paraId="4940EC4F" w14:textId="77777777" w:rsidR="003E5E1E" w:rsidRPr="004B5677" w:rsidRDefault="003E5E1E" w:rsidP="007F1995">
            <w:pPr>
              <w:spacing w:line="2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AB66C03" w14:textId="77777777" w:rsidR="003E5E1E" w:rsidRPr="004B5677" w:rsidRDefault="003E5E1E" w:rsidP="007F1995">
            <w:pPr>
              <w:spacing w:line="2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235A9CB6" w14:textId="77777777" w:rsidR="003E5E1E" w:rsidRPr="004B5677" w:rsidRDefault="003E5E1E" w:rsidP="007F1995">
            <w:pPr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663AC1FD" w14:textId="77777777" w:rsidR="003E5E1E" w:rsidRPr="004B5677" w:rsidRDefault="003E5E1E" w:rsidP="007F199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</w:tcPr>
          <w:p w14:paraId="7730F8DF" w14:textId="77777777" w:rsidR="003E5E1E" w:rsidRPr="004B5677" w:rsidRDefault="003E5E1E" w:rsidP="007F199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2"/>
          </w:tcPr>
          <w:p w14:paraId="2CC88DC8" w14:textId="77777777" w:rsidR="003E5E1E" w:rsidRPr="004B5677" w:rsidRDefault="003E5E1E" w:rsidP="007F199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</w:tcPr>
          <w:p w14:paraId="24F3F46B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" w:type="dxa"/>
            <w:gridSpan w:val="5"/>
          </w:tcPr>
          <w:p w14:paraId="3DF480A4" w14:textId="77777777" w:rsidR="003E5E1E" w:rsidRPr="004B5677" w:rsidRDefault="003E5E1E" w:rsidP="007F199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</w:tcPr>
          <w:p w14:paraId="67F7F043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2DC92EA1" w14:textId="77777777" w:rsidR="003E5E1E" w:rsidRPr="004B5677" w:rsidRDefault="003E5E1E" w:rsidP="007F199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</w:tcPr>
          <w:p w14:paraId="1A0EACBC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gridSpan w:val="2"/>
          </w:tcPr>
          <w:p w14:paraId="40055E65" w14:textId="77777777" w:rsidR="003E5E1E" w:rsidRPr="004B5677" w:rsidRDefault="003E5E1E" w:rsidP="007F199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</w:tcPr>
          <w:p w14:paraId="29032814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9254381" w14:textId="77777777" w:rsidR="003E5E1E" w:rsidRPr="004B5677" w:rsidRDefault="003E5E1E" w:rsidP="007F199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259BAD9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</w:tcPr>
          <w:p w14:paraId="605E5756" w14:textId="77777777" w:rsidR="003E5E1E" w:rsidRPr="004B5677" w:rsidRDefault="003E5E1E" w:rsidP="007F1995">
            <w:pPr>
              <w:pStyle w:val="acctfourfigures"/>
              <w:spacing w:line="2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</w:tcPr>
          <w:p w14:paraId="73B9349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3229F08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23BAF3B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</w:tabs>
              <w:spacing w:line="200" w:lineRule="exac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1E4958E8" w14:textId="45D0BB96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225AA204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03B7" w:rsidRPr="004B5677" w14:paraId="7F64387B" w14:textId="0A0643C8" w:rsidTr="00FD0FC6">
        <w:trPr>
          <w:gridAfter w:val="1"/>
          <w:wAfter w:w="15" w:type="dxa"/>
          <w:cantSplit/>
          <w:trHeight w:val="245"/>
        </w:trPr>
        <w:tc>
          <w:tcPr>
            <w:tcW w:w="2921" w:type="dxa"/>
            <w:vAlign w:val="bottom"/>
          </w:tcPr>
          <w:p w14:paraId="2123C329" w14:textId="77777777" w:rsidR="003E5E1E" w:rsidRPr="004B5677" w:rsidRDefault="003E5E1E" w:rsidP="007F199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สรรพสินค้าเซ็นทรัล จำกัด</w:t>
            </w:r>
          </w:p>
        </w:tc>
        <w:tc>
          <w:tcPr>
            <w:tcW w:w="178" w:type="dxa"/>
            <w:vAlign w:val="bottom"/>
          </w:tcPr>
          <w:p w14:paraId="7402CE3D" w14:textId="77777777" w:rsidR="003E5E1E" w:rsidRPr="004B5677" w:rsidRDefault="003E5E1E" w:rsidP="007F1995">
            <w:pPr>
              <w:tabs>
                <w:tab w:val="clear" w:pos="454"/>
                <w:tab w:val="decimal" w:pos="461"/>
              </w:tabs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AAEEBE7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1" w:type="dxa"/>
            <w:gridSpan w:val="2"/>
            <w:vAlign w:val="bottom"/>
          </w:tcPr>
          <w:p w14:paraId="139CCC92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0160B3BE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gridSpan w:val="2"/>
            <w:vAlign w:val="bottom"/>
          </w:tcPr>
          <w:p w14:paraId="75DC2410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196061D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78" w:type="dxa"/>
            <w:gridSpan w:val="2"/>
            <w:vAlign w:val="bottom"/>
          </w:tcPr>
          <w:p w14:paraId="21955270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78885F69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4" w:type="dxa"/>
            <w:gridSpan w:val="2"/>
            <w:vAlign w:val="bottom"/>
          </w:tcPr>
          <w:p w14:paraId="22C13F59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6AA80B14" w14:textId="03F9971F" w:rsidR="003E5E1E" w:rsidRPr="004B5677" w:rsidRDefault="003E5E1E" w:rsidP="0075113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02" w:type="dxa"/>
            <w:gridSpan w:val="5"/>
            <w:vAlign w:val="bottom"/>
          </w:tcPr>
          <w:p w14:paraId="4BBDDE9F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4E126A3B" w14:textId="1082A521" w:rsidR="003E5E1E" w:rsidRPr="004B5677" w:rsidRDefault="003E5E1E" w:rsidP="00C06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1" w:type="dxa"/>
            <w:gridSpan w:val="2"/>
            <w:vAlign w:val="bottom"/>
          </w:tcPr>
          <w:p w14:paraId="33822590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22E7CDC5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31CDCAD8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3EEB96DD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F07605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090700EF" w14:textId="1372F007" w:rsidR="003E5E1E" w:rsidRPr="004B5677" w:rsidRDefault="003E5E1E" w:rsidP="009205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7" w:type="dxa"/>
            <w:vAlign w:val="bottom"/>
          </w:tcPr>
          <w:p w14:paraId="6CBB8DE3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723F3F17" w14:textId="2B48327D" w:rsidR="003E5E1E" w:rsidRPr="004B5677" w:rsidRDefault="003E5E1E" w:rsidP="0092055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064C284C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2B2A156" w14:textId="5F49FAB7" w:rsidR="003E5E1E" w:rsidRPr="004B5677" w:rsidRDefault="00751135" w:rsidP="00751135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9E41CCA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2D62F858" w14:textId="35F29AF3" w:rsidR="003E5E1E" w:rsidRPr="004B5677" w:rsidRDefault="00751135" w:rsidP="0075113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3B7" w:rsidRPr="004B5677" w14:paraId="2423CB92" w14:textId="48DE13A5" w:rsidTr="00FD0FC6">
        <w:trPr>
          <w:gridAfter w:val="1"/>
          <w:wAfter w:w="15" w:type="dxa"/>
          <w:cantSplit/>
          <w:trHeight w:val="299"/>
        </w:trPr>
        <w:tc>
          <w:tcPr>
            <w:tcW w:w="2921" w:type="dxa"/>
            <w:vAlign w:val="bottom"/>
          </w:tcPr>
          <w:p w14:paraId="42D7D2E0" w14:textId="77777777" w:rsidR="003E5E1E" w:rsidRPr="004B5677" w:rsidRDefault="003E5E1E" w:rsidP="007F199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เอสเอฟเอ็ม โฮลดิ้ง จำกัด</w:t>
            </w:r>
          </w:p>
        </w:tc>
        <w:tc>
          <w:tcPr>
            <w:tcW w:w="178" w:type="dxa"/>
            <w:vAlign w:val="bottom"/>
          </w:tcPr>
          <w:p w14:paraId="6CC1AF84" w14:textId="77777777" w:rsidR="003E5E1E" w:rsidRPr="004B5677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D775A7B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1" w:type="dxa"/>
            <w:gridSpan w:val="2"/>
            <w:vAlign w:val="bottom"/>
          </w:tcPr>
          <w:p w14:paraId="46D70084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413BAE01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gridSpan w:val="2"/>
            <w:vAlign w:val="bottom"/>
          </w:tcPr>
          <w:p w14:paraId="298F4557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7863E06F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78" w:type="dxa"/>
            <w:gridSpan w:val="2"/>
            <w:vAlign w:val="bottom"/>
          </w:tcPr>
          <w:p w14:paraId="2AA60D9E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3F6533A6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84" w:type="dxa"/>
            <w:gridSpan w:val="2"/>
            <w:vAlign w:val="bottom"/>
          </w:tcPr>
          <w:p w14:paraId="287B4B8F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1D0E8824" w14:textId="398F2B38" w:rsidR="003E5E1E" w:rsidRPr="004B5677" w:rsidRDefault="003E5E1E" w:rsidP="0075113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3,56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02" w:type="dxa"/>
            <w:gridSpan w:val="5"/>
            <w:vAlign w:val="bottom"/>
          </w:tcPr>
          <w:p w14:paraId="518982BA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2368F582" w14:textId="121026C9" w:rsidR="003E5E1E" w:rsidRPr="004B5677" w:rsidRDefault="003E5E1E" w:rsidP="00C06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3,56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1" w:type="dxa"/>
            <w:gridSpan w:val="2"/>
            <w:vAlign w:val="bottom"/>
          </w:tcPr>
          <w:p w14:paraId="0C9F5133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56FAC44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6D47CA53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7629D4C0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DD3BAAB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EAD01C4" w14:textId="48B5C3E5" w:rsidR="003E5E1E" w:rsidRPr="004B5677" w:rsidRDefault="003E5E1E" w:rsidP="009205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3,56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7" w:type="dxa"/>
            <w:vAlign w:val="bottom"/>
          </w:tcPr>
          <w:p w14:paraId="4E29BFA0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32A94E0B" w14:textId="425C2644" w:rsidR="003E5E1E" w:rsidRPr="004B5677" w:rsidRDefault="003E5E1E" w:rsidP="0092055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3,56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8" w:type="dxa"/>
          </w:tcPr>
          <w:p w14:paraId="6A06ED1C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6C346BB" w14:textId="342432C5" w:rsidR="003E5E1E" w:rsidRPr="004B5677" w:rsidRDefault="00751135" w:rsidP="00751135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C7D3B91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AA48C51" w14:textId="372F3E82" w:rsidR="003E5E1E" w:rsidRPr="004B5677" w:rsidRDefault="00751135" w:rsidP="0075113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3B7" w:rsidRPr="004B5677" w14:paraId="59EB3BC5" w14:textId="65A7BE10" w:rsidTr="00FD0FC6">
        <w:trPr>
          <w:gridAfter w:val="1"/>
          <w:wAfter w:w="15" w:type="dxa"/>
          <w:cantSplit/>
          <w:trHeight w:val="272"/>
        </w:trPr>
        <w:tc>
          <w:tcPr>
            <w:tcW w:w="2921" w:type="dxa"/>
            <w:vAlign w:val="bottom"/>
          </w:tcPr>
          <w:p w14:paraId="0C457623" w14:textId="77777777" w:rsidR="003E5E1E" w:rsidRPr="004B5677" w:rsidRDefault="003E5E1E" w:rsidP="007F199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แมส คอนเซ็ปท์ จำกัด</w:t>
            </w:r>
          </w:p>
        </w:tc>
        <w:tc>
          <w:tcPr>
            <w:tcW w:w="178" w:type="dxa"/>
            <w:vAlign w:val="bottom"/>
          </w:tcPr>
          <w:p w14:paraId="5FD1C4E0" w14:textId="77777777" w:rsidR="003E5E1E" w:rsidRPr="004B5677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D7AAD01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81" w:type="dxa"/>
            <w:gridSpan w:val="2"/>
            <w:vAlign w:val="bottom"/>
          </w:tcPr>
          <w:p w14:paraId="364BBADB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124C45F1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80" w:type="dxa"/>
            <w:gridSpan w:val="2"/>
            <w:vAlign w:val="bottom"/>
          </w:tcPr>
          <w:p w14:paraId="1323F4FD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657A377E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78" w:type="dxa"/>
            <w:gridSpan w:val="2"/>
            <w:vAlign w:val="bottom"/>
          </w:tcPr>
          <w:p w14:paraId="1CAFD5B6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20A6610A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4" w:type="dxa"/>
            <w:gridSpan w:val="2"/>
            <w:vAlign w:val="bottom"/>
          </w:tcPr>
          <w:p w14:paraId="29E57FC5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646378D0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202" w:type="dxa"/>
            <w:gridSpan w:val="5"/>
            <w:vAlign w:val="bottom"/>
          </w:tcPr>
          <w:p w14:paraId="571EB20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4F9FC686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81" w:type="dxa"/>
            <w:gridSpan w:val="2"/>
            <w:vAlign w:val="bottom"/>
          </w:tcPr>
          <w:p w14:paraId="3F8FEDAD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0F9DEE60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38CE9B43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692730A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1F8181C8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65CA1B5" w14:textId="77777777" w:rsidR="003E5E1E" w:rsidRPr="004B5677" w:rsidRDefault="003E5E1E" w:rsidP="009205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87" w:type="dxa"/>
            <w:vAlign w:val="bottom"/>
          </w:tcPr>
          <w:p w14:paraId="6AB4849A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2A4FFEB5" w14:textId="77777777" w:rsidR="003E5E1E" w:rsidRPr="004B5677" w:rsidRDefault="003E5E1E" w:rsidP="0092055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78" w:type="dxa"/>
          </w:tcPr>
          <w:p w14:paraId="7E8547E6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5A244F32" w14:textId="6BBC85CE" w:rsidR="003E5E1E" w:rsidRPr="004B5677" w:rsidRDefault="00751135" w:rsidP="00751135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3DFF08C1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F336651" w14:textId="2A7DE016" w:rsidR="003E5E1E" w:rsidRPr="004B5677" w:rsidRDefault="00751135" w:rsidP="0075113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3B7" w:rsidRPr="004B5677" w14:paraId="14F9C0C3" w14:textId="21E930F5" w:rsidTr="00FD0FC6">
        <w:trPr>
          <w:gridAfter w:val="1"/>
          <w:wAfter w:w="15" w:type="dxa"/>
          <w:cantSplit/>
          <w:trHeight w:val="362"/>
        </w:trPr>
        <w:tc>
          <w:tcPr>
            <w:tcW w:w="2921" w:type="dxa"/>
          </w:tcPr>
          <w:p w14:paraId="3060E27D" w14:textId="77777777" w:rsidR="003E5E1E" w:rsidRPr="004B5677" w:rsidRDefault="003E5E1E" w:rsidP="007F199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178" w:type="dxa"/>
            <w:vAlign w:val="bottom"/>
          </w:tcPr>
          <w:p w14:paraId="0FDD9ACC" w14:textId="77777777" w:rsidR="003E5E1E" w:rsidRPr="004B5677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3883F3A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1" w:type="dxa"/>
            <w:gridSpan w:val="2"/>
            <w:vAlign w:val="bottom"/>
          </w:tcPr>
          <w:p w14:paraId="5CEE79F9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43CA207F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gridSpan w:val="2"/>
            <w:vAlign w:val="bottom"/>
          </w:tcPr>
          <w:p w14:paraId="3C4D7636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02BCD9CD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78" w:type="dxa"/>
            <w:gridSpan w:val="2"/>
            <w:vAlign w:val="bottom"/>
          </w:tcPr>
          <w:p w14:paraId="21FC3B55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647CE5A6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4" w:type="dxa"/>
            <w:gridSpan w:val="2"/>
            <w:vAlign w:val="bottom"/>
          </w:tcPr>
          <w:p w14:paraId="268303DF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0B385170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202" w:type="dxa"/>
            <w:gridSpan w:val="5"/>
            <w:vAlign w:val="bottom"/>
          </w:tcPr>
          <w:p w14:paraId="0A98FDD9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2A4F1E3D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1" w:type="dxa"/>
            <w:gridSpan w:val="2"/>
            <w:vAlign w:val="bottom"/>
          </w:tcPr>
          <w:p w14:paraId="3847CAAD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35371163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1CA2C1D5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2AF2CB1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3F6517FA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2455B2A1" w14:textId="77777777" w:rsidR="003E5E1E" w:rsidRPr="004B5677" w:rsidRDefault="003E5E1E" w:rsidP="009205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7" w:type="dxa"/>
            <w:vAlign w:val="bottom"/>
          </w:tcPr>
          <w:p w14:paraId="06B2980B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0C7F9166" w14:textId="77777777" w:rsidR="003E5E1E" w:rsidRPr="004B5677" w:rsidRDefault="003E5E1E" w:rsidP="0092055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78" w:type="dxa"/>
          </w:tcPr>
          <w:p w14:paraId="1CB284F1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7A2D49E" w14:textId="3EA3E0A4" w:rsidR="003E5E1E" w:rsidRPr="004B5677" w:rsidRDefault="00751135" w:rsidP="00751135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CC35452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A07E07A" w14:textId="3A0A842F" w:rsidR="003E5E1E" w:rsidRPr="004B5677" w:rsidRDefault="00751135" w:rsidP="0075113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3B7" w:rsidRPr="004B5677" w14:paraId="12F3AD79" w14:textId="6B3B6802" w:rsidTr="00FD0FC6">
        <w:trPr>
          <w:gridAfter w:val="1"/>
          <w:wAfter w:w="15" w:type="dxa"/>
          <w:cantSplit/>
          <w:trHeight w:val="272"/>
        </w:trPr>
        <w:tc>
          <w:tcPr>
            <w:tcW w:w="2921" w:type="dxa"/>
          </w:tcPr>
          <w:p w14:paraId="4C64AFFD" w14:textId="77777777" w:rsidR="003E5E1E" w:rsidRPr="004B5677" w:rsidRDefault="003E5E1E" w:rsidP="007F199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78" w:type="dxa"/>
            <w:vAlign w:val="bottom"/>
          </w:tcPr>
          <w:p w14:paraId="4DC04AC3" w14:textId="77777777" w:rsidR="003E5E1E" w:rsidRPr="004B5677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500EA1D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1" w:type="dxa"/>
            <w:gridSpan w:val="2"/>
            <w:vAlign w:val="bottom"/>
          </w:tcPr>
          <w:p w14:paraId="6F223B1D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0F42CCE9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gridSpan w:val="2"/>
            <w:vAlign w:val="bottom"/>
          </w:tcPr>
          <w:p w14:paraId="10BBC669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0EB773BA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78" w:type="dxa"/>
            <w:gridSpan w:val="2"/>
            <w:vAlign w:val="bottom"/>
          </w:tcPr>
          <w:p w14:paraId="2EDF6849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4BB07775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84" w:type="dxa"/>
            <w:gridSpan w:val="2"/>
            <w:vAlign w:val="bottom"/>
          </w:tcPr>
          <w:p w14:paraId="4BE3B385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796AE45B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02" w:type="dxa"/>
            <w:gridSpan w:val="5"/>
            <w:vAlign w:val="bottom"/>
          </w:tcPr>
          <w:p w14:paraId="14C77E9B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4450CA6A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81" w:type="dxa"/>
            <w:gridSpan w:val="2"/>
            <w:vAlign w:val="bottom"/>
          </w:tcPr>
          <w:p w14:paraId="6A7210A2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34F505AC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36E763C3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65EB063B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45AEFD6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2FAF9586" w14:textId="77777777" w:rsidR="003E5E1E" w:rsidRPr="004B5677" w:rsidRDefault="003E5E1E" w:rsidP="009205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87" w:type="dxa"/>
            <w:vAlign w:val="bottom"/>
          </w:tcPr>
          <w:p w14:paraId="7E07F2AB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11F584C8" w14:textId="77777777" w:rsidR="003E5E1E" w:rsidRPr="004B5677" w:rsidRDefault="003E5E1E" w:rsidP="0092055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78" w:type="dxa"/>
          </w:tcPr>
          <w:p w14:paraId="0D0EB6EA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88BF72B" w14:textId="7DB25CED" w:rsidR="003E5E1E" w:rsidRPr="004B5677" w:rsidRDefault="00751135" w:rsidP="00751135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C95DD05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111FDB3" w14:textId="407DD0E5" w:rsidR="003E5E1E" w:rsidRPr="004B5677" w:rsidRDefault="00751135" w:rsidP="0075113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3B7" w:rsidRPr="004B5677" w14:paraId="6A4F842B" w14:textId="0A3EA84D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</w:tcPr>
          <w:p w14:paraId="2952B301" w14:textId="77777777" w:rsidR="003E5E1E" w:rsidRPr="004B5677" w:rsidRDefault="003E5E1E" w:rsidP="007F199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178" w:type="dxa"/>
            <w:vAlign w:val="bottom"/>
          </w:tcPr>
          <w:p w14:paraId="64AA021B" w14:textId="77777777" w:rsidR="003E5E1E" w:rsidRPr="004B5677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91FB05B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1" w:type="dxa"/>
            <w:gridSpan w:val="2"/>
            <w:vAlign w:val="bottom"/>
          </w:tcPr>
          <w:p w14:paraId="7FBD7822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22B6B1D4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gridSpan w:val="2"/>
            <w:vAlign w:val="bottom"/>
          </w:tcPr>
          <w:p w14:paraId="55D0E70F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4A3D0A82" w14:textId="59337A43" w:rsidR="003E5E1E" w:rsidRPr="004B5677" w:rsidRDefault="003E5E1E" w:rsidP="007F19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5,43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8" w:type="dxa"/>
            <w:gridSpan w:val="2"/>
            <w:vAlign w:val="bottom"/>
          </w:tcPr>
          <w:p w14:paraId="22C8F1D3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11F1E1E7" w14:textId="6A2943D4" w:rsidR="003E5E1E" w:rsidRPr="004B5677" w:rsidRDefault="003E5E1E" w:rsidP="00C06A8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5,43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4" w:type="dxa"/>
            <w:gridSpan w:val="2"/>
            <w:vAlign w:val="bottom"/>
          </w:tcPr>
          <w:p w14:paraId="077421E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0D4468BE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5,429</w:t>
            </w:r>
          </w:p>
        </w:tc>
        <w:tc>
          <w:tcPr>
            <w:tcW w:w="202" w:type="dxa"/>
            <w:gridSpan w:val="5"/>
            <w:vAlign w:val="bottom"/>
          </w:tcPr>
          <w:p w14:paraId="1472F6C0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1970E04B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5,429</w:t>
            </w:r>
          </w:p>
        </w:tc>
        <w:tc>
          <w:tcPr>
            <w:tcW w:w="181" w:type="dxa"/>
            <w:gridSpan w:val="2"/>
            <w:vAlign w:val="bottom"/>
          </w:tcPr>
          <w:p w14:paraId="1A596E19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73E1682E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2966A845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625226C5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4A64D4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AEE697C" w14:textId="77777777" w:rsidR="003E5E1E" w:rsidRPr="004B5677" w:rsidRDefault="003E5E1E" w:rsidP="009205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5,429</w:t>
            </w:r>
          </w:p>
        </w:tc>
        <w:tc>
          <w:tcPr>
            <w:tcW w:w="187" w:type="dxa"/>
            <w:vAlign w:val="bottom"/>
          </w:tcPr>
          <w:p w14:paraId="2751C710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074E84F6" w14:textId="77777777" w:rsidR="003E5E1E" w:rsidRPr="004B5677" w:rsidRDefault="003E5E1E" w:rsidP="0092055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5,429</w:t>
            </w:r>
          </w:p>
        </w:tc>
        <w:tc>
          <w:tcPr>
            <w:tcW w:w="178" w:type="dxa"/>
          </w:tcPr>
          <w:p w14:paraId="5454000F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5932BA6" w14:textId="2FEDC6D3" w:rsidR="003E5E1E" w:rsidRPr="004B5677" w:rsidRDefault="00751135" w:rsidP="00751135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9FE3DDE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20CB5782" w14:textId="35C3C885" w:rsidR="003E5E1E" w:rsidRPr="004B5677" w:rsidRDefault="00751135" w:rsidP="0075113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3B7" w:rsidRPr="004B5677" w14:paraId="65BB1DA9" w14:textId="33E8DF48" w:rsidTr="00FD0FC6">
        <w:trPr>
          <w:gridAfter w:val="1"/>
          <w:wAfter w:w="15" w:type="dxa"/>
          <w:cantSplit/>
          <w:trHeight w:val="335"/>
        </w:trPr>
        <w:tc>
          <w:tcPr>
            <w:tcW w:w="2921" w:type="dxa"/>
          </w:tcPr>
          <w:p w14:paraId="078E454F" w14:textId="77777777" w:rsidR="003E5E1E" w:rsidRPr="004B5677" w:rsidRDefault="003E5E1E" w:rsidP="007F199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แคปปิตัล ซี จำกัด</w:t>
            </w:r>
          </w:p>
        </w:tc>
        <w:tc>
          <w:tcPr>
            <w:tcW w:w="178" w:type="dxa"/>
            <w:vAlign w:val="bottom"/>
          </w:tcPr>
          <w:p w14:paraId="78059973" w14:textId="77777777" w:rsidR="003E5E1E" w:rsidRPr="004B5677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9DCC1FF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1" w:type="dxa"/>
            <w:gridSpan w:val="2"/>
            <w:vAlign w:val="bottom"/>
          </w:tcPr>
          <w:p w14:paraId="750B18CB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45C316B0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gridSpan w:val="2"/>
            <w:vAlign w:val="bottom"/>
          </w:tcPr>
          <w:p w14:paraId="684A29FD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0039B6C4" w14:textId="24AB599E" w:rsidR="003E5E1E" w:rsidRPr="004B5677" w:rsidRDefault="003E5E1E" w:rsidP="007F19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13,8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8" w:type="dxa"/>
            <w:gridSpan w:val="2"/>
            <w:vAlign w:val="bottom"/>
          </w:tcPr>
          <w:p w14:paraId="4125273D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495F252E" w14:textId="05AAF666" w:rsidR="003E5E1E" w:rsidRPr="004B5677" w:rsidRDefault="003E5E1E" w:rsidP="00C06A8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13,8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4" w:type="dxa"/>
            <w:gridSpan w:val="2"/>
            <w:vAlign w:val="bottom"/>
          </w:tcPr>
          <w:p w14:paraId="62222BA7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53F18C9E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13,815</w:t>
            </w:r>
          </w:p>
        </w:tc>
        <w:tc>
          <w:tcPr>
            <w:tcW w:w="202" w:type="dxa"/>
            <w:gridSpan w:val="5"/>
            <w:vAlign w:val="bottom"/>
          </w:tcPr>
          <w:p w14:paraId="74AC7943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17B506D0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13,815</w:t>
            </w:r>
          </w:p>
        </w:tc>
        <w:tc>
          <w:tcPr>
            <w:tcW w:w="181" w:type="dxa"/>
            <w:gridSpan w:val="2"/>
            <w:vAlign w:val="bottom"/>
          </w:tcPr>
          <w:p w14:paraId="16D31CA0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3BFDEF68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17D634FC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0FBB76F9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25CFF69D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634BBCE" w14:textId="77777777" w:rsidR="003E5E1E" w:rsidRPr="004B5677" w:rsidRDefault="003E5E1E" w:rsidP="009205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13,815</w:t>
            </w:r>
          </w:p>
        </w:tc>
        <w:tc>
          <w:tcPr>
            <w:tcW w:w="187" w:type="dxa"/>
            <w:vAlign w:val="bottom"/>
          </w:tcPr>
          <w:p w14:paraId="20158E5A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7602D53B" w14:textId="77777777" w:rsidR="003E5E1E" w:rsidRPr="004B5677" w:rsidRDefault="003E5E1E" w:rsidP="0092055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13,815</w:t>
            </w:r>
          </w:p>
        </w:tc>
        <w:tc>
          <w:tcPr>
            <w:tcW w:w="178" w:type="dxa"/>
          </w:tcPr>
          <w:p w14:paraId="45D54BB9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22C6D785" w14:textId="4FF15EEC" w:rsidR="003E5E1E" w:rsidRPr="004B5677" w:rsidRDefault="00751135" w:rsidP="00751135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146BE97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7CAAAD2" w14:textId="32F05C4D" w:rsidR="003E5E1E" w:rsidRPr="004B5677" w:rsidRDefault="00751135" w:rsidP="0075113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3B7" w:rsidRPr="004B5677" w14:paraId="56A2F78F" w14:textId="0507EFB8" w:rsidTr="00FD0FC6">
        <w:trPr>
          <w:gridAfter w:val="1"/>
          <w:wAfter w:w="15" w:type="dxa"/>
          <w:cantSplit/>
          <w:trHeight w:val="272"/>
        </w:trPr>
        <w:tc>
          <w:tcPr>
            <w:tcW w:w="2921" w:type="dxa"/>
          </w:tcPr>
          <w:p w14:paraId="566DC585" w14:textId="77777777" w:rsidR="003E5E1E" w:rsidRPr="004B5677" w:rsidRDefault="003E5E1E" w:rsidP="007F199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เซ็นทรัลมาร์เก็ตติ้งกรุ๊ป จำกัด</w:t>
            </w:r>
          </w:p>
        </w:tc>
        <w:tc>
          <w:tcPr>
            <w:tcW w:w="178" w:type="dxa"/>
            <w:vAlign w:val="bottom"/>
          </w:tcPr>
          <w:p w14:paraId="4C3F5316" w14:textId="77777777" w:rsidR="003E5E1E" w:rsidRPr="004B5677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4634FAE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1" w:type="dxa"/>
            <w:gridSpan w:val="2"/>
            <w:vAlign w:val="bottom"/>
          </w:tcPr>
          <w:p w14:paraId="60F49422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21E3D8F6" w14:textId="77777777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gridSpan w:val="2"/>
            <w:vAlign w:val="bottom"/>
          </w:tcPr>
          <w:p w14:paraId="3D070B77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524FB39D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78" w:type="dxa"/>
            <w:gridSpan w:val="2"/>
            <w:vAlign w:val="bottom"/>
          </w:tcPr>
          <w:p w14:paraId="56AA70A4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63B01EEA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4" w:type="dxa"/>
            <w:gridSpan w:val="2"/>
            <w:vAlign w:val="bottom"/>
          </w:tcPr>
          <w:p w14:paraId="769EE0F4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4828EAB3" w14:textId="50F4606C" w:rsidR="003E5E1E" w:rsidRPr="004B5677" w:rsidRDefault="003E5E1E" w:rsidP="0075113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02" w:type="dxa"/>
            <w:gridSpan w:val="5"/>
            <w:vAlign w:val="bottom"/>
          </w:tcPr>
          <w:p w14:paraId="64C0AAD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4E66134E" w14:textId="5F63878E" w:rsidR="003E5E1E" w:rsidRPr="004B5677" w:rsidRDefault="003E5E1E" w:rsidP="00C06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1" w:type="dxa"/>
            <w:gridSpan w:val="2"/>
            <w:vAlign w:val="bottom"/>
          </w:tcPr>
          <w:p w14:paraId="3CFF6915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2D6F2AFD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1CD0F604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177AC395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BADF395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B668DC5" w14:textId="221C0D8B" w:rsidR="003E5E1E" w:rsidRPr="004B5677" w:rsidRDefault="003E5E1E" w:rsidP="009205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7" w:type="dxa"/>
            <w:vAlign w:val="bottom"/>
          </w:tcPr>
          <w:p w14:paraId="685994F5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4FB46567" w14:textId="2672E3CC" w:rsidR="003E5E1E" w:rsidRPr="004B5677" w:rsidRDefault="003E5E1E" w:rsidP="0092055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14:paraId="78CF94A2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E86086E" w14:textId="79D36E81" w:rsidR="003E5E1E" w:rsidRPr="004B5677" w:rsidRDefault="00751135" w:rsidP="00751135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6FE4E4A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1C840684" w14:textId="4A11C279" w:rsidR="003E5E1E" w:rsidRPr="004B5677" w:rsidRDefault="00751135" w:rsidP="0075113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03B7" w:rsidRPr="004B5677" w14:paraId="44D709AE" w14:textId="0FFAB0ED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</w:tcPr>
          <w:p w14:paraId="45000C4E" w14:textId="77777777" w:rsidR="003E5E1E" w:rsidRPr="004B5677" w:rsidRDefault="003E5E1E" w:rsidP="007F199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178" w:type="dxa"/>
            <w:vAlign w:val="bottom"/>
          </w:tcPr>
          <w:p w14:paraId="2DE4E0A2" w14:textId="77777777" w:rsidR="003E5E1E" w:rsidRPr="004B5677" w:rsidRDefault="003E5E1E" w:rsidP="007F1995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08A6797" w14:textId="7056F06D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51.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18B4E34D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6E80B379" w14:textId="61A24D4B" w:rsidR="003E5E1E" w:rsidRPr="004B5677" w:rsidRDefault="003E5E1E" w:rsidP="003E5E1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51.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5A72132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6554C1A9" w14:textId="0FC2E59A" w:rsidR="003E5E1E" w:rsidRPr="004B5677" w:rsidRDefault="003E5E1E" w:rsidP="007F19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8" w:type="dxa"/>
            <w:gridSpan w:val="2"/>
            <w:vAlign w:val="bottom"/>
          </w:tcPr>
          <w:p w14:paraId="7F966714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47FD5FAE" w14:textId="0B56DB0A" w:rsidR="003E5E1E" w:rsidRPr="004B5677" w:rsidRDefault="003E5E1E" w:rsidP="00C06A8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4" w:type="dxa"/>
            <w:gridSpan w:val="2"/>
            <w:vAlign w:val="bottom"/>
          </w:tcPr>
          <w:p w14:paraId="5E4C61F6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33570CB5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gridSpan w:val="5"/>
            <w:vAlign w:val="bottom"/>
          </w:tcPr>
          <w:p w14:paraId="2D8F5CA3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6FE1ADBB" w14:textId="77777777" w:rsidR="003E5E1E" w:rsidRPr="004B5677" w:rsidRDefault="003E5E1E" w:rsidP="00C06A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FD2DAF1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17261AB5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2BDB4C59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170CCDD3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140C2CF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0C7E7105" w14:textId="77777777" w:rsidR="003E5E1E" w:rsidRPr="004B5677" w:rsidRDefault="003E5E1E" w:rsidP="00920555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69C27CEB" w14:textId="77777777" w:rsidR="003E5E1E" w:rsidRPr="004B5677" w:rsidRDefault="003E5E1E" w:rsidP="007F199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653F34BC" w14:textId="77777777" w:rsidR="003E5E1E" w:rsidRPr="004B5677" w:rsidRDefault="003E5E1E" w:rsidP="0092055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8896BC6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7AF88536" w14:textId="3F4344D9" w:rsidR="003E5E1E" w:rsidRPr="004B5677" w:rsidRDefault="00751135" w:rsidP="00751135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B1B533E" w14:textId="77777777" w:rsidR="003E5E1E" w:rsidRPr="004B5677" w:rsidRDefault="003E5E1E" w:rsidP="0075113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1F6225B4" w14:textId="265E8742" w:rsidR="003E5E1E" w:rsidRPr="004B5677" w:rsidRDefault="00751135" w:rsidP="0075113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4DE7" w:rsidRPr="004B5677" w14:paraId="4A15EF39" w14:textId="134D274F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</w:tcPr>
          <w:p w14:paraId="089B3BF2" w14:textId="77777777" w:rsidR="00514DE7" w:rsidRPr="004B5677" w:rsidRDefault="00514DE7" w:rsidP="00514D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178" w:type="dxa"/>
            <w:vAlign w:val="bottom"/>
          </w:tcPr>
          <w:p w14:paraId="46575D53" w14:textId="77777777" w:rsidR="00514DE7" w:rsidRPr="004B5677" w:rsidRDefault="00514DE7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0A40BA7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1" w:type="dxa"/>
            <w:gridSpan w:val="2"/>
            <w:vAlign w:val="bottom"/>
          </w:tcPr>
          <w:p w14:paraId="505FB89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033A7306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gridSpan w:val="2"/>
            <w:vAlign w:val="bottom"/>
          </w:tcPr>
          <w:p w14:paraId="745B56B0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6F198FE7" w14:textId="797DFD61" w:rsidR="00514DE7" w:rsidRPr="004B5677" w:rsidRDefault="00514DE7" w:rsidP="00514DE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8" w:type="dxa"/>
            <w:gridSpan w:val="2"/>
            <w:vAlign w:val="bottom"/>
          </w:tcPr>
          <w:p w14:paraId="42B28C53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56BE2C49" w14:textId="354E890B" w:rsidR="00514DE7" w:rsidRPr="004B5677" w:rsidRDefault="00514DE7" w:rsidP="00514DE7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4" w:type="dxa"/>
            <w:gridSpan w:val="2"/>
            <w:vAlign w:val="bottom"/>
          </w:tcPr>
          <w:p w14:paraId="58B5C81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50C9A61E" w14:textId="63322421" w:rsidR="00514DE7" w:rsidRPr="004B5677" w:rsidRDefault="00514DE7" w:rsidP="00514DE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gridSpan w:val="5"/>
            <w:vAlign w:val="bottom"/>
          </w:tcPr>
          <w:p w14:paraId="62F6BA97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2E613010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617D9D4B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2B082B07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73676AC8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6178602F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20EC9B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6C5D0E67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48FE639A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623FF138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A36A31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0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D1C8733" w14:textId="12B50796" w:rsidR="00514DE7" w:rsidRPr="004B5677" w:rsidRDefault="00514DE7" w:rsidP="00514DE7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A7B6614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11E9CF07" w14:textId="1377A6A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4DE7" w:rsidRPr="004B5677" w14:paraId="6CDF1BF9" w14:textId="51B80467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  <w:vAlign w:val="bottom"/>
          </w:tcPr>
          <w:p w14:paraId="46873D8A" w14:textId="77777777" w:rsidR="00514DE7" w:rsidRPr="004B5677" w:rsidRDefault="00514DE7" w:rsidP="00514DE7">
            <w:pPr>
              <w:spacing w:line="240" w:lineRule="auto"/>
              <w:ind w:left="197" w:hanging="19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4B567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                </w:t>
            </w:r>
          </w:p>
        </w:tc>
        <w:tc>
          <w:tcPr>
            <w:tcW w:w="178" w:type="dxa"/>
            <w:vAlign w:val="bottom"/>
          </w:tcPr>
          <w:p w14:paraId="4D50BD2F" w14:textId="77777777" w:rsidR="00514DE7" w:rsidRPr="004B5677" w:rsidRDefault="00514DE7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D769D0D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72.31</w:t>
            </w:r>
          </w:p>
        </w:tc>
        <w:tc>
          <w:tcPr>
            <w:tcW w:w="181" w:type="dxa"/>
            <w:gridSpan w:val="2"/>
            <w:vAlign w:val="bottom"/>
          </w:tcPr>
          <w:p w14:paraId="3A73C18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05D5498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27.75</w:t>
            </w:r>
          </w:p>
        </w:tc>
        <w:tc>
          <w:tcPr>
            <w:tcW w:w="180" w:type="dxa"/>
            <w:gridSpan w:val="2"/>
            <w:vAlign w:val="bottom"/>
          </w:tcPr>
          <w:p w14:paraId="62721A21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4E614146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3,943</w:t>
            </w:r>
          </w:p>
        </w:tc>
        <w:tc>
          <w:tcPr>
            <w:tcW w:w="178" w:type="dxa"/>
            <w:gridSpan w:val="2"/>
            <w:vAlign w:val="bottom"/>
          </w:tcPr>
          <w:p w14:paraId="0411F9B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40A6A34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3,943</w:t>
            </w:r>
          </w:p>
        </w:tc>
        <w:tc>
          <w:tcPr>
            <w:tcW w:w="184" w:type="dxa"/>
            <w:gridSpan w:val="2"/>
            <w:vAlign w:val="bottom"/>
          </w:tcPr>
          <w:p w14:paraId="53D37A11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gridSpan w:val="4"/>
            <w:vAlign w:val="bottom"/>
          </w:tcPr>
          <w:p w14:paraId="72FEC7BF" w14:textId="20C3B251" w:rsidR="00514DE7" w:rsidRPr="004B5677" w:rsidRDefault="00514DE7" w:rsidP="00514DE7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33,72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4" w:type="dxa"/>
            <w:gridSpan w:val="3"/>
            <w:vAlign w:val="bottom"/>
          </w:tcPr>
          <w:p w14:paraId="3341E7F8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026CD90F" w14:textId="26F2999B" w:rsidR="00514DE7" w:rsidRPr="004B5677" w:rsidRDefault="00514DE7" w:rsidP="00514DE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1" w:type="dxa"/>
            <w:gridSpan w:val="2"/>
            <w:vAlign w:val="bottom"/>
          </w:tcPr>
          <w:p w14:paraId="24CFBE43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vAlign w:val="bottom"/>
          </w:tcPr>
          <w:p w14:paraId="50C2D174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5CEA3A10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0C2595F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AEB580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19C8EBD" w14:textId="27027A96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33,72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7" w:type="dxa"/>
            <w:vAlign w:val="bottom"/>
          </w:tcPr>
          <w:p w14:paraId="3E1C90BF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</w:tcPr>
          <w:p w14:paraId="44D2FB2D" w14:textId="30EE5CCC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</w:tcPr>
          <w:p w14:paraId="6CFACAE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6C4807A4" w14:textId="0C9A7E6F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3,213</w:t>
            </w:r>
          </w:p>
        </w:tc>
        <w:tc>
          <w:tcPr>
            <w:tcW w:w="182" w:type="dxa"/>
            <w:vAlign w:val="bottom"/>
          </w:tcPr>
          <w:p w14:paraId="68E9D00B" w14:textId="54FA2F54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1B8DBA7D" w14:textId="70410691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  <w:tab w:val="decimal" w:pos="642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0FC6" w:rsidRPr="004B5677" w14:paraId="53E3A61F" w14:textId="2738036F" w:rsidTr="00FD0FC6">
        <w:trPr>
          <w:gridAfter w:val="1"/>
          <w:wAfter w:w="15" w:type="dxa"/>
          <w:cantSplit/>
          <w:trHeight w:val="371"/>
        </w:trPr>
        <w:tc>
          <w:tcPr>
            <w:tcW w:w="2921" w:type="dxa"/>
          </w:tcPr>
          <w:p w14:paraId="46410177" w14:textId="74C638DC" w:rsidR="00FD0FC6" w:rsidRPr="004B5677" w:rsidRDefault="00FD0FC6" w:rsidP="00514D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บริษัทย่อยทางตรง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ต่อ)</w:t>
            </w:r>
          </w:p>
        </w:tc>
        <w:tc>
          <w:tcPr>
            <w:tcW w:w="178" w:type="dxa"/>
            <w:vAlign w:val="bottom"/>
          </w:tcPr>
          <w:p w14:paraId="46E1FC2F" w14:textId="77777777" w:rsidR="00FD0FC6" w:rsidRPr="004B5677" w:rsidRDefault="00FD0FC6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6947BA0" w14:textId="77777777" w:rsidR="00FD0FC6" w:rsidRPr="004B5677" w:rsidRDefault="00FD0FC6" w:rsidP="00514DE7">
            <w:pPr>
              <w:pStyle w:val="acctfourfigures"/>
              <w:tabs>
                <w:tab w:val="clear" w:pos="765"/>
                <w:tab w:val="decimal" w:pos="30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957A02F" w14:textId="77777777" w:rsidR="00FD0FC6" w:rsidRPr="004B5677" w:rsidRDefault="00FD0FC6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61A91CF7" w14:textId="77777777" w:rsidR="00FD0FC6" w:rsidRPr="004B5677" w:rsidRDefault="00FD0FC6" w:rsidP="00514DE7">
            <w:pPr>
              <w:pStyle w:val="acctfourfigures"/>
              <w:tabs>
                <w:tab w:val="clear" w:pos="765"/>
                <w:tab w:val="decimal" w:pos="306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FC90D2B" w14:textId="77777777" w:rsidR="00FD0FC6" w:rsidRPr="004B5677" w:rsidRDefault="00FD0FC6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6"/>
            <w:vAlign w:val="bottom"/>
          </w:tcPr>
          <w:p w14:paraId="4F0AF181" w14:textId="77777777" w:rsidR="00FD0FC6" w:rsidRPr="004B5677" w:rsidRDefault="00FD0FC6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ล้านยูโร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71DFB541" w14:textId="77777777" w:rsidR="00FD0FC6" w:rsidRPr="004B5677" w:rsidRDefault="00FD0FC6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3" w:type="dxa"/>
            <w:gridSpan w:val="24"/>
            <w:vAlign w:val="bottom"/>
          </w:tcPr>
          <w:p w14:paraId="2AE891BE" w14:textId="6AC98451" w:rsidR="00FD0FC6" w:rsidRPr="00FD0FC6" w:rsidRDefault="00FD0FC6" w:rsidP="00FD0F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0F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D0FC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D0FC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14DE7" w:rsidRPr="004B5677" w14:paraId="48B0E6BF" w14:textId="372BE663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</w:tcPr>
          <w:p w14:paraId="5F68CDEC" w14:textId="77777777" w:rsidR="00514DE7" w:rsidRPr="004B5677" w:rsidRDefault="00514DE7" w:rsidP="00514D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CRC Holland B.V.</w:t>
            </w:r>
          </w:p>
        </w:tc>
        <w:tc>
          <w:tcPr>
            <w:tcW w:w="178" w:type="dxa"/>
            <w:vAlign w:val="bottom"/>
          </w:tcPr>
          <w:p w14:paraId="52B0CEB2" w14:textId="77777777" w:rsidR="00514DE7" w:rsidRPr="004B5677" w:rsidRDefault="00514DE7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63F65515" w14:textId="3D163F6D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7C2AFF56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189277FC" w14:textId="1EA0AAE1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2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4611CE32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3420313A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78" w:type="dxa"/>
            <w:gridSpan w:val="2"/>
            <w:vAlign w:val="bottom"/>
          </w:tcPr>
          <w:p w14:paraId="520D4879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62A231F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4" w:type="dxa"/>
            <w:gridSpan w:val="2"/>
            <w:vAlign w:val="bottom"/>
          </w:tcPr>
          <w:p w14:paraId="03636258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16C07162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02" w:type="dxa"/>
            <w:gridSpan w:val="5"/>
            <w:vAlign w:val="bottom"/>
          </w:tcPr>
          <w:p w14:paraId="6FCA84E8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47599CFC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1" w:type="dxa"/>
            <w:gridSpan w:val="2"/>
            <w:vAlign w:val="bottom"/>
          </w:tcPr>
          <w:p w14:paraId="53E84E2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dxa"/>
            <w:vAlign w:val="bottom"/>
          </w:tcPr>
          <w:p w14:paraId="120C245D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5" w:type="dxa"/>
            <w:gridSpan w:val="2"/>
            <w:vAlign w:val="bottom"/>
          </w:tcPr>
          <w:p w14:paraId="76DBBB9B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66B90F82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6494E523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F2753AB" w14:textId="77777777" w:rsidR="00514DE7" w:rsidRPr="004B5677" w:rsidRDefault="00514DE7" w:rsidP="00DD18A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7" w:type="dxa"/>
            <w:vAlign w:val="bottom"/>
          </w:tcPr>
          <w:p w14:paraId="62C1ACC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3B0EFA9B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78" w:type="dxa"/>
          </w:tcPr>
          <w:p w14:paraId="0237C5A7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0A64ED1" w14:textId="282DCBA5" w:rsidR="00514DE7" w:rsidRPr="004B5677" w:rsidRDefault="00514DE7" w:rsidP="00514DE7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72A75C7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2A323EEE" w14:textId="161B6FCC" w:rsidR="00514DE7" w:rsidRPr="004B5677" w:rsidRDefault="00514DE7" w:rsidP="00514DE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4DE7" w:rsidRPr="004B5677" w14:paraId="6D80A266" w14:textId="64A4F791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</w:tcPr>
          <w:p w14:paraId="717B67B5" w14:textId="6BA23A92" w:rsidR="00514DE7" w:rsidRPr="004B5677" w:rsidRDefault="00514DE7" w:rsidP="00514DE7">
            <w:pPr>
              <w:spacing w:line="240" w:lineRule="auto"/>
              <w:ind w:left="193" w:right="-174" w:hanging="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6468BC8" w14:textId="77777777" w:rsidR="00514DE7" w:rsidRPr="004B5677" w:rsidRDefault="00514DE7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7B6D4966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AA5D4C7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36E0A08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27BF4E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6"/>
            <w:vAlign w:val="bottom"/>
          </w:tcPr>
          <w:p w14:paraId="3732CBB5" w14:textId="6CB1453E" w:rsidR="00514DE7" w:rsidRPr="004B5677" w:rsidRDefault="00514DE7" w:rsidP="00514DE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(ล้านเวียดนามดอง)</w:t>
            </w:r>
          </w:p>
        </w:tc>
        <w:tc>
          <w:tcPr>
            <w:tcW w:w="184" w:type="dxa"/>
            <w:gridSpan w:val="2"/>
            <w:vAlign w:val="bottom"/>
          </w:tcPr>
          <w:p w14:paraId="32BD9FF1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gridSpan w:val="4"/>
            <w:vAlign w:val="bottom"/>
          </w:tcPr>
          <w:p w14:paraId="2FADBB71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  <w:gridSpan w:val="3"/>
            <w:vAlign w:val="bottom"/>
          </w:tcPr>
          <w:p w14:paraId="36FC9E31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144D83DD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CC86263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dxa"/>
            <w:vAlign w:val="bottom"/>
          </w:tcPr>
          <w:p w14:paraId="2E737D81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14:paraId="1FA29C5A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C54DE0B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1ED7326D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0B63EB0" w14:textId="77777777" w:rsidR="00514DE7" w:rsidRPr="004B5677" w:rsidRDefault="00514DE7" w:rsidP="00DD18A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14:paraId="2A8FBD88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</w:tcPr>
          <w:p w14:paraId="04AE6DA2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2B0A04B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3D0218D1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766CAD8" w14:textId="32F53992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27BA5DFA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DE7" w:rsidRPr="004B5677" w14:paraId="74E80E16" w14:textId="33B413AB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</w:tcPr>
          <w:p w14:paraId="4A25A909" w14:textId="77777777" w:rsidR="00514DE7" w:rsidRPr="004B5677" w:rsidRDefault="00514DE7" w:rsidP="00514DE7">
            <w:pPr>
              <w:spacing w:line="240" w:lineRule="auto"/>
              <w:ind w:left="193" w:right="-174" w:hanging="193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178" w:type="dxa"/>
            <w:vAlign w:val="bottom"/>
          </w:tcPr>
          <w:p w14:paraId="21D28A79" w14:textId="77777777" w:rsidR="00514DE7" w:rsidRPr="004B5677" w:rsidRDefault="00514DE7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25171362" w14:textId="0F6C793C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014F5EC3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5CF30F3E" w14:textId="16712AB9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739CA466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5B5BD16B" w14:textId="59F31D09" w:rsidR="00514DE7" w:rsidRPr="004B5677" w:rsidRDefault="00514DE7" w:rsidP="00514DE7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78" w:type="dxa"/>
            <w:gridSpan w:val="2"/>
            <w:vAlign w:val="bottom"/>
          </w:tcPr>
          <w:p w14:paraId="6C7DD328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321A84D7" w14:textId="30D228F6" w:rsidR="00514DE7" w:rsidRPr="004B5677" w:rsidRDefault="00514DE7" w:rsidP="00514DE7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4" w:type="dxa"/>
            <w:gridSpan w:val="2"/>
            <w:vAlign w:val="bottom"/>
          </w:tcPr>
          <w:p w14:paraId="3E6707B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gridSpan w:val="4"/>
            <w:vAlign w:val="bottom"/>
          </w:tcPr>
          <w:p w14:paraId="11A0E37C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4" w:type="dxa"/>
            <w:gridSpan w:val="3"/>
            <w:vAlign w:val="bottom"/>
          </w:tcPr>
          <w:p w14:paraId="6443CF41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1872EE32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1" w:type="dxa"/>
            <w:gridSpan w:val="2"/>
            <w:vAlign w:val="bottom"/>
          </w:tcPr>
          <w:p w14:paraId="0C28B821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dxa"/>
            <w:vAlign w:val="bottom"/>
          </w:tcPr>
          <w:p w14:paraId="112C73CD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7163409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7B18E6A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1B13CC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7751740" w14:textId="77777777" w:rsidR="00514DE7" w:rsidRPr="004B5677" w:rsidRDefault="00514DE7" w:rsidP="00DD18A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7" w:type="dxa"/>
            <w:vAlign w:val="bottom"/>
          </w:tcPr>
          <w:p w14:paraId="7209C93D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5F87EF51" w14:textId="7848637F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14:paraId="7CF4ED1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5B394095" w14:textId="599D84AF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C7A24F0" w14:textId="7D7D93C6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1E63446A" w14:textId="0AF82311" w:rsidR="00514DE7" w:rsidRPr="004B5677" w:rsidRDefault="00514DE7" w:rsidP="00514DE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4DE7" w:rsidRPr="004B5677" w14:paraId="685E13E4" w14:textId="6144604F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</w:tcPr>
          <w:p w14:paraId="0571486C" w14:textId="77777777" w:rsidR="00514DE7" w:rsidRPr="004B5677" w:rsidRDefault="00514DE7" w:rsidP="00514D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F41666" w14:textId="77777777" w:rsidR="00514DE7" w:rsidRPr="004B5677" w:rsidRDefault="00514DE7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600C259D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D0BDAB7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5AD280C9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8A384D9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6"/>
            <w:vAlign w:val="bottom"/>
          </w:tcPr>
          <w:p w14:paraId="142C4CE8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ล้านดอลล่าร์สหรัฐ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4" w:type="dxa"/>
            <w:gridSpan w:val="2"/>
            <w:vAlign w:val="bottom"/>
          </w:tcPr>
          <w:p w14:paraId="028F0C1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44D09857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3"/>
            <w:vAlign w:val="bottom"/>
          </w:tcPr>
          <w:p w14:paraId="1171195A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4"/>
            <w:vAlign w:val="bottom"/>
          </w:tcPr>
          <w:p w14:paraId="3AE650B6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0B326B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dxa"/>
            <w:vAlign w:val="bottom"/>
          </w:tcPr>
          <w:p w14:paraId="63E20B95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gridSpan w:val="2"/>
            <w:vAlign w:val="bottom"/>
          </w:tcPr>
          <w:p w14:paraId="71E334AF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  <w:vAlign w:val="bottom"/>
          </w:tcPr>
          <w:p w14:paraId="34690A72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CC28E68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0EDE0134" w14:textId="77777777" w:rsidR="00514DE7" w:rsidRPr="004B5677" w:rsidRDefault="00514DE7" w:rsidP="00DD18A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14:paraId="75E0DE10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</w:tcPr>
          <w:p w14:paraId="577DEADD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4A8012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C41A32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EB3F22A" w14:textId="3E6F863F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172FB3AF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DE7" w:rsidRPr="004B5677" w14:paraId="0C388E84" w14:textId="1C0CF327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</w:tcPr>
          <w:p w14:paraId="7C2DFB79" w14:textId="77777777" w:rsidR="00514DE7" w:rsidRPr="004B5677" w:rsidRDefault="00514DE7" w:rsidP="00514D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Hillborough Group Ltd.</w:t>
            </w:r>
          </w:p>
        </w:tc>
        <w:tc>
          <w:tcPr>
            <w:tcW w:w="178" w:type="dxa"/>
            <w:vAlign w:val="bottom"/>
          </w:tcPr>
          <w:p w14:paraId="0B155582" w14:textId="77777777" w:rsidR="00514DE7" w:rsidRPr="004B5677" w:rsidRDefault="00514DE7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4C7E1C24" w14:textId="5771066B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1D0A6899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335B6F0E" w14:textId="2C45120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55C02BC6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485C33E7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178" w:type="dxa"/>
            <w:gridSpan w:val="2"/>
            <w:vAlign w:val="bottom"/>
          </w:tcPr>
          <w:p w14:paraId="1440111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78DD6A76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184" w:type="dxa"/>
            <w:gridSpan w:val="2"/>
            <w:vAlign w:val="bottom"/>
          </w:tcPr>
          <w:p w14:paraId="614A2468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gridSpan w:val="4"/>
            <w:vAlign w:val="bottom"/>
          </w:tcPr>
          <w:p w14:paraId="74638737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84" w:type="dxa"/>
            <w:gridSpan w:val="3"/>
            <w:vAlign w:val="bottom"/>
          </w:tcPr>
          <w:p w14:paraId="2947363A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2BF8229E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81" w:type="dxa"/>
            <w:gridSpan w:val="2"/>
            <w:vAlign w:val="bottom"/>
          </w:tcPr>
          <w:p w14:paraId="6954CF2D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dxa"/>
            <w:vAlign w:val="bottom"/>
          </w:tcPr>
          <w:p w14:paraId="759CF1FF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20FCBF1F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B3CC8ED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5F4FC93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228A4A07" w14:textId="77777777" w:rsidR="00514DE7" w:rsidRPr="004B5677" w:rsidRDefault="00514DE7" w:rsidP="00DD18A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87" w:type="dxa"/>
            <w:vAlign w:val="bottom"/>
          </w:tcPr>
          <w:p w14:paraId="2E46B1FB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57439149" w14:textId="1A35706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17,255</w:t>
            </w:r>
          </w:p>
        </w:tc>
        <w:tc>
          <w:tcPr>
            <w:tcW w:w="178" w:type="dxa"/>
          </w:tcPr>
          <w:p w14:paraId="56297782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0FDA95D7" w14:textId="107CBBB7" w:rsidR="00514DE7" w:rsidRPr="004119D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926AFF1" w14:textId="559B1142" w:rsidR="00514DE7" w:rsidRPr="004B5677" w:rsidRDefault="00514DE7" w:rsidP="00514DE7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37D8E9F2" w14:textId="1C3A1301" w:rsidR="00514DE7" w:rsidRPr="004B5677" w:rsidRDefault="00514DE7" w:rsidP="00514DE7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4DE7" w:rsidRPr="004B5677" w14:paraId="5D9EB206" w14:textId="77777777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</w:tcPr>
          <w:p w14:paraId="4C172EF8" w14:textId="44E3EAE5" w:rsidR="00514DE7" w:rsidRPr="004B5677" w:rsidRDefault="00514DE7" w:rsidP="00514D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178" w:type="dxa"/>
            <w:vAlign w:val="bottom"/>
          </w:tcPr>
          <w:p w14:paraId="3071B969" w14:textId="77777777" w:rsidR="00514DE7" w:rsidRPr="004B5677" w:rsidRDefault="00514DE7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15E2B867" w14:textId="76B73485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1" w:type="dxa"/>
            <w:gridSpan w:val="2"/>
            <w:vAlign w:val="bottom"/>
          </w:tcPr>
          <w:p w14:paraId="35C9174B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7E8F63D8" w14:textId="6D66D0A5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80" w:type="dxa"/>
            <w:gridSpan w:val="2"/>
            <w:vAlign w:val="bottom"/>
          </w:tcPr>
          <w:p w14:paraId="5DF6603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4FD6C6EC" w14:textId="1C5F2D60" w:rsidR="00514DE7" w:rsidRPr="004B5677" w:rsidRDefault="00514DE7" w:rsidP="00514DE7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7D9A1F80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1CB7748D" w14:textId="0A5C70DA" w:rsidR="00514DE7" w:rsidRPr="004B5677" w:rsidRDefault="00514DE7" w:rsidP="00514DE7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  <w:vAlign w:val="bottom"/>
          </w:tcPr>
          <w:p w14:paraId="44FF1339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gridSpan w:val="4"/>
            <w:vAlign w:val="bottom"/>
          </w:tcPr>
          <w:p w14:paraId="08914EEC" w14:textId="17621EC9" w:rsidR="00514DE7" w:rsidRPr="004B5677" w:rsidRDefault="00514DE7" w:rsidP="00866E8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" w:type="dxa"/>
            <w:gridSpan w:val="3"/>
            <w:vAlign w:val="bottom"/>
          </w:tcPr>
          <w:p w14:paraId="498D65B6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5083D6E0" w14:textId="2A43B25A" w:rsidR="00514DE7" w:rsidRPr="004B5677" w:rsidRDefault="00514DE7" w:rsidP="00866E8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1" w:type="dxa"/>
            <w:gridSpan w:val="2"/>
            <w:vAlign w:val="bottom"/>
          </w:tcPr>
          <w:p w14:paraId="6CD72E7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dxa"/>
            <w:vAlign w:val="bottom"/>
          </w:tcPr>
          <w:p w14:paraId="161E2B9A" w14:textId="021DFC6B" w:rsidR="00514DE7" w:rsidRPr="004B5677" w:rsidRDefault="00514DE7" w:rsidP="00866E8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1E7B7868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1C6EFDF" w14:textId="5369408E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7ECF96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6929CC60" w14:textId="07DE5D76" w:rsidR="00514DE7" w:rsidRPr="004B5677" w:rsidRDefault="00514DE7" w:rsidP="00DD18A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7" w:type="dxa"/>
            <w:vAlign w:val="bottom"/>
          </w:tcPr>
          <w:p w14:paraId="03926070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218A48D5" w14:textId="78B42220" w:rsidR="00514DE7" w:rsidRPr="00920555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  <w:r w:rsidRPr="0092055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14:paraId="5118EA4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3E1340F" w14:textId="1C17D6F0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197041C" w14:textId="77777777" w:rsidR="00514DE7" w:rsidRPr="004B5677" w:rsidRDefault="00514DE7" w:rsidP="00514DE7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098565CA" w14:textId="0E3B82DB" w:rsidR="00514DE7" w:rsidRPr="004B5677" w:rsidRDefault="00514DE7" w:rsidP="00514DE7">
            <w:pPr>
              <w:pStyle w:val="acctfourfigures"/>
              <w:tabs>
                <w:tab w:val="clear" w:pos="76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4DE7" w:rsidRPr="004B5677" w14:paraId="04852593" w14:textId="2DAEAFE2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</w:tcPr>
          <w:p w14:paraId="4C6808AA" w14:textId="77777777" w:rsidR="00514DE7" w:rsidRPr="004B5677" w:rsidRDefault="00514DE7" w:rsidP="00514D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4E214783" w14:textId="77777777" w:rsidR="00514DE7" w:rsidRPr="004B5677" w:rsidRDefault="00514DE7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6DC139B0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8CF119F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2AE3BDD4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DF64946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6C660BC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1DE82D3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704D8EA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6A675B43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gridSpan w:val="4"/>
            <w:vAlign w:val="bottom"/>
          </w:tcPr>
          <w:p w14:paraId="1A250012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3"/>
            <w:vAlign w:val="bottom"/>
          </w:tcPr>
          <w:p w14:paraId="18806724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11019730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511CE61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dxa"/>
            <w:vAlign w:val="bottom"/>
          </w:tcPr>
          <w:p w14:paraId="17270CB9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14:paraId="501FD27F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6FDB424D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498B80F4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07DEE996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  <w:vAlign w:val="bottom"/>
          </w:tcPr>
          <w:p w14:paraId="0DB3C3E9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14:paraId="374BB5CD" w14:textId="77777777" w:rsidR="00514DE7" w:rsidRPr="00920555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8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E8A40E0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</w:tcPr>
          <w:p w14:paraId="48E7D58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46F7FC3" w14:textId="0FCFF08B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219E4E2A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DE7" w:rsidRPr="004B5677" w14:paraId="72AFDBDA" w14:textId="51296BA9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</w:tcPr>
          <w:p w14:paraId="02FF21B1" w14:textId="77777777" w:rsidR="00514DE7" w:rsidRPr="004B5677" w:rsidRDefault="00514DE7" w:rsidP="00514D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78" w:type="dxa"/>
          </w:tcPr>
          <w:p w14:paraId="10BC3A00" w14:textId="77777777" w:rsidR="00514DE7" w:rsidRPr="004B5677" w:rsidRDefault="00514DE7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</w:tcPr>
          <w:p w14:paraId="2009DC69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35595A6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14:paraId="3FEEB681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3DC4177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6"/>
            <w:vAlign w:val="center"/>
          </w:tcPr>
          <w:p w14:paraId="73C83A7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4" w:type="dxa"/>
            <w:gridSpan w:val="2"/>
          </w:tcPr>
          <w:p w14:paraId="63779E9A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gridSpan w:val="2"/>
          </w:tcPr>
          <w:p w14:paraId="7F0C5CC6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3"/>
          </w:tcPr>
          <w:p w14:paraId="1850082D" w14:textId="77777777" w:rsidR="00514DE7" w:rsidRPr="004B5677" w:rsidRDefault="00514DE7" w:rsidP="00866E8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4"/>
          </w:tcPr>
          <w:p w14:paraId="51565DB8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79563E99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dxa"/>
          </w:tcPr>
          <w:p w14:paraId="7CAC5CDA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  <w:gridSpan w:val="2"/>
          </w:tcPr>
          <w:p w14:paraId="7B731F56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0" w:type="dxa"/>
          </w:tcPr>
          <w:p w14:paraId="0A862819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7BCF251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06A8DFDA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" w:type="dxa"/>
          </w:tcPr>
          <w:p w14:paraId="17A05A2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</w:tcPr>
          <w:p w14:paraId="4F924A48" w14:textId="77777777" w:rsidR="00514DE7" w:rsidRPr="00920555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8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A388E3D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8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26B5968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DB06216" w14:textId="00F84596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3D141A6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DE7" w:rsidRPr="004B5677" w14:paraId="22D038DD" w14:textId="47457307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  <w:vAlign w:val="bottom"/>
          </w:tcPr>
          <w:p w14:paraId="5F922FC2" w14:textId="77777777" w:rsidR="00514DE7" w:rsidRPr="004B5677" w:rsidRDefault="00514DE7" w:rsidP="00514D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ซี.อาร์.จี. บริการ จำกัด</w:t>
            </w:r>
            <w:r w:rsidRPr="004B5677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178" w:type="dxa"/>
            <w:vAlign w:val="bottom"/>
          </w:tcPr>
          <w:p w14:paraId="063EFF2B" w14:textId="77777777" w:rsidR="00514DE7" w:rsidRPr="004B5677" w:rsidRDefault="00514DE7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vAlign w:val="bottom"/>
          </w:tcPr>
          <w:p w14:paraId="39CFD85B" w14:textId="368C72D8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38.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1" w:type="dxa"/>
            <w:gridSpan w:val="2"/>
            <w:vAlign w:val="bottom"/>
          </w:tcPr>
          <w:p w14:paraId="75ABFCB0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6209DFC6" w14:textId="43624114" w:rsidR="00514DE7" w:rsidRPr="004B5677" w:rsidRDefault="00514DE7" w:rsidP="00514DE7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38.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14:paraId="2FDAA83D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727508EB" w14:textId="3AAC412C" w:rsidR="00514DE7" w:rsidRPr="004B5677" w:rsidRDefault="00514DE7" w:rsidP="00514DE7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78" w:type="dxa"/>
            <w:gridSpan w:val="2"/>
            <w:vAlign w:val="bottom"/>
          </w:tcPr>
          <w:p w14:paraId="0EE41AA2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  <w:vAlign w:val="bottom"/>
          </w:tcPr>
          <w:p w14:paraId="5FDE64AF" w14:textId="0E9AD936" w:rsidR="00514DE7" w:rsidRPr="004B5677" w:rsidRDefault="00514DE7" w:rsidP="00514DE7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84" w:type="dxa"/>
            <w:gridSpan w:val="2"/>
            <w:vAlign w:val="bottom"/>
          </w:tcPr>
          <w:p w14:paraId="71C97160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gridSpan w:val="4"/>
            <w:tcBorders>
              <w:bottom w:val="single" w:sz="4" w:space="0" w:color="auto"/>
            </w:tcBorders>
            <w:vAlign w:val="bottom"/>
          </w:tcPr>
          <w:p w14:paraId="580F6DFA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4" w:type="dxa"/>
            <w:gridSpan w:val="3"/>
            <w:vAlign w:val="bottom"/>
          </w:tcPr>
          <w:p w14:paraId="62FB04A2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vAlign w:val="bottom"/>
          </w:tcPr>
          <w:p w14:paraId="52ED9B82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1" w:type="dxa"/>
            <w:gridSpan w:val="2"/>
            <w:vAlign w:val="bottom"/>
          </w:tcPr>
          <w:p w14:paraId="0073B03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  <w:vAlign w:val="bottom"/>
          </w:tcPr>
          <w:p w14:paraId="713B9CE5" w14:textId="77777777" w:rsidR="00514DE7" w:rsidRPr="004B5677" w:rsidRDefault="00514DE7" w:rsidP="00866E8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16FEED83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tcBorders>
              <w:bottom w:val="single" w:sz="4" w:space="0" w:color="auto"/>
            </w:tcBorders>
            <w:vAlign w:val="bottom"/>
          </w:tcPr>
          <w:p w14:paraId="4CEA846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BE5ED4F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14:paraId="1ECDC8A4" w14:textId="77777777" w:rsidR="00514DE7" w:rsidRPr="004B5677" w:rsidRDefault="00514DE7" w:rsidP="00DD18A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7" w:type="dxa"/>
            <w:vAlign w:val="bottom"/>
          </w:tcPr>
          <w:p w14:paraId="5797065B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5A03D128" w14:textId="3C2EE94D" w:rsidR="00514DE7" w:rsidRPr="00920555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sz w:val="28"/>
                <w:szCs w:val="28"/>
              </w:rPr>
            </w:pPr>
            <w:r w:rsidRPr="00920555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78" w:type="dxa"/>
          </w:tcPr>
          <w:p w14:paraId="5F7BC67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A7ABD3F" w14:textId="4FD72EA1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7DBB589" w14:textId="353A150B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E5AA151" w14:textId="0D24A81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4DE7" w:rsidRPr="004B5677" w14:paraId="0B4B5418" w14:textId="05EB8F19" w:rsidTr="00FD0FC6">
        <w:trPr>
          <w:gridAfter w:val="1"/>
          <w:wAfter w:w="15" w:type="dxa"/>
          <w:cantSplit/>
          <w:trHeight w:val="20"/>
        </w:trPr>
        <w:tc>
          <w:tcPr>
            <w:tcW w:w="2921" w:type="dxa"/>
          </w:tcPr>
          <w:p w14:paraId="292245F0" w14:textId="77777777" w:rsidR="00514DE7" w:rsidRPr="004B5677" w:rsidRDefault="00514DE7" w:rsidP="00514DE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8" w:type="dxa"/>
          </w:tcPr>
          <w:p w14:paraId="22E1BEE3" w14:textId="77777777" w:rsidR="00514DE7" w:rsidRPr="004B5677" w:rsidRDefault="00514DE7" w:rsidP="00514DE7">
            <w:pPr>
              <w:spacing w:line="20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gridSpan w:val="2"/>
          </w:tcPr>
          <w:p w14:paraId="4964D4D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3C4730A6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14:paraId="12222EA4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464175B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gridSpan w:val="2"/>
          </w:tcPr>
          <w:p w14:paraId="4EE0C65D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2026C27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gridSpan w:val="2"/>
          </w:tcPr>
          <w:p w14:paraId="0A00140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gridSpan w:val="2"/>
          </w:tcPr>
          <w:p w14:paraId="400DD3A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5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D7D3F20" w14:textId="36A6A01E" w:rsidR="00514DE7" w:rsidRPr="004B5677" w:rsidRDefault="00514DE7" w:rsidP="00866E8E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81,57</w:t>
            </w:r>
            <w:r w:rsidRPr="00F16E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" w:type="dxa"/>
            <w:gridSpan w:val="3"/>
          </w:tcPr>
          <w:p w14:paraId="78EB94D3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B95991" w14:textId="5315B628" w:rsidR="00514DE7" w:rsidRPr="004B5677" w:rsidRDefault="00514DE7" w:rsidP="00866E8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48,654</w:t>
            </w:r>
          </w:p>
        </w:tc>
        <w:tc>
          <w:tcPr>
            <w:tcW w:w="181" w:type="dxa"/>
            <w:gridSpan w:val="2"/>
          </w:tcPr>
          <w:p w14:paraId="61ADCD57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63AB6F40" w14:textId="77777777" w:rsidR="00514DE7" w:rsidRPr="00866E8E" w:rsidRDefault="00514DE7" w:rsidP="00866E8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6E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7" w:type="dxa"/>
          </w:tcPr>
          <w:p w14:paraId="42D7DE17" w14:textId="77777777" w:rsidR="00514DE7" w:rsidRPr="00866E8E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6FEB26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569D05FE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60FBBE68" w14:textId="50AD7A01" w:rsidR="00514DE7" w:rsidRPr="00DD18AA" w:rsidRDefault="00514DE7" w:rsidP="00DD18A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8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81,570</w:t>
            </w:r>
          </w:p>
        </w:tc>
        <w:tc>
          <w:tcPr>
            <w:tcW w:w="187" w:type="dxa"/>
          </w:tcPr>
          <w:p w14:paraId="34C49385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3890017F" w14:textId="4C19311A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8,654</w:t>
            </w:r>
          </w:p>
        </w:tc>
        <w:tc>
          <w:tcPr>
            <w:tcW w:w="178" w:type="dxa"/>
          </w:tcPr>
          <w:p w14:paraId="079648CC" w14:textId="77777777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B735D8D" w14:textId="03E05EBF" w:rsidR="00514DE7" w:rsidRPr="004B5677" w:rsidRDefault="00514DE7" w:rsidP="00DD18AA">
            <w:pPr>
              <w:pStyle w:val="acctfourfigures"/>
              <w:tabs>
                <w:tab w:val="clear" w:pos="765"/>
                <w:tab w:val="decimal" w:pos="547"/>
                <w:tab w:val="decimal" w:pos="645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3,213</w:t>
            </w:r>
          </w:p>
        </w:tc>
        <w:tc>
          <w:tcPr>
            <w:tcW w:w="182" w:type="dxa"/>
            <w:tcBorders>
              <w:bottom w:val="nil"/>
            </w:tcBorders>
          </w:tcPr>
          <w:p w14:paraId="745C12D4" w14:textId="104629FB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38DD706C" w14:textId="5251266A" w:rsidR="00514DE7" w:rsidRPr="004B5677" w:rsidRDefault="00514DE7" w:rsidP="00514DE7">
            <w:pPr>
              <w:pStyle w:val="acctfourfigures"/>
              <w:tabs>
                <w:tab w:val="clear" w:pos="765"/>
                <w:tab w:val="decimal" w:pos="551"/>
                <w:tab w:val="decimal" w:pos="619"/>
              </w:tabs>
              <w:spacing w:line="240" w:lineRule="auto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2795A46" w14:textId="348C2360" w:rsidR="008834BE" w:rsidRPr="004B5677" w:rsidRDefault="008834BE" w:rsidP="00883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456598BC" w14:textId="371A674A" w:rsidR="000B7808" w:rsidRDefault="00514DE7" w:rsidP="00514DE7">
      <w:pPr>
        <w:pStyle w:val="ListParagraph"/>
        <w:numPr>
          <w:ilvl w:val="0"/>
          <w:numId w:val="14"/>
        </w:numPr>
        <w:tabs>
          <w:tab w:val="clear" w:pos="907"/>
          <w:tab w:val="left" w:pos="990"/>
        </w:tabs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0B7808" w:rsidRPr="004B5677">
        <w:rPr>
          <w:rFonts w:asciiTheme="majorBidi" w:hAnsiTheme="majorBidi" w:cstheme="majorBidi"/>
          <w:sz w:val="28"/>
          <w:szCs w:val="28"/>
          <w:cs/>
        </w:rPr>
        <w:t>ผู้บริหารพิจารณาแล้วเห็นว่ากลุ่มบริษัทมีอำนาจควบคุมบริษัทย่อย</w:t>
      </w:r>
      <w:r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="000B7808" w:rsidRPr="004B5677">
        <w:rPr>
          <w:rFonts w:asciiTheme="majorBidi" w:hAnsiTheme="majorBidi" w:cstheme="majorBidi"/>
          <w:sz w:val="28"/>
          <w:szCs w:val="28"/>
          <w:cs/>
        </w:rPr>
        <w:t xml:space="preserve"> เนื่องจากเมื่อรวมการถือหุ้นผ่านบริษัทย่อยอื่น ทำให้มีสิทธิในการออกเสียงเกินกว่ากึ่งหนึ่ง</w:t>
      </w:r>
    </w:p>
    <w:p w14:paraId="6A5572B6" w14:textId="77777777" w:rsidR="00E2086C" w:rsidRPr="00E2086C" w:rsidRDefault="00E2086C" w:rsidP="00E2086C">
      <w:pPr>
        <w:rPr>
          <w:rFonts w:asciiTheme="majorBidi" w:hAnsiTheme="majorBidi" w:cstheme="majorBidi"/>
          <w:sz w:val="22"/>
          <w:szCs w:val="22"/>
          <w:cs/>
        </w:rPr>
      </w:pPr>
    </w:p>
    <w:p w14:paraId="5CFB861E" w14:textId="7051C42F" w:rsidR="000B7808" w:rsidRPr="004B5677" w:rsidRDefault="000B7808" w:rsidP="00E2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sz w:val="22"/>
          <w:szCs w:val="22"/>
        </w:rPr>
      </w:pPr>
      <w:r w:rsidRPr="004B5677">
        <w:rPr>
          <w:rFonts w:asciiTheme="majorBidi" w:eastAsia="AngsanaNew" w:hAnsiTheme="majorBidi" w:cstheme="majorBidi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</w:t>
      </w:r>
      <w:r w:rsidRPr="004B5677">
        <w:rPr>
          <w:rFonts w:asciiTheme="majorBidi" w:eastAsia="AngsanaNew" w:hAnsiTheme="majorBidi" w:cstheme="majorBidi"/>
          <w:sz w:val="28"/>
          <w:szCs w:val="28"/>
        </w:rPr>
        <w:t xml:space="preserve"> </w:t>
      </w:r>
      <w:r w:rsidRPr="004B5677">
        <w:rPr>
          <w:rFonts w:asciiTheme="majorBidi" w:eastAsia="AngsanaNew" w:hAnsiTheme="majorBidi" w:cstheme="majorBidi"/>
          <w:sz w:val="28"/>
          <w:szCs w:val="28"/>
          <w:cs/>
        </w:rPr>
        <w:t>ดังนั้นจึงไม่มีราคาที่เปิดเผยต่อสาธารณชน</w:t>
      </w:r>
    </w:p>
    <w:p w14:paraId="7E6E62C4" w14:textId="77777777" w:rsidR="00964E12" w:rsidRPr="004B5677" w:rsidRDefault="00964E12" w:rsidP="0095336A">
      <w:pPr>
        <w:rPr>
          <w:rFonts w:asciiTheme="majorBidi" w:hAnsiTheme="majorBidi" w:cstheme="majorBidi"/>
          <w:b/>
          <w:bCs/>
          <w:i/>
          <w:iCs/>
          <w:color w:val="0000FF"/>
          <w:sz w:val="22"/>
          <w:szCs w:val="22"/>
          <w:u w:val="single"/>
          <w:cs/>
        </w:rPr>
        <w:sectPr w:rsidR="00964E12" w:rsidRPr="004B5677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C9B4BA4" w14:textId="77777777" w:rsidR="00050899" w:rsidRPr="004B5677" w:rsidRDefault="00050899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การซื้อเงินลงทุน</w:t>
      </w:r>
    </w:p>
    <w:p w14:paraId="7CB1BC4C" w14:textId="77777777" w:rsidR="00050899" w:rsidRPr="004B5677" w:rsidRDefault="00050899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991BB20" w14:textId="21053E06" w:rsidR="00050899" w:rsidRPr="004B5677" w:rsidRDefault="00050899" w:rsidP="00050899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4B5677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บริษัทได้ลงทุนเพิ่ม</w:t>
      </w:r>
      <w:r w:rsidRPr="004B5677">
        <w:rPr>
          <w:rFonts w:asciiTheme="majorBidi" w:hAnsiTheme="majorBidi" w:cstheme="majorBidi"/>
          <w:sz w:val="30"/>
          <w:szCs w:val="30"/>
          <w:cs/>
          <w:lang w:val="en-US" w:bidi="th-TH"/>
        </w:rPr>
        <w:t>ในบริษัท</w:t>
      </w:r>
      <w:r w:rsidR="0019055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โรบินสัน จำกั</w:t>
      </w:r>
      <w:r w:rsidRPr="004B5677">
        <w:rPr>
          <w:rFonts w:asciiTheme="majorBidi" w:hAnsiTheme="majorBidi" w:cstheme="majorBidi"/>
          <w:sz w:val="30"/>
          <w:szCs w:val="30"/>
          <w:rtl/>
          <w:cs/>
        </w:rPr>
        <w:t>ด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(มหาชน) </w:t>
      </w:r>
      <w:r w:rsidR="00A43E68" w:rsidRPr="004B5677">
        <w:rPr>
          <w:rFonts w:asciiTheme="majorBidi" w:hAnsiTheme="majorBidi" w:cstheme="majorBidi"/>
          <w:sz w:val="30"/>
          <w:szCs w:val="30"/>
          <w:cs/>
          <w:lang w:bidi="th-TH"/>
        </w:rPr>
        <w:t>โด</w:t>
      </w:r>
      <w:r w:rsidR="00514DE7">
        <w:rPr>
          <w:rFonts w:asciiTheme="majorBidi" w:hAnsiTheme="majorBidi" w:cstheme="majorBidi" w:hint="cs"/>
          <w:sz w:val="30"/>
          <w:szCs w:val="30"/>
          <w:cs/>
          <w:lang w:bidi="th-TH"/>
        </w:rPr>
        <w:t>ยวิธี</w:t>
      </w:r>
      <w:r w:rsidR="00A43E68" w:rsidRPr="004B5677">
        <w:rPr>
          <w:rFonts w:asciiTheme="majorBidi" w:hAnsiTheme="majorBidi" w:cstheme="majorBidi"/>
          <w:sz w:val="30"/>
          <w:szCs w:val="30"/>
          <w:cs/>
          <w:lang w:bidi="th-TH"/>
        </w:rPr>
        <w:t>แลกหุ้น</w:t>
      </w:r>
      <w:r w:rsidR="00514DE7">
        <w:rPr>
          <w:rFonts w:asciiTheme="majorBidi" w:hAnsiTheme="majorBidi" w:cstheme="majorBidi" w:hint="cs"/>
          <w:sz w:val="30"/>
          <w:szCs w:val="30"/>
          <w:cs/>
          <w:lang w:bidi="th-TH"/>
        </w:rPr>
        <w:t>แทนเงินสด</w:t>
      </w:r>
      <w:r w:rsidR="0019055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F6F06">
        <w:rPr>
          <w:rFonts w:asciiTheme="majorBidi" w:hAnsiTheme="majorBidi" w:cstheme="majorBidi"/>
          <w:sz w:val="30"/>
          <w:szCs w:val="30"/>
          <w:lang w:bidi="th-TH"/>
        </w:rPr>
        <w:t xml:space="preserve">              </w:t>
      </w:r>
      <w:r w:rsidR="00A43E68" w:rsidRPr="004B5677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A43E68" w:rsidRPr="004B5677">
        <w:rPr>
          <w:rFonts w:asciiTheme="majorBidi" w:hAnsiTheme="majorBidi" w:cstheme="majorBidi"/>
          <w:sz w:val="30"/>
          <w:szCs w:val="30"/>
          <w:lang w:val="en-US" w:bidi="th-TH"/>
        </w:rPr>
        <w:t>Share</w:t>
      </w:r>
      <w:r w:rsidR="00514DE7">
        <w:rPr>
          <w:rFonts w:asciiTheme="majorBidi" w:hAnsiTheme="majorBidi" w:cstheme="majorBidi"/>
          <w:sz w:val="30"/>
          <w:szCs w:val="30"/>
          <w:lang w:val="en-US" w:bidi="th-TH"/>
        </w:rPr>
        <w:t>s</w:t>
      </w:r>
      <w:r w:rsidR="009F6F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43E68" w:rsidRPr="004B5677">
        <w:rPr>
          <w:rFonts w:asciiTheme="majorBidi" w:hAnsiTheme="majorBidi" w:cstheme="majorBidi"/>
          <w:sz w:val="30"/>
          <w:szCs w:val="30"/>
          <w:lang w:val="en-US" w:bidi="th-TH"/>
        </w:rPr>
        <w:t>swap)</w:t>
      </w:r>
      <w:r w:rsidR="00FE3991" w:rsidRPr="004B567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เป็นจำนวนเงิน </w:t>
      </w:r>
      <w:r w:rsidR="00A43E68" w:rsidRPr="004B5677">
        <w:rPr>
          <w:rFonts w:asciiTheme="majorBidi" w:hAnsiTheme="majorBidi" w:cstheme="majorBidi"/>
          <w:sz w:val="30"/>
          <w:szCs w:val="30"/>
          <w:lang w:val="en-US" w:bidi="th-TH"/>
        </w:rPr>
        <w:t>32,916</w:t>
      </w:r>
      <w:r w:rsidRPr="004B567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="00A43E68" w:rsidRPr="004B5677">
        <w:rPr>
          <w:rFonts w:asciiTheme="majorBidi" w:hAnsiTheme="majorBidi" w:cstheme="majorBidi"/>
          <w:sz w:val="30"/>
          <w:szCs w:val="30"/>
          <w:cs/>
        </w:rPr>
        <w:t xml:space="preserve">(ดูหมายเหตุ </w:t>
      </w:r>
      <w:r w:rsidR="00A43E68" w:rsidRPr="004B5677">
        <w:rPr>
          <w:rFonts w:asciiTheme="majorBidi" w:hAnsiTheme="majorBidi" w:cstheme="majorBidi"/>
          <w:sz w:val="30"/>
          <w:szCs w:val="30"/>
        </w:rPr>
        <w:t>13)</w:t>
      </w:r>
    </w:p>
    <w:p w14:paraId="5D127122" w14:textId="77777777" w:rsidR="00050899" w:rsidRPr="004B5677" w:rsidRDefault="00050899" w:rsidP="00050899">
      <w:pPr>
        <w:rPr>
          <w:rFonts w:asciiTheme="majorBidi" w:hAnsiTheme="majorBidi" w:cstheme="majorBidi"/>
        </w:rPr>
      </w:pPr>
    </w:p>
    <w:p w14:paraId="1B8E139B" w14:textId="70C70AF4" w:rsidR="00964E12" w:rsidRPr="004B5677" w:rsidRDefault="00964E12" w:rsidP="000F043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t>อสังหาริมทรัพย์เพื่อการลงทุน</w:t>
      </w:r>
    </w:p>
    <w:p w14:paraId="3492EE90" w14:textId="77777777" w:rsidR="00964E12" w:rsidRPr="004B5677" w:rsidRDefault="00964E12" w:rsidP="00964E12">
      <w:pPr>
        <w:rPr>
          <w:rFonts w:asciiTheme="majorBidi" w:hAnsiTheme="majorBidi" w:cstheme="majorBidi"/>
        </w:rPr>
      </w:pPr>
    </w:p>
    <w:p w14:paraId="03D6C835" w14:textId="77777777" w:rsidR="00964E12" w:rsidRPr="004B5677" w:rsidRDefault="00964E12" w:rsidP="007F1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26018562" w14:textId="77777777" w:rsidR="00AC125E" w:rsidRPr="004B5677" w:rsidRDefault="00AC125E" w:rsidP="00BD7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350"/>
        <w:gridCol w:w="630"/>
        <w:gridCol w:w="1980"/>
      </w:tblGrid>
      <w:tr w:rsidR="00210463" w:rsidRPr="004B5677" w14:paraId="03FBCAD7" w14:textId="77777777" w:rsidTr="00514DE7">
        <w:trPr>
          <w:trHeight w:val="20"/>
          <w:tblHeader/>
        </w:trPr>
        <w:tc>
          <w:tcPr>
            <w:tcW w:w="4950" w:type="dxa"/>
            <w:shd w:val="clear" w:color="auto" w:fill="auto"/>
            <w:vAlign w:val="bottom"/>
          </w:tcPr>
          <w:p w14:paraId="2366C9BC" w14:textId="02905933" w:rsidR="00210463" w:rsidRPr="004B5677" w:rsidRDefault="00210463" w:rsidP="00BD73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55EF90" w14:textId="77777777" w:rsidR="00210463" w:rsidRPr="004B5677" w:rsidRDefault="00210463" w:rsidP="00BD73E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30D43EFB" w14:textId="77777777" w:rsidR="00210463" w:rsidRPr="004B5677" w:rsidRDefault="00210463" w:rsidP="00BD73E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</w:tcPr>
          <w:p w14:paraId="3CCC0344" w14:textId="77777777" w:rsidR="00210463" w:rsidRPr="004B5677" w:rsidRDefault="00210463" w:rsidP="00BD73E4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10463" w:rsidRPr="004B5677" w14:paraId="221CD896" w14:textId="77777777" w:rsidTr="00514DE7">
        <w:trPr>
          <w:trHeight w:val="20"/>
          <w:tblHeader/>
        </w:trPr>
        <w:tc>
          <w:tcPr>
            <w:tcW w:w="4950" w:type="dxa"/>
          </w:tcPr>
          <w:p w14:paraId="03CD38EB" w14:textId="77777777" w:rsidR="00210463" w:rsidRPr="004B5677" w:rsidRDefault="00210463" w:rsidP="00BD73E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0D3F79" w14:textId="77777777" w:rsidR="00210463" w:rsidRPr="004B5677" w:rsidRDefault="00210463" w:rsidP="00BD73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630" w:type="dxa"/>
          </w:tcPr>
          <w:p w14:paraId="5E48F652" w14:textId="77777777" w:rsidR="00210463" w:rsidRPr="004B5677" w:rsidRDefault="00210463" w:rsidP="00BD73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B982F09" w14:textId="77777777" w:rsidR="00210463" w:rsidRPr="004B5677" w:rsidRDefault="00210463" w:rsidP="00BD73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0463" w:rsidRPr="004B5677" w14:paraId="57E7F6C4" w14:textId="77777777" w:rsidTr="00514DE7">
        <w:trPr>
          <w:trHeight w:val="119"/>
        </w:trPr>
        <w:tc>
          <w:tcPr>
            <w:tcW w:w="4950" w:type="dxa"/>
          </w:tcPr>
          <w:p w14:paraId="47ADBF25" w14:textId="390BCCCE" w:rsidR="00210463" w:rsidRPr="00CA326C" w:rsidRDefault="00210463" w:rsidP="00CA326C">
            <w:pPr>
              <w:pStyle w:val="acctfourfigures"/>
              <w:tabs>
                <w:tab w:val="clear" w:pos="765"/>
                <w:tab w:val="decimal" w:pos="8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32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A326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326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CA32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CA326C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- </w:t>
            </w:r>
            <w:r w:rsidR="00CA326C" w:rsidRPr="00CA326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</w:t>
            </w:r>
            <w:r w:rsidRPr="00CA326C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รับปรุงใหม่</w:t>
            </w:r>
          </w:p>
        </w:tc>
        <w:tc>
          <w:tcPr>
            <w:tcW w:w="1350" w:type="dxa"/>
            <w:vAlign w:val="bottom"/>
          </w:tcPr>
          <w:p w14:paraId="6F8AC14F" w14:textId="77777777" w:rsidR="00210463" w:rsidRPr="004B5677" w:rsidRDefault="00210463" w:rsidP="00BD73E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630" w:type="dxa"/>
          </w:tcPr>
          <w:p w14:paraId="3926EFDB" w14:textId="77777777" w:rsidR="00210463" w:rsidRPr="004B5677" w:rsidRDefault="00210463" w:rsidP="00BD73E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5CC7DA6" w14:textId="052D3E39" w:rsidR="00210463" w:rsidRPr="004B5677" w:rsidRDefault="00AF3F89" w:rsidP="0051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12,796</w:t>
            </w:r>
          </w:p>
        </w:tc>
      </w:tr>
      <w:tr w:rsidR="00210463" w:rsidRPr="004B5677" w14:paraId="73CE7137" w14:textId="77777777" w:rsidTr="00514DE7">
        <w:trPr>
          <w:trHeight w:val="20"/>
        </w:trPr>
        <w:tc>
          <w:tcPr>
            <w:tcW w:w="4950" w:type="dxa"/>
          </w:tcPr>
          <w:p w14:paraId="78F29E88" w14:textId="77777777" w:rsidR="00210463" w:rsidRPr="004B5677" w:rsidRDefault="00210463" w:rsidP="007F19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</w:tcPr>
          <w:p w14:paraId="0EB8C5BD" w14:textId="77777777" w:rsidR="00210463" w:rsidRPr="004B5677" w:rsidRDefault="00210463" w:rsidP="00BD73E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186A0BA" w14:textId="77777777" w:rsidR="00210463" w:rsidRPr="004B5677" w:rsidRDefault="00210463" w:rsidP="00BD73E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D0DAD6" w14:textId="33B8C289" w:rsidR="00210463" w:rsidRPr="004B5677" w:rsidRDefault="00AF3F89" w:rsidP="0051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10463" w:rsidRPr="004B5677" w14:paraId="32A78C91" w14:textId="77777777" w:rsidTr="00514DE7">
        <w:trPr>
          <w:trHeight w:val="20"/>
        </w:trPr>
        <w:tc>
          <w:tcPr>
            <w:tcW w:w="4950" w:type="dxa"/>
          </w:tcPr>
          <w:p w14:paraId="504F31AD" w14:textId="60C8662C" w:rsidR="00210463" w:rsidRPr="007B02FE" w:rsidRDefault="00210463" w:rsidP="007F19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02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โอนจากที่ดิน อาคารและอุปกรณ์</w:t>
            </w:r>
          </w:p>
        </w:tc>
        <w:tc>
          <w:tcPr>
            <w:tcW w:w="1350" w:type="dxa"/>
          </w:tcPr>
          <w:p w14:paraId="0931A274" w14:textId="77777777" w:rsidR="00210463" w:rsidRPr="004B5677" w:rsidRDefault="00210463" w:rsidP="00BD73E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031DF22" w14:textId="77777777" w:rsidR="00210463" w:rsidRPr="004B5677" w:rsidRDefault="00210463" w:rsidP="00BD73E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449EE86" w14:textId="7F415714" w:rsidR="00210463" w:rsidRPr="004B5677" w:rsidRDefault="00AF3F89" w:rsidP="0051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F959FE" w:rsidRPr="004B567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10463" w:rsidRPr="004B5677" w14:paraId="0751DA32" w14:textId="77777777" w:rsidTr="00514DE7">
        <w:trPr>
          <w:trHeight w:val="20"/>
        </w:trPr>
        <w:tc>
          <w:tcPr>
            <w:tcW w:w="4950" w:type="dxa"/>
          </w:tcPr>
          <w:p w14:paraId="12B4F09A" w14:textId="1DE8AC0A" w:rsidR="00210463" w:rsidRPr="007B02FE" w:rsidRDefault="00210463" w:rsidP="007F19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02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โอนไปสินทรัพย์สิทธิการใช้</w:t>
            </w:r>
          </w:p>
        </w:tc>
        <w:tc>
          <w:tcPr>
            <w:tcW w:w="1350" w:type="dxa"/>
          </w:tcPr>
          <w:p w14:paraId="427F032F" w14:textId="0F1D1BD3" w:rsidR="00210463" w:rsidRPr="004B5677" w:rsidRDefault="00210463" w:rsidP="00210463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630" w:type="dxa"/>
          </w:tcPr>
          <w:p w14:paraId="1DAA079B" w14:textId="77777777" w:rsidR="00210463" w:rsidRPr="004B5677" w:rsidRDefault="00210463" w:rsidP="00BD73E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EF27D82" w14:textId="4E64E2F1" w:rsidR="00210463" w:rsidRPr="004B5677" w:rsidRDefault="00AF3F89" w:rsidP="0051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(24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0463" w:rsidRPr="004B5677" w14:paraId="4437C938" w14:textId="77777777" w:rsidTr="00514DE7">
        <w:trPr>
          <w:trHeight w:val="20"/>
        </w:trPr>
        <w:tc>
          <w:tcPr>
            <w:tcW w:w="4950" w:type="dxa"/>
          </w:tcPr>
          <w:p w14:paraId="3C23ECC3" w14:textId="3ACF926F" w:rsidR="00210463" w:rsidRPr="007B02FE" w:rsidRDefault="00210463" w:rsidP="007F19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02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</w:t>
            </w:r>
          </w:p>
        </w:tc>
        <w:tc>
          <w:tcPr>
            <w:tcW w:w="1350" w:type="dxa"/>
          </w:tcPr>
          <w:p w14:paraId="493ED400" w14:textId="77777777" w:rsidR="00210463" w:rsidRPr="004B5677" w:rsidRDefault="00210463" w:rsidP="00BD73E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0A57D1B4" w14:textId="77777777" w:rsidR="00210463" w:rsidRPr="004B5677" w:rsidRDefault="00210463" w:rsidP="00BD73E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614A7BA" w14:textId="503BE40E" w:rsidR="00210463" w:rsidRPr="004B5677" w:rsidRDefault="00AF3F89" w:rsidP="0051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210463" w:rsidRPr="004B5677" w14:paraId="5A7DCD6C" w14:textId="77777777" w:rsidTr="00514DE7">
        <w:trPr>
          <w:trHeight w:val="20"/>
        </w:trPr>
        <w:tc>
          <w:tcPr>
            <w:tcW w:w="4950" w:type="dxa"/>
          </w:tcPr>
          <w:p w14:paraId="51DA360D" w14:textId="2D2EC477" w:rsidR="00210463" w:rsidRPr="007B02FE" w:rsidRDefault="00210463" w:rsidP="009723BE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193" w:hanging="1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02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350" w:type="dxa"/>
          </w:tcPr>
          <w:p w14:paraId="3B58804B" w14:textId="77777777" w:rsidR="00210463" w:rsidRPr="004B5677" w:rsidRDefault="00210463" w:rsidP="00BD73E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D3E827B" w14:textId="77777777" w:rsidR="00210463" w:rsidRPr="004B5677" w:rsidRDefault="00210463" w:rsidP="00BD73E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845345A" w14:textId="77777777" w:rsidR="00AF3F89" w:rsidRPr="004B5677" w:rsidRDefault="00AF3F89" w:rsidP="0051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207C3A" w14:textId="24A8DFF4" w:rsidR="00210463" w:rsidRPr="004B5677" w:rsidRDefault="00AF3F89" w:rsidP="0051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</w:tr>
      <w:tr w:rsidR="00210463" w:rsidRPr="004B5677" w14:paraId="26A1B103" w14:textId="77777777" w:rsidTr="00514DE7">
        <w:trPr>
          <w:trHeight w:val="20"/>
        </w:trPr>
        <w:tc>
          <w:tcPr>
            <w:tcW w:w="4950" w:type="dxa"/>
          </w:tcPr>
          <w:p w14:paraId="660EF64D" w14:textId="5B6C8C25" w:rsidR="00210463" w:rsidRPr="004B5677" w:rsidRDefault="00210463" w:rsidP="007F19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</w:tcPr>
          <w:p w14:paraId="670BCDF3" w14:textId="77777777" w:rsidR="00210463" w:rsidRPr="004B5677" w:rsidRDefault="00210463" w:rsidP="00BD73E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AE8C549" w14:textId="77777777" w:rsidR="00210463" w:rsidRPr="004B5677" w:rsidRDefault="00210463" w:rsidP="00BD73E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EE54B79" w14:textId="5F28AC96" w:rsidR="00210463" w:rsidRPr="004B5677" w:rsidRDefault="00AF3F89" w:rsidP="0051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(27</w:t>
            </w:r>
            <w:r w:rsidR="00F959FE" w:rsidRPr="004B567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0463" w:rsidRPr="004B5677" w14:paraId="713A7740" w14:textId="77777777" w:rsidTr="00514DE7">
        <w:trPr>
          <w:trHeight w:val="20"/>
        </w:trPr>
        <w:tc>
          <w:tcPr>
            <w:tcW w:w="4950" w:type="dxa"/>
            <w:vAlign w:val="bottom"/>
          </w:tcPr>
          <w:p w14:paraId="273E93C3" w14:textId="421E56CB" w:rsidR="00210463" w:rsidRPr="004B5677" w:rsidRDefault="00210463" w:rsidP="007F199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</w:t>
            </w:r>
            <w:r w:rsidRPr="00093A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14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F3F89"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มีนาคม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6B75D0F" w14:textId="77777777" w:rsidR="00210463" w:rsidRPr="004B5677" w:rsidRDefault="00210463" w:rsidP="00BD73E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379CB49" w14:textId="77777777" w:rsidR="00210463" w:rsidRPr="004B5677" w:rsidRDefault="00210463" w:rsidP="00BD73E4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88A42" w14:textId="6D239086" w:rsidR="00210463" w:rsidRPr="004B5677" w:rsidRDefault="00AF3F89" w:rsidP="00514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</w:tr>
    </w:tbl>
    <w:p w14:paraId="420550A1" w14:textId="2BF40E06" w:rsidR="007F1995" w:rsidRPr="004B5677" w:rsidRDefault="007F1995" w:rsidP="00AC125E">
      <w:pPr>
        <w:rPr>
          <w:rFonts w:asciiTheme="majorBidi" w:hAnsiTheme="majorBidi" w:cstheme="majorBidi"/>
        </w:rPr>
      </w:pPr>
      <w:r w:rsidRPr="004B5677">
        <w:rPr>
          <w:rFonts w:asciiTheme="majorBidi" w:hAnsiTheme="majorBidi" w:cstheme="majorBidi"/>
        </w:rPr>
        <w:br w:type="page"/>
      </w:r>
    </w:p>
    <w:p w14:paraId="75AA6F39" w14:textId="649339AE" w:rsidR="00804175" w:rsidRPr="004B5677" w:rsidRDefault="00DF4AE6" w:rsidP="00041A7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ที่</w:t>
      </w:r>
      <w:r w:rsidR="00804175"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ดิน อาคารและอุปกรณ์ </w:t>
      </w:r>
      <w:r w:rsidR="00804175" w:rsidRPr="004B5677">
        <w:rPr>
          <w:rFonts w:asciiTheme="majorBidi" w:hAnsiTheme="majorBidi" w:cstheme="majorBidi"/>
          <w:i/>
          <w:iCs/>
          <w:color w:val="0070C0"/>
          <w:sz w:val="30"/>
          <w:szCs w:val="30"/>
          <w:u w:val="none"/>
          <w:cs/>
          <w:lang w:val="th-TH"/>
        </w:rPr>
        <w:t xml:space="preserve"> </w:t>
      </w:r>
    </w:p>
    <w:p w14:paraId="78176A4E" w14:textId="77777777" w:rsidR="00A92769" w:rsidRPr="004B5677" w:rsidRDefault="00A92769" w:rsidP="00041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rPr>
          <w:rFonts w:asciiTheme="majorBidi" w:hAnsiTheme="majorBidi" w:cstheme="majorBidi"/>
          <w:bCs/>
          <w:color w:val="0000FF"/>
          <w:sz w:val="22"/>
          <w:szCs w:val="22"/>
        </w:rPr>
      </w:pPr>
    </w:p>
    <w:p w14:paraId="4484E4FC" w14:textId="158056CA" w:rsidR="00804175" w:rsidRPr="004B5677" w:rsidRDefault="00804175" w:rsidP="00041A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B5677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4B5677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8F0C0B" w:rsidRPr="004B5677">
        <w:rPr>
          <w:rFonts w:asciiTheme="majorBidi" w:hAnsiTheme="majorBidi" w:cstheme="majorBidi"/>
          <w:sz w:val="30"/>
          <w:szCs w:val="30"/>
          <w:cs/>
        </w:rPr>
        <w:t>สาม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9055F">
        <w:rPr>
          <w:rFonts w:asciiTheme="majorBidi" w:hAnsiTheme="majorBidi" w:cstheme="majorBidi"/>
          <w:sz w:val="30"/>
          <w:szCs w:val="30"/>
        </w:rPr>
        <w:t>3</w:t>
      </w:r>
      <w:r w:rsidR="008F0C0B" w:rsidRPr="004B5677">
        <w:rPr>
          <w:rFonts w:asciiTheme="majorBidi" w:hAnsiTheme="majorBidi" w:cstheme="majorBidi"/>
          <w:sz w:val="30"/>
          <w:szCs w:val="30"/>
        </w:rPr>
        <w:t xml:space="preserve">1 </w:t>
      </w:r>
      <w:r w:rsidR="008F0C0B" w:rsidRPr="004B567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8F0C0B"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14DE7" w:rsidRPr="00514DE7">
        <w:rPr>
          <w:rFonts w:asciiTheme="majorBidi" w:hAnsiTheme="majorBidi" w:cstheme="majorBidi"/>
          <w:sz w:val="30"/>
          <w:szCs w:val="30"/>
        </w:rPr>
        <w:t xml:space="preserve">2563 </w:t>
      </w:r>
      <w:r w:rsidRPr="004B567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36DF3C" w14:textId="77777777" w:rsidR="004818F4" w:rsidRPr="004B5677" w:rsidRDefault="004818F4" w:rsidP="006E07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753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51"/>
        <w:gridCol w:w="1660"/>
        <w:gridCol w:w="183"/>
        <w:gridCol w:w="1559"/>
      </w:tblGrid>
      <w:tr w:rsidR="0010225E" w:rsidRPr="004B5677" w14:paraId="41D2F9C9" w14:textId="77777777" w:rsidTr="0010225E">
        <w:trPr>
          <w:cantSplit/>
          <w:trHeight w:val="74"/>
          <w:tblHeader/>
        </w:trPr>
        <w:tc>
          <w:tcPr>
            <w:tcW w:w="5351" w:type="dxa"/>
          </w:tcPr>
          <w:p w14:paraId="750AE574" w14:textId="77777777" w:rsidR="0010225E" w:rsidRPr="004B5677" w:rsidRDefault="0010225E" w:rsidP="00BF11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3E118974" w14:textId="55822C98" w:rsidR="0010225E" w:rsidRPr="004B5677" w:rsidRDefault="0010225E" w:rsidP="00BF11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0225E" w:rsidRPr="004B5677" w14:paraId="7A3DAF16" w14:textId="77777777" w:rsidTr="0010225E">
        <w:trPr>
          <w:cantSplit/>
          <w:trHeight w:val="1433"/>
          <w:tblHeader/>
        </w:trPr>
        <w:tc>
          <w:tcPr>
            <w:tcW w:w="5351" w:type="dxa"/>
          </w:tcPr>
          <w:p w14:paraId="60D4BB48" w14:textId="77777777" w:rsidR="0010225E" w:rsidRPr="004B5677" w:rsidRDefault="0010225E" w:rsidP="00482DA8">
            <w:pPr>
              <w:pStyle w:val="acctfourfigures"/>
              <w:shd w:val="clear" w:color="auto" w:fill="FFFFFF"/>
              <w:spacing w:line="240" w:lineRule="atLeast"/>
              <w:ind w:lef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65E582" w14:textId="4B77099C" w:rsidR="0010225E" w:rsidRPr="004B5677" w:rsidRDefault="0010225E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36595CDF" w14:textId="77777777" w:rsidR="0010225E" w:rsidRPr="004B5677" w:rsidRDefault="0010225E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6661CC1" w14:textId="77777777" w:rsidR="007F1995" w:rsidRPr="004B5677" w:rsidRDefault="0010225E" w:rsidP="00482D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การโอนเข้า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F168B2D" w14:textId="1C33B2FC" w:rsidR="0010225E" w:rsidRPr="004B5677" w:rsidRDefault="0010225E" w:rsidP="00482DA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0A8FD0E7" w14:textId="77777777" w:rsidR="0010225E" w:rsidRPr="004B5677" w:rsidRDefault="0010225E" w:rsidP="00482DA8">
            <w:pPr>
              <w:pStyle w:val="acctfourfigures"/>
              <w:shd w:val="clear" w:color="auto" w:fill="FFFFFF"/>
              <w:spacing w:line="240" w:lineRule="atLeast"/>
              <w:ind w:left="-84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DB58E57" w14:textId="77777777" w:rsidR="0010225E" w:rsidRPr="004B5677" w:rsidRDefault="0010225E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การจำหน่าย</w:t>
            </w:r>
          </w:p>
          <w:p w14:paraId="763254D0" w14:textId="77777777" w:rsidR="007F1995" w:rsidRPr="004B5677" w:rsidRDefault="0010225E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และการโอนออก</w:t>
            </w:r>
          </w:p>
          <w:p w14:paraId="60FA37DB" w14:textId="03ECB52A" w:rsidR="0010225E" w:rsidRPr="004B5677" w:rsidRDefault="0010225E" w:rsidP="007F19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E07B0" w:rsidRPr="004B5677" w14:paraId="5D996338" w14:textId="77777777" w:rsidTr="00A47D86">
        <w:trPr>
          <w:cantSplit/>
          <w:trHeight w:val="54"/>
          <w:tblHeader/>
        </w:trPr>
        <w:tc>
          <w:tcPr>
            <w:tcW w:w="5351" w:type="dxa"/>
          </w:tcPr>
          <w:p w14:paraId="1C7419EA" w14:textId="77777777" w:rsidR="006E07B0" w:rsidRPr="004B5677" w:rsidRDefault="006E07B0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402" w:type="dxa"/>
            <w:gridSpan w:val="3"/>
            <w:vAlign w:val="bottom"/>
          </w:tcPr>
          <w:p w14:paraId="4A9552E1" w14:textId="722ACA01" w:rsidR="006E07B0" w:rsidRPr="004B5677" w:rsidRDefault="006E07B0" w:rsidP="00482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4" w:right="-92" w:firstLine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6E07B0" w:rsidRPr="004B5677" w14:paraId="44948BB2" w14:textId="77777777" w:rsidTr="00A47D86">
        <w:trPr>
          <w:cantSplit/>
        </w:trPr>
        <w:tc>
          <w:tcPr>
            <w:tcW w:w="5351" w:type="dxa"/>
          </w:tcPr>
          <w:p w14:paraId="19CBD3DE" w14:textId="38DEB97B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ที่ดินและส่วนปรับปรุงที่ดิน</w:t>
            </w:r>
          </w:p>
        </w:tc>
        <w:tc>
          <w:tcPr>
            <w:tcW w:w="1660" w:type="dxa"/>
          </w:tcPr>
          <w:p w14:paraId="617FCBB4" w14:textId="3DB34555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3" w:type="dxa"/>
          </w:tcPr>
          <w:p w14:paraId="7EB69141" w14:textId="77777777" w:rsidR="006E07B0" w:rsidRPr="004B5677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EF54CA" w14:textId="00BD5079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07B0" w:rsidRPr="004B5677" w14:paraId="15D6E99A" w14:textId="77777777" w:rsidTr="00A47D86">
        <w:trPr>
          <w:cantSplit/>
        </w:trPr>
        <w:tc>
          <w:tcPr>
            <w:tcW w:w="5351" w:type="dxa"/>
          </w:tcPr>
          <w:p w14:paraId="7A1EB55C" w14:textId="51EDE3F4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660" w:type="dxa"/>
          </w:tcPr>
          <w:p w14:paraId="6421782E" w14:textId="0644B133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83" w:type="dxa"/>
          </w:tcPr>
          <w:p w14:paraId="730C781D" w14:textId="77777777" w:rsidR="006E07B0" w:rsidRPr="004B5677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068F6F5" w14:textId="12D3574B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6E07B0" w:rsidRPr="004B5677" w14:paraId="48EEC62D" w14:textId="77777777" w:rsidTr="00A47D86">
        <w:trPr>
          <w:cantSplit/>
        </w:trPr>
        <w:tc>
          <w:tcPr>
            <w:tcW w:w="5351" w:type="dxa"/>
          </w:tcPr>
          <w:p w14:paraId="02905A9F" w14:textId="713F125F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  <w:r w:rsidR="00514D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สิ่งปลูกสร้างและส่วนปรับปรุง</w:t>
            </w:r>
          </w:p>
        </w:tc>
        <w:tc>
          <w:tcPr>
            <w:tcW w:w="1660" w:type="dxa"/>
          </w:tcPr>
          <w:p w14:paraId="5A757EB2" w14:textId="1F58EAC0" w:rsidR="006E07B0" w:rsidRPr="004B5677" w:rsidRDefault="002B15CA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83" w:type="dxa"/>
          </w:tcPr>
          <w:p w14:paraId="688A4E00" w14:textId="77777777" w:rsidR="006E07B0" w:rsidRPr="004B5677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A520F9" w14:textId="7C71266A" w:rsidR="006E07B0" w:rsidRPr="004B5677" w:rsidRDefault="002B15CA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E07B0" w:rsidRPr="004B5677" w14:paraId="34DF4DA3" w14:textId="77777777" w:rsidTr="00A47D86">
        <w:trPr>
          <w:cantSplit/>
        </w:trPr>
        <w:tc>
          <w:tcPr>
            <w:tcW w:w="5351" w:type="dxa"/>
          </w:tcPr>
          <w:p w14:paraId="211EF477" w14:textId="06B0AF51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660" w:type="dxa"/>
          </w:tcPr>
          <w:p w14:paraId="0789412D" w14:textId="3ED1E198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3" w:type="dxa"/>
          </w:tcPr>
          <w:p w14:paraId="379612DF" w14:textId="77777777" w:rsidR="006E07B0" w:rsidRPr="004B5677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EBF58" w14:textId="47D3D413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07B0" w:rsidRPr="004B5677" w14:paraId="3CDED822" w14:textId="77777777" w:rsidTr="00A47D86">
        <w:trPr>
          <w:cantSplit/>
        </w:trPr>
        <w:tc>
          <w:tcPr>
            <w:tcW w:w="5351" w:type="dxa"/>
          </w:tcPr>
          <w:p w14:paraId="64E6AD2A" w14:textId="65F2C5BC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อุปกรณ์ระบบสาธารณูปโภคและระบบงานอาคาร</w:t>
            </w:r>
          </w:p>
        </w:tc>
        <w:tc>
          <w:tcPr>
            <w:tcW w:w="1660" w:type="dxa"/>
          </w:tcPr>
          <w:p w14:paraId="5B2BE868" w14:textId="5DCFE759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B15CA" w:rsidRPr="004B567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327C4"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3E7FD2BF" w14:textId="77777777" w:rsidR="006E07B0" w:rsidRPr="004B5677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8C4B19E" w14:textId="7E0D60AE" w:rsidR="006E07B0" w:rsidRPr="004B5677" w:rsidRDefault="00190F6E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6E07B0" w:rsidRPr="004B5677" w14:paraId="3802A8B3" w14:textId="77777777" w:rsidTr="00A47D86">
        <w:trPr>
          <w:cantSplit/>
        </w:trPr>
        <w:tc>
          <w:tcPr>
            <w:tcW w:w="5351" w:type="dxa"/>
          </w:tcPr>
          <w:p w14:paraId="66CC238A" w14:textId="5E882250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660" w:type="dxa"/>
          </w:tcPr>
          <w:p w14:paraId="5EF4B72E" w14:textId="65181F44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3" w:type="dxa"/>
          </w:tcPr>
          <w:p w14:paraId="6D24532C" w14:textId="77777777" w:rsidR="006E07B0" w:rsidRPr="004B5677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074C30" w14:textId="3C5608B4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90F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E07B0" w:rsidRPr="004B5677" w14:paraId="38595761" w14:textId="77777777" w:rsidTr="00A47D86">
        <w:trPr>
          <w:cantSplit/>
        </w:trPr>
        <w:tc>
          <w:tcPr>
            <w:tcW w:w="5351" w:type="dxa"/>
          </w:tcPr>
          <w:p w14:paraId="7C1DD5D8" w14:textId="22CF7664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660" w:type="dxa"/>
          </w:tcPr>
          <w:p w14:paraId="6A6C511D" w14:textId="736CD7D1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3" w:type="dxa"/>
          </w:tcPr>
          <w:p w14:paraId="5870A4C5" w14:textId="77777777" w:rsidR="006E07B0" w:rsidRPr="004B5677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6DEE3C" w14:textId="2ECB35FB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E07B0" w:rsidRPr="004B5677" w14:paraId="610DC0DD" w14:textId="77777777" w:rsidTr="00A47D86">
        <w:trPr>
          <w:cantSplit/>
        </w:trPr>
        <w:tc>
          <w:tcPr>
            <w:tcW w:w="5351" w:type="dxa"/>
          </w:tcPr>
          <w:p w14:paraId="1BAD5660" w14:textId="626DDF51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สินทรัพย์ระหว่างการก่อสร้า</w:t>
            </w:r>
            <w:r w:rsidR="00514DE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</w:t>
            </w:r>
          </w:p>
        </w:tc>
        <w:tc>
          <w:tcPr>
            <w:tcW w:w="1660" w:type="dxa"/>
          </w:tcPr>
          <w:p w14:paraId="3E3EE426" w14:textId="7FBEE07D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2B15CA" w:rsidRPr="004B5677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83" w:type="dxa"/>
          </w:tcPr>
          <w:p w14:paraId="0DC368F0" w14:textId="77777777" w:rsidR="006E07B0" w:rsidRPr="004B5677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C9D7E94" w14:textId="460E6EA2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</w:tr>
      <w:tr w:rsidR="006E07B0" w:rsidRPr="004B5677" w14:paraId="00E2F88B" w14:textId="77777777" w:rsidTr="00A47D86">
        <w:trPr>
          <w:cantSplit/>
        </w:trPr>
        <w:tc>
          <w:tcPr>
            <w:tcW w:w="5351" w:type="dxa"/>
            <w:shd w:val="clear" w:color="auto" w:fill="auto"/>
          </w:tcPr>
          <w:p w14:paraId="56DFF176" w14:textId="237AE9C4" w:rsidR="006E07B0" w:rsidRPr="004B5677" w:rsidRDefault="006E07B0" w:rsidP="007F1995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6E6E6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0" w:type="dxa"/>
            <w:tcBorders>
              <w:top w:val="single" w:sz="4" w:space="0" w:color="auto"/>
              <w:bottom w:val="double" w:sz="4" w:space="0" w:color="auto"/>
            </w:tcBorders>
          </w:tcPr>
          <w:p w14:paraId="76F9721F" w14:textId="0F6F2B12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2,84</w:t>
            </w:r>
            <w:r w:rsidR="00F959FE"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5A9C0B31" w14:textId="77777777" w:rsidR="006E07B0" w:rsidRPr="004B5677" w:rsidRDefault="006E07B0" w:rsidP="006E07B0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F664146" w14:textId="675524C2" w:rsidR="006E07B0" w:rsidRPr="004B5677" w:rsidRDefault="006E07B0" w:rsidP="006E07B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B15CA"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959FE"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D8475C9" w14:textId="28C63D1A" w:rsidR="00541723" w:rsidRDefault="00541723" w:rsidP="00C243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54633AF2" w14:textId="452261D3" w:rsidR="00374503" w:rsidRDefault="00374503" w:rsidP="0037450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สินทรัพย์สิทธิการใช้</w:t>
      </w:r>
    </w:p>
    <w:p w14:paraId="530FA468" w14:textId="77777777" w:rsidR="00514DE7" w:rsidRPr="00514DE7" w:rsidRDefault="00514DE7" w:rsidP="00514DE7">
      <w:pPr>
        <w:rPr>
          <w:rFonts w:cstheme="minorBidi"/>
          <w:cs/>
          <w:lang w:val="th-TH"/>
        </w:rPr>
      </w:pPr>
    </w:p>
    <w:p w14:paraId="5D5E1488" w14:textId="2A37E330" w:rsidR="006E07B0" w:rsidRDefault="00514DE7" w:rsidP="001C03A3">
      <w:pPr>
        <w:tabs>
          <w:tab w:val="left" w:pos="180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  <w:r w:rsidRPr="00514DE7">
        <w:rPr>
          <w:rFonts w:asciiTheme="majorBidi" w:hAnsiTheme="majorBidi" w:cstheme="majorBidi"/>
          <w:sz w:val="30"/>
          <w:szCs w:val="30"/>
          <w:cs/>
          <w:lang w:val="th-TH"/>
        </w:rPr>
        <w:t>รายการเคลื่อนไหวของสินทรัพย์สิทธิการใช</w:t>
      </w:r>
      <w:r w:rsidR="001C03A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้ </w:t>
      </w:r>
      <w:r w:rsidRPr="00514DE7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4E73C3BB" w14:textId="77777777" w:rsidR="00514DE7" w:rsidRPr="00887468" w:rsidRDefault="00514DE7" w:rsidP="006E07B0">
      <w:pPr>
        <w:rPr>
          <w:rFonts w:asciiTheme="majorBidi" w:hAnsiTheme="majorBidi" w:cstheme="majorBidi"/>
        </w:rPr>
      </w:pPr>
    </w:p>
    <w:tbl>
      <w:tblPr>
        <w:tblW w:w="945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540"/>
        <w:gridCol w:w="198"/>
        <w:gridCol w:w="882"/>
        <w:gridCol w:w="181"/>
        <w:gridCol w:w="989"/>
        <w:gridCol w:w="181"/>
        <w:gridCol w:w="719"/>
        <w:gridCol w:w="178"/>
        <w:gridCol w:w="992"/>
        <w:gridCol w:w="181"/>
        <w:gridCol w:w="809"/>
        <w:gridCol w:w="180"/>
        <w:gridCol w:w="904"/>
      </w:tblGrid>
      <w:tr w:rsidR="00A4271E" w:rsidRPr="004B5677" w14:paraId="0BA7A647" w14:textId="77777777" w:rsidTr="00A4271E">
        <w:trPr>
          <w:cantSplit/>
          <w:tblHeader/>
        </w:trPr>
        <w:tc>
          <w:tcPr>
            <w:tcW w:w="2520" w:type="dxa"/>
            <w:vAlign w:val="bottom"/>
          </w:tcPr>
          <w:p w14:paraId="1024DD61" w14:textId="77777777" w:rsidR="00A4271E" w:rsidRPr="001C03A3" w:rsidRDefault="00A4271E" w:rsidP="00A4271E">
            <w:pPr>
              <w:tabs>
                <w:tab w:val="clear" w:pos="227"/>
                <w:tab w:val="left" w:pos="102"/>
              </w:tabs>
              <w:ind w:left="290" w:hanging="2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dxa"/>
          </w:tcPr>
          <w:p w14:paraId="714D79B9" w14:textId="7C61A257" w:rsidR="00A4271E" w:rsidRPr="001C03A3" w:rsidRDefault="00A4271E" w:rsidP="00A4271E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4443A3D8" w14:textId="77777777" w:rsidR="00A4271E" w:rsidRPr="001C03A3" w:rsidRDefault="00A4271E" w:rsidP="00A4271E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6" w:type="dxa"/>
            <w:gridSpan w:val="11"/>
            <w:vAlign w:val="bottom"/>
          </w:tcPr>
          <w:p w14:paraId="3CD9D405" w14:textId="7B3CEFFB" w:rsidR="00A4271E" w:rsidRPr="001C03A3" w:rsidRDefault="00A4271E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03A3" w:rsidRPr="004B5677" w14:paraId="4C82A505" w14:textId="77777777" w:rsidTr="001C03A3">
        <w:trPr>
          <w:cantSplit/>
          <w:tblHeader/>
        </w:trPr>
        <w:tc>
          <w:tcPr>
            <w:tcW w:w="2520" w:type="dxa"/>
            <w:vAlign w:val="bottom"/>
            <w:hideMark/>
          </w:tcPr>
          <w:p w14:paraId="1173E817" w14:textId="09B218BF" w:rsidR="001C03A3" w:rsidRPr="001C03A3" w:rsidRDefault="001C03A3" w:rsidP="00017AFE">
            <w:pPr>
              <w:tabs>
                <w:tab w:val="clear" w:pos="227"/>
                <w:tab w:val="left" w:pos="102"/>
              </w:tabs>
              <w:ind w:left="290" w:hanging="2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dxa"/>
          </w:tcPr>
          <w:p w14:paraId="269B6E22" w14:textId="77777777" w:rsidR="001C03A3" w:rsidRPr="001C03A3" w:rsidRDefault="001C03A3" w:rsidP="00A47D86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98" w:type="dxa"/>
            <w:vAlign w:val="bottom"/>
          </w:tcPr>
          <w:p w14:paraId="14C50993" w14:textId="77777777" w:rsidR="001C03A3" w:rsidRPr="001C03A3" w:rsidRDefault="001C03A3" w:rsidP="00A47D86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bottom"/>
            <w:hideMark/>
          </w:tcPr>
          <w:p w14:paraId="660D0A11" w14:textId="157E3164" w:rsidR="001C03A3" w:rsidRPr="001C03A3" w:rsidRDefault="001C03A3" w:rsidP="00A4271E">
            <w:pPr>
              <w:tabs>
                <w:tab w:val="clear" w:pos="227"/>
                <w:tab w:val="left" w:pos="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1" w:type="dxa"/>
          </w:tcPr>
          <w:p w14:paraId="00DD9A5D" w14:textId="77777777" w:rsidR="001C03A3" w:rsidRPr="001C03A3" w:rsidRDefault="001C03A3" w:rsidP="00A4271E">
            <w:pPr>
              <w:tabs>
                <w:tab w:val="clear" w:pos="227"/>
                <w:tab w:val="left" w:pos="13"/>
              </w:tabs>
              <w:ind w:left="-77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1E9EA39" w14:textId="5A7B1386" w:rsidR="001C03A3" w:rsidRPr="001C03A3" w:rsidRDefault="001C03A3" w:rsidP="00A4271E">
            <w:pPr>
              <w:tabs>
                <w:tab w:val="clear" w:pos="227"/>
                <w:tab w:val="left" w:pos="13"/>
              </w:tabs>
              <w:ind w:left="-77" w:hanging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  <w:r w:rsidRPr="001C03A3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สิ่งปลูกสร้างและส่วนปรับปรุง</w:t>
            </w:r>
          </w:p>
        </w:tc>
        <w:tc>
          <w:tcPr>
            <w:tcW w:w="181" w:type="dxa"/>
          </w:tcPr>
          <w:p w14:paraId="1509D3FE" w14:textId="77777777" w:rsidR="001C03A3" w:rsidRP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084EFE65" w14:textId="77777777" w:rsidR="001C03A3" w:rsidRP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30F8F3" w14:textId="23C2EEC7" w:rsidR="001C03A3" w:rsidRP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3C2DB20E" w14:textId="77777777" w:rsidR="001C03A3" w:rsidRP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  <w:p w14:paraId="691792E9" w14:textId="29804F17" w:rsid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สารสน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15CB7768" w14:textId="33EB6893" w:rsidR="001C03A3" w:rsidRP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เทศ</w:t>
            </w:r>
          </w:p>
        </w:tc>
        <w:tc>
          <w:tcPr>
            <w:tcW w:w="178" w:type="dxa"/>
          </w:tcPr>
          <w:p w14:paraId="32200021" w14:textId="77777777" w:rsidR="001C03A3" w:rsidRPr="001C03A3" w:rsidRDefault="001C03A3" w:rsidP="00A4271E">
            <w:pPr>
              <w:tabs>
                <w:tab w:val="clear" w:pos="227"/>
                <w:tab w:val="left" w:pos="102"/>
                <w:tab w:val="decimal" w:pos="837"/>
              </w:tabs>
              <w:ind w:left="-71" w:hanging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39B09D6F" w14:textId="20853A73" w:rsidR="001C03A3" w:rsidRPr="001C03A3" w:rsidRDefault="001C03A3" w:rsidP="00A4271E">
            <w:pPr>
              <w:tabs>
                <w:tab w:val="clear" w:pos="227"/>
                <w:tab w:val="left" w:pos="102"/>
                <w:tab w:val="decimal" w:pos="837"/>
              </w:tabs>
              <w:ind w:left="-71" w:hanging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1" w:type="dxa"/>
          </w:tcPr>
          <w:p w14:paraId="5BD8F769" w14:textId="77777777" w:rsidR="001C03A3" w:rsidRP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9" w:type="dxa"/>
            <w:vAlign w:val="bottom"/>
          </w:tcPr>
          <w:p w14:paraId="68A019AC" w14:textId="597AECBD" w:rsidR="001C03A3" w:rsidRP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1CC9B321" w14:textId="77777777" w:rsidR="001C03A3" w:rsidRP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  <w:p w14:paraId="22FF7B12" w14:textId="77777777" w:rsidR="001C03A3" w:rsidRP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</w:p>
          <w:p w14:paraId="47947E32" w14:textId="00E9C38C" w:rsidR="001C03A3" w:rsidRP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80" w:type="dxa"/>
          </w:tcPr>
          <w:p w14:paraId="5779B041" w14:textId="77777777" w:rsidR="001C03A3" w:rsidRP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4" w:type="dxa"/>
            <w:vAlign w:val="bottom"/>
            <w:hideMark/>
          </w:tcPr>
          <w:p w14:paraId="26BA19F5" w14:textId="5F4E3CA7" w:rsidR="001C03A3" w:rsidRPr="001C03A3" w:rsidRDefault="001C03A3" w:rsidP="00A4271E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4271E" w:rsidRPr="004B5677" w14:paraId="191EF9C6" w14:textId="77777777" w:rsidTr="00A4271E">
        <w:trPr>
          <w:cantSplit/>
        </w:trPr>
        <w:tc>
          <w:tcPr>
            <w:tcW w:w="2520" w:type="dxa"/>
          </w:tcPr>
          <w:p w14:paraId="526CB431" w14:textId="58A79967" w:rsidR="00A4271E" w:rsidRPr="001C03A3" w:rsidRDefault="00A4271E" w:rsidP="00A4271E">
            <w:pPr>
              <w:tabs>
                <w:tab w:val="clear" w:pos="227"/>
                <w:tab w:val="clear" w:pos="454"/>
                <w:tab w:val="left" w:pos="102"/>
                <w:tab w:val="left" w:pos="544"/>
              </w:tabs>
              <w:ind w:left="184" w:hanging="16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1B24742" w14:textId="77777777" w:rsidR="00A4271E" w:rsidRPr="001C03A3" w:rsidRDefault="00A4271E" w:rsidP="001C03A3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</w:t>
            </w:r>
          </w:p>
          <w:p w14:paraId="2F498E86" w14:textId="6F64861E" w:rsidR="00A4271E" w:rsidRPr="001C03A3" w:rsidRDefault="00A4271E" w:rsidP="001C03A3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98" w:type="dxa"/>
            <w:vAlign w:val="bottom"/>
          </w:tcPr>
          <w:p w14:paraId="33ED7289" w14:textId="77777777" w:rsidR="00A4271E" w:rsidRPr="001C03A3" w:rsidRDefault="00A4271E" w:rsidP="00A4271E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6" w:type="dxa"/>
            <w:gridSpan w:val="11"/>
            <w:vAlign w:val="bottom"/>
          </w:tcPr>
          <w:p w14:paraId="2B55E42A" w14:textId="147781A3" w:rsidR="00A4271E" w:rsidRPr="001C03A3" w:rsidRDefault="00A4271E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C03A3" w:rsidRPr="004B5677" w14:paraId="2689C349" w14:textId="77777777" w:rsidTr="001C03A3">
        <w:trPr>
          <w:cantSplit/>
        </w:trPr>
        <w:tc>
          <w:tcPr>
            <w:tcW w:w="2520" w:type="dxa"/>
            <w:hideMark/>
          </w:tcPr>
          <w:p w14:paraId="4AA878A4" w14:textId="61484886" w:rsidR="001C03A3" w:rsidRPr="001C03A3" w:rsidRDefault="001C03A3" w:rsidP="00362F8D">
            <w:pPr>
              <w:tabs>
                <w:tab w:val="clear" w:pos="227"/>
                <w:tab w:val="clear" w:pos="454"/>
                <w:tab w:val="left" w:pos="102"/>
                <w:tab w:val="left" w:pos="544"/>
              </w:tabs>
              <w:ind w:left="184" w:hanging="16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C03A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C03A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C03A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540" w:type="dxa"/>
            <w:vAlign w:val="bottom"/>
          </w:tcPr>
          <w:p w14:paraId="3C2901F9" w14:textId="006ABF3F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8" w:type="dxa"/>
            <w:vAlign w:val="bottom"/>
          </w:tcPr>
          <w:p w14:paraId="72B0855C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  <w:hideMark/>
          </w:tcPr>
          <w:p w14:paraId="78F91514" w14:textId="32280D1F" w:rsidR="001C03A3" w:rsidRPr="001C03A3" w:rsidRDefault="001C03A3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18,78</w:t>
            </w:r>
            <w:r w:rsidRPr="001C03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  <w:tc>
          <w:tcPr>
            <w:tcW w:w="181" w:type="dxa"/>
          </w:tcPr>
          <w:p w14:paraId="3F1A0611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98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  <w:hideMark/>
          </w:tcPr>
          <w:p w14:paraId="571AD889" w14:textId="5B67FB21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98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51,007</w:t>
            </w:r>
          </w:p>
        </w:tc>
        <w:tc>
          <w:tcPr>
            <w:tcW w:w="181" w:type="dxa"/>
          </w:tcPr>
          <w:p w14:paraId="0BD8D30D" w14:textId="77777777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9" w:type="dxa"/>
            <w:vAlign w:val="bottom"/>
          </w:tcPr>
          <w:p w14:paraId="3BF1DB7B" w14:textId="079C2234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8" w:type="dxa"/>
          </w:tcPr>
          <w:p w14:paraId="6A29DD3A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487DE41C" w14:textId="34E256D4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  <w:tc>
          <w:tcPr>
            <w:tcW w:w="181" w:type="dxa"/>
          </w:tcPr>
          <w:p w14:paraId="58FD09A0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20A4EBA1" w14:textId="48E01E73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80" w:type="dxa"/>
          </w:tcPr>
          <w:p w14:paraId="4BBF6327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71F030B7" w14:textId="0660D45B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69,997</w:t>
            </w:r>
          </w:p>
        </w:tc>
      </w:tr>
      <w:tr w:rsidR="001C03A3" w:rsidRPr="004B5677" w14:paraId="082979A6" w14:textId="77777777" w:rsidTr="001C03A3">
        <w:trPr>
          <w:cantSplit/>
        </w:trPr>
        <w:tc>
          <w:tcPr>
            <w:tcW w:w="2520" w:type="dxa"/>
            <w:hideMark/>
          </w:tcPr>
          <w:p w14:paraId="6A52CC57" w14:textId="5087FECC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29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40" w:type="dxa"/>
          </w:tcPr>
          <w:p w14:paraId="05760E49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10850FA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  <w:hideMark/>
          </w:tcPr>
          <w:p w14:paraId="07174BD5" w14:textId="5B4C4E3F" w:rsidR="001C03A3" w:rsidRPr="001C03A3" w:rsidRDefault="001C03A3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1" w:type="dxa"/>
          </w:tcPr>
          <w:p w14:paraId="74D70CEC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  <w:hideMark/>
          </w:tcPr>
          <w:p w14:paraId="542C38F6" w14:textId="64679549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81" w:type="dxa"/>
          </w:tcPr>
          <w:p w14:paraId="696E7670" w14:textId="77777777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3F920E88" w14:textId="18254901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E85B547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61445717" w14:textId="6318EE95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88B1B7B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15CDE579" w14:textId="7E6735E2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80" w:type="dxa"/>
          </w:tcPr>
          <w:p w14:paraId="57C258DE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  <w:hideMark/>
          </w:tcPr>
          <w:p w14:paraId="16E91DD0" w14:textId="084B9C93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</w:tr>
      <w:tr w:rsidR="001C03A3" w:rsidRPr="004B5677" w14:paraId="103E4D4F" w14:textId="77777777" w:rsidTr="001C03A3">
        <w:trPr>
          <w:cantSplit/>
        </w:trPr>
        <w:tc>
          <w:tcPr>
            <w:tcW w:w="2520" w:type="dxa"/>
          </w:tcPr>
          <w:p w14:paraId="486CE58A" w14:textId="5A1DCBDF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290" w:hanging="27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540" w:type="dxa"/>
          </w:tcPr>
          <w:p w14:paraId="14AEAB7D" w14:textId="442307BF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4(</w:t>
            </w:r>
            <w:r w:rsidRPr="001C03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</w:t>
            </w:r>
            <w:r w:rsidRPr="001C03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0DABFBF8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19EE1291" w14:textId="78832851" w:rsidR="001C03A3" w:rsidRPr="001C03A3" w:rsidRDefault="001C03A3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1F339347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21F34CC3" w14:textId="7917C02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F8F0A3E" w14:textId="77777777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0DD49AAD" w14:textId="4DC2A70A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661EF56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03E9D6A" w14:textId="7A8834E3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A579EB0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6D29B8AE" w14:textId="6BAA2B9A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DB16FB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749EEEDB" w14:textId="55D80F98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1C03A3" w:rsidRPr="004B5677" w14:paraId="42C2B3BD" w14:textId="77777777" w:rsidTr="001C03A3">
        <w:trPr>
          <w:cantSplit/>
        </w:trPr>
        <w:tc>
          <w:tcPr>
            <w:tcW w:w="2520" w:type="dxa"/>
          </w:tcPr>
          <w:p w14:paraId="580B87E3" w14:textId="558C34F5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29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540" w:type="dxa"/>
          </w:tcPr>
          <w:p w14:paraId="4D68F6F1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B09BF08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5FF24688" w14:textId="5AAE9B5E" w:rsidR="001C03A3" w:rsidRPr="001C03A3" w:rsidRDefault="001C03A3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2C0511C5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56E7CCF9" w14:textId="18A5CF0E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1" w:type="dxa"/>
          </w:tcPr>
          <w:p w14:paraId="31E13E76" w14:textId="77777777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15AF52E3" w14:textId="6D88BDAB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68A4A68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20B8D8F" w14:textId="06278E49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723C175F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1042582E" w14:textId="0E6FCDF0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0" w:type="dxa"/>
          </w:tcPr>
          <w:p w14:paraId="0A918164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5C3D9D26" w14:textId="5C0D7013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03A3" w:rsidRPr="004B5677" w14:paraId="367015B8" w14:textId="77777777" w:rsidTr="001C03A3">
        <w:trPr>
          <w:cantSplit/>
        </w:trPr>
        <w:tc>
          <w:tcPr>
            <w:tcW w:w="2520" w:type="dxa"/>
          </w:tcPr>
          <w:p w14:paraId="7F0624C9" w14:textId="73E6164C" w:rsidR="001C03A3" w:rsidRPr="001C03A3" w:rsidRDefault="001C03A3" w:rsidP="00C20477">
            <w:pPr>
              <w:tabs>
                <w:tab w:val="clear" w:pos="227"/>
                <w:tab w:val="left" w:pos="102"/>
              </w:tabs>
              <w:ind w:left="200" w:hanging="16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โอนจาก </w:t>
            </w:r>
            <w:r w:rsidRPr="001C03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ไป</w:t>
            </w:r>
            <w:r w:rsidRPr="001C03A3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อสังหาริมทรัพย์เพื่อการลงทุน</w:t>
            </w:r>
          </w:p>
        </w:tc>
        <w:tc>
          <w:tcPr>
            <w:tcW w:w="540" w:type="dxa"/>
          </w:tcPr>
          <w:p w14:paraId="2D942BD9" w14:textId="53A406CB" w:rsidR="001C03A3" w:rsidRPr="001C03A3" w:rsidRDefault="001C03A3" w:rsidP="00362F8D">
            <w:pPr>
              <w:tabs>
                <w:tab w:val="clear" w:pos="227"/>
                <w:tab w:val="left" w:pos="0"/>
              </w:tabs>
              <w:ind w:left="15" w:hanging="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9BE37CB" w14:textId="41748161" w:rsidR="001C03A3" w:rsidRPr="001C03A3" w:rsidRDefault="001C03A3" w:rsidP="00362F8D">
            <w:pPr>
              <w:tabs>
                <w:tab w:val="clear" w:pos="227"/>
                <w:tab w:val="left" w:pos="0"/>
              </w:tabs>
              <w:ind w:left="1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98" w:type="dxa"/>
            <w:vAlign w:val="bottom"/>
          </w:tcPr>
          <w:p w14:paraId="6C12E015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B2B6C3F" w14:textId="243C35AD" w:rsidR="001C03A3" w:rsidRPr="001C03A3" w:rsidRDefault="001C03A3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3FB5085E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8" w:hanging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44CD1063" w14:textId="5987898F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right="8" w:hanging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81" w:type="dxa"/>
          </w:tcPr>
          <w:p w14:paraId="30EA2BA3" w14:textId="77777777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4E15594E" w14:textId="77777777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A7877" w14:textId="04B27A95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BAAEF25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52C75C3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EC202E" w14:textId="1C28D2D2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61B396F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459B7255" w14:textId="065997A5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228757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777DF6C0" w14:textId="0B1D8FCE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1C03A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</w:tr>
      <w:tr w:rsidR="001C03A3" w:rsidRPr="004B5677" w14:paraId="6F2E056B" w14:textId="77777777" w:rsidTr="001C03A3">
        <w:trPr>
          <w:cantSplit/>
        </w:trPr>
        <w:tc>
          <w:tcPr>
            <w:tcW w:w="2520" w:type="dxa"/>
          </w:tcPr>
          <w:p w14:paraId="1A32C660" w14:textId="29077054" w:rsidR="001C03A3" w:rsidRPr="001C03A3" w:rsidRDefault="001C03A3" w:rsidP="00362F8D">
            <w:pPr>
              <w:tabs>
                <w:tab w:val="clear" w:pos="227"/>
                <w:tab w:val="left" w:pos="380"/>
              </w:tabs>
              <w:ind w:left="290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C03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540" w:type="dxa"/>
          </w:tcPr>
          <w:p w14:paraId="28F0FF8F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69629461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5E33A90" w14:textId="6AE67773" w:rsidR="001C03A3" w:rsidRPr="001C03A3" w:rsidRDefault="001C03A3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(269)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17E851EE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34778B27" w14:textId="1F0EDAB0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(1,908)</w:t>
            </w:r>
          </w:p>
        </w:tc>
        <w:tc>
          <w:tcPr>
            <w:tcW w:w="181" w:type="dxa"/>
          </w:tcPr>
          <w:p w14:paraId="5F20345C" w14:textId="77777777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692213C8" w14:textId="2298E89B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77B7EB2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B5DDDD6" w14:textId="77A531FC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(12)</w:t>
            </w:r>
          </w:p>
        </w:tc>
        <w:tc>
          <w:tcPr>
            <w:tcW w:w="181" w:type="dxa"/>
          </w:tcPr>
          <w:p w14:paraId="6D89ADC0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3B143016" w14:textId="4D771C68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D7873BC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vAlign w:val="bottom"/>
          </w:tcPr>
          <w:p w14:paraId="10859190" w14:textId="2FAEBC3E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(2,189)</w:t>
            </w:r>
          </w:p>
        </w:tc>
      </w:tr>
      <w:tr w:rsidR="001C03A3" w:rsidRPr="004B5677" w14:paraId="5D9A897E" w14:textId="77777777" w:rsidTr="001C03A3">
        <w:trPr>
          <w:cantSplit/>
        </w:trPr>
        <w:tc>
          <w:tcPr>
            <w:tcW w:w="2520" w:type="dxa"/>
          </w:tcPr>
          <w:p w14:paraId="77C3DBDC" w14:textId="13DC61AF" w:rsidR="001C03A3" w:rsidRPr="001C03A3" w:rsidRDefault="001C03A3" w:rsidP="00366A49">
            <w:pPr>
              <w:tabs>
                <w:tab w:val="clear" w:pos="227"/>
                <w:tab w:val="clear" w:pos="2580"/>
                <w:tab w:val="left" w:pos="104"/>
                <w:tab w:val="left" w:pos="2623"/>
              </w:tabs>
              <w:ind w:left="194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กลับรายการขาดทุนจากการ</w:t>
            </w:r>
            <w:r w:rsidR="00A4271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1C03A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540" w:type="dxa"/>
          </w:tcPr>
          <w:p w14:paraId="2FD673A5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511F49FF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3866994C" w14:textId="268177E1" w:rsidR="001C03A3" w:rsidRPr="001C03A3" w:rsidRDefault="001C03A3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627762D7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3AC81416" w14:textId="469BCF95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1" w:type="dxa"/>
          </w:tcPr>
          <w:p w14:paraId="2C9150C5" w14:textId="77777777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227CD190" w14:textId="77777777" w:rsidR="00A4271E" w:rsidRDefault="00A4271E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B77153" w14:textId="5716D882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EB303B6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083551F" w14:textId="77B826BC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3F53941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6965432D" w14:textId="55DB9523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1D0BFA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6CCF0909" w14:textId="70FCCBA2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C03A3" w:rsidRPr="004B5677" w14:paraId="20B571F3" w14:textId="77777777" w:rsidTr="00A4271E">
        <w:trPr>
          <w:cantSplit/>
        </w:trPr>
        <w:tc>
          <w:tcPr>
            <w:tcW w:w="2520" w:type="dxa"/>
          </w:tcPr>
          <w:p w14:paraId="55EA3C2B" w14:textId="0F7B2ABC" w:rsidR="001C03A3" w:rsidRPr="001C03A3" w:rsidRDefault="001C03A3" w:rsidP="00362F8D">
            <w:pPr>
              <w:tabs>
                <w:tab w:val="clear" w:pos="227"/>
                <w:tab w:val="left" w:pos="380"/>
              </w:tabs>
              <w:ind w:left="290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40" w:type="dxa"/>
          </w:tcPr>
          <w:p w14:paraId="161311D8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74A0453C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438D10B9" w14:textId="4FE0CB61" w:rsidR="001C03A3" w:rsidRPr="001C03A3" w:rsidRDefault="001C03A3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3E0F1EDC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1D01971A" w14:textId="1917B889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8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181" w:type="dxa"/>
          </w:tcPr>
          <w:p w14:paraId="36F9DA87" w14:textId="77777777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610E8F0B" w14:textId="5DD45CD2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4A65BBE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6928798" w14:textId="64A2626A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AB4EBCD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3E688997" w14:textId="51A24EC6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14910F9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vAlign w:val="bottom"/>
          </w:tcPr>
          <w:p w14:paraId="4B73489C" w14:textId="4E612EB1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</w:tr>
      <w:tr w:rsidR="001C03A3" w:rsidRPr="004B5677" w14:paraId="500FABA2" w14:textId="77777777" w:rsidTr="00A4271E">
        <w:trPr>
          <w:cantSplit/>
        </w:trPr>
        <w:tc>
          <w:tcPr>
            <w:tcW w:w="2520" w:type="dxa"/>
            <w:hideMark/>
          </w:tcPr>
          <w:p w14:paraId="5C3FD308" w14:textId="13B9270E" w:rsidR="001C03A3" w:rsidRPr="001C03A3" w:rsidRDefault="001C03A3" w:rsidP="00362F8D">
            <w:pPr>
              <w:tabs>
                <w:tab w:val="clear" w:pos="227"/>
              </w:tabs>
              <w:ind w:left="184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540" w:type="dxa"/>
            <w:vAlign w:val="bottom"/>
          </w:tcPr>
          <w:p w14:paraId="178FB373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1DA4B599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D76906" w14:textId="19E7B35D" w:rsidR="001C03A3" w:rsidRPr="001C03A3" w:rsidRDefault="001C03A3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0C834965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 w:right="98" w:hanging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B157B" w14:textId="651FB583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 w:right="98" w:hanging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1,563</w:t>
            </w:r>
          </w:p>
        </w:tc>
        <w:tc>
          <w:tcPr>
            <w:tcW w:w="181" w:type="dxa"/>
          </w:tcPr>
          <w:p w14:paraId="2326F659" w14:textId="77777777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94CBB7A" w14:textId="2A4138A6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012077" w14:textId="77777777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1400BF" w14:textId="7FC112F4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762D5E2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DA344" w14:textId="3D1A5CB1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13ED1028" w14:textId="77777777" w:rsidR="001C03A3" w:rsidRPr="001C03A3" w:rsidRDefault="001C03A3" w:rsidP="00362F8D">
            <w:pPr>
              <w:tabs>
                <w:tab w:val="clear" w:pos="227"/>
                <w:tab w:val="clear" w:pos="680"/>
                <w:tab w:val="decimal" w:pos="10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D1D0F30" w14:textId="69C70A8F" w:rsidR="001C03A3" w:rsidRPr="001C03A3" w:rsidRDefault="001C03A3" w:rsidP="00362F8D">
            <w:pPr>
              <w:tabs>
                <w:tab w:val="clear" w:pos="227"/>
                <w:tab w:val="clear" w:pos="680"/>
                <w:tab w:val="decimal" w:pos="10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70F8AF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DC9A13" w14:textId="6B1CDDAC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sz w:val="28"/>
                <w:szCs w:val="28"/>
              </w:rPr>
              <w:t>1,694</w:t>
            </w:r>
          </w:p>
        </w:tc>
      </w:tr>
      <w:tr w:rsidR="001C03A3" w:rsidRPr="004B5677" w14:paraId="4D5D5242" w14:textId="77777777" w:rsidTr="00A4271E">
        <w:trPr>
          <w:cantSplit/>
        </w:trPr>
        <w:tc>
          <w:tcPr>
            <w:tcW w:w="2520" w:type="dxa"/>
            <w:hideMark/>
          </w:tcPr>
          <w:p w14:paraId="7FCD39FE" w14:textId="7517778F" w:rsidR="001C03A3" w:rsidRPr="001C03A3" w:rsidRDefault="001C03A3" w:rsidP="00362F8D">
            <w:pPr>
              <w:tabs>
                <w:tab w:val="clear" w:pos="227"/>
                <w:tab w:val="left" w:pos="380"/>
              </w:tabs>
              <w:ind w:left="290" w:hanging="265"/>
              <w:rPr>
                <w:rFonts w:asciiTheme="majorBidi" w:hAnsiTheme="majorBidi" w:cstheme="majorBidi"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03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C0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1C03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540" w:type="dxa"/>
            <w:vAlign w:val="bottom"/>
          </w:tcPr>
          <w:p w14:paraId="7F36B5F6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6D626CF4" w14:textId="77777777" w:rsidR="001C03A3" w:rsidRPr="001C03A3" w:rsidRDefault="001C03A3" w:rsidP="00362F8D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FAC1AD" w14:textId="2BA25883" w:rsidR="001C03A3" w:rsidRPr="001C03A3" w:rsidRDefault="001C03A3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19,024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4E23C453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D2CF893" w14:textId="23A36343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98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50,749</w:t>
            </w:r>
          </w:p>
        </w:tc>
        <w:tc>
          <w:tcPr>
            <w:tcW w:w="181" w:type="dxa"/>
          </w:tcPr>
          <w:p w14:paraId="3A76A77D" w14:textId="77777777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90155" w14:textId="28C57718" w:rsidR="001C03A3" w:rsidRPr="001C03A3" w:rsidRDefault="001C03A3" w:rsidP="00362F8D">
            <w:pPr>
              <w:tabs>
                <w:tab w:val="clear" w:pos="227"/>
                <w:tab w:val="clear" w:pos="907"/>
                <w:tab w:val="decimal" w:pos="15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78" w:type="dxa"/>
          </w:tcPr>
          <w:p w14:paraId="45BB2EED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C5034E" w14:textId="65B401F0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187" w:hanging="2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121</w:t>
            </w:r>
          </w:p>
        </w:tc>
        <w:tc>
          <w:tcPr>
            <w:tcW w:w="181" w:type="dxa"/>
          </w:tcPr>
          <w:p w14:paraId="4FFC067F" w14:textId="77777777" w:rsidR="001C03A3" w:rsidRPr="001C03A3" w:rsidRDefault="001C03A3" w:rsidP="00362F8D">
            <w:pPr>
              <w:tabs>
                <w:tab w:val="clear" w:pos="227"/>
                <w:tab w:val="clear" w:pos="680"/>
                <w:tab w:val="decimal" w:pos="10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90B1" w14:textId="089179D8" w:rsidR="001C03A3" w:rsidRPr="001C03A3" w:rsidRDefault="001C03A3" w:rsidP="00362F8D">
            <w:pPr>
              <w:tabs>
                <w:tab w:val="clear" w:pos="227"/>
                <w:tab w:val="clear" w:pos="680"/>
                <w:tab w:val="decimal" w:pos="10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03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180" w:type="dxa"/>
          </w:tcPr>
          <w:p w14:paraId="03C87DB7" w14:textId="77777777" w:rsidR="001C03A3" w:rsidRPr="001C03A3" w:rsidRDefault="001C03A3" w:rsidP="00362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E7A979" w14:textId="020137DB" w:rsidR="001C03A3" w:rsidRPr="00A4271E" w:rsidRDefault="001C03A3" w:rsidP="00A42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20" w:hanging="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27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70,337</w:t>
            </w:r>
          </w:p>
        </w:tc>
      </w:tr>
    </w:tbl>
    <w:p w14:paraId="37E171CE" w14:textId="5221853E" w:rsidR="00362F8D" w:rsidRDefault="00362F8D" w:rsidP="00482DA8">
      <w:pPr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B01858B" w14:textId="77777777" w:rsidR="00362F8D" w:rsidRDefault="0036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6"/>
        <w:gridCol w:w="991"/>
        <w:gridCol w:w="270"/>
        <w:gridCol w:w="182"/>
        <w:gridCol w:w="1621"/>
        <w:gridCol w:w="180"/>
        <w:gridCol w:w="178"/>
        <w:gridCol w:w="1529"/>
        <w:gridCol w:w="7"/>
      </w:tblGrid>
      <w:tr w:rsidR="00887468" w:rsidRPr="004B5677" w14:paraId="6E31A25A" w14:textId="77777777" w:rsidTr="00887468">
        <w:trPr>
          <w:gridAfter w:val="1"/>
          <w:wAfter w:w="7" w:type="dxa"/>
          <w:cantSplit/>
          <w:tblHeader/>
        </w:trPr>
        <w:tc>
          <w:tcPr>
            <w:tcW w:w="4316" w:type="dxa"/>
            <w:vAlign w:val="bottom"/>
          </w:tcPr>
          <w:p w14:paraId="325796D0" w14:textId="77777777" w:rsidR="00887468" w:rsidRPr="004B5677" w:rsidRDefault="00887468" w:rsidP="000F0438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65417085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678AF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33D0874D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08" w:type="dxa"/>
            <w:gridSpan w:val="4"/>
            <w:vAlign w:val="bottom"/>
          </w:tcPr>
          <w:p w14:paraId="63FFFA49" w14:textId="27540243" w:rsidR="00887468" w:rsidRPr="00541723" w:rsidRDefault="00887468" w:rsidP="007569D2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17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7468" w:rsidRPr="004B5677" w14:paraId="0B800789" w14:textId="77777777" w:rsidTr="00887468">
        <w:trPr>
          <w:cantSplit/>
          <w:tblHeader/>
        </w:trPr>
        <w:tc>
          <w:tcPr>
            <w:tcW w:w="4316" w:type="dxa"/>
            <w:vAlign w:val="bottom"/>
            <w:hideMark/>
          </w:tcPr>
          <w:p w14:paraId="7DFE930B" w14:textId="197CF4A4" w:rsidR="00887468" w:rsidRPr="004B5677" w:rsidRDefault="00887468" w:rsidP="000F0438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</w:tcPr>
          <w:p w14:paraId="2A5C028F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AB450" w14:textId="38A6101A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734442B1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  <w:hideMark/>
          </w:tcPr>
          <w:p w14:paraId="022FBFDD" w14:textId="6D7F698B" w:rsidR="00887468" w:rsidRDefault="00887468" w:rsidP="00887468">
            <w:pPr>
              <w:tabs>
                <w:tab w:val="clear" w:pos="227"/>
                <w:tab w:val="left" w:pos="-69"/>
              </w:tabs>
              <w:ind w:left="21" w:hanging="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43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  <w:p w14:paraId="1BF22EF2" w14:textId="2A5CA562" w:rsidR="00887468" w:rsidRPr="000F0438" w:rsidRDefault="00887468" w:rsidP="00887468">
            <w:pPr>
              <w:tabs>
                <w:tab w:val="clear" w:pos="227"/>
                <w:tab w:val="left" w:pos="-6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438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0F0438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</w:t>
            </w:r>
            <w:r w:rsidR="00A4271E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0F0438">
              <w:rPr>
                <w:rFonts w:asciiTheme="majorBidi" w:hAnsiTheme="majorBidi" w:cstheme="majorBidi"/>
                <w:sz w:val="30"/>
                <w:szCs w:val="30"/>
                <w:cs/>
              </w:rPr>
              <w:t>รับปรุง</w:t>
            </w:r>
          </w:p>
        </w:tc>
        <w:tc>
          <w:tcPr>
            <w:tcW w:w="180" w:type="dxa"/>
          </w:tcPr>
          <w:p w14:paraId="34FFA898" w14:textId="77777777" w:rsidR="00887468" w:rsidRPr="000F0438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5CC3092" w14:textId="77777777" w:rsidR="00887468" w:rsidRPr="000F0438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vAlign w:val="bottom"/>
            <w:hideMark/>
          </w:tcPr>
          <w:p w14:paraId="15702D21" w14:textId="54C8D0F0" w:rsidR="00887468" w:rsidRPr="000F0438" w:rsidRDefault="00887468" w:rsidP="007569D2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043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87468" w:rsidRPr="004B5677" w14:paraId="6FF2D473" w14:textId="77777777" w:rsidTr="00887468">
        <w:trPr>
          <w:gridAfter w:val="1"/>
          <w:wAfter w:w="7" w:type="dxa"/>
          <w:cantSplit/>
        </w:trPr>
        <w:tc>
          <w:tcPr>
            <w:tcW w:w="4316" w:type="dxa"/>
          </w:tcPr>
          <w:p w14:paraId="29C5DC3B" w14:textId="77777777" w:rsidR="00887468" w:rsidRPr="004B5677" w:rsidRDefault="00887468" w:rsidP="007F1995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69E9721" w14:textId="1F47F947" w:rsidR="00887468" w:rsidRPr="007569D2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9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2D18A2B5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526CBCD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8" w:type="dxa"/>
            <w:gridSpan w:val="4"/>
            <w:vAlign w:val="bottom"/>
          </w:tcPr>
          <w:p w14:paraId="2018BC0C" w14:textId="4A4CE74C" w:rsidR="00887468" w:rsidRPr="004B5677" w:rsidRDefault="00887468" w:rsidP="007569D2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87468" w:rsidRPr="004B5677" w14:paraId="57A28BED" w14:textId="77777777" w:rsidTr="00887468">
        <w:trPr>
          <w:cantSplit/>
        </w:trPr>
        <w:tc>
          <w:tcPr>
            <w:tcW w:w="4316" w:type="dxa"/>
            <w:hideMark/>
          </w:tcPr>
          <w:p w14:paraId="7EB5648D" w14:textId="1146559A" w:rsidR="00887468" w:rsidRPr="004B5677" w:rsidRDefault="00887468" w:rsidP="007F1995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1" w:type="dxa"/>
            <w:hideMark/>
          </w:tcPr>
          <w:p w14:paraId="0FDF81DE" w14:textId="1E230C29" w:rsidR="00887468" w:rsidRPr="007569D2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9D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4F7C22E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FE11A48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  <w:hideMark/>
          </w:tcPr>
          <w:p w14:paraId="3D89EC70" w14:textId="77777777" w:rsidR="00887468" w:rsidRPr="004B5677" w:rsidRDefault="00887468" w:rsidP="0088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14:paraId="6F4053BC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85D7A8F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vAlign w:val="bottom"/>
            <w:hideMark/>
          </w:tcPr>
          <w:p w14:paraId="753399DC" w14:textId="77777777" w:rsidR="00887468" w:rsidRPr="004B5677" w:rsidRDefault="00887468" w:rsidP="0054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187" w:right="13" w:hanging="26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887468" w:rsidRPr="004B5677" w14:paraId="2200FB85" w14:textId="77777777" w:rsidTr="00887468">
        <w:trPr>
          <w:cantSplit/>
        </w:trPr>
        <w:tc>
          <w:tcPr>
            <w:tcW w:w="4316" w:type="dxa"/>
            <w:hideMark/>
          </w:tcPr>
          <w:p w14:paraId="2E317652" w14:textId="67FBBB4C" w:rsidR="00887468" w:rsidRPr="004B5677" w:rsidRDefault="00887468" w:rsidP="007F1995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59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1" w:type="dxa"/>
          </w:tcPr>
          <w:p w14:paraId="3A950680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06942E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E6F68EE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DC772" w14:textId="77777777" w:rsidR="00887468" w:rsidRPr="004B5677" w:rsidRDefault="00887468" w:rsidP="0088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0" w:type="dxa"/>
          </w:tcPr>
          <w:p w14:paraId="40A914DD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60937A3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A834DD" w14:textId="77777777" w:rsidR="00887468" w:rsidRPr="004B5677" w:rsidRDefault="00887468" w:rsidP="0054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187" w:right="13" w:hanging="26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887468" w:rsidRPr="004B5677" w14:paraId="1E05CE7A" w14:textId="77777777" w:rsidTr="00887468">
        <w:trPr>
          <w:cantSplit/>
        </w:trPr>
        <w:tc>
          <w:tcPr>
            <w:tcW w:w="4316" w:type="dxa"/>
          </w:tcPr>
          <w:p w14:paraId="65C770FF" w14:textId="1E4A5A27" w:rsidR="00887468" w:rsidRPr="006E59AE" w:rsidRDefault="00887468" w:rsidP="007F1995">
            <w:pPr>
              <w:tabs>
                <w:tab w:val="clear" w:pos="227"/>
                <w:tab w:val="left" w:pos="290"/>
              </w:tabs>
              <w:ind w:left="290" w:hanging="26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991" w:type="dxa"/>
          </w:tcPr>
          <w:p w14:paraId="2F46E63E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B98D0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822378F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BA342D" w14:textId="5609E3D1" w:rsidR="00887468" w:rsidRPr="004B5677" w:rsidRDefault="00887468" w:rsidP="00887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187" w:hanging="26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180" w:type="dxa"/>
          </w:tcPr>
          <w:p w14:paraId="79708A45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D7576CB" w14:textId="77777777" w:rsidR="00887468" w:rsidRPr="004B5677" w:rsidRDefault="00887468" w:rsidP="004818F4">
            <w:pPr>
              <w:tabs>
                <w:tab w:val="clear" w:pos="227"/>
                <w:tab w:val="left" w:pos="102"/>
              </w:tabs>
              <w:ind w:left="187" w:hanging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5B4228" w14:textId="6A5C8CAE" w:rsidR="00887468" w:rsidRPr="004B5677" w:rsidRDefault="00887468" w:rsidP="00541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187" w:right="13" w:hanging="26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</w:p>
        </w:tc>
      </w:tr>
    </w:tbl>
    <w:p w14:paraId="5A6BB46D" w14:textId="77777777" w:rsidR="00362F8D" w:rsidRPr="00362F8D" w:rsidRDefault="00362F8D" w:rsidP="00362F8D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760FAF" w14:textId="346D2686" w:rsidR="004A72D3" w:rsidRPr="004B5677" w:rsidRDefault="00B93B4F" w:rsidP="00041A7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เงินกู้ยืมระยะสั้นจากสถาบันการเงิน</w:t>
      </w:r>
      <w:r w:rsidR="004A72D3" w:rsidRPr="004B567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29CC504" w14:textId="733EDE87" w:rsidR="00385D1E" w:rsidRPr="004B5677" w:rsidRDefault="00385D1E" w:rsidP="00385D1E">
      <w:pPr>
        <w:rPr>
          <w:rFonts w:asciiTheme="majorBidi" w:hAnsiTheme="majorBidi" w:cstheme="majorBidi"/>
        </w:rPr>
      </w:pPr>
    </w:p>
    <w:p w14:paraId="6C414A3C" w14:textId="5A16C981" w:rsidR="00385D1E" w:rsidRPr="00A4271E" w:rsidRDefault="00385D1E" w:rsidP="00321066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ระหว่างปี </w:t>
      </w:r>
      <w:r w:rsidRPr="00A4271E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บริษัททำสัญญาเงินกู้ยืมระยะสั้นจากสถาบันการเงิน</w:t>
      </w:r>
      <w:r w:rsidRPr="00A4271E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ได้แก่</w:t>
      </w:r>
      <w:r w:rsidRPr="00A4271E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>ตั๋วสัญญาใช้</w:t>
      </w:r>
      <w:r w:rsidR="00887468"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</w:t>
      </w:r>
      <w:r w:rsidRPr="00A4271E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ซึ่งมีกำหนดชำระคืนเมื่อทวงถาม</w:t>
      </w:r>
      <w:r w:rsidRPr="00A4271E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</w:t>
      </w:r>
      <w:r w:rsidRPr="00A4271E">
        <w:rPr>
          <w:rFonts w:asciiTheme="majorBidi" w:hAnsiTheme="majorBidi" w:cstheme="majorBidi"/>
          <w:sz w:val="30"/>
          <w:szCs w:val="30"/>
          <w:cs/>
          <w:lang w:bidi="th-TH"/>
        </w:rPr>
        <w:t>กเบี้ยคงที่</w:t>
      </w:r>
      <w:r w:rsidR="003E70D0" w:rsidRPr="00A4271E">
        <w:rPr>
          <w:rFonts w:asciiTheme="majorBidi" w:hAnsiTheme="majorBidi" w:cstheme="majorBidi"/>
          <w:sz w:val="30"/>
          <w:szCs w:val="30"/>
          <w:cs/>
          <w:lang w:bidi="th-TH"/>
        </w:rPr>
        <w:t>และผันแปร</w:t>
      </w:r>
    </w:p>
    <w:p w14:paraId="62A5A68B" w14:textId="77777777" w:rsidR="00385D1E" w:rsidRPr="00A4271E" w:rsidRDefault="00385D1E" w:rsidP="00041A72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1513A835" w14:textId="2716815B" w:rsidR="00374503" w:rsidRPr="00A4271E" w:rsidRDefault="00385D1E" w:rsidP="00A1355A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>ระหว่างปี</w:t>
      </w:r>
      <w:r w:rsidRPr="00A4271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9055F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A4271E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</w:t>
      </w:r>
      <w:r w:rsidR="006E59AE"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>ในต่างประเทศ</w:t>
      </w:r>
      <w:r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>ทำสัญญาเงินกู้ยืมระยะสั้นจากสถาบันการเงิน</w:t>
      </w:r>
      <w:r w:rsidRPr="00A4271E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ซึ่งมีกำหนดชำระคืนภายในปี</w:t>
      </w:r>
      <w:r w:rsidRPr="00A4271E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A4271E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A4271E">
        <w:rPr>
          <w:rFonts w:asciiTheme="majorBidi" w:hAnsiTheme="majorBidi" w:cstheme="majorBidi"/>
          <w:sz w:val="30"/>
          <w:szCs w:val="30"/>
          <w:rtl/>
          <w:cs/>
          <w:lang w:val="en-US"/>
        </w:rPr>
        <w:t xml:space="preserve"> </w:t>
      </w:r>
      <w:r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โดยเงินกู้ยืมดังก</w:t>
      </w:r>
      <w:r w:rsidRPr="00A4271E">
        <w:rPr>
          <w:rFonts w:asciiTheme="majorBidi" w:hAnsiTheme="majorBidi" w:cstheme="majorBidi"/>
          <w:sz w:val="30"/>
          <w:szCs w:val="30"/>
          <w:cs/>
          <w:lang w:bidi="th-TH"/>
        </w:rPr>
        <w:t>ล่าว ถูกค้ำประกันโดย</w:t>
      </w:r>
      <w:r w:rsidR="00B93B4F" w:rsidRPr="00A4271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สินค้าคงเหลือมูลค่า </w:t>
      </w:r>
      <w:r w:rsidR="0019055F">
        <w:rPr>
          <w:rFonts w:asciiTheme="majorBidi" w:hAnsiTheme="majorBidi" w:cstheme="majorBidi"/>
          <w:sz w:val="30"/>
          <w:szCs w:val="30"/>
          <w:lang w:val="en-US" w:bidi="th-TH"/>
        </w:rPr>
        <w:t>909</w:t>
      </w:r>
      <w:r w:rsidR="00B93B4F" w:rsidRPr="00A4271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</w:p>
    <w:p w14:paraId="6AFC3E72" w14:textId="70F599F4" w:rsidR="00362F8D" w:rsidRPr="00A4271E" w:rsidRDefault="0036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4271E">
        <w:rPr>
          <w:rFonts w:asciiTheme="majorBidi" w:hAnsiTheme="majorBidi" w:cstheme="majorBidi"/>
          <w:sz w:val="30"/>
          <w:szCs w:val="30"/>
        </w:rPr>
        <w:br w:type="page"/>
      </w:r>
    </w:p>
    <w:p w14:paraId="247E4F6F" w14:textId="414BD413" w:rsidR="00B93B4F" w:rsidRPr="004B5677" w:rsidRDefault="00B93B4F" w:rsidP="00041A7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75F3B951" w14:textId="22195DF3" w:rsidR="00B93B4F" w:rsidRPr="00362F8D" w:rsidRDefault="00B93B4F" w:rsidP="00B93B4F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60" w:type="dxa"/>
        <w:tblInd w:w="5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0"/>
        <w:gridCol w:w="1170"/>
        <w:gridCol w:w="1170"/>
        <w:gridCol w:w="180"/>
        <w:gridCol w:w="1080"/>
        <w:gridCol w:w="178"/>
        <w:gridCol w:w="1080"/>
        <w:gridCol w:w="180"/>
        <w:gridCol w:w="1082"/>
      </w:tblGrid>
      <w:tr w:rsidR="00B93B4F" w:rsidRPr="004B5677" w14:paraId="1CCEBB3D" w14:textId="77777777" w:rsidTr="00C20477">
        <w:trPr>
          <w:cantSplit/>
          <w:tblHeader/>
        </w:trPr>
        <w:tc>
          <w:tcPr>
            <w:tcW w:w="3140" w:type="dxa"/>
          </w:tcPr>
          <w:p w14:paraId="3E8FF3E1" w14:textId="77777777" w:rsidR="00B93B4F" w:rsidRPr="004B5677" w:rsidRDefault="00B93B4F" w:rsidP="00BD73E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38BCE2A" w14:textId="77777777" w:rsidR="00B93B4F" w:rsidRPr="004B5677" w:rsidRDefault="00B93B4F" w:rsidP="00611EE3">
            <w:pPr>
              <w:ind w:left="-75" w:right="-169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hideMark/>
          </w:tcPr>
          <w:p w14:paraId="1570E96B" w14:textId="4410D2C0" w:rsidR="00B93B4F" w:rsidRPr="004B5677" w:rsidRDefault="00B93B4F" w:rsidP="00611EE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27B75E47" w14:textId="77777777" w:rsidR="00B93B4F" w:rsidRPr="004B5677" w:rsidRDefault="00B93B4F" w:rsidP="00611EE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hideMark/>
          </w:tcPr>
          <w:p w14:paraId="40A88A4E" w14:textId="2FBC674E" w:rsidR="00B93B4F" w:rsidRPr="004B5677" w:rsidRDefault="00B93B4F" w:rsidP="00611EE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93B4F" w:rsidRPr="004B5677" w14:paraId="4B5A8597" w14:textId="77777777" w:rsidTr="00C20477">
        <w:trPr>
          <w:cantSplit/>
          <w:tblHeader/>
        </w:trPr>
        <w:tc>
          <w:tcPr>
            <w:tcW w:w="3140" w:type="dxa"/>
          </w:tcPr>
          <w:p w14:paraId="41F1D206" w14:textId="77777777" w:rsidR="00B93B4F" w:rsidRPr="004B5677" w:rsidRDefault="00B93B4F" w:rsidP="00BD73E4">
            <w:pPr>
              <w:pStyle w:val="acctfourfigures"/>
              <w:tabs>
                <w:tab w:val="left" w:pos="102"/>
              </w:tabs>
              <w:spacing w:line="240" w:lineRule="auto"/>
              <w:ind w:left="187" w:hanging="2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513193A" w14:textId="77777777" w:rsidR="00B93B4F" w:rsidRPr="004B5677" w:rsidRDefault="00B93B4F" w:rsidP="00611EE3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ต่อหุ้น</w:t>
            </w:r>
          </w:p>
        </w:tc>
        <w:tc>
          <w:tcPr>
            <w:tcW w:w="1170" w:type="dxa"/>
            <w:hideMark/>
          </w:tcPr>
          <w:p w14:paraId="78BBB93B" w14:textId="77777777" w:rsidR="00B93B4F" w:rsidRPr="004B5677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54BE13AE" w14:textId="77777777" w:rsidR="00B93B4F" w:rsidRPr="004B5677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B05CECF" w14:textId="77777777" w:rsidR="00B93B4F" w:rsidRPr="004B5677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78" w:type="dxa"/>
          </w:tcPr>
          <w:p w14:paraId="48DB9172" w14:textId="77777777" w:rsidR="00B93B4F" w:rsidRPr="004B5677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A67AFBC" w14:textId="77777777" w:rsidR="00B93B4F" w:rsidRPr="004B5677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</w:tcPr>
          <w:p w14:paraId="66CD99A9" w14:textId="77777777" w:rsidR="00B93B4F" w:rsidRPr="004B5677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788CC47A" w14:textId="77777777" w:rsidR="00B93B4F" w:rsidRPr="004B5677" w:rsidRDefault="00B93B4F" w:rsidP="00611EE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B93B4F" w:rsidRPr="004B5677" w14:paraId="1313ADD3" w14:textId="77777777" w:rsidTr="00C20477">
        <w:trPr>
          <w:cantSplit/>
          <w:tblHeader/>
        </w:trPr>
        <w:tc>
          <w:tcPr>
            <w:tcW w:w="3140" w:type="dxa"/>
            <w:hideMark/>
          </w:tcPr>
          <w:p w14:paraId="6AC3C2B3" w14:textId="77777777" w:rsidR="00B93B4F" w:rsidRPr="004B5677" w:rsidRDefault="00B93B4F" w:rsidP="00BD73E4">
            <w:pPr>
              <w:tabs>
                <w:tab w:val="clear" w:pos="227"/>
                <w:tab w:val="left" w:pos="102"/>
              </w:tabs>
              <w:ind w:left="187" w:hanging="2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14CDA" w14:textId="77777777" w:rsidR="00B93B4F" w:rsidRPr="004B5677" w:rsidRDefault="00B93B4F" w:rsidP="00611EE3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4B567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บาท</w:t>
            </w:r>
            <w:r w:rsidRPr="004B567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  <w:tc>
          <w:tcPr>
            <w:tcW w:w="4950" w:type="dxa"/>
            <w:gridSpan w:val="7"/>
          </w:tcPr>
          <w:p w14:paraId="79BE42C0" w14:textId="5D72432D" w:rsidR="00B93B4F" w:rsidRPr="004B5677" w:rsidRDefault="00D275D6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93B4F" w:rsidRPr="004B567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ล้านหุ้น</w:t>
            </w:r>
            <w:r w:rsidR="00B93B4F" w:rsidRPr="004B567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B93B4F" w:rsidRPr="004B567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93B4F" w:rsidRPr="004B5677" w14:paraId="69234AE7" w14:textId="77777777" w:rsidTr="00C20477">
        <w:trPr>
          <w:cantSplit/>
        </w:trPr>
        <w:tc>
          <w:tcPr>
            <w:tcW w:w="3140" w:type="dxa"/>
            <w:hideMark/>
          </w:tcPr>
          <w:p w14:paraId="750024AE" w14:textId="77777777" w:rsidR="00B93B4F" w:rsidRPr="004B5677" w:rsidRDefault="00B93B4F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170" w:type="dxa"/>
          </w:tcPr>
          <w:p w14:paraId="218C2DC9" w14:textId="77777777" w:rsidR="00B93B4F" w:rsidRPr="004B5677" w:rsidRDefault="00B93B4F" w:rsidP="00611EE3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53431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6FE9CF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6971E9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D43A49A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E8130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7ECEBA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5CD8990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B4F" w:rsidRPr="004B5677" w14:paraId="36FF5926" w14:textId="77777777" w:rsidTr="00C20477">
        <w:trPr>
          <w:cantSplit/>
        </w:trPr>
        <w:tc>
          <w:tcPr>
            <w:tcW w:w="3140" w:type="dxa"/>
            <w:hideMark/>
          </w:tcPr>
          <w:p w14:paraId="09FD67D9" w14:textId="77777777" w:rsidR="00B93B4F" w:rsidRPr="004B5677" w:rsidRDefault="00B93B4F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</w:tcPr>
          <w:p w14:paraId="5985A0D5" w14:textId="77777777" w:rsidR="00B93B4F" w:rsidRPr="004B5677" w:rsidRDefault="00B93B4F" w:rsidP="00611EE3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7803A3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307282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5CD73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9C7A818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8691A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34CFC1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12F9A1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B4F" w:rsidRPr="004B5677" w14:paraId="7FA57364" w14:textId="77777777" w:rsidTr="00C20477">
        <w:trPr>
          <w:cantSplit/>
        </w:trPr>
        <w:tc>
          <w:tcPr>
            <w:tcW w:w="3140" w:type="dxa"/>
            <w:hideMark/>
          </w:tcPr>
          <w:p w14:paraId="7D0BE177" w14:textId="77777777" w:rsidR="00B93B4F" w:rsidRPr="004B5677" w:rsidRDefault="00B93B4F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  <w:hideMark/>
          </w:tcPr>
          <w:p w14:paraId="4BD58A31" w14:textId="43ACCA98" w:rsidR="00B93B4F" w:rsidRPr="004B5677" w:rsidRDefault="00B93B4F" w:rsidP="00611EE3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0" w:type="dxa"/>
            <w:hideMark/>
          </w:tcPr>
          <w:p w14:paraId="5A234C4C" w14:textId="2F5EC7D8" w:rsidR="00B93B4F" w:rsidRPr="004B5677" w:rsidRDefault="0057296B" w:rsidP="00611EE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32D8ED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4B8C35C" w14:textId="501D8E0F" w:rsidR="00B93B4F" w:rsidRPr="004B5677" w:rsidRDefault="0057296B" w:rsidP="00611EE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F2B49EF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0AC0216E" w14:textId="2B907E2A" w:rsidR="00B93B4F" w:rsidRPr="004B5677" w:rsidRDefault="00B93B4F" w:rsidP="00611EE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07CF3701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  <w:hideMark/>
          </w:tcPr>
          <w:p w14:paraId="337DE420" w14:textId="2792EDB0" w:rsidR="00B93B4F" w:rsidRPr="004B5677" w:rsidRDefault="00B93B4F" w:rsidP="00611EE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82DA8" w:rsidRPr="004B5677" w14:paraId="660636BF" w14:textId="77777777" w:rsidTr="00C20477">
        <w:trPr>
          <w:cantSplit/>
        </w:trPr>
        <w:tc>
          <w:tcPr>
            <w:tcW w:w="3140" w:type="dxa"/>
            <w:hideMark/>
          </w:tcPr>
          <w:p w14:paraId="74AC0FCE" w14:textId="77777777" w:rsidR="00482DA8" w:rsidRPr="004B5677" w:rsidRDefault="00482DA8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  <w:hideMark/>
          </w:tcPr>
          <w:p w14:paraId="07E74741" w14:textId="176F34E6" w:rsidR="00482DA8" w:rsidRPr="004B5677" w:rsidRDefault="00482DA8" w:rsidP="00482DA8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hideMark/>
          </w:tcPr>
          <w:p w14:paraId="4EA52E00" w14:textId="28E211B8" w:rsidR="00482DA8" w:rsidRPr="004B5677" w:rsidRDefault="00482DA8" w:rsidP="00482DA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6,32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31E2A857" w14:textId="77777777" w:rsidR="00482DA8" w:rsidRPr="004B5677" w:rsidRDefault="00482DA8" w:rsidP="00482DA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F60F27C" w14:textId="22C33B9C" w:rsidR="00482DA8" w:rsidRPr="004B5677" w:rsidRDefault="00482DA8" w:rsidP="00482DA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6,32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14:paraId="254379EE" w14:textId="77777777" w:rsidR="00482DA8" w:rsidRPr="004B5677" w:rsidRDefault="00482DA8" w:rsidP="00482DA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28A9751B" w14:textId="56FE6AF1" w:rsidR="00482DA8" w:rsidRPr="004B5677" w:rsidRDefault="0057296B" w:rsidP="00482DA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FE57E4" w14:textId="77777777" w:rsidR="00482DA8" w:rsidRPr="004B5677" w:rsidRDefault="00482DA8" w:rsidP="00482DA8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  <w:hideMark/>
          </w:tcPr>
          <w:p w14:paraId="437E7974" w14:textId="7D022FEA" w:rsidR="00482DA8" w:rsidRPr="004B5677" w:rsidRDefault="0057296B" w:rsidP="00482DA8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3B4F" w:rsidRPr="004B5677" w14:paraId="393B2790" w14:textId="77777777" w:rsidTr="00C20477">
        <w:trPr>
          <w:cantSplit/>
        </w:trPr>
        <w:tc>
          <w:tcPr>
            <w:tcW w:w="3140" w:type="dxa"/>
            <w:hideMark/>
          </w:tcPr>
          <w:p w14:paraId="5D693AC0" w14:textId="08D33BCF" w:rsidR="00B93B4F" w:rsidRPr="004B5677" w:rsidRDefault="00B93B4F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28FFC898" w14:textId="77777777" w:rsidR="00B93B4F" w:rsidRPr="004B5677" w:rsidRDefault="00B93B4F" w:rsidP="00611EE3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7BF37D2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CD73DD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E2D9CC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2CA5256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6C55DF1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B1E94E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20500777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3B4F" w:rsidRPr="004B5677" w14:paraId="143251B5" w14:textId="77777777" w:rsidTr="00C20477">
        <w:trPr>
          <w:cantSplit/>
        </w:trPr>
        <w:tc>
          <w:tcPr>
            <w:tcW w:w="3140" w:type="dxa"/>
            <w:hideMark/>
          </w:tcPr>
          <w:p w14:paraId="2D699628" w14:textId="77777777" w:rsidR="00B93B4F" w:rsidRPr="004B5677" w:rsidRDefault="00B93B4F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  <w:hideMark/>
          </w:tcPr>
          <w:p w14:paraId="46B24403" w14:textId="46B026F3" w:rsidR="00B93B4F" w:rsidRPr="004B5677" w:rsidRDefault="00B93B4F" w:rsidP="00611EE3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FE80BDE" w14:textId="2FBDBD82" w:rsidR="00B93B4F" w:rsidRPr="004B5677" w:rsidRDefault="0057296B" w:rsidP="00611EE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1C2940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6761C8" w14:textId="1D1BFA2C" w:rsidR="00B93B4F" w:rsidRPr="004B5677" w:rsidRDefault="0057296B" w:rsidP="00611EE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41EEDDB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5197A6E0" w14:textId="3114C9F6" w:rsidR="00B93B4F" w:rsidRPr="004B5677" w:rsidRDefault="00B93B4F" w:rsidP="00611EE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41E9C1AE" w14:textId="77777777" w:rsidR="00B93B4F" w:rsidRPr="004B5677" w:rsidRDefault="00B93B4F" w:rsidP="00611EE3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hideMark/>
          </w:tcPr>
          <w:p w14:paraId="3FB8160A" w14:textId="4238F91D" w:rsidR="00B93B4F" w:rsidRPr="004B5677" w:rsidRDefault="00B93B4F" w:rsidP="00611EE3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  <w:tr w:rsidR="0057296B" w:rsidRPr="004B5677" w14:paraId="12B740FF" w14:textId="77777777" w:rsidTr="00C20477">
        <w:trPr>
          <w:cantSplit/>
        </w:trPr>
        <w:tc>
          <w:tcPr>
            <w:tcW w:w="3140" w:type="dxa"/>
          </w:tcPr>
          <w:p w14:paraId="69753896" w14:textId="77777777" w:rsidR="0057296B" w:rsidRPr="004B5677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</w:tcPr>
          <w:p w14:paraId="5108B64C" w14:textId="77777777" w:rsidR="0057296B" w:rsidRPr="004B5677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6465959" w14:textId="54F4E3ED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63DEA012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EAFAC3A" w14:textId="080E9A1C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6,32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14:paraId="646F172B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D8AE41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7A1C117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73796226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7296B" w:rsidRPr="004B5677" w14:paraId="13AB41C2" w14:textId="77777777" w:rsidTr="00C20477">
        <w:trPr>
          <w:cantSplit/>
        </w:trPr>
        <w:tc>
          <w:tcPr>
            <w:tcW w:w="3140" w:type="dxa"/>
            <w:hideMark/>
          </w:tcPr>
          <w:p w14:paraId="1B452D69" w14:textId="77777777" w:rsidR="0057296B" w:rsidRPr="004B5677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BE684" w14:textId="77777777" w:rsidR="0057296B" w:rsidRPr="004B5677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739D5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727F18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25F9C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9ABDBC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BBE0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CD4D68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71F37C4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96B" w:rsidRPr="004B5677" w14:paraId="27C51E5D" w14:textId="77777777" w:rsidTr="00C20477">
        <w:trPr>
          <w:cantSplit/>
        </w:trPr>
        <w:tc>
          <w:tcPr>
            <w:tcW w:w="3140" w:type="dxa"/>
            <w:hideMark/>
          </w:tcPr>
          <w:p w14:paraId="2C066401" w14:textId="77777777" w:rsidR="0057296B" w:rsidRPr="004B5677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170" w:type="dxa"/>
          </w:tcPr>
          <w:p w14:paraId="0C373A81" w14:textId="77777777" w:rsidR="0057296B" w:rsidRPr="004B5677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CC2CEC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E42D34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70B11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B606995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F743D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DB0C6C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97850EB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96B" w:rsidRPr="004B5677" w14:paraId="4EC145F4" w14:textId="77777777" w:rsidTr="00C20477">
        <w:trPr>
          <w:cantSplit/>
        </w:trPr>
        <w:tc>
          <w:tcPr>
            <w:tcW w:w="3140" w:type="dxa"/>
          </w:tcPr>
          <w:p w14:paraId="502AAB34" w14:textId="77777777" w:rsidR="0057296B" w:rsidRPr="004B5677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FF6C66E" w14:textId="77777777" w:rsidR="0057296B" w:rsidRPr="004B5677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2729F4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812DC3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56D8C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D08A0A6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7E5D6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08FAF0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C8FABDF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96B" w:rsidRPr="004B5677" w14:paraId="422573CD" w14:textId="77777777" w:rsidTr="00C20477">
        <w:trPr>
          <w:cantSplit/>
        </w:trPr>
        <w:tc>
          <w:tcPr>
            <w:tcW w:w="3140" w:type="dxa"/>
            <w:hideMark/>
          </w:tcPr>
          <w:p w14:paraId="67A58777" w14:textId="77777777" w:rsidR="0057296B" w:rsidRPr="004B5677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  <w:hideMark/>
          </w:tcPr>
          <w:p w14:paraId="544ADAAA" w14:textId="75CE51B0" w:rsidR="0057296B" w:rsidRPr="004B5677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0" w:type="dxa"/>
          </w:tcPr>
          <w:p w14:paraId="56B37DF4" w14:textId="1E182E35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F3DD72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33628" w14:textId="20B15C75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0C16AE8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72F1FF8" w14:textId="0C853CA1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45EA5731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4A1FD46F" w14:textId="7D3E7EAA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57296B" w:rsidRPr="004B5677" w14:paraId="23D6602B" w14:textId="77777777" w:rsidTr="00C20477">
        <w:trPr>
          <w:cantSplit/>
        </w:trPr>
        <w:tc>
          <w:tcPr>
            <w:tcW w:w="3140" w:type="dxa"/>
          </w:tcPr>
          <w:p w14:paraId="62080333" w14:textId="50CE4097" w:rsidR="0057296B" w:rsidRPr="004B5677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</w:tcPr>
          <w:p w14:paraId="686FB030" w14:textId="1390BB99" w:rsidR="0057296B" w:rsidRPr="004B5677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1FC71A86" w14:textId="6E3A6315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34514E89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EBF07" w14:textId="0C970584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78" w:type="dxa"/>
          </w:tcPr>
          <w:p w14:paraId="3833408B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FD589" w14:textId="6C471AFB" w:rsidR="0057296B" w:rsidRPr="006E59AE" w:rsidRDefault="006E59AE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8EFB5B9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F1B4297" w14:textId="7EE30C03" w:rsidR="0057296B" w:rsidRPr="004B5677" w:rsidRDefault="006E59AE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296B" w:rsidRPr="004B5677" w14:paraId="7825336A" w14:textId="77777777" w:rsidTr="00C20477">
        <w:trPr>
          <w:cantSplit/>
        </w:trPr>
        <w:tc>
          <w:tcPr>
            <w:tcW w:w="3140" w:type="dxa"/>
          </w:tcPr>
          <w:p w14:paraId="31D85245" w14:textId="77777777" w:rsidR="0057296B" w:rsidRPr="004B5677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170" w:type="dxa"/>
          </w:tcPr>
          <w:p w14:paraId="52D8EFE4" w14:textId="58455EA5" w:rsidR="0057296B" w:rsidRPr="004B5677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6777DAF6" w14:textId="23D73A3C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1,331</w:t>
            </w:r>
          </w:p>
        </w:tc>
        <w:tc>
          <w:tcPr>
            <w:tcW w:w="180" w:type="dxa"/>
          </w:tcPr>
          <w:p w14:paraId="7C180719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55453" w14:textId="49C6E09D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1,331</w:t>
            </w:r>
          </w:p>
        </w:tc>
        <w:tc>
          <w:tcPr>
            <w:tcW w:w="178" w:type="dxa"/>
          </w:tcPr>
          <w:p w14:paraId="5310D2F0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91269" w14:textId="4E67C295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C41C17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765EF2" w14:textId="1A4CA4C1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296B" w:rsidRPr="004B5677" w14:paraId="4A8119A3" w14:textId="77777777" w:rsidTr="00C20477">
        <w:trPr>
          <w:cantSplit/>
        </w:trPr>
        <w:tc>
          <w:tcPr>
            <w:tcW w:w="3140" w:type="dxa"/>
            <w:hideMark/>
          </w:tcPr>
          <w:p w14:paraId="0B816093" w14:textId="37AE20A3" w:rsidR="0057296B" w:rsidRPr="004B5677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24A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7D62A1C5" w14:textId="77777777" w:rsidR="0057296B" w:rsidRPr="004B5677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BE4EF83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C552A0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4FF9C64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1F811E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CA93F1A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E6B52B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14C0FB9B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296B" w:rsidRPr="004B5677" w14:paraId="47FFCA54" w14:textId="77777777" w:rsidTr="00C20477">
        <w:trPr>
          <w:cantSplit/>
        </w:trPr>
        <w:tc>
          <w:tcPr>
            <w:tcW w:w="3140" w:type="dxa"/>
            <w:hideMark/>
          </w:tcPr>
          <w:p w14:paraId="55C1621F" w14:textId="77777777" w:rsidR="0057296B" w:rsidRPr="004B5677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  <w:hideMark/>
          </w:tcPr>
          <w:p w14:paraId="76DE2C48" w14:textId="12E3E67D" w:rsidR="0057296B" w:rsidRPr="004B5677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455AB03" w14:textId="5421F1AC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8E5873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0E3FCC1" w14:textId="354147ED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64752C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19EFD288" w14:textId="51B3AABA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206C7211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hideMark/>
          </w:tcPr>
          <w:p w14:paraId="7B60B4AA" w14:textId="419FF518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  <w:tr w:rsidR="0057296B" w:rsidRPr="004B5677" w14:paraId="6DA48B99" w14:textId="77777777" w:rsidTr="00C20477">
        <w:trPr>
          <w:cantSplit/>
        </w:trPr>
        <w:tc>
          <w:tcPr>
            <w:tcW w:w="3140" w:type="dxa"/>
          </w:tcPr>
          <w:p w14:paraId="3B01D9FF" w14:textId="77777777" w:rsidR="0057296B" w:rsidRPr="004B5677" w:rsidRDefault="0057296B" w:rsidP="005F7C0D">
            <w:pPr>
              <w:tabs>
                <w:tab w:val="clear" w:pos="227"/>
                <w:tab w:val="left" w:pos="102"/>
              </w:tabs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</w:tcPr>
          <w:p w14:paraId="5114F18A" w14:textId="77777777" w:rsidR="0057296B" w:rsidRPr="004B5677" w:rsidRDefault="0057296B" w:rsidP="0057296B">
            <w:pPr>
              <w:pStyle w:val="acctfourfigures"/>
              <w:tabs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B83162C" w14:textId="4A018C50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80" w:type="dxa"/>
          </w:tcPr>
          <w:p w14:paraId="5EF6640F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D6977A1" w14:textId="54E86C78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78" w:type="dxa"/>
          </w:tcPr>
          <w:p w14:paraId="421F2FB5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17612E3" w14:textId="36E94E7C" w:rsidR="0057296B" w:rsidRPr="004B5677" w:rsidRDefault="0057296B" w:rsidP="0057296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BF6A06" w14:textId="77777777" w:rsidR="0057296B" w:rsidRPr="004B5677" w:rsidRDefault="0057296B" w:rsidP="005729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6F536708" w14:textId="2E86C091" w:rsidR="0057296B" w:rsidRPr="004B5677" w:rsidRDefault="0057296B" w:rsidP="0057296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2360121" w14:textId="6CBFE004" w:rsidR="00B93B4F" w:rsidRPr="004B5677" w:rsidRDefault="00B93B4F" w:rsidP="00B93B4F">
      <w:pPr>
        <w:rPr>
          <w:rFonts w:asciiTheme="majorBidi" w:hAnsiTheme="majorBidi" w:cstheme="majorBidi"/>
          <w:sz w:val="30"/>
          <w:szCs w:val="30"/>
          <w:cs/>
        </w:rPr>
      </w:pPr>
    </w:p>
    <w:p w14:paraId="1D2CA8E1" w14:textId="77777777" w:rsidR="00362F8D" w:rsidRDefault="0036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0CBF01F" w14:textId="1C5FAAEB" w:rsidR="00332648" w:rsidRPr="004B5677" w:rsidRDefault="00374503" w:rsidP="00332648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การเสนอขายหุ้นใหม่ต่อประชาชนทั่วไปเป็นครั้งแรก</w:t>
      </w:r>
    </w:p>
    <w:p w14:paraId="4792112F" w14:textId="77777777" w:rsidR="00332648" w:rsidRPr="000F4633" w:rsidRDefault="00332648" w:rsidP="00B247E0">
      <w:pPr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F7BF932" w14:textId="4E7268ED" w:rsidR="00C92A0F" w:rsidRPr="000F4633" w:rsidRDefault="00C92A0F" w:rsidP="00C92A0F">
      <w:pPr>
        <w:tabs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F4633">
        <w:rPr>
          <w:rFonts w:asciiTheme="majorBidi" w:hAnsiTheme="majorBidi" w:cstheme="majorBidi"/>
          <w:sz w:val="30"/>
          <w:szCs w:val="30"/>
          <w:cs/>
        </w:rPr>
        <w:t>บริษัทได้เสนอขายหุ้นสามัญจำนวน</w:t>
      </w:r>
      <w:r w:rsidR="00F46E04">
        <w:rPr>
          <w:rFonts w:asciiTheme="majorBidi" w:hAnsiTheme="majorBidi" w:cstheme="majorBidi"/>
          <w:sz w:val="30"/>
          <w:szCs w:val="30"/>
        </w:rPr>
        <w:t xml:space="preserve"> 1,691 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ล้านหุ้น โดยแบ่งออกเป็น </w:t>
      </w:r>
      <w:r w:rsidR="00F46E04">
        <w:rPr>
          <w:rFonts w:asciiTheme="majorBidi" w:hAnsiTheme="majorBidi" w:cstheme="majorBidi"/>
          <w:sz w:val="30"/>
          <w:szCs w:val="30"/>
        </w:rPr>
        <w:t>(1)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หุ้นสามัญเพิ่มทุนจำนวน </w:t>
      </w:r>
      <w:r w:rsidR="00F46E04">
        <w:rPr>
          <w:rFonts w:asciiTheme="majorBidi" w:hAnsiTheme="majorBidi" w:cstheme="majorBidi"/>
          <w:sz w:val="30"/>
          <w:szCs w:val="30"/>
        </w:rPr>
        <w:t>1,331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ล้านหุ้น </w:t>
      </w:r>
      <w:r w:rsidR="00F46E04">
        <w:rPr>
          <w:rFonts w:asciiTheme="majorBidi" w:hAnsiTheme="majorBidi" w:cstheme="majorBidi"/>
          <w:sz w:val="30"/>
          <w:szCs w:val="30"/>
        </w:rPr>
        <w:t>(2)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หุ้นสามัญเดิมที่เสนอขายโดย </w:t>
      </w:r>
      <w:r w:rsidRPr="000F4633">
        <w:rPr>
          <w:rFonts w:asciiTheme="majorBidi" w:hAnsiTheme="majorBidi" w:cstheme="majorBidi"/>
          <w:sz w:val="30"/>
          <w:szCs w:val="30"/>
        </w:rPr>
        <w:t xml:space="preserve">Hawthorn Resources Limited </w:t>
      </w:r>
      <w:r w:rsidRPr="000F4633">
        <w:rPr>
          <w:rFonts w:asciiTheme="majorBidi" w:hAnsiTheme="majorBidi" w:cstheme="majorBidi"/>
          <w:sz w:val="30"/>
          <w:szCs w:val="30"/>
          <w:cs/>
        </w:rPr>
        <w:t>จำนวน</w:t>
      </w:r>
      <w:r w:rsidR="00F46E04">
        <w:rPr>
          <w:rFonts w:asciiTheme="majorBidi" w:hAnsiTheme="majorBidi" w:cstheme="majorBidi"/>
          <w:sz w:val="30"/>
          <w:szCs w:val="30"/>
        </w:rPr>
        <w:t xml:space="preserve"> 360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ล้านหุ้น หุ้นใหม่เสนอขายในราคา</w:t>
      </w:r>
      <w:r w:rsidR="00EF74CB">
        <w:rPr>
          <w:rFonts w:asciiTheme="majorBidi" w:hAnsiTheme="majorBidi" w:cstheme="majorBidi"/>
          <w:sz w:val="30"/>
          <w:szCs w:val="30"/>
        </w:rPr>
        <w:t xml:space="preserve">    </w:t>
      </w:r>
      <w:r w:rsidRPr="000F4633">
        <w:rPr>
          <w:rFonts w:asciiTheme="majorBidi" w:hAnsiTheme="majorBidi" w:cstheme="majorBidi"/>
          <w:sz w:val="30"/>
          <w:szCs w:val="30"/>
          <w:cs/>
        </w:rPr>
        <w:t>หุ้นละ</w:t>
      </w:r>
      <w:r w:rsidR="00F46E04">
        <w:rPr>
          <w:rFonts w:asciiTheme="majorBidi" w:hAnsiTheme="majorBidi" w:cstheme="majorBidi"/>
          <w:sz w:val="30"/>
          <w:szCs w:val="30"/>
        </w:rPr>
        <w:t xml:space="preserve"> 42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บาท (มูลค่าที่ตราไว้ </w:t>
      </w:r>
      <w:r w:rsidR="00F46E04">
        <w:rPr>
          <w:rFonts w:asciiTheme="majorBidi" w:hAnsiTheme="majorBidi" w:cstheme="majorBidi"/>
          <w:sz w:val="30"/>
          <w:szCs w:val="30"/>
        </w:rPr>
        <w:t>1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บาท และส่วนเกินมูลค่าหุ้น </w:t>
      </w:r>
      <w:r w:rsidR="00F46E04">
        <w:rPr>
          <w:rFonts w:asciiTheme="majorBidi" w:hAnsiTheme="majorBidi" w:cstheme="majorBidi"/>
          <w:sz w:val="30"/>
          <w:szCs w:val="30"/>
        </w:rPr>
        <w:t>41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บาท) บริษัทได้รับเงินจากการขายหุ้นสามัญ</w:t>
      </w:r>
      <w:r w:rsidR="009F6F06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ที่ออกใหม่ </w:t>
      </w:r>
      <w:r w:rsidR="00F46E04">
        <w:rPr>
          <w:rFonts w:asciiTheme="majorBidi" w:hAnsiTheme="majorBidi" w:cstheme="majorBidi"/>
          <w:sz w:val="30"/>
          <w:szCs w:val="30"/>
        </w:rPr>
        <w:t>22,986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ล้านบาท และได้รับหุ้นสามัญของบริษัท โรบินสัน จำกัด (มหาชน) (</w:t>
      </w:r>
      <w:r w:rsidRPr="000F4633">
        <w:rPr>
          <w:rFonts w:asciiTheme="majorBidi" w:hAnsiTheme="majorBidi" w:cstheme="majorBidi"/>
          <w:sz w:val="30"/>
          <w:szCs w:val="30"/>
        </w:rPr>
        <w:t xml:space="preserve">ROBINS) </w:t>
      </w:r>
      <w:r w:rsidRPr="000F4633">
        <w:rPr>
          <w:rFonts w:asciiTheme="majorBidi" w:hAnsiTheme="majorBidi" w:cstheme="majorBidi"/>
          <w:sz w:val="30"/>
          <w:szCs w:val="30"/>
          <w:cs/>
        </w:rPr>
        <w:t>จากการเสนอขายโดยวิธีแลกหุ้นแทนเงินสด (</w:t>
      </w:r>
      <w:r w:rsidRPr="000F4633">
        <w:rPr>
          <w:rFonts w:asciiTheme="majorBidi" w:hAnsiTheme="majorBidi" w:cstheme="majorBidi"/>
          <w:sz w:val="30"/>
          <w:szCs w:val="30"/>
        </w:rPr>
        <w:t xml:space="preserve">Share Swap) </w:t>
      </w:r>
      <w:r w:rsidRPr="000F4633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F46E04">
        <w:rPr>
          <w:rFonts w:asciiTheme="majorBidi" w:hAnsiTheme="majorBidi" w:cstheme="majorBidi"/>
          <w:sz w:val="30"/>
          <w:szCs w:val="30"/>
        </w:rPr>
        <w:t xml:space="preserve"> 32,916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เป็นจำนวนเงินรวม</w:t>
      </w:r>
      <w:r w:rsidR="00F46E04">
        <w:rPr>
          <w:rFonts w:asciiTheme="majorBidi" w:hAnsiTheme="majorBidi" w:cstheme="majorBidi"/>
          <w:sz w:val="30"/>
          <w:szCs w:val="30"/>
        </w:rPr>
        <w:t xml:space="preserve"> 55,902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ก่อนหักค่าใช้จ่ายที่เกี่ยวข้องกับการเสนอขายหุ้นใหม่ต่อประชาชนทั่วไปเป็นครั้งแรก หุ้นของบริษัทเริ่มการซื้อขายในตลาดหลักทรัพย์แห่งประเทศไทยในวันที่ </w:t>
      </w:r>
      <w:r w:rsidR="00F46E04">
        <w:rPr>
          <w:rFonts w:asciiTheme="majorBidi" w:hAnsiTheme="majorBidi" w:cstheme="majorBidi"/>
          <w:sz w:val="30"/>
          <w:szCs w:val="30"/>
        </w:rPr>
        <w:t>20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F46E04">
        <w:rPr>
          <w:rFonts w:asciiTheme="majorBidi" w:hAnsiTheme="majorBidi" w:cstheme="majorBidi"/>
          <w:sz w:val="30"/>
          <w:szCs w:val="30"/>
        </w:rPr>
        <w:t>2563</w:t>
      </w:r>
    </w:p>
    <w:p w14:paraId="18673C26" w14:textId="77777777" w:rsidR="00C92A0F" w:rsidRPr="000F4633" w:rsidRDefault="00C92A0F" w:rsidP="00C92A0F">
      <w:pPr>
        <w:tabs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94B727" w14:textId="4F4B3326" w:rsidR="00D275D6" w:rsidRPr="000F4633" w:rsidRDefault="00C92A0F" w:rsidP="00C92A0F">
      <w:pPr>
        <w:tabs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F4633">
        <w:rPr>
          <w:rFonts w:asciiTheme="majorBidi" w:hAnsiTheme="majorBidi" w:cstheme="majorBidi"/>
          <w:sz w:val="30"/>
          <w:szCs w:val="30"/>
          <w:cs/>
        </w:rPr>
        <w:t>ค่าใช้จ่ายที่เกี่ยวข้องโดยตรงกับการเสนอขายหุ้นจำนวน</w:t>
      </w:r>
      <w:r w:rsidR="00F46E04">
        <w:rPr>
          <w:rFonts w:asciiTheme="majorBidi" w:hAnsiTheme="majorBidi" w:cstheme="majorBidi"/>
          <w:sz w:val="30"/>
          <w:szCs w:val="30"/>
        </w:rPr>
        <w:t xml:space="preserve"> 781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</w:t>
      </w:r>
      <w:r w:rsidR="00F46E04">
        <w:rPr>
          <w:rFonts w:asciiTheme="majorBidi" w:hAnsiTheme="majorBidi" w:cstheme="majorBidi"/>
          <w:sz w:val="30"/>
          <w:szCs w:val="30"/>
        </w:rPr>
        <w:t xml:space="preserve"> 53,790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F1F13E7" w14:textId="77777777" w:rsidR="00C92A0F" w:rsidRPr="000F4633" w:rsidRDefault="00C92A0F" w:rsidP="00C92A0F">
      <w:pPr>
        <w:tabs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6043BB98" w14:textId="4036CB81" w:rsidR="00C92A0F" w:rsidRPr="000F4633" w:rsidRDefault="00C92A0F" w:rsidP="00C92A0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46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คำเสนอหุ้น</w:t>
      </w:r>
      <w:r w:rsidR="006450B4" w:rsidRPr="000F463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0F46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- บริษัท โรบินสัน จำกัด (มหาชน)</w:t>
      </w:r>
    </w:p>
    <w:p w14:paraId="27E52AC8" w14:textId="77777777" w:rsidR="00C92A0F" w:rsidRPr="000F4633" w:rsidRDefault="00C92A0F" w:rsidP="00374503">
      <w:pPr>
        <w:ind w:left="540" w:right="-45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3BD91F37" w14:textId="5231A294" w:rsidR="006450B4" w:rsidRPr="000F4633" w:rsidRDefault="006450B4" w:rsidP="006450B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F4633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ในการประชุมคณะกรรมการของบริษัทเมื่อวันที่</w:t>
      </w:r>
      <w:r w:rsidRPr="000F4633">
        <w:rPr>
          <w:rFonts w:asciiTheme="majorBidi" w:hAnsiTheme="majorBidi" w:cstheme="majorBidi"/>
          <w:sz w:val="30"/>
          <w:szCs w:val="30"/>
        </w:rPr>
        <w:t> 25 </w:t>
      </w:r>
      <w:r w:rsidRPr="000F4633">
        <w:rPr>
          <w:rFonts w:asciiTheme="majorBidi" w:hAnsiTheme="majorBidi" w:cstheme="majorBidi"/>
          <w:sz w:val="30"/>
          <w:szCs w:val="30"/>
          <w:cs/>
        </w:rPr>
        <w:t>กรกฎาคม</w:t>
      </w:r>
      <w:r w:rsidRPr="000F4633">
        <w:rPr>
          <w:rFonts w:asciiTheme="majorBidi" w:hAnsiTheme="majorBidi" w:cstheme="majorBidi"/>
          <w:sz w:val="30"/>
          <w:szCs w:val="30"/>
        </w:rPr>
        <w:t> 2562 </w:t>
      </w:r>
      <w:r w:rsidRPr="000F4633">
        <w:rPr>
          <w:rFonts w:asciiTheme="majorBidi" w:hAnsiTheme="majorBidi" w:cstheme="majorBidi"/>
          <w:sz w:val="30"/>
          <w:szCs w:val="30"/>
          <w:cs/>
        </w:rPr>
        <w:t>เพื่อให้เป็นไปตามแผนการปรับโครงสร้างธุรกิจของบริษัทย่อยและบริษัทร่วม คณะกรรมการบริษัทมีมติให้บริษัททำคำเสนอซื้อหุ้นทั้งหมดของบริษัท</w:t>
      </w:r>
      <w:r w:rsidR="000F4633">
        <w:rPr>
          <w:rFonts w:asciiTheme="majorBidi" w:hAnsiTheme="majorBidi" w:cstheme="majorBidi"/>
          <w:sz w:val="30"/>
          <w:szCs w:val="30"/>
        </w:rPr>
        <w:t xml:space="preserve">         </w:t>
      </w:r>
      <w:r w:rsidR="009F6F06">
        <w:rPr>
          <w:rFonts w:asciiTheme="majorBidi" w:hAnsiTheme="majorBidi" w:cstheme="majorBidi"/>
          <w:sz w:val="30"/>
          <w:szCs w:val="30"/>
        </w:rPr>
        <w:t xml:space="preserve">  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โรบินสัน จำกัด (มหาชน) </w:t>
      </w:r>
      <w:r w:rsidRPr="000F4633">
        <w:rPr>
          <w:rFonts w:asciiTheme="majorBidi" w:hAnsiTheme="majorBidi" w:cstheme="majorBidi"/>
          <w:sz w:val="30"/>
          <w:szCs w:val="30"/>
        </w:rPr>
        <w:t xml:space="preserve">(“ROBINS”) </w:t>
      </w:r>
      <w:r w:rsidRPr="000F4633">
        <w:rPr>
          <w:rFonts w:asciiTheme="majorBidi" w:hAnsiTheme="majorBidi" w:cstheme="majorBidi"/>
          <w:sz w:val="30"/>
          <w:szCs w:val="30"/>
          <w:cs/>
        </w:rPr>
        <w:t>ที่ถือโดยผู้ถือหุ้นรายอื่น และจะเสนอซื้อหุ้นในราคาหุ้นละ</w:t>
      </w:r>
      <w:r w:rsidRPr="000F4633">
        <w:rPr>
          <w:rFonts w:asciiTheme="majorBidi" w:hAnsiTheme="majorBidi" w:cstheme="majorBidi"/>
          <w:sz w:val="30"/>
          <w:szCs w:val="30"/>
        </w:rPr>
        <w:t> 66</w:t>
      </w:r>
      <w:r w:rsidRPr="000F4633">
        <w:rPr>
          <w:rFonts w:asciiTheme="majorBidi" w:hAnsiTheme="majorBidi" w:cstheme="majorBidi"/>
          <w:sz w:val="30"/>
          <w:szCs w:val="30"/>
          <w:cs/>
        </w:rPr>
        <w:t>.</w:t>
      </w:r>
      <w:r w:rsidRPr="000F4633">
        <w:rPr>
          <w:rFonts w:asciiTheme="majorBidi" w:hAnsiTheme="majorBidi" w:cstheme="majorBidi"/>
          <w:sz w:val="30"/>
          <w:szCs w:val="30"/>
        </w:rPr>
        <w:t>5</w:t>
      </w:r>
      <w:r w:rsidR="00F16EA1" w:rsidRPr="000F4633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0F4633">
        <w:rPr>
          <w:rFonts w:asciiTheme="majorBidi" w:hAnsiTheme="majorBidi" w:cstheme="majorBidi"/>
          <w:sz w:val="30"/>
          <w:szCs w:val="30"/>
        </w:rPr>
        <w:t> </w:t>
      </w:r>
      <w:r w:rsidRPr="000F4633">
        <w:rPr>
          <w:rFonts w:asciiTheme="majorBidi" w:hAnsiTheme="majorBidi" w:cstheme="majorBidi"/>
          <w:sz w:val="30"/>
          <w:szCs w:val="30"/>
          <w:cs/>
        </w:rPr>
        <w:t>บาท โดยจะออกหุ้นสามัญเพิ่มทุนของบริษัทเพื่อชำระเป็นค่าตอบแทน</w:t>
      </w:r>
      <w:r w:rsidRPr="000F4633">
        <w:rPr>
          <w:rFonts w:asciiTheme="majorBidi" w:hAnsiTheme="majorBidi" w:cstheme="majorBidi"/>
          <w:sz w:val="30"/>
          <w:szCs w:val="30"/>
        </w:rPr>
        <w:t xml:space="preserve"> 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ราคาหุ้นสามัญเพิ่มทุนของบริษัทเท่ากับ </w:t>
      </w:r>
      <w:r w:rsidRPr="000F4633">
        <w:rPr>
          <w:rFonts w:asciiTheme="majorBidi" w:hAnsiTheme="majorBidi" w:cstheme="majorBidi"/>
          <w:sz w:val="30"/>
          <w:szCs w:val="30"/>
        </w:rPr>
        <w:t>42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F46E04">
        <w:rPr>
          <w:rFonts w:asciiTheme="majorBidi" w:hAnsiTheme="majorBidi" w:cstheme="majorBidi"/>
          <w:sz w:val="30"/>
          <w:szCs w:val="30"/>
        </w:rPr>
        <w:t xml:space="preserve">     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ต่อหุ้น </w:t>
      </w:r>
    </w:p>
    <w:p w14:paraId="138F440B" w14:textId="77777777" w:rsidR="006450B4" w:rsidRPr="000F4633" w:rsidRDefault="006450B4" w:rsidP="006450B4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52B274E" w14:textId="50DA8672" w:rsidR="006450B4" w:rsidRPr="000F4633" w:rsidRDefault="006450B4" w:rsidP="006450B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F4633">
        <w:rPr>
          <w:rFonts w:asciiTheme="majorBidi" w:hAnsiTheme="majorBidi" w:cstheme="majorBidi"/>
          <w:sz w:val="30"/>
          <w:szCs w:val="30"/>
          <w:cs/>
        </w:rPr>
        <w:t xml:space="preserve">ระยะเวลาในการรับซื้อหลักทรัพย์เริ่มตั้งแต่วันที่ </w:t>
      </w:r>
      <w:r w:rsidRPr="000F4633">
        <w:rPr>
          <w:rFonts w:asciiTheme="majorBidi" w:hAnsiTheme="majorBidi" w:cstheme="majorBidi"/>
          <w:sz w:val="30"/>
          <w:szCs w:val="30"/>
        </w:rPr>
        <w:t xml:space="preserve">27 </w:t>
      </w:r>
      <w:r w:rsidRPr="000F463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0F4633">
        <w:rPr>
          <w:rFonts w:asciiTheme="majorBidi" w:hAnsiTheme="majorBidi" w:cstheme="majorBidi"/>
          <w:sz w:val="30"/>
          <w:szCs w:val="30"/>
        </w:rPr>
        <w:t xml:space="preserve"> 2562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F46E04">
        <w:rPr>
          <w:rFonts w:asciiTheme="majorBidi" w:hAnsiTheme="majorBidi" w:cstheme="majorBidi"/>
          <w:sz w:val="30"/>
          <w:szCs w:val="30"/>
        </w:rPr>
        <w:t>3</w:t>
      </w:r>
      <w:r w:rsidRPr="000F4633">
        <w:rPr>
          <w:rFonts w:asciiTheme="majorBidi" w:hAnsiTheme="majorBidi" w:cstheme="majorBidi"/>
          <w:sz w:val="30"/>
          <w:szCs w:val="30"/>
        </w:rPr>
        <w:t xml:space="preserve"> 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0F4633">
        <w:rPr>
          <w:rFonts w:asciiTheme="majorBidi" w:hAnsiTheme="majorBidi" w:cstheme="majorBidi"/>
          <w:sz w:val="30"/>
          <w:szCs w:val="30"/>
        </w:rPr>
        <w:t>2563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ภายหลังการทำคำเสนอซื้อหลักทรัพย์เสร็จสิ้น บริษัทซึ่งเป็นผู้ทำคำเสนอซื้อหลักทรัพย์ของ</w:t>
      </w:r>
      <w:r w:rsidRPr="000F4633">
        <w:rPr>
          <w:rFonts w:asciiTheme="majorBidi" w:hAnsiTheme="majorBidi" w:cstheme="majorBidi"/>
          <w:sz w:val="30"/>
          <w:szCs w:val="30"/>
        </w:rPr>
        <w:t xml:space="preserve"> ROBINS 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ได้รับซื้อหุ้นที่มีผู้แสดงเจตนาขายไว้จำนวน </w:t>
      </w:r>
      <w:r w:rsidRPr="000F4633">
        <w:rPr>
          <w:rFonts w:asciiTheme="majorBidi" w:hAnsiTheme="majorBidi" w:cstheme="majorBidi"/>
          <w:sz w:val="30"/>
          <w:szCs w:val="30"/>
        </w:rPr>
        <w:t xml:space="preserve">494,976,571 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หุ้น เป็นผลให้บริษัทมีเงินลงทุนในบริษัทย่อยและส่วนของผู้ถือหุ้นเพิ่มขึ้นเป็นจำนวนเงิน </w:t>
      </w:r>
      <w:r w:rsidRPr="000F4633">
        <w:rPr>
          <w:rFonts w:asciiTheme="majorBidi" w:hAnsiTheme="majorBidi" w:cstheme="majorBidi"/>
          <w:sz w:val="30"/>
          <w:szCs w:val="30"/>
        </w:rPr>
        <w:t>32,91</w:t>
      </w:r>
      <w:r w:rsidR="008A5D48" w:rsidRPr="000F4633">
        <w:rPr>
          <w:rFonts w:asciiTheme="majorBidi" w:hAnsiTheme="majorBidi" w:cstheme="majorBidi"/>
          <w:sz w:val="30"/>
          <w:szCs w:val="30"/>
        </w:rPr>
        <w:t xml:space="preserve">6 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ล้านบาท สัดส่วนการถือหุ้นทางตรงใน </w:t>
      </w:r>
      <w:r w:rsidRPr="000F4633">
        <w:rPr>
          <w:rFonts w:asciiTheme="majorBidi" w:hAnsiTheme="majorBidi" w:cstheme="majorBidi"/>
          <w:sz w:val="30"/>
          <w:szCs w:val="30"/>
        </w:rPr>
        <w:t xml:space="preserve">ROBINS 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เพิ่มขึ้นจากร้อยละ </w:t>
      </w:r>
      <w:r w:rsidRPr="000F4633">
        <w:rPr>
          <w:rFonts w:asciiTheme="majorBidi" w:hAnsiTheme="majorBidi" w:cstheme="majorBidi"/>
          <w:sz w:val="30"/>
          <w:szCs w:val="30"/>
        </w:rPr>
        <w:t>27.75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Pr="000F4633">
        <w:rPr>
          <w:rFonts w:asciiTheme="majorBidi" w:hAnsiTheme="majorBidi" w:cstheme="majorBidi"/>
          <w:sz w:val="30"/>
          <w:szCs w:val="30"/>
        </w:rPr>
        <w:t xml:space="preserve">72.31 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และสัดส่วนการถือหุ้นทางอ้อมใน </w:t>
      </w:r>
      <w:r w:rsidRPr="000F4633">
        <w:rPr>
          <w:rFonts w:asciiTheme="majorBidi" w:hAnsiTheme="majorBidi" w:cstheme="majorBidi"/>
          <w:sz w:val="30"/>
          <w:szCs w:val="30"/>
        </w:rPr>
        <w:t xml:space="preserve">ROBINS 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เพิ่มขึ้นจากร้อยละ </w:t>
      </w:r>
      <w:r w:rsidRPr="000F4633">
        <w:rPr>
          <w:rFonts w:asciiTheme="majorBidi" w:hAnsiTheme="majorBidi" w:cstheme="majorBidi"/>
          <w:sz w:val="30"/>
          <w:szCs w:val="30"/>
        </w:rPr>
        <w:t>53.82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Pr="000F4633">
        <w:rPr>
          <w:rFonts w:asciiTheme="majorBidi" w:hAnsiTheme="majorBidi" w:cstheme="majorBidi"/>
          <w:sz w:val="30"/>
          <w:szCs w:val="30"/>
        </w:rPr>
        <w:t xml:space="preserve">98.39 </w:t>
      </w:r>
      <w:r w:rsidRPr="000F4633">
        <w:rPr>
          <w:rFonts w:asciiTheme="majorBidi" w:hAnsiTheme="majorBidi" w:cstheme="majorBidi"/>
          <w:sz w:val="30"/>
          <w:szCs w:val="30"/>
          <w:cs/>
        </w:rPr>
        <w:t>ของจำนวนหุ้นที่ออกและจำหน่ายของบริษัท</w:t>
      </w:r>
    </w:p>
    <w:p w14:paraId="3BD499ED" w14:textId="6621E23A" w:rsidR="008A5D48" w:rsidRPr="000F4633" w:rsidRDefault="008A5D48" w:rsidP="006450B4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6FE8F72" w14:textId="0F77B4EA" w:rsidR="001404A4" w:rsidRPr="000F4633" w:rsidRDefault="008A5D48" w:rsidP="009902C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1404A4" w:rsidRPr="000F4633" w:rsidSect="009902C3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1152" w:right="1289" w:bottom="1152" w:left="1080" w:header="720" w:footer="720" w:gutter="0"/>
          <w:cols w:space="720"/>
          <w:docGrid w:linePitch="360"/>
        </w:sectPr>
      </w:pPr>
      <w:r w:rsidRPr="000F4633">
        <w:rPr>
          <w:rFonts w:asciiTheme="majorBidi" w:hAnsiTheme="majorBidi" w:cstheme="majorBidi"/>
          <w:sz w:val="30"/>
          <w:szCs w:val="30"/>
          <w:cs/>
        </w:rPr>
        <w:t xml:space="preserve">มูลค่าตามบัญชีของสินทรัพย์สุทธิของ </w:t>
      </w:r>
      <w:r w:rsidRPr="000F4633">
        <w:rPr>
          <w:rFonts w:asciiTheme="majorBidi" w:hAnsiTheme="majorBidi" w:cstheme="majorBidi"/>
          <w:sz w:val="30"/>
          <w:szCs w:val="30"/>
        </w:rPr>
        <w:t xml:space="preserve">ROBINS </w:t>
      </w:r>
      <w:r w:rsidRPr="000F4633">
        <w:rPr>
          <w:rFonts w:asciiTheme="majorBidi" w:hAnsiTheme="majorBidi" w:cstheme="majorBidi"/>
          <w:sz w:val="30"/>
          <w:szCs w:val="30"/>
          <w:cs/>
        </w:rPr>
        <w:t>ในงบการเงินของกลุ่มบริษัท ณ วันที่ซื้อมีจำนวน</w:t>
      </w:r>
      <w:r w:rsidR="00F46E04">
        <w:rPr>
          <w:rFonts w:asciiTheme="majorBidi" w:hAnsiTheme="majorBidi" w:cstheme="majorBidi"/>
          <w:sz w:val="30"/>
          <w:szCs w:val="30"/>
        </w:rPr>
        <w:t xml:space="preserve"> 19,173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กลุ่มบริษัทรับรู้ส่วนได้เสียที่ไม่มีอำนาจควบคุมลดลง </w:t>
      </w:r>
      <w:r w:rsidR="00F46E04">
        <w:rPr>
          <w:rFonts w:asciiTheme="majorBidi" w:hAnsiTheme="majorBidi" w:cstheme="majorBidi"/>
          <w:sz w:val="30"/>
          <w:szCs w:val="30"/>
        </w:rPr>
        <w:t>11,036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ล้านบาทและส่วนได้เสียอื่นลดลง</w:t>
      </w:r>
      <w:r w:rsidR="00F46E04">
        <w:rPr>
          <w:rFonts w:asciiTheme="majorBidi" w:hAnsiTheme="majorBidi" w:cstheme="majorBidi"/>
          <w:sz w:val="30"/>
          <w:szCs w:val="30"/>
        </w:rPr>
        <w:t xml:space="preserve"> 21,880</w:t>
      </w:r>
      <w:r w:rsidRPr="000F463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612516" w:rsidRPr="000F4633">
        <w:rPr>
          <w:rFonts w:asciiTheme="majorBidi" w:hAnsiTheme="majorBidi" w:cstheme="majorBidi"/>
          <w:sz w:val="30"/>
          <w:szCs w:val="30"/>
        </w:rPr>
        <w:br w:type="page"/>
      </w:r>
    </w:p>
    <w:p w14:paraId="2AAD6544" w14:textId="4F98E210" w:rsidR="00DC5556" w:rsidRPr="004B5677" w:rsidRDefault="00804175" w:rsidP="009F274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</w:t>
      </w:r>
      <w:r w:rsidR="004230AE"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ดำเนินงาน</w:t>
      </w:r>
      <w:r w:rsidR="00472CA7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และการจำแนกรายได้</w:t>
      </w:r>
    </w:p>
    <w:tbl>
      <w:tblPr>
        <w:tblW w:w="13541" w:type="dxa"/>
        <w:jc w:val="center"/>
        <w:tblLayout w:type="fixed"/>
        <w:tblLook w:val="01E0" w:firstRow="1" w:lastRow="1" w:firstColumn="1" w:lastColumn="1" w:noHBand="0" w:noVBand="0"/>
      </w:tblPr>
      <w:tblGrid>
        <w:gridCol w:w="4006"/>
        <w:gridCol w:w="222"/>
        <w:gridCol w:w="22"/>
        <w:gridCol w:w="877"/>
        <w:gridCol w:w="49"/>
        <w:gridCol w:w="205"/>
        <w:gridCol w:w="44"/>
        <w:gridCol w:w="877"/>
        <w:gridCol w:w="44"/>
        <w:gridCol w:w="226"/>
        <w:gridCol w:w="25"/>
        <w:gridCol w:w="870"/>
        <w:gridCol w:w="7"/>
        <w:gridCol w:w="42"/>
        <w:gridCol w:w="221"/>
        <w:gridCol w:w="7"/>
        <w:gridCol w:w="25"/>
        <w:gridCol w:w="874"/>
        <w:gridCol w:w="43"/>
        <w:gridCol w:w="227"/>
        <w:gridCol w:w="25"/>
        <w:gridCol w:w="874"/>
        <w:gridCol w:w="44"/>
        <w:gridCol w:w="192"/>
        <w:gridCol w:w="78"/>
        <w:gridCol w:w="855"/>
        <w:gridCol w:w="45"/>
        <w:gridCol w:w="221"/>
        <w:gridCol w:w="49"/>
        <w:gridCol w:w="941"/>
        <w:gridCol w:w="49"/>
        <w:gridCol w:w="221"/>
        <w:gridCol w:w="49"/>
        <w:gridCol w:w="944"/>
        <w:gridCol w:w="41"/>
      </w:tblGrid>
      <w:tr w:rsidR="00094DFB" w:rsidRPr="004B5677" w14:paraId="49E1F69F" w14:textId="77777777" w:rsidTr="00783706">
        <w:trPr>
          <w:gridAfter w:val="1"/>
          <w:wAfter w:w="41" w:type="dxa"/>
          <w:trHeight w:val="74"/>
          <w:tblHeader/>
          <w:jc w:val="center"/>
        </w:trPr>
        <w:tc>
          <w:tcPr>
            <w:tcW w:w="4228" w:type="dxa"/>
            <w:gridSpan w:val="2"/>
            <w:vAlign w:val="bottom"/>
          </w:tcPr>
          <w:p w14:paraId="28E0B21A" w14:textId="7F80B350" w:rsidR="00094DFB" w:rsidRPr="004B5677" w:rsidRDefault="00094DFB" w:rsidP="009A103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074" w:type="dxa"/>
            <w:gridSpan w:val="6"/>
          </w:tcPr>
          <w:p w14:paraId="14C560BE" w14:textId="58640885" w:rsidR="00094DFB" w:rsidRPr="004B5677" w:rsidRDefault="00094DFB" w:rsidP="009A103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70" w:type="dxa"/>
            <w:gridSpan w:val="2"/>
          </w:tcPr>
          <w:p w14:paraId="731D0B13" w14:textId="77777777" w:rsidR="00094DFB" w:rsidRPr="004B5677" w:rsidRDefault="00094DFB" w:rsidP="009A10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71" w:type="dxa"/>
            <w:gridSpan w:val="8"/>
          </w:tcPr>
          <w:p w14:paraId="386A2146" w14:textId="08D0C530" w:rsidR="00094DFB" w:rsidRPr="004B5677" w:rsidRDefault="00094DFB" w:rsidP="009A10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  <w:gridSpan w:val="2"/>
          </w:tcPr>
          <w:p w14:paraId="5A8B52EB" w14:textId="77777777" w:rsidR="00094DFB" w:rsidRPr="004B5677" w:rsidRDefault="00094DFB" w:rsidP="009A10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068" w:type="dxa"/>
            <w:gridSpan w:val="6"/>
          </w:tcPr>
          <w:p w14:paraId="2EC53974" w14:textId="2E9DEC7A" w:rsidR="00094DFB" w:rsidRPr="004B5677" w:rsidRDefault="00094DFB" w:rsidP="009A10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266" w:type="dxa"/>
            <w:gridSpan w:val="2"/>
          </w:tcPr>
          <w:p w14:paraId="5F39D375" w14:textId="77777777" w:rsidR="00094DFB" w:rsidRPr="004B5677" w:rsidRDefault="00094DFB" w:rsidP="009A103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253" w:type="dxa"/>
            <w:gridSpan w:val="6"/>
          </w:tcPr>
          <w:p w14:paraId="187133EE" w14:textId="77489C59" w:rsidR="00094DFB" w:rsidRPr="004B5677" w:rsidRDefault="00094DFB" w:rsidP="00D61CF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094DFB" w:rsidRPr="004B5677" w14:paraId="7187CDF1" w14:textId="77777777" w:rsidTr="00783706">
        <w:trPr>
          <w:gridAfter w:val="1"/>
          <w:wAfter w:w="41" w:type="dxa"/>
          <w:trHeight w:val="74"/>
          <w:tblHeader/>
          <w:jc w:val="center"/>
        </w:trPr>
        <w:tc>
          <w:tcPr>
            <w:tcW w:w="4228" w:type="dxa"/>
            <w:gridSpan w:val="2"/>
            <w:vAlign w:val="bottom"/>
          </w:tcPr>
          <w:p w14:paraId="26511763" w14:textId="42525EC6" w:rsidR="00094DFB" w:rsidRPr="004B5677" w:rsidRDefault="00094DFB" w:rsidP="00EF318A">
            <w:pPr>
              <w:tabs>
                <w:tab w:val="clear" w:pos="227"/>
              </w:tabs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31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899" w:type="dxa"/>
            <w:gridSpan w:val="2"/>
          </w:tcPr>
          <w:p w14:paraId="0FFAF3A7" w14:textId="362D3C09" w:rsidR="00094DFB" w:rsidRPr="004B5677" w:rsidRDefault="00094DFB" w:rsidP="00883B5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54" w:type="dxa"/>
            <w:gridSpan w:val="2"/>
          </w:tcPr>
          <w:p w14:paraId="29621A79" w14:textId="77777777" w:rsidR="00094DFB" w:rsidRPr="004B5677" w:rsidRDefault="00094DFB" w:rsidP="00883B5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21" w:type="dxa"/>
            <w:gridSpan w:val="2"/>
          </w:tcPr>
          <w:p w14:paraId="339E4E67" w14:textId="3AD886A9" w:rsidR="00094DFB" w:rsidRPr="004B5677" w:rsidRDefault="00094DFB" w:rsidP="00883B5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14:paraId="5B3292F8" w14:textId="77777777" w:rsidR="00094DFB" w:rsidRPr="004B5677" w:rsidRDefault="00094DFB" w:rsidP="00883B5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2" w:type="dxa"/>
            <w:gridSpan w:val="3"/>
          </w:tcPr>
          <w:p w14:paraId="3E3D0DDC" w14:textId="6D855528" w:rsidR="00094DFB" w:rsidRPr="004B5677" w:rsidRDefault="00094DFB" w:rsidP="00883B5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3"/>
          </w:tcPr>
          <w:p w14:paraId="47497BA0" w14:textId="77777777" w:rsidR="00094DFB" w:rsidRPr="004B5677" w:rsidRDefault="00094DFB" w:rsidP="00883B5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  <w:gridSpan w:val="2"/>
          </w:tcPr>
          <w:p w14:paraId="691886A2" w14:textId="17989D8B" w:rsidR="00094DFB" w:rsidRPr="004B5677" w:rsidRDefault="00094DFB" w:rsidP="00883B5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</w:tcPr>
          <w:p w14:paraId="6CF1E910" w14:textId="77777777" w:rsidR="00094DFB" w:rsidRPr="004B5677" w:rsidRDefault="00094DFB" w:rsidP="00883B5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899" w:type="dxa"/>
            <w:gridSpan w:val="2"/>
          </w:tcPr>
          <w:p w14:paraId="17870074" w14:textId="47481FC3" w:rsidR="00094DFB" w:rsidRPr="004B5677" w:rsidRDefault="00094DFB" w:rsidP="00883B5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</w:tcPr>
          <w:p w14:paraId="31291C83" w14:textId="77777777" w:rsidR="00094DFB" w:rsidRPr="004B5677" w:rsidRDefault="00094DFB" w:rsidP="00883B5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33" w:type="dxa"/>
            <w:gridSpan w:val="2"/>
          </w:tcPr>
          <w:p w14:paraId="1137942D" w14:textId="27BB4E4B" w:rsidR="00094DFB" w:rsidRPr="004B5677" w:rsidRDefault="00094DFB" w:rsidP="00883B5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6" w:type="dxa"/>
            <w:gridSpan w:val="2"/>
          </w:tcPr>
          <w:p w14:paraId="1C3C39DF" w14:textId="77777777" w:rsidR="00094DFB" w:rsidRPr="004B5677" w:rsidRDefault="00094DFB" w:rsidP="00883B5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gridSpan w:val="2"/>
          </w:tcPr>
          <w:p w14:paraId="26A29A09" w14:textId="3EF388D8" w:rsidR="00094DFB" w:rsidRPr="004B5677" w:rsidRDefault="00094DFB" w:rsidP="00883B5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46FC15F9" w14:textId="77777777" w:rsidR="00094DFB" w:rsidRPr="004B5677" w:rsidRDefault="00094DFB" w:rsidP="00883B5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  <w:gridSpan w:val="2"/>
          </w:tcPr>
          <w:p w14:paraId="4FE3CEF8" w14:textId="5141E7C7" w:rsidR="00094DFB" w:rsidRPr="004B5677" w:rsidRDefault="00094DFB" w:rsidP="00883B5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B247E0" w:rsidRPr="004B5677" w14:paraId="1C3477B1" w14:textId="77777777" w:rsidTr="00783706">
        <w:trPr>
          <w:gridAfter w:val="1"/>
          <w:wAfter w:w="41" w:type="dxa"/>
          <w:tblHeader/>
          <w:jc w:val="center"/>
        </w:trPr>
        <w:tc>
          <w:tcPr>
            <w:tcW w:w="4228" w:type="dxa"/>
            <w:gridSpan w:val="2"/>
            <w:vAlign w:val="bottom"/>
          </w:tcPr>
          <w:p w14:paraId="4356A727" w14:textId="77777777" w:rsidR="00B247E0" w:rsidRPr="004B5677" w:rsidRDefault="00B247E0" w:rsidP="00883B59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72" w:type="dxa"/>
            <w:gridSpan w:val="32"/>
            <w:vAlign w:val="bottom"/>
          </w:tcPr>
          <w:p w14:paraId="090EEA05" w14:textId="486316AF" w:rsidR="00B247E0" w:rsidRPr="004B5677" w:rsidRDefault="00B247E0" w:rsidP="00B247E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247E0" w:rsidRPr="004B5677" w14:paraId="7177E0DD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  <w:vAlign w:val="bottom"/>
          </w:tcPr>
          <w:p w14:paraId="2D363BF4" w14:textId="4D2F158B" w:rsidR="00B247E0" w:rsidRPr="004B5677" w:rsidRDefault="00B247E0" w:rsidP="00883B59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99" w:type="dxa"/>
            <w:gridSpan w:val="2"/>
            <w:vAlign w:val="bottom"/>
          </w:tcPr>
          <w:p w14:paraId="14A6C2EE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5C90DC48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3C5F9C5C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FE45F8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47CF1F0C" w14:textId="77777777" w:rsidR="00B247E0" w:rsidRPr="004B5677" w:rsidRDefault="00B247E0" w:rsidP="00094DFB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6FE6F509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0A5346C5" w14:textId="77777777" w:rsidR="00B247E0" w:rsidRPr="004B5677" w:rsidRDefault="00B247E0" w:rsidP="00094DFB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7CEA7A4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0E0221A3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2D122A4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2C2A9870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7926D6A1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204DC71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F89C1ED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12E18A00" w14:textId="77777777" w:rsidR="00B247E0" w:rsidRPr="004B5677" w:rsidRDefault="00B247E0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3F89" w:rsidRPr="004B5677" w14:paraId="38694BBD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  <w:vAlign w:val="bottom"/>
            <w:hideMark/>
          </w:tcPr>
          <w:p w14:paraId="07263198" w14:textId="77777777" w:rsidR="00AF3F89" w:rsidRPr="004B5677" w:rsidRDefault="00AF3F89" w:rsidP="00883B5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9" w:type="dxa"/>
            <w:gridSpan w:val="2"/>
            <w:vAlign w:val="bottom"/>
          </w:tcPr>
          <w:p w14:paraId="5F493F00" w14:textId="5D0351C9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13,645</w:t>
            </w:r>
          </w:p>
        </w:tc>
        <w:tc>
          <w:tcPr>
            <w:tcW w:w="254" w:type="dxa"/>
            <w:gridSpan w:val="2"/>
          </w:tcPr>
          <w:p w14:paraId="1802D857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vAlign w:val="bottom"/>
            <w:hideMark/>
          </w:tcPr>
          <w:p w14:paraId="40324651" w14:textId="460F82ED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17,337</w:t>
            </w:r>
          </w:p>
        </w:tc>
        <w:tc>
          <w:tcPr>
            <w:tcW w:w="270" w:type="dxa"/>
            <w:gridSpan w:val="2"/>
          </w:tcPr>
          <w:p w14:paraId="63C05A8E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655EDE36" w14:textId="544E5A66" w:rsidR="00AF3F89" w:rsidRPr="004B5677" w:rsidRDefault="00AF3F89" w:rsidP="00094DFB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3"/>
          </w:tcPr>
          <w:p w14:paraId="037FBBA7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hideMark/>
          </w:tcPr>
          <w:p w14:paraId="564E96B6" w14:textId="0B74B1D6" w:rsidR="00AF3F89" w:rsidRPr="004B5677" w:rsidRDefault="00447714" w:rsidP="00094DFB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sz w:val="28"/>
                <w:szCs w:val="28"/>
              </w:rPr>
              <w:t>22,091</w:t>
            </w:r>
          </w:p>
        </w:tc>
        <w:tc>
          <w:tcPr>
            <w:tcW w:w="270" w:type="dxa"/>
            <w:gridSpan w:val="2"/>
          </w:tcPr>
          <w:p w14:paraId="1FF8A1EE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2068EAD3" w14:textId="1DE50962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13,982</w:t>
            </w:r>
          </w:p>
        </w:tc>
        <w:tc>
          <w:tcPr>
            <w:tcW w:w="236" w:type="dxa"/>
            <w:gridSpan w:val="2"/>
          </w:tcPr>
          <w:p w14:paraId="74055F70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hideMark/>
          </w:tcPr>
          <w:p w14:paraId="0D2B5423" w14:textId="55219C0E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,623</w:t>
            </w:r>
          </w:p>
        </w:tc>
        <w:tc>
          <w:tcPr>
            <w:tcW w:w="266" w:type="dxa"/>
            <w:gridSpan w:val="2"/>
          </w:tcPr>
          <w:p w14:paraId="52476D59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898681B" w14:textId="3594FF30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,631</w:t>
            </w:r>
          </w:p>
        </w:tc>
        <w:tc>
          <w:tcPr>
            <w:tcW w:w="270" w:type="dxa"/>
            <w:gridSpan w:val="2"/>
          </w:tcPr>
          <w:p w14:paraId="09DEC3E8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hideMark/>
          </w:tcPr>
          <w:p w14:paraId="420E4491" w14:textId="1B6637D7" w:rsidR="00AF3F89" w:rsidRPr="004B5677" w:rsidRDefault="00447714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sz w:val="28"/>
                <w:szCs w:val="28"/>
              </w:rPr>
              <w:t>50,051</w:t>
            </w:r>
          </w:p>
        </w:tc>
      </w:tr>
      <w:tr w:rsidR="00AF3F89" w:rsidRPr="004B5677" w14:paraId="77BCAB0D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  <w:vAlign w:val="bottom"/>
            <w:hideMark/>
          </w:tcPr>
          <w:p w14:paraId="3A8B5C11" w14:textId="77777777" w:rsidR="00AF3F89" w:rsidRPr="004B5677" w:rsidRDefault="00AF3F89" w:rsidP="00883B5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7B9D1" w14:textId="59FEE4BD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5,2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4" w:type="dxa"/>
            <w:gridSpan w:val="2"/>
          </w:tcPr>
          <w:p w14:paraId="33803EE6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9CB54" w14:textId="31BC6226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1,259</w:t>
            </w:r>
          </w:p>
        </w:tc>
        <w:tc>
          <w:tcPr>
            <w:tcW w:w="270" w:type="dxa"/>
            <w:gridSpan w:val="2"/>
          </w:tcPr>
          <w:p w14:paraId="5EFA442F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6A3C7" w14:textId="70FABA48" w:rsidR="00AF3F89" w:rsidRPr="004B5677" w:rsidRDefault="00AF3F89" w:rsidP="00094DFB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270" w:type="dxa"/>
            <w:gridSpan w:val="3"/>
          </w:tcPr>
          <w:p w14:paraId="7995E7ED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EF58C0" w14:textId="1139838D" w:rsidR="00AF3F89" w:rsidRPr="004B5677" w:rsidRDefault="00AF3F89" w:rsidP="00094DFB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270" w:type="dxa"/>
            <w:gridSpan w:val="2"/>
          </w:tcPr>
          <w:p w14:paraId="272C75B9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D07FB" w14:textId="35B718F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36" w:type="dxa"/>
            <w:gridSpan w:val="2"/>
          </w:tcPr>
          <w:p w14:paraId="5C1816DA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18DFA" w14:textId="24F22EEE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66" w:type="dxa"/>
            <w:gridSpan w:val="2"/>
          </w:tcPr>
          <w:p w14:paraId="3F206F0F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910B7" w14:textId="08ECA1DB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gridSpan w:val="2"/>
          </w:tcPr>
          <w:p w14:paraId="49A32801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27AF1" w14:textId="45A53094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1,929</w:t>
            </w:r>
          </w:p>
        </w:tc>
      </w:tr>
      <w:tr w:rsidR="00AF3F89" w:rsidRPr="004B5677" w14:paraId="57DBBBB9" w14:textId="77777777" w:rsidTr="00783706">
        <w:trPr>
          <w:gridAfter w:val="1"/>
          <w:wAfter w:w="41" w:type="dxa"/>
          <w:trHeight w:val="280"/>
          <w:jc w:val="center"/>
        </w:trPr>
        <w:tc>
          <w:tcPr>
            <w:tcW w:w="4228" w:type="dxa"/>
            <w:gridSpan w:val="2"/>
            <w:vAlign w:val="bottom"/>
            <w:hideMark/>
          </w:tcPr>
          <w:p w14:paraId="1BFB10BB" w14:textId="5FEFC760" w:rsidR="00AF3F89" w:rsidRPr="004B5677" w:rsidRDefault="00AF3F89" w:rsidP="00883B59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4B567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0DA93" w14:textId="12332B78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18,85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254" w:type="dxa"/>
            <w:gridSpan w:val="2"/>
          </w:tcPr>
          <w:p w14:paraId="23EE23E1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484249" w14:textId="50DD9D34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18,596</w:t>
            </w:r>
          </w:p>
        </w:tc>
        <w:tc>
          <w:tcPr>
            <w:tcW w:w="270" w:type="dxa"/>
            <w:gridSpan w:val="2"/>
          </w:tcPr>
          <w:p w14:paraId="292398D4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299CED" w14:textId="281DE598" w:rsidR="00AF3F89" w:rsidRPr="004B5677" w:rsidRDefault="00AF3F89" w:rsidP="00094DFB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3"/>
          </w:tcPr>
          <w:p w14:paraId="7875F76D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F85F64" w14:textId="3C786B9D" w:rsidR="00AF3F89" w:rsidRPr="004B5677" w:rsidRDefault="00447714" w:rsidP="00094DFB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22,637</w:t>
            </w:r>
          </w:p>
        </w:tc>
        <w:tc>
          <w:tcPr>
            <w:tcW w:w="270" w:type="dxa"/>
            <w:gridSpan w:val="2"/>
          </w:tcPr>
          <w:p w14:paraId="2A706B14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B12A80" w14:textId="519230AE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14,293</w:t>
            </w:r>
          </w:p>
        </w:tc>
        <w:tc>
          <w:tcPr>
            <w:tcW w:w="236" w:type="dxa"/>
            <w:gridSpan w:val="2"/>
          </w:tcPr>
          <w:p w14:paraId="06B871E8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8F6C53" w14:textId="2A3A401C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,747</w:t>
            </w:r>
          </w:p>
        </w:tc>
        <w:tc>
          <w:tcPr>
            <w:tcW w:w="266" w:type="dxa"/>
            <w:gridSpan w:val="2"/>
          </w:tcPr>
          <w:p w14:paraId="073B7C68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BCCF0" w14:textId="589C96A9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56,645</w:t>
            </w:r>
          </w:p>
        </w:tc>
        <w:tc>
          <w:tcPr>
            <w:tcW w:w="270" w:type="dxa"/>
            <w:gridSpan w:val="2"/>
          </w:tcPr>
          <w:p w14:paraId="0E920D2D" w14:textId="77777777" w:rsidR="00AF3F89" w:rsidRPr="004B5677" w:rsidRDefault="00AF3F89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9E4577" w14:textId="156C5ACF" w:rsidR="00AF3F89" w:rsidRPr="004B5677" w:rsidRDefault="00447714" w:rsidP="00094DF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51,980</w:t>
            </w:r>
          </w:p>
        </w:tc>
      </w:tr>
      <w:tr w:rsidR="00AF3F89" w:rsidRPr="004B5677" w14:paraId="593203F5" w14:textId="77777777" w:rsidTr="00783706">
        <w:trPr>
          <w:gridAfter w:val="1"/>
          <w:wAfter w:w="41" w:type="dxa"/>
          <w:trHeight w:val="74"/>
          <w:jc w:val="center"/>
        </w:trPr>
        <w:tc>
          <w:tcPr>
            <w:tcW w:w="4228" w:type="dxa"/>
            <w:gridSpan w:val="2"/>
            <w:vAlign w:val="bottom"/>
          </w:tcPr>
          <w:p w14:paraId="47CC7DF4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99" w:type="dxa"/>
            <w:gridSpan w:val="2"/>
          </w:tcPr>
          <w:p w14:paraId="0B08E790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left" w:pos="540"/>
                <w:tab w:val="left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6FA844B2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25604226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8D66B6A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54E3C9E0" w14:textId="77777777" w:rsidR="00AF3F89" w:rsidRPr="004B5677" w:rsidRDefault="00AF3F89" w:rsidP="00883B59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41C486B1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2B7018DB" w14:textId="77777777" w:rsidR="00AF3F89" w:rsidRPr="004B5677" w:rsidRDefault="00AF3F89" w:rsidP="00883B59">
            <w:pPr>
              <w:tabs>
                <w:tab w:val="clear" w:pos="680"/>
                <w:tab w:val="clear" w:pos="907"/>
                <w:tab w:val="left" w:pos="540"/>
                <w:tab w:val="left" w:pos="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6765A43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05716182" w14:textId="77777777" w:rsidR="00AF3F89" w:rsidRPr="004B5677" w:rsidRDefault="00AF3F89" w:rsidP="00883B59">
            <w:pPr>
              <w:tabs>
                <w:tab w:val="clear" w:pos="680"/>
                <w:tab w:val="left" w:pos="540"/>
                <w:tab w:val="left" w:pos="7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9B66F4C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16D8A3DC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1012DBF5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213FB7C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3A376ED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51162263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7E0" w:rsidRPr="004B5677" w14:paraId="5127D7BA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</w:tcPr>
          <w:p w14:paraId="6005F7B5" w14:textId="5ECB3554" w:rsidR="00B247E0" w:rsidRPr="004B5677" w:rsidRDefault="00B247E0" w:rsidP="00883B5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99" w:type="dxa"/>
            <w:gridSpan w:val="2"/>
          </w:tcPr>
          <w:p w14:paraId="5FFCCF1E" w14:textId="77777777" w:rsidR="00B247E0" w:rsidRPr="004B5677" w:rsidRDefault="00B247E0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gridSpan w:val="2"/>
          </w:tcPr>
          <w:p w14:paraId="00A28F1D" w14:textId="77777777" w:rsidR="00B247E0" w:rsidRPr="004B5677" w:rsidRDefault="00B247E0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  <w:gridSpan w:val="2"/>
          </w:tcPr>
          <w:p w14:paraId="7758FD82" w14:textId="77777777" w:rsidR="00B247E0" w:rsidRPr="004B5677" w:rsidRDefault="00B247E0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C026A5A" w14:textId="77777777" w:rsidR="00B247E0" w:rsidRPr="004B5677" w:rsidRDefault="00B247E0" w:rsidP="00883B5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73B6C2F4" w14:textId="77777777" w:rsidR="00B247E0" w:rsidRPr="004B5677" w:rsidRDefault="00B247E0" w:rsidP="00883B5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4561F6B0" w14:textId="77777777" w:rsidR="00B247E0" w:rsidRPr="004B5677" w:rsidRDefault="00B247E0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A419514" w14:textId="77777777" w:rsidR="00B247E0" w:rsidRPr="004B5677" w:rsidRDefault="00B247E0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101039F" w14:textId="77777777" w:rsidR="00B247E0" w:rsidRPr="004B5677" w:rsidRDefault="00B247E0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3EF4BF0E" w14:textId="77777777" w:rsidR="00B247E0" w:rsidRPr="004B5677" w:rsidRDefault="00B247E0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E526330" w14:textId="77777777" w:rsidR="00B247E0" w:rsidRPr="004B5677" w:rsidRDefault="00B247E0" w:rsidP="00883B59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49B3FFE1" w14:textId="77777777" w:rsidR="00B247E0" w:rsidRPr="004B5677" w:rsidRDefault="00B247E0" w:rsidP="00883B59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196C339B" w14:textId="77777777" w:rsidR="00B247E0" w:rsidRPr="004B5677" w:rsidRDefault="00B247E0" w:rsidP="00883B5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704851E" w14:textId="77777777" w:rsidR="00B247E0" w:rsidRPr="004B5677" w:rsidRDefault="00B247E0" w:rsidP="00883B59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373B880" w14:textId="77777777" w:rsidR="00B247E0" w:rsidRPr="004B5677" w:rsidRDefault="00B247E0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979CFDA" w14:textId="77777777" w:rsidR="00B247E0" w:rsidRPr="004B5677" w:rsidRDefault="00B247E0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AF3F89" w:rsidRPr="004B5677" w14:paraId="241187B2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</w:tcPr>
          <w:p w14:paraId="61066DD5" w14:textId="77777777" w:rsidR="00AF3F89" w:rsidRPr="004B5677" w:rsidRDefault="00AF3F89" w:rsidP="00883B5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99" w:type="dxa"/>
            <w:gridSpan w:val="2"/>
          </w:tcPr>
          <w:p w14:paraId="4EB06197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gridSpan w:val="2"/>
          </w:tcPr>
          <w:p w14:paraId="5F9CC3D5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21" w:type="dxa"/>
            <w:gridSpan w:val="2"/>
          </w:tcPr>
          <w:p w14:paraId="1C11A463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6BDC33EB" w14:textId="77777777" w:rsidR="00AF3F89" w:rsidRPr="004B5677" w:rsidRDefault="00AF3F89" w:rsidP="00883B5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79C0A2EC" w14:textId="77777777" w:rsidR="00AF3F89" w:rsidRPr="004B5677" w:rsidRDefault="00AF3F89" w:rsidP="00883B5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6E372EF1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5610D374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E8CE560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5E4884B7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F184F74" w14:textId="77777777" w:rsidR="00AF3F89" w:rsidRPr="004B5677" w:rsidRDefault="00AF3F89" w:rsidP="00883B59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02ACC8FF" w14:textId="77777777" w:rsidR="00AF3F89" w:rsidRPr="004B5677" w:rsidRDefault="00AF3F89" w:rsidP="00883B59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39A7866D" w14:textId="77777777" w:rsidR="00AF3F89" w:rsidRPr="004B5677" w:rsidRDefault="00AF3F89" w:rsidP="00883B5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FB4EEB2" w14:textId="77777777" w:rsidR="00AF3F89" w:rsidRPr="004B5677" w:rsidRDefault="00AF3F89" w:rsidP="00883B59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B360B43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35AF910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ind w:left="-79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AF3F89" w:rsidRPr="004B5677" w14:paraId="341BF5A4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</w:tcPr>
          <w:p w14:paraId="4F8F89EF" w14:textId="77777777" w:rsidR="00AF3F89" w:rsidRPr="004B5677" w:rsidRDefault="00AF3F89" w:rsidP="00883B5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899" w:type="dxa"/>
            <w:gridSpan w:val="2"/>
          </w:tcPr>
          <w:p w14:paraId="50AB8099" w14:textId="3A8DB1A6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11,1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4" w:type="dxa"/>
            <w:gridSpan w:val="2"/>
          </w:tcPr>
          <w:p w14:paraId="5E714133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39DF36A4" w14:textId="7C7412CC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13,645</w:t>
            </w:r>
          </w:p>
        </w:tc>
        <w:tc>
          <w:tcPr>
            <w:tcW w:w="270" w:type="dxa"/>
            <w:gridSpan w:val="2"/>
          </w:tcPr>
          <w:p w14:paraId="434007BF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0A75FFE2" w14:textId="4991A8F6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13,752</w:t>
            </w:r>
          </w:p>
        </w:tc>
        <w:tc>
          <w:tcPr>
            <w:tcW w:w="270" w:type="dxa"/>
            <w:gridSpan w:val="3"/>
          </w:tcPr>
          <w:p w14:paraId="6BE63E3E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7AEEB2C0" w14:textId="03AFEF0A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13,982</w:t>
            </w:r>
          </w:p>
        </w:tc>
        <w:tc>
          <w:tcPr>
            <w:tcW w:w="270" w:type="dxa"/>
            <w:gridSpan w:val="2"/>
          </w:tcPr>
          <w:p w14:paraId="324C750C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3A332C98" w14:textId="3691D9A1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,957</w:t>
            </w:r>
          </w:p>
        </w:tc>
        <w:tc>
          <w:tcPr>
            <w:tcW w:w="236" w:type="dxa"/>
            <w:gridSpan w:val="2"/>
          </w:tcPr>
          <w:p w14:paraId="584297E3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0DC9C30C" w14:textId="611D5E08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,623</w:t>
            </w:r>
          </w:p>
        </w:tc>
        <w:tc>
          <w:tcPr>
            <w:tcW w:w="266" w:type="dxa"/>
            <w:gridSpan w:val="2"/>
          </w:tcPr>
          <w:p w14:paraId="104C6633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92514F1" w14:textId="44A50A0D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35,815</w:t>
            </w:r>
          </w:p>
        </w:tc>
        <w:tc>
          <w:tcPr>
            <w:tcW w:w="270" w:type="dxa"/>
            <w:gridSpan w:val="2"/>
          </w:tcPr>
          <w:p w14:paraId="7EA142CE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0B8CD033" w14:textId="178603C8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38,25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</w:tr>
      <w:tr w:rsidR="00AF3F89" w:rsidRPr="004B5677" w14:paraId="761CC269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</w:tcPr>
          <w:p w14:paraId="2FAB6880" w14:textId="77777777" w:rsidR="00AF3F89" w:rsidRPr="004B5677" w:rsidRDefault="00AF3F89" w:rsidP="00883B5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899" w:type="dxa"/>
            <w:gridSpan w:val="2"/>
          </w:tcPr>
          <w:p w14:paraId="5DD4BAC2" w14:textId="52525AA4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2,462</w:t>
            </w:r>
          </w:p>
        </w:tc>
        <w:tc>
          <w:tcPr>
            <w:tcW w:w="254" w:type="dxa"/>
            <w:gridSpan w:val="2"/>
          </w:tcPr>
          <w:p w14:paraId="450D9086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346E3BAC" w14:textId="1E1D3998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3,551</w:t>
            </w:r>
          </w:p>
        </w:tc>
        <w:tc>
          <w:tcPr>
            <w:tcW w:w="270" w:type="dxa"/>
            <w:gridSpan w:val="2"/>
          </w:tcPr>
          <w:p w14:paraId="03F40AE8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44531C74" w14:textId="7AE5890E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</w:tcPr>
          <w:p w14:paraId="4377747E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58BCE442" w14:textId="594E4721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618D93B0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0F67AD5E" w14:textId="764CF8B2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772AE3E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259331C1" w14:textId="15BB179C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1AE8798E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904979E" w14:textId="2A1D17F5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2,462</w:t>
            </w:r>
          </w:p>
        </w:tc>
        <w:tc>
          <w:tcPr>
            <w:tcW w:w="270" w:type="dxa"/>
            <w:gridSpan w:val="2"/>
          </w:tcPr>
          <w:p w14:paraId="10392DB7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7C9B8A7C" w14:textId="083BB35B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3,551</w:t>
            </w:r>
          </w:p>
        </w:tc>
      </w:tr>
      <w:tr w:rsidR="00AF3F89" w:rsidRPr="004B5677" w14:paraId="6F841EB5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</w:tcPr>
          <w:p w14:paraId="485B30A7" w14:textId="77777777" w:rsidR="00AF3F89" w:rsidRPr="004B5677" w:rsidRDefault="00AF3F89" w:rsidP="00883B5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899" w:type="dxa"/>
            <w:gridSpan w:val="2"/>
          </w:tcPr>
          <w:p w14:paraId="6D664FE8" w14:textId="73DEDE0B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54" w:type="dxa"/>
            <w:gridSpan w:val="2"/>
          </w:tcPr>
          <w:p w14:paraId="09145DF0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6D646DF7" w14:textId="3E1BBE3F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gridSpan w:val="2"/>
          </w:tcPr>
          <w:p w14:paraId="40DB9C42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44066FCF" w14:textId="4088758C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9,252</w:t>
            </w:r>
          </w:p>
        </w:tc>
        <w:tc>
          <w:tcPr>
            <w:tcW w:w="270" w:type="dxa"/>
            <w:gridSpan w:val="3"/>
          </w:tcPr>
          <w:p w14:paraId="45FC3E40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78ED0639" w14:textId="446CEAB4" w:rsidR="00AF3F89" w:rsidRPr="004B5677" w:rsidRDefault="00447714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270" w:type="dxa"/>
            <w:gridSpan w:val="2"/>
          </w:tcPr>
          <w:p w14:paraId="3814A4E7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0B0716DA" w14:textId="7849D5D3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36" w:type="dxa"/>
            <w:gridSpan w:val="2"/>
          </w:tcPr>
          <w:p w14:paraId="2A045003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027E3A04" w14:textId="17F925BD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3F846466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E0FE1C2" w14:textId="70CBC8DB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12,326</w:t>
            </w:r>
          </w:p>
        </w:tc>
        <w:tc>
          <w:tcPr>
            <w:tcW w:w="270" w:type="dxa"/>
            <w:gridSpan w:val="2"/>
          </w:tcPr>
          <w:p w14:paraId="7254BF0B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3831F4AB" w14:textId="26A15155" w:rsidR="00AF3F89" w:rsidRPr="004B5677" w:rsidRDefault="00447714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sz w:val="28"/>
                <w:szCs w:val="28"/>
              </w:rPr>
              <w:t>8,191</w:t>
            </w:r>
          </w:p>
        </w:tc>
      </w:tr>
      <w:tr w:rsidR="00AF3F89" w:rsidRPr="004B5677" w14:paraId="5BF6275D" w14:textId="77777777" w:rsidTr="00783706">
        <w:trPr>
          <w:gridAfter w:val="1"/>
          <w:wAfter w:w="41" w:type="dxa"/>
          <w:trHeight w:val="92"/>
          <w:jc w:val="center"/>
        </w:trPr>
        <w:tc>
          <w:tcPr>
            <w:tcW w:w="4228" w:type="dxa"/>
            <w:gridSpan w:val="2"/>
          </w:tcPr>
          <w:p w14:paraId="3A9AF6BF" w14:textId="77777777" w:rsidR="00AF3F89" w:rsidRPr="004B5677" w:rsidRDefault="00AF3F89" w:rsidP="00883B5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65F8D3ED" w14:textId="32AEBC94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54" w:type="dxa"/>
            <w:gridSpan w:val="2"/>
          </w:tcPr>
          <w:p w14:paraId="15E7236F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</w:tcPr>
          <w:p w14:paraId="5F472839" w14:textId="3780EE8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gridSpan w:val="2"/>
          </w:tcPr>
          <w:p w14:paraId="47DEF6D0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4FAF56D0" w14:textId="345E1A4F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</w:tcPr>
          <w:p w14:paraId="14A24DD2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3190261D" w14:textId="1AC0D4A2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0213028D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2E5590CC" w14:textId="02884069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3A0B715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</w:tcPr>
          <w:p w14:paraId="679C6A5B" w14:textId="00F3BB0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76A91B11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61FBD29" w14:textId="2D7515F3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  <w:gridSpan w:val="2"/>
          </w:tcPr>
          <w:p w14:paraId="1AA8B586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5548912C" w14:textId="17487F7A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AF3F89" w:rsidRPr="004B5677" w14:paraId="25A8A1A1" w14:textId="77777777" w:rsidTr="00783706">
        <w:trPr>
          <w:gridAfter w:val="1"/>
          <w:wAfter w:w="41" w:type="dxa"/>
          <w:trHeight w:val="92"/>
          <w:jc w:val="center"/>
        </w:trPr>
        <w:tc>
          <w:tcPr>
            <w:tcW w:w="4228" w:type="dxa"/>
            <w:gridSpan w:val="2"/>
          </w:tcPr>
          <w:p w14:paraId="0D510796" w14:textId="7133BFA1" w:rsidR="00AF3F89" w:rsidRPr="004B5677" w:rsidRDefault="00AF3F89" w:rsidP="00883B5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B247E0" w:rsidRPr="004B567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9CAF13" w14:textId="1D96C732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13,645</w:t>
            </w:r>
          </w:p>
        </w:tc>
        <w:tc>
          <w:tcPr>
            <w:tcW w:w="254" w:type="dxa"/>
            <w:gridSpan w:val="2"/>
          </w:tcPr>
          <w:p w14:paraId="2DF564D7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2A462D" w14:textId="7AE279A3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17,337</w:t>
            </w:r>
          </w:p>
        </w:tc>
        <w:tc>
          <w:tcPr>
            <w:tcW w:w="270" w:type="dxa"/>
            <w:gridSpan w:val="2"/>
          </w:tcPr>
          <w:p w14:paraId="02D2FD6D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350E03D" w14:textId="1C9A484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3"/>
          </w:tcPr>
          <w:p w14:paraId="00B7735C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D149E5" w14:textId="0AA39615" w:rsidR="00AF3F89" w:rsidRPr="004B5677" w:rsidRDefault="00447714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22,091</w:t>
            </w:r>
          </w:p>
        </w:tc>
        <w:tc>
          <w:tcPr>
            <w:tcW w:w="270" w:type="dxa"/>
            <w:gridSpan w:val="2"/>
          </w:tcPr>
          <w:p w14:paraId="300C95E2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DECD36" w14:textId="5E272318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13,982</w:t>
            </w:r>
          </w:p>
        </w:tc>
        <w:tc>
          <w:tcPr>
            <w:tcW w:w="236" w:type="dxa"/>
            <w:gridSpan w:val="2"/>
          </w:tcPr>
          <w:p w14:paraId="17738B77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BA133F" w14:textId="7CFFF4A9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,623</w:t>
            </w:r>
          </w:p>
        </w:tc>
        <w:tc>
          <w:tcPr>
            <w:tcW w:w="266" w:type="dxa"/>
            <w:gridSpan w:val="2"/>
          </w:tcPr>
          <w:p w14:paraId="6B812882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11C0FD" w14:textId="4D0A01F5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,631</w:t>
            </w:r>
          </w:p>
        </w:tc>
        <w:tc>
          <w:tcPr>
            <w:tcW w:w="270" w:type="dxa"/>
            <w:gridSpan w:val="2"/>
          </w:tcPr>
          <w:p w14:paraId="152567A7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063EEB" w14:textId="455FB0AD" w:rsidR="00AF3F89" w:rsidRPr="004B5677" w:rsidRDefault="00447714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50,051</w:t>
            </w:r>
          </w:p>
        </w:tc>
      </w:tr>
      <w:tr w:rsidR="00B247E0" w:rsidRPr="004B5677" w14:paraId="6D4CF5CB" w14:textId="77777777" w:rsidTr="00783706">
        <w:trPr>
          <w:gridAfter w:val="1"/>
          <w:wAfter w:w="41" w:type="dxa"/>
          <w:trHeight w:val="92"/>
          <w:jc w:val="center"/>
        </w:trPr>
        <w:tc>
          <w:tcPr>
            <w:tcW w:w="4228" w:type="dxa"/>
            <w:gridSpan w:val="2"/>
          </w:tcPr>
          <w:p w14:paraId="16F4ECBE" w14:textId="77777777" w:rsidR="00B247E0" w:rsidRPr="004B5677" w:rsidRDefault="00B247E0" w:rsidP="00883B59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4D2AFB28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04F207F9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</w:tcBorders>
          </w:tcPr>
          <w:p w14:paraId="54289826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461C897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</w:tcBorders>
          </w:tcPr>
          <w:p w14:paraId="26591A14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434A4735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139AA335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E73F1C3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310E8096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467BD8E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</w:tcPr>
          <w:p w14:paraId="6ADFB9DD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23EA45DA" w14:textId="77777777" w:rsidR="00B247E0" w:rsidRPr="004B5677" w:rsidRDefault="00B247E0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D868BB1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DA9FAC9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14:paraId="5D06EA07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7E0" w:rsidRPr="004B5677" w14:paraId="08966AD0" w14:textId="77777777" w:rsidTr="00783706">
        <w:trPr>
          <w:gridAfter w:val="1"/>
          <w:wAfter w:w="41" w:type="dxa"/>
          <w:trHeight w:val="92"/>
          <w:jc w:val="center"/>
        </w:trPr>
        <w:tc>
          <w:tcPr>
            <w:tcW w:w="4228" w:type="dxa"/>
            <w:gridSpan w:val="2"/>
          </w:tcPr>
          <w:p w14:paraId="02162775" w14:textId="77777777" w:rsidR="00B247E0" w:rsidRPr="004B5677" w:rsidRDefault="00B247E0" w:rsidP="00883B59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gridSpan w:val="2"/>
          </w:tcPr>
          <w:p w14:paraId="26F466FB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091F7CDD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1805CDF4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1BACECD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669C5B0C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175DCDA1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04A64D0B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AE65145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70C8BFB2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6F04C6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1E171C8A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77AE903A" w14:textId="77777777" w:rsidR="00B247E0" w:rsidRPr="004B5677" w:rsidRDefault="00B247E0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EE006D0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372629B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063DB6B1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7E0" w:rsidRPr="004B5677" w14:paraId="60CAD657" w14:textId="77777777" w:rsidTr="00783706">
        <w:trPr>
          <w:gridAfter w:val="1"/>
          <w:wAfter w:w="41" w:type="dxa"/>
          <w:trHeight w:val="92"/>
          <w:jc w:val="center"/>
        </w:trPr>
        <w:tc>
          <w:tcPr>
            <w:tcW w:w="4228" w:type="dxa"/>
            <w:gridSpan w:val="2"/>
          </w:tcPr>
          <w:p w14:paraId="554DBC8F" w14:textId="77777777" w:rsidR="00B247E0" w:rsidRPr="004B5677" w:rsidRDefault="00B247E0" w:rsidP="00883B59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  <w:gridSpan w:val="2"/>
          </w:tcPr>
          <w:p w14:paraId="22478C26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2DD84B3F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5DCB87A0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41EF9DD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13646CFA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0EB5768F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62920737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72BBCD3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03F79717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C6BF5D1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64C2300F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08BAA730" w14:textId="77777777" w:rsidR="00B247E0" w:rsidRPr="004B5677" w:rsidRDefault="00B247E0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BAC99F3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79B045A" w14:textId="77777777" w:rsidR="00B247E0" w:rsidRPr="004B5677" w:rsidRDefault="00B247E0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0102BAF4" w14:textId="77777777" w:rsidR="00B247E0" w:rsidRPr="004B5677" w:rsidRDefault="00B247E0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3F89" w:rsidRPr="004B5677" w14:paraId="7A02BED8" w14:textId="77777777" w:rsidTr="00783706">
        <w:trPr>
          <w:gridAfter w:val="1"/>
          <w:wAfter w:w="41" w:type="dxa"/>
          <w:trHeight w:val="92"/>
          <w:jc w:val="center"/>
        </w:trPr>
        <w:tc>
          <w:tcPr>
            <w:tcW w:w="4228" w:type="dxa"/>
            <w:gridSpan w:val="2"/>
          </w:tcPr>
          <w:p w14:paraId="54F0237C" w14:textId="77777777" w:rsidR="00AF3F89" w:rsidRPr="004B5677" w:rsidRDefault="00AF3F89" w:rsidP="00883B5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9" w:type="dxa"/>
            <w:gridSpan w:val="2"/>
          </w:tcPr>
          <w:p w14:paraId="1B8E1E2C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36283475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3F71485E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7F20C25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1BC8EB05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05ECD0CC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6912DB81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37BC2F3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0DF2AB03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197578D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6067E50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12287E7C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33B59A3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6EA91CA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FE7C879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4633" w:rsidRPr="004B5677" w14:paraId="3C2F99D9" w14:textId="77777777" w:rsidTr="00783706">
        <w:trPr>
          <w:gridAfter w:val="1"/>
          <w:wAfter w:w="41" w:type="dxa"/>
          <w:trHeight w:val="92"/>
          <w:jc w:val="center"/>
        </w:trPr>
        <w:tc>
          <w:tcPr>
            <w:tcW w:w="4228" w:type="dxa"/>
            <w:gridSpan w:val="2"/>
          </w:tcPr>
          <w:p w14:paraId="43E76128" w14:textId="77777777" w:rsidR="000F4633" w:rsidRPr="004B5677" w:rsidRDefault="000F4633" w:rsidP="00883B5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99" w:type="dxa"/>
            <w:gridSpan w:val="2"/>
          </w:tcPr>
          <w:p w14:paraId="1E871838" w14:textId="77777777" w:rsidR="000F4633" w:rsidRPr="004B5677" w:rsidRDefault="000F4633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3FB8EA45" w14:textId="77777777" w:rsidR="000F4633" w:rsidRPr="004B5677" w:rsidRDefault="000F4633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34002F4F" w14:textId="77777777" w:rsidR="000F4633" w:rsidRPr="004B5677" w:rsidRDefault="000F4633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623C62A" w14:textId="77777777" w:rsidR="000F4633" w:rsidRPr="004B5677" w:rsidRDefault="000F4633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2575F248" w14:textId="77777777" w:rsidR="000F4633" w:rsidRPr="004B5677" w:rsidRDefault="000F4633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38DC7066" w14:textId="77777777" w:rsidR="000F4633" w:rsidRPr="004B5677" w:rsidRDefault="000F4633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BD0D464" w14:textId="77777777" w:rsidR="000F4633" w:rsidRPr="004B5677" w:rsidRDefault="000F4633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570EA48" w14:textId="77777777" w:rsidR="000F4633" w:rsidRPr="004B5677" w:rsidRDefault="000F4633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27D879A4" w14:textId="77777777" w:rsidR="000F4633" w:rsidRPr="004B5677" w:rsidRDefault="000F4633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6BF45DF" w14:textId="77777777" w:rsidR="000F4633" w:rsidRPr="004B5677" w:rsidRDefault="000F4633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2E845D0" w14:textId="77777777" w:rsidR="000F4633" w:rsidRPr="004B5677" w:rsidRDefault="000F4633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03CB398C" w14:textId="77777777" w:rsidR="000F4633" w:rsidRPr="004B5677" w:rsidRDefault="000F4633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66B6270" w14:textId="77777777" w:rsidR="000F4633" w:rsidRPr="004B5677" w:rsidRDefault="000F4633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0AC2D78" w14:textId="77777777" w:rsidR="000F4633" w:rsidRPr="004B5677" w:rsidRDefault="000F4633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85912B5" w14:textId="77777777" w:rsidR="000F4633" w:rsidRPr="004B5677" w:rsidRDefault="000F4633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3F89" w:rsidRPr="004B5677" w14:paraId="0086AA94" w14:textId="77777777" w:rsidTr="00783706">
        <w:trPr>
          <w:gridAfter w:val="1"/>
          <w:wAfter w:w="41" w:type="dxa"/>
          <w:trHeight w:val="92"/>
          <w:jc w:val="center"/>
        </w:trPr>
        <w:tc>
          <w:tcPr>
            <w:tcW w:w="4228" w:type="dxa"/>
            <w:gridSpan w:val="2"/>
          </w:tcPr>
          <w:p w14:paraId="4A391876" w14:textId="77777777" w:rsidR="00AF3F89" w:rsidRPr="004B5677" w:rsidRDefault="00AF3F89" w:rsidP="00783706">
            <w:pPr>
              <w:ind w:left="208" w:right="-115" w:hanging="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899" w:type="dxa"/>
            <w:gridSpan w:val="2"/>
          </w:tcPr>
          <w:p w14:paraId="0B6C4A9A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5476A05B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65F2958D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66041E7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55CD022C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34D94839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EB47E50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D5E811B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6D8BAB91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241D3D0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52678909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6900FA21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B474567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83E4726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83C68A1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3F89" w:rsidRPr="004B5677" w14:paraId="77EF9460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</w:tcPr>
          <w:p w14:paraId="494AAB2F" w14:textId="092DF4F3" w:rsidR="00AF3F89" w:rsidRPr="004B5677" w:rsidRDefault="00AF3F89" w:rsidP="00883B59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899" w:type="dxa"/>
            <w:gridSpan w:val="2"/>
          </w:tcPr>
          <w:p w14:paraId="5096057D" w14:textId="1B9D13D9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12,343</w:t>
            </w:r>
          </w:p>
        </w:tc>
        <w:tc>
          <w:tcPr>
            <w:tcW w:w="254" w:type="dxa"/>
            <w:gridSpan w:val="2"/>
          </w:tcPr>
          <w:p w14:paraId="265D626E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6795DD84" w14:textId="05A38F2F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15,842</w:t>
            </w:r>
          </w:p>
        </w:tc>
        <w:tc>
          <w:tcPr>
            <w:tcW w:w="270" w:type="dxa"/>
            <w:gridSpan w:val="2"/>
          </w:tcPr>
          <w:p w14:paraId="7B5FFCB2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2C6E4083" w14:textId="3C07DC59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22,435</w:t>
            </w:r>
          </w:p>
        </w:tc>
        <w:tc>
          <w:tcPr>
            <w:tcW w:w="270" w:type="dxa"/>
            <w:gridSpan w:val="3"/>
          </w:tcPr>
          <w:p w14:paraId="1CADA135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4C0E29E5" w14:textId="6826AE7C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21,521</w:t>
            </w:r>
          </w:p>
        </w:tc>
        <w:tc>
          <w:tcPr>
            <w:tcW w:w="270" w:type="dxa"/>
            <w:gridSpan w:val="2"/>
          </w:tcPr>
          <w:p w14:paraId="566A2682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41542DC8" w14:textId="4A49018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13,853</w:t>
            </w:r>
          </w:p>
        </w:tc>
        <w:tc>
          <w:tcPr>
            <w:tcW w:w="236" w:type="dxa"/>
            <w:gridSpan w:val="2"/>
          </w:tcPr>
          <w:p w14:paraId="556D225A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56CBC896" w14:textId="2B4749E2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,534</w:t>
            </w:r>
          </w:p>
        </w:tc>
        <w:tc>
          <w:tcPr>
            <w:tcW w:w="266" w:type="dxa"/>
            <w:gridSpan w:val="2"/>
          </w:tcPr>
          <w:p w14:paraId="62DAFFED" w14:textId="77777777" w:rsidR="00AF3F89" w:rsidRPr="004B5677" w:rsidRDefault="00AF3F89" w:rsidP="00883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D588747" w14:textId="5CC91F85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48,631</w:t>
            </w:r>
          </w:p>
        </w:tc>
        <w:tc>
          <w:tcPr>
            <w:tcW w:w="270" w:type="dxa"/>
            <w:gridSpan w:val="2"/>
          </w:tcPr>
          <w:p w14:paraId="284AA3D5" w14:textId="77777777" w:rsidR="00AF3F89" w:rsidRPr="004B5677" w:rsidRDefault="00AF3F89" w:rsidP="00883B5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527BF194" w14:textId="4C327B49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47,897</w:t>
            </w:r>
          </w:p>
        </w:tc>
      </w:tr>
      <w:tr w:rsidR="00AF3F89" w:rsidRPr="004B5677" w14:paraId="750ED3A7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</w:tcPr>
          <w:p w14:paraId="3D1C305E" w14:textId="431ABCF5" w:rsidR="00AF3F89" w:rsidRPr="004B5677" w:rsidRDefault="00AF3F89" w:rsidP="00883B5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การให้บริการเช่า</w:t>
            </w:r>
          </w:p>
        </w:tc>
        <w:tc>
          <w:tcPr>
            <w:tcW w:w="899" w:type="dxa"/>
            <w:gridSpan w:val="2"/>
          </w:tcPr>
          <w:p w14:paraId="7D786BF9" w14:textId="489B710E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AE2B8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54" w:type="dxa"/>
            <w:gridSpan w:val="2"/>
          </w:tcPr>
          <w:p w14:paraId="0FD329E5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32FAE22D" w14:textId="623AE8A0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1,216</w:t>
            </w:r>
          </w:p>
        </w:tc>
        <w:tc>
          <w:tcPr>
            <w:tcW w:w="270" w:type="dxa"/>
            <w:gridSpan w:val="2"/>
          </w:tcPr>
          <w:p w14:paraId="5DC3A3B9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356CE612" w14:textId="799604BC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3"/>
          </w:tcPr>
          <w:p w14:paraId="2DC30FAA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2F3CBF68" w14:textId="654F391E" w:rsidR="00AF3F89" w:rsidRPr="004B5677" w:rsidRDefault="00447714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0" w:type="dxa"/>
            <w:gridSpan w:val="2"/>
          </w:tcPr>
          <w:p w14:paraId="4887B9AB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19EABA80" w14:textId="1F0E5312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  <w:gridSpan w:val="2"/>
          </w:tcPr>
          <w:p w14:paraId="5D01911F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20293D30" w14:textId="1AFF27C0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66" w:type="dxa"/>
            <w:gridSpan w:val="2"/>
          </w:tcPr>
          <w:p w14:paraId="691D15A1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3AA9A01" w14:textId="33328706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AE2B8F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  <w:gridSpan w:val="2"/>
          </w:tcPr>
          <w:p w14:paraId="42E2D415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12EEFA8E" w14:textId="2D5277C8" w:rsidR="00AF3F89" w:rsidRPr="004B5677" w:rsidRDefault="00447714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sz w:val="28"/>
                <w:szCs w:val="28"/>
              </w:rPr>
              <w:t>1,667</w:t>
            </w:r>
          </w:p>
        </w:tc>
      </w:tr>
      <w:tr w:rsidR="00AF3F89" w:rsidRPr="004B5677" w14:paraId="5FD69EC5" w14:textId="77777777" w:rsidTr="00783706">
        <w:trPr>
          <w:gridAfter w:val="1"/>
          <w:wAfter w:w="41" w:type="dxa"/>
          <w:trHeight w:val="119"/>
          <w:jc w:val="center"/>
        </w:trPr>
        <w:tc>
          <w:tcPr>
            <w:tcW w:w="4228" w:type="dxa"/>
            <w:gridSpan w:val="2"/>
          </w:tcPr>
          <w:p w14:paraId="54DAA51A" w14:textId="73CFE30F" w:rsidR="00AF3F89" w:rsidRPr="004B5677" w:rsidRDefault="00AF3F89" w:rsidP="00883B5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899" w:type="dxa"/>
            <w:gridSpan w:val="2"/>
          </w:tcPr>
          <w:p w14:paraId="62FCC4F6" w14:textId="44915466" w:rsidR="00AF3F89" w:rsidRPr="004B5677" w:rsidRDefault="00AE2B8F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54" w:type="dxa"/>
            <w:gridSpan w:val="2"/>
          </w:tcPr>
          <w:p w14:paraId="161D0E80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73C20503" w14:textId="42712EC0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70" w:type="dxa"/>
            <w:gridSpan w:val="2"/>
          </w:tcPr>
          <w:p w14:paraId="75472CFD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4695CB23" w14:textId="578B7726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  <w:tc>
          <w:tcPr>
            <w:tcW w:w="270" w:type="dxa"/>
            <w:gridSpan w:val="3"/>
          </w:tcPr>
          <w:p w14:paraId="7B9EE6D6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1A0A99E1" w14:textId="3EAE8A85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70" w:type="dxa"/>
            <w:gridSpan w:val="2"/>
          </w:tcPr>
          <w:p w14:paraId="23BE0337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4B8E0A7B" w14:textId="5947D85A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  <w:gridSpan w:val="2"/>
          </w:tcPr>
          <w:p w14:paraId="2334DEB0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3E4FBCC9" w14:textId="2C3CA291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6" w:type="dxa"/>
            <w:gridSpan w:val="2"/>
          </w:tcPr>
          <w:p w14:paraId="140A435D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6FA0A8B" w14:textId="0CD45AF9" w:rsidR="00AF3F89" w:rsidRPr="004B5677" w:rsidRDefault="00AE2B8F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70" w:type="dxa"/>
            <w:gridSpan w:val="2"/>
          </w:tcPr>
          <w:p w14:paraId="71737EA3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76CE3510" w14:textId="58897685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AF3F89" w:rsidRPr="004B5677" w14:paraId="01C3EDEA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</w:tcPr>
          <w:p w14:paraId="4795E46D" w14:textId="0946B169" w:rsidR="00AF3F89" w:rsidRPr="004B5677" w:rsidRDefault="00AF3F89" w:rsidP="00883B5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899" w:type="dxa"/>
            <w:gridSpan w:val="2"/>
          </w:tcPr>
          <w:p w14:paraId="5C6902E9" w14:textId="608B7D9C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54" w:type="dxa"/>
            <w:gridSpan w:val="2"/>
          </w:tcPr>
          <w:p w14:paraId="43A19244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28750A94" w14:textId="30CDB7DC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  <w:tc>
          <w:tcPr>
            <w:tcW w:w="270" w:type="dxa"/>
            <w:gridSpan w:val="2"/>
          </w:tcPr>
          <w:p w14:paraId="2D239B5F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3"/>
          </w:tcPr>
          <w:p w14:paraId="4A0C498D" w14:textId="28D90476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  <w:gridSpan w:val="3"/>
          </w:tcPr>
          <w:p w14:paraId="546E8F59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307E1D1A" w14:textId="40DC1F0D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</w:tcPr>
          <w:p w14:paraId="712F4B21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</w:tcPr>
          <w:p w14:paraId="3E622547" w14:textId="32091E6B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</w:tcPr>
          <w:p w14:paraId="563CEB09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7A1194BA" w14:textId="21A0E0E6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6" w:type="dxa"/>
            <w:gridSpan w:val="2"/>
          </w:tcPr>
          <w:p w14:paraId="0F83A952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14429C1" w14:textId="4B11233F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gridSpan w:val="2"/>
          </w:tcPr>
          <w:p w14:paraId="5F02B4EB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05E3731E" w14:textId="764C8572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AF3F89" w:rsidRPr="004B5677" w14:paraId="57714768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</w:tcPr>
          <w:p w14:paraId="548ADD55" w14:textId="3E356CB4" w:rsidR="00AF3F89" w:rsidRPr="004B5677" w:rsidRDefault="00AF3F89" w:rsidP="00883B59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B247E0"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59EFFA" w14:textId="05A9A1D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13,645</w:t>
            </w:r>
          </w:p>
        </w:tc>
        <w:tc>
          <w:tcPr>
            <w:tcW w:w="254" w:type="dxa"/>
            <w:gridSpan w:val="2"/>
          </w:tcPr>
          <w:p w14:paraId="0B584275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FA4710" w14:textId="7473D600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17,337</w:t>
            </w:r>
          </w:p>
        </w:tc>
        <w:tc>
          <w:tcPr>
            <w:tcW w:w="270" w:type="dxa"/>
            <w:gridSpan w:val="2"/>
          </w:tcPr>
          <w:p w14:paraId="4385125F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1E8D04" w14:textId="5BCB3E5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3"/>
          </w:tcPr>
          <w:p w14:paraId="2614CFBC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722DC0" w14:textId="3C2C0864" w:rsidR="00AF3F89" w:rsidRPr="004B5677" w:rsidRDefault="00447714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22,091</w:t>
            </w:r>
          </w:p>
        </w:tc>
        <w:tc>
          <w:tcPr>
            <w:tcW w:w="270" w:type="dxa"/>
            <w:gridSpan w:val="2"/>
          </w:tcPr>
          <w:p w14:paraId="4251D90B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060F9" w14:textId="3B3DDE00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13,982</w:t>
            </w:r>
          </w:p>
        </w:tc>
        <w:tc>
          <w:tcPr>
            <w:tcW w:w="236" w:type="dxa"/>
            <w:gridSpan w:val="2"/>
          </w:tcPr>
          <w:p w14:paraId="7E951276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F2292F" w14:textId="2F98CD28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,623</w:t>
            </w:r>
          </w:p>
        </w:tc>
        <w:tc>
          <w:tcPr>
            <w:tcW w:w="266" w:type="dxa"/>
            <w:gridSpan w:val="2"/>
          </w:tcPr>
          <w:p w14:paraId="6022D4B4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6A5D2A" w14:textId="5DEDFFD6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,631</w:t>
            </w:r>
          </w:p>
        </w:tc>
        <w:tc>
          <w:tcPr>
            <w:tcW w:w="270" w:type="dxa"/>
            <w:gridSpan w:val="2"/>
          </w:tcPr>
          <w:p w14:paraId="6D84F67D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F0F846" w14:textId="06551CE2" w:rsidR="00AF3F89" w:rsidRPr="004B5677" w:rsidRDefault="00447714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50,051</w:t>
            </w:r>
          </w:p>
        </w:tc>
      </w:tr>
      <w:tr w:rsidR="00AF3F89" w:rsidRPr="004B5677" w14:paraId="15FE8C81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</w:tcPr>
          <w:p w14:paraId="5EF815F8" w14:textId="48C2B437" w:rsidR="00AF3F89" w:rsidRPr="004B5677" w:rsidRDefault="00AF3F89" w:rsidP="00883B59">
            <w:pPr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9" w:type="dxa"/>
            <w:gridSpan w:val="2"/>
          </w:tcPr>
          <w:p w14:paraId="6E6FA17C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4" w:type="dxa"/>
            <w:gridSpan w:val="2"/>
          </w:tcPr>
          <w:p w14:paraId="4B92FC72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1" w:type="dxa"/>
            <w:gridSpan w:val="2"/>
          </w:tcPr>
          <w:p w14:paraId="60EB788E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47CC2F1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gridSpan w:val="2"/>
          </w:tcPr>
          <w:p w14:paraId="014F6BD9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3"/>
          </w:tcPr>
          <w:p w14:paraId="5EE92492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6" w:type="dxa"/>
            <w:gridSpan w:val="3"/>
          </w:tcPr>
          <w:p w14:paraId="312CCC7C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1EAD6F04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</w:tcPr>
          <w:p w14:paraId="7E88A83E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14:paraId="5BAB50C7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5646BEAE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730DF1A0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319546E9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46CE3927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gridSpan w:val="2"/>
          </w:tcPr>
          <w:p w14:paraId="70736535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F3F89" w:rsidRPr="004B5677" w14:paraId="69570FCF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</w:tcPr>
          <w:p w14:paraId="041CC6FE" w14:textId="70886EC8" w:rsidR="00AF3F89" w:rsidRPr="004B5677" w:rsidRDefault="00AF3F89" w:rsidP="00883B59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899" w:type="dxa"/>
            <w:gridSpan w:val="2"/>
          </w:tcPr>
          <w:p w14:paraId="5F0AA6F5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36B3F70C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</w:tcPr>
          <w:p w14:paraId="31194C5F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939727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5" w:type="dxa"/>
            <w:gridSpan w:val="2"/>
          </w:tcPr>
          <w:p w14:paraId="631A8750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3"/>
          </w:tcPr>
          <w:p w14:paraId="0BC5E13B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3"/>
          </w:tcPr>
          <w:p w14:paraId="415E4DC1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9D9BD3A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gridSpan w:val="2"/>
          </w:tcPr>
          <w:p w14:paraId="113D4B4A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777E1AF7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</w:tcPr>
          <w:p w14:paraId="3BDD61B4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36FA067D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5F455CA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98BF9EE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79FFE73D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3F89" w:rsidRPr="004B5677" w14:paraId="754F6AD6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  <w:vAlign w:val="bottom"/>
          </w:tcPr>
          <w:p w14:paraId="6160FA37" w14:textId="77777777" w:rsidR="00AF3F89" w:rsidRPr="004B5677" w:rsidRDefault="00AF3F89" w:rsidP="00883B5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99" w:type="dxa"/>
            <w:gridSpan w:val="2"/>
            <w:vAlign w:val="center"/>
          </w:tcPr>
          <w:p w14:paraId="606C0983" w14:textId="78A61B81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AE2B8F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254" w:type="dxa"/>
            <w:gridSpan w:val="2"/>
            <w:vAlign w:val="bottom"/>
          </w:tcPr>
          <w:p w14:paraId="2BB5D842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vAlign w:val="center"/>
          </w:tcPr>
          <w:p w14:paraId="7A362481" w14:textId="35112649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16,121</w:t>
            </w:r>
          </w:p>
        </w:tc>
        <w:tc>
          <w:tcPr>
            <w:tcW w:w="270" w:type="dxa"/>
            <w:gridSpan w:val="2"/>
            <w:vAlign w:val="bottom"/>
          </w:tcPr>
          <w:p w14:paraId="0A23627A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center"/>
          </w:tcPr>
          <w:p w14:paraId="0A858E4F" w14:textId="1360A553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22,6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3"/>
            <w:vAlign w:val="bottom"/>
          </w:tcPr>
          <w:p w14:paraId="40B111B7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3"/>
            <w:vAlign w:val="center"/>
          </w:tcPr>
          <w:p w14:paraId="640168FA" w14:textId="1C877E36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21,712</w:t>
            </w:r>
          </w:p>
        </w:tc>
        <w:tc>
          <w:tcPr>
            <w:tcW w:w="270" w:type="dxa"/>
            <w:gridSpan w:val="2"/>
            <w:vAlign w:val="bottom"/>
          </w:tcPr>
          <w:p w14:paraId="2525344F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vAlign w:val="center"/>
          </w:tcPr>
          <w:p w14:paraId="1F548D59" w14:textId="798107DE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13,897</w:t>
            </w:r>
          </w:p>
        </w:tc>
        <w:tc>
          <w:tcPr>
            <w:tcW w:w="236" w:type="dxa"/>
            <w:gridSpan w:val="2"/>
            <w:vAlign w:val="bottom"/>
          </w:tcPr>
          <w:p w14:paraId="09BF5039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0B7559BA" w14:textId="5C9DD9F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,551</w:t>
            </w:r>
          </w:p>
        </w:tc>
        <w:tc>
          <w:tcPr>
            <w:tcW w:w="266" w:type="dxa"/>
            <w:gridSpan w:val="2"/>
            <w:vAlign w:val="bottom"/>
          </w:tcPr>
          <w:p w14:paraId="2FFFDED5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6B4729F" w14:textId="3BE5F003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E2B8F">
              <w:rPr>
                <w:rFonts w:asciiTheme="majorBidi" w:hAnsiTheme="majorBidi" w:cstheme="majorBidi"/>
                <w:sz w:val="28"/>
                <w:szCs w:val="28"/>
              </w:rPr>
              <w:t>9,026</w:t>
            </w:r>
          </w:p>
        </w:tc>
        <w:tc>
          <w:tcPr>
            <w:tcW w:w="270" w:type="dxa"/>
            <w:gridSpan w:val="2"/>
            <w:vAlign w:val="bottom"/>
          </w:tcPr>
          <w:p w14:paraId="439E1E6B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401D4DA" w14:textId="28D44263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48,384</w:t>
            </w:r>
          </w:p>
        </w:tc>
      </w:tr>
      <w:tr w:rsidR="00AF3F89" w:rsidRPr="004B5677" w14:paraId="2EF38DAB" w14:textId="77777777" w:rsidTr="00447714">
        <w:trPr>
          <w:gridAfter w:val="1"/>
          <w:wAfter w:w="41" w:type="dxa"/>
          <w:trHeight w:val="218"/>
          <w:jc w:val="center"/>
        </w:trPr>
        <w:tc>
          <w:tcPr>
            <w:tcW w:w="4228" w:type="dxa"/>
            <w:gridSpan w:val="2"/>
            <w:vAlign w:val="bottom"/>
          </w:tcPr>
          <w:p w14:paraId="02C28410" w14:textId="77777777" w:rsidR="00AF3F89" w:rsidRPr="004B5677" w:rsidRDefault="00AF3F89" w:rsidP="00883B59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center"/>
          </w:tcPr>
          <w:p w14:paraId="7B511813" w14:textId="5671B53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AE2B8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54" w:type="dxa"/>
            <w:gridSpan w:val="2"/>
            <w:vAlign w:val="bottom"/>
          </w:tcPr>
          <w:p w14:paraId="71158EEE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  <w:vAlign w:val="center"/>
          </w:tcPr>
          <w:p w14:paraId="6319454F" w14:textId="68B75A98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1,216</w:t>
            </w:r>
          </w:p>
        </w:tc>
        <w:tc>
          <w:tcPr>
            <w:tcW w:w="270" w:type="dxa"/>
            <w:gridSpan w:val="2"/>
            <w:vAlign w:val="bottom"/>
          </w:tcPr>
          <w:p w14:paraId="5B84C37C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  <w:vAlign w:val="center"/>
          </w:tcPr>
          <w:p w14:paraId="0F4C5972" w14:textId="0E79B6F3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3"/>
            <w:vAlign w:val="bottom"/>
          </w:tcPr>
          <w:p w14:paraId="7F102561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3"/>
            <w:tcBorders>
              <w:bottom w:val="single" w:sz="4" w:space="0" w:color="auto"/>
            </w:tcBorders>
            <w:vAlign w:val="center"/>
          </w:tcPr>
          <w:p w14:paraId="2976F892" w14:textId="70C5789B" w:rsidR="00AF3F89" w:rsidRPr="004B5677" w:rsidRDefault="00447714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70" w:type="dxa"/>
            <w:gridSpan w:val="2"/>
            <w:vAlign w:val="bottom"/>
          </w:tcPr>
          <w:p w14:paraId="542AB61B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center"/>
          </w:tcPr>
          <w:p w14:paraId="05990513" w14:textId="2391813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  <w:gridSpan w:val="2"/>
            <w:vAlign w:val="bottom"/>
          </w:tcPr>
          <w:p w14:paraId="5A646685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vAlign w:val="center"/>
          </w:tcPr>
          <w:p w14:paraId="58BDD422" w14:textId="26544C2B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66" w:type="dxa"/>
            <w:gridSpan w:val="2"/>
            <w:vAlign w:val="bottom"/>
          </w:tcPr>
          <w:p w14:paraId="057FF1B3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center"/>
          </w:tcPr>
          <w:p w14:paraId="3BF52DFB" w14:textId="3ABC2C6F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AE2B8F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  <w:gridSpan w:val="2"/>
            <w:vAlign w:val="bottom"/>
          </w:tcPr>
          <w:p w14:paraId="47F1D9C4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14:paraId="243C0E0B" w14:textId="5B71A9B9" w:rsidR="00AF3F89" w:rsidRPr="004B5677" w:rsidRDefault="00447714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sz w:val="28"/>
                <w:szCs w:val="28"/>
              </w:rPr>
              <w:t>1,667</w:t>
            </w:r>
          </w:p>
        </w:tc>
      </w:tr>
      <w:tr w:rsidR="00AF3F89" w:rsidRPr="004B5677" w14:paraId="3895A124" w14:textId="77777777" w:rsidTr="00783706">
        <w:trPr>
          <w:gridAfter w:val="1"/>
          <w:wAfter w:w="41" w:type="dxa"/>
          <w:jc w:val="center"/>
        </w:trPr>
        <w:tc>
          <w:tcPr>
            <w:tcW w:w="4228" w:type="dxa"/>
            <w:gridSpan w:val="2"/>
          </w:tcPr>
          <w:p w14:paraId="508EB283" w14:textId="77777777" w:rsidR="00AF3F89" w:rsidRPr="004B5677" w:rsidRDefault="00AF3F89" w:rsidP="00883B59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6319D2" w14:textId="13EB289F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13,645</w:t>
            </w:r>
          </w:p>
        </w:tc>
        <w:tc>
          <w:tcPr>
            <w:tcW w:w="254" w:type="dxa"/>
            <w:gridSpan w:val="2"/>
          </w:tcPr>
          <w:p w14:paraId="2DE232AE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BF0930" w14:textId="7F3B5E8A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17,337</w:t>
            </w:r>
          </w:p>
        </w:tc>
        <w:tc>
          <w:tcPr>
            <w:tcW w:w="270" w:type="dxa"/>
            <w:gridSpan w:val="2"/>
          </w:tcPr>
          <w:p w14:paraId="10D05753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B2B94F" w14:textId="20A61F01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3"/>
          </w:tcPr>
          <w:p w14:paraId="1A7BE158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80B80D" w14:textId="514A3B39" w:rsidR="00AF3F89" w:rsidRPr="004B5677" w:rsidRDefault="00447714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22,091</w:t>
            </w:r>
          </w:p>
        </w:tc>
        <w:tc>
          <w:tcPr>
            <w:tcW w:w="270" w:type="dxa"/>
            <w:gridSpan w:val="2"/>
          </w:tcPr>
          <w:p w14:paraId="6E217E59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F8FBF2" w14:textId="76D5395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13,982</w:t>
            </w:r>
          </w:p>
        </w:tc>
        <w:tc>
          <w:tcPr>
            <w:tcW w:w="236" w:type="dxa"/>
            <w:gridSpan w:val="2"/>
          </w:tcPr>
          <w:p w14:paraId="0BE61DB4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0E2B01" w14:textId="4483BA8C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,623</w:t>
            </w:r>
          </w:p>
        </w:tc>
        <w:tc>
          <w:tcPr>
            <w:tcW w:w="266" w:type="dxa"/>
            <w:gridSpan w:val="2"/>
          </w:tcPr>
          <w:p w14:paraId="38948A13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8FD488" w14:textId="4C7240AA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,631</w:t>
            </w:r>
          </w:p>
        </w:tc>
        <w:tc>
          <w:tcPr>
            <w:tcW w:w="270" w:type="dxa"/>
            <w:gridSpan w:val="2"/>
          </w:tcPr>
          <w:p w14:paraId="04D928C5" w14:textId="77777777" w:rsidR="00AF3F89" w:rsidRPr="004B5677" w:rsidRDefault="00AF3F89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FDCC5C" w14:textId="49875A24" w:rsidR="00AF3F89" w:rsidRPr="004B5677" w:rsidRDefault="00447714" w:rsidP="00883B5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77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50,051</w:t>
            </w:r>
          </w:p>
        </w:tc>
      </w:tr>
      <w:tr w:rsidR="00AF3F89" w:rsidRPr="004B5677" w14:paraId="32CEE80D" w14:textId="77777777" w:rsidTr="00783706">
        <w:trPr>
          <w:trHeight w:val="332"/>
          <w:jc w:val="center"/>
        </w:trPr>
        <w:tc>
          <w:tcPr>
            <w:tcW w:w="4006" w:type="dxa"/>
          </w:tcPr>
          <w:p w14:paraId="076A3DFA" w14:textId="77777777" w:rsidR="00AF3F89" w:rsidRPr="004B5677" w:rsidRDefault="00AF3F89" w:rsidP="009F2743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44" w:type="dxa"/>
            <w:gridSpan w:val="2"/>
          </w:tcPr>
          <w:p w14:paraId="11D8534D" w14:textId="77777777" w:rsidR="00AF3F89" w:rsidRPr="004B5677" w:rsidRDefault="00AF3F89" w:rsidP="00611EE3">
            <w:pPr>
              <w:pStyle w:val="acctfourfigures"/>
              <w:tabs>
                <w:tab w:val="decimal" w:pos="274"/>
                <w:tab w:val="left" w:pos="540"/>
                <w:tab w:val="left" w:pos="79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gridSpan w:val="2"/>
          </w:tcPr>
          <w:p w14:paraId="33005C48" w14:textId="77777777" w:rsidR="00AF3F89" w:rsidRPr="004B5677" w:rsidRDefault="00AF3F89" w:rsidP="00611EE3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gridSpan w:val="2"/>
          </w:tcPr>
          <w:p w14:paraId="2FE10F8C" w14:textId="77777777" w:rsidR="00AF3F89" w:rsidRPr="004B5677" w:rsidRDefault="00AF3F89" w:rsidP="00611EE3">
            <w:pPr>
              <w:pStyle w:val="acctfourfigures"/>
              <w:tabs>
                <w:tab w:val="clear" w:pos="765"/>
                <w:tab w:val="left" w:pos="540"/>
                <w:tab w:val="left" w:pos="7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1" w:type="dxa"/>
            <w:gridSpan w:val="2"/>
          </w:tcPr>
          <w:p w14:paraId="681E3C15" w14:textId="77777777" w:rsidR="00AF3F89" w:rsidRPr="004B5677" w:rsidRDefault="00AF3F89" w:rsidP="00611EE3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gridSpan w:val="2"/>
          </w:tcPr>
          <w:p w14:paraId="6AF3E3BE" w14:textId="77777777" w:rsidR="00AF3F89" w:rsidRPr="004B5677" w:rsidRDefault="00AF3F89" w:rsidP="00611EE3">
            <w:pPr>
              <w:pStyle w:val="acctfourfigures"/>
              <w:tabs>
                <w:tab w:val="decimal" w:pos="436"/>
                <w:tab w:val="left" w:pos="540"/>
                <w:tab w:val="left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9" w:type="dxa"/>
            <w:gridSpan w:val="3"/>
          </w:tcPr>
          <w:p w14:paraId="2974E25E" w14:textId="77777777" w:rsidR="00AF3F89" w:rsidRPr="004B5677" w:rsidRDefault="00AF3F89" w:rsidP="00611EE3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gridSpan w:val="3"/>
          </w:tcPr>
          <w:p w14:paraId="041CEAD2" w14:textId="77777777" w:rsidR="00AF3F89" w:rsidRPr="004B5677" w:rsidRDefault="00AF3F89" w:rsidP="00611EE3">
            <w:pPr>
              <w:pStyle w:val="acctfourfigures"/>
              <w:tabs>
                <w:tab w:val="decimal" w:pos="436"/>
                <w:tab w:val="left" w:pos="540"/>
                <w:tab w:val="left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64693661" w14:textId="77777777" w:rsidR="00AF3F89" w:rsidRPr="004B5677" w:rsidRDefault="00AF3F89" w:rsidP="00611EE3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14:paraId="33581B01" w14:textId="77777777" w:rsidR="00AF3F89" w:rsidRPr="004B5677" w:rsidRDefault="00AF3F89" w:rsidP="00611EE3">
            <w:pPr>
              <w:pStyle w:val="acctfourfigures"/>
              <w:tabs>
                <w:tab w:val="clear" w:pos="765"/>
                <w:tab w:val="decimal" w:pos="436"/>
                <w:tab w:val="left" w:pos="540"/>
                <w:tab w:val="left" w:pos="7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gridSpan w:val="2"/>
          </w:tcPr>
          <w:p w14:paraId="5610C131" w14:textId="77777777" w:rsidR="00AF3F89" w:rsidRPr="004B5677" w:rsidRDefault="00AF3F89" w:rsidP="00611EE3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BD047BF" w14:textId="77777777" w:rsidR="00AF3F89" w:rsidRPr="004B5677" w:rsidRDefault="00AF3F89" w:rsidP="00611EE3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05D4725" w14:textId="77777777" w:rsidR="00AF3F89" w:rsidRPr="004B5677" w:rsidRDefault="00AF3F89" w:rsidP="00611EE3">
            <w:pPr>
              <w:pStyle w:val="acctfourfigures"/>
              <w:tabs>
                <w:tab w:val="decimal" w:pos="436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57F51B2" w14:textId="77777777" w:rsidR="00AF3F89" w:rsidRPr="004B5677" w:rsidRDefault="00AF3F89" w:rsidP="00611EE3">
            <w:pPr>
              <w:pStyle w:val="acctfourfigures"/>
              <w:tabs>
                <w:tab w:val="decimal" w:pos="436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306E1226" w14:textId="77777777" w:rsidR="00AF3F89" w:rsidRPr="004B5677" w:rsidRDefault="00AF3F89" w:rsidP="00611EE3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9BB18A5" w14:textId="77777777" w:rsidR="00AF3F89" w:rsidRPr="004B5677" w:rsidRDefault="00AF3F89" w:rsidP="00611EE3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69AD2770" w14:textId="77777777" w:rsidR="00AF3F89" w:rsidRPr="004B5677" w:rsidRDefault="00AF3F89" w:rsidP="00611EE3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3F89" w:rsidRPr="004B5677" w14:paraId="63FD5E2C" w14:textId="77777777" w:rsidTr="00783706">
        <w:trPr>
          <w:trHeight w:val="332"/>
          <w:jc w:val="center"/>
        </w:trPr>
        <w:tc>
          <w:tcPr>
            <w:tcW w:w="4006" w:type="dxa"/>
            <w:hideMark/>
          </w:tcPr>
          <w:p w14:paraId="664CBF94" w14:textId="6350DEBD" w:rsidR="00AF3F89" w:rsidRPr="004B5677" w:rsidRDefault="00AF3F89" w:rsidP="004029ED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44" w:type="dxa"/>
            <w:gridSpan w:val="2"/>
          </w:tcPr>
          <w:p w14:paraId="295E6F8D" w14:textId="77777777" w:rsidR="00AF3F89" w:rsidRPr="004B5677" w:rsidRDefault="00AF3F89" w:rsidP="004029ED">
            <w:pPr>
              <w:pStyle w:val="acctfourfigures"/>
              <w:tabs>
                <w:tab w:val="decimal" w:pos="274"/>
                <w:tab w:val="left" w:pos="540"/>
                <w:tab w:val="left" w:pos="79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gridSpan w:val="2"/>
          </w:tcPr>
          <w:p w14:paraId="26EA4572" w14:textId="135AA7F1" w:rsidR="00AF3F89" w:rsidRPr="004B5677" w:rsidRDefault="00AF3F89" w:rsidP="004029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(12</w:t>
            </w:r>
            <w:r w:rsidR="00927C5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gridSpan w:val="2"/>
          </w:tcPr>
          <w:p w14:paraId="0476FC5C" w14:textId="77777777" w:rsidR="00AF3F89" w:rsidRPr="004B5677" w:rsidRDefault="00AF3F89" w:rsidP="004029ED">
            <w:pPr>
              <w:pStyle w:val="acctfourfigures"/>
              <w:tabs>
                <w:tab w:val="clear" w:pos="765"/>
                <w:tab w:val="left" w:pos="454"/>
                <w:tab w:val="left" w:pos="540"/>
                <w:tab w:val="left" w:pos="7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1" w:type="dxa"/>
            <w:gridSpan w:val="2"/>
          </w:tcPr>
          <w:p w14:paraId="63BC1602" w14:textId="44CCA4A3" w:rsidR="00AF3F89" w:rsidRPr="004B5677" w:rsidRDefault="00AF3F89" w:rsidP="004029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  <w:tc>
          <w:tcPr>
            <w:tcW w:w="251" w:type="dxa"/>
            <w:gridSpan w:val="2"/>
          </w:tcPr>
          <w:p w14:paraId="41A53A98" w14:textId="77777777" w:rsidR="00AF3F89" w:rsidRPr="004B5677" w:rsidRDefault="00AF3F89" w:rsidP="004029ED">
            <w:pPr>
              <w:pStyle w:val="acctfourfigures"/>
              <w:tabs>
                <w:tab w:val="left" w:pos="454"/>
                <w:tab w:val="left" w:pos="540"/>
                <w:tab w:val="left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9" w:type="dxa"/>
            <w:gridSpan w:val="3"/>
          </w:tcPr>
          <w:p w14:paraId="7AC5BA53" w14:textId="76321643" w:rsidR="00AF3F89" w:rsidRPr="004B5677" w:rsidRDefault="00AF3F89" w:rsidP="004029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53" w:type="dxa"/>
            <w:gridSpan w:val="3"/>
          </w:tcPr>
          <w:p w14:paraId="0E89EB94" w14:textId="77777777" w:rsidR="00AF3F89" w:rsidRPr="004B5677" w:rsidRDefault="00AF3F89" w:rsidP="004029ED">
            <w:pPr>
              <w:pStyle w:val="acctfourfigures"/>
              <w:tabs>
                <w:tab w:val="left" w:pos="454"/>
                <w:tab w:val="left" w:pos="540"/>
                <w:tab w:val="left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5C1F561E" w14:textId="1011C84C" w:rsidR="00AF3F89" w:rsidRPr="004B5677" w:rsidRDefault="00AF3F89" w:rsidP="004029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252" w:type="dxa"/>
            <w:gridSpan w:val="2"/>
          </w:tcPr>
          <w:p w14:paraId="3937B66F" w14:textId="77777777" w:rsidR="00AF3F89" w:rsidRPr="004B5677" w:rsidRDefault="00AF3F89" w:rsidP="004029ED">
            <w:pPr>
              <w:pStyle w:val="acctfourfigures"/>
              <w:tabs>
                <w:tab w:val="clear" w:pos="765"/>
                <w:tab w:val="left" w:pos="454"/>
                <w:tab w:val="left" w:pos="540"/>
                <w:tab w:val="left" w:pos="7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gridSpan w:val="2"/>
          </w:tcPr>
          <w:p w14:paraId="295E8BA1" w14:textId="7E2BB166" w:rsidR="00AF3F89" w:rsidRPr="004B5677" w:rsidRDefault="00AF3F89" w:rsidP="004029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270" w:type="dxa"/>
            <w:gridSpan w:val="2"/>
          </w:tcPr>
          <w:p w14:paraId="2B1F6805" w14:textId="77777777" w:rsidR="00AF3F89" w:rsidRPr="004B5677" w:rsidRDefault="00AF3F89" w:rsidP="004029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EE65B0F" w14:textId="09FA1F09" w:rsidR="00AF3F89" w:rsidRPr="004B5677" w:rsidRDefault="00AF3F89" w:rsidP="004029ED">
            <w:pPr>
              <w:pStyle w:val="acctfourfigures"/>
              <w:tabs>
                <w:tab w:val="left" w:pos="454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270" w:type="dxa"/>
            <w:gridSpan w:val="2"/>
          </w:tcPr>
          <w:p w14:paraId="16404716" w14:textId="77777777" w:rsidR="00AF3F89" w:rsidRPr="004B5677" w:rsidRDefault="00AF3F89" w:rsidP="004029ED">
            <w:pPr>
              <w:pStyle w:val="acctfourfigures"/>
              <w:tabs>
                <w:tab w:val="left" w:pos="454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3AF3DB8D" w14:textId="07E273D6" w:rsidR="00AF3F89" w:rsidRPr="004B5677" w:rsidRDefault="00AF3F89" w:rsidP="004029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927C50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  <w:gridSpan w:val="2"/>
          </w:tcPr>
          <w:p w14:paraId="383A91C8" w14:textId="77777777" w:rsidR="00AF3F89" w:rsidRPr="004B5677" w:rsidRDefault="00AF3F89" w:rsidP="004029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hideMark/>
          </w:tcPr>
          <w:p w14:paraId="39F76C2A" w14:textId="276442D3" w:rsidR="00AF3F89" w:rsidRPr="004B5677" w:rsidRDefault="00AF3F89" w:rsidP="004029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2,98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</w:p>
        </w:tc>
      </w:tr>
      <w:tr w:rsidR="00AF3F89" w:rsidRPr="004B5677" w14:paraId="03D2E80A" w14:textId="77777777" w:rsidTr="00783706">
        <w:trPr>
          <w:trHeight w:val="332"/>
          <w:jc w:val="center"/>
        </w:trPr>
        <w:tc>
          <w:tcPr>
            <w:tcW w:w="4006" w:type="dxa"/>
            <w:hideMark/>
          </w:tcPr>
          <w:p w14:paraId="0BD74F37" w14:textId="21118C84" w:rsidR="00AF3F89" w:rsidRPr="004B5677" w:rsidRDefault="00AF3F89" w:rsidP="004029ED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ก่อนดอกเบี้ย ภาษี</w:t>
            </w:r>
            <w:r w:rsidR="00E15E3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เงินได้</w:t>
            </w:r>
          </w:p>
          <w:p w14:paraId="0CFFC486" w14:textId="67DF2ACA" w:rsidR="00AF3F89" w:rsidRPr="004B5677" w:rsidRDefault="00AF3F89" w:rsidP="00783706">
            <w:pPr>
              <w:shd w:val="clear" w:color="auto" w:fill="FFFFFF"/>
              <w:tabs>
                <w:tab w:val="clear" w:pos="227"/>
                <w:tab w:val="clear" w:pos="454"/>
                <w:tab w:val="left" w:pos="209"/>
              </w:tabs>
              <w:ind w:left="209" w:right="-79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44" w:type="dxa"/>
            <w:gridSpan w:val="2"/>
          </w:tcPr>
          <w:p w14:paraId="4B230299" w14:textId="77777777" w:rsidR="00AF3F89" w:rsidRPr="004B5677" w:rsidRDefault="00AF3F89" w:rsidP="00611EE3">
            <w:pPr>
              <w:pStyle w:val="acctfourfigures"/>
              <w:tabs>
                <w:tab w:val="decimal" w:pos="274"/>
                <w:tab w:val="left" w:pos="540"/>
                <w:tab w:val="left" w:pos="79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gridSpan w:val="2"/>
          </w:tcPr>
          <w:p w14:paraId="6DF6F593" w14:textId="77777777" w:rsidR="00AF3F89" w:rsidRPr="004B5677" w:rsidRDefault="00AF3F89" w:rsidP="00AF3F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279115" w14:textId="71F34AAA" w:rsidR="00AF3F89" w:rsidRPr="004B5677" w:rsidRDefault="00AF3F89" w:rsidP="00AF3F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2,4</w:t>
            </w:r>
            <w:r w:rsidR="00927C50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49" w:type="dxa"/>
            <w:gridSpan w:val="2"/>
          </w:tcPr>
          <w:p w14:paraId="737659D1" w14:textId="0354A6AA" w:rsidR="00AF3F89" w:rsidRPr="004B5677" w:rsidRDefault="00AF3F89" w:rsidP="00AF3F89">
            <w:pPr>
              <w:pStyle w:val="acctfourfigures"/>
              <w:tabs>
                <w:tab w:val="clear" w:pos="765"/>
                <w:tab w:val="left" w:pos="540"/>
                <w:tab w:val="left" w:pos="7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1" w:type="dxa"/>
            <w:gridSpan w:val="2"/>
          </w:tcPr>
          <w:p w14:paraId="0FADC509" w14:textId="77777777" w:rsidR="00AF3F89" w:rsidRPr="004B5677" w:rsidRDefault="00AF3F89" w:rsidP="00AF3F89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609D17" w14:textId="4404E365" w:rsidR="00AF3F89" w:rsidRPr="004B5677" w:rsidRDefault="00AF3F89" w:rsidP="00AF3F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51" w:type="dxa"/>
            <w:gridSpan w:val="2"/>
          </w:tcPr>
          <w:p w14:paraId="7B774010" w14:textId="77777777" w:rsidR="00AF3F89" w:rsidRPr="004B5677" w:rsidRDefault="00AF3F89" w:rsidP="00AF3F89">
            <w:pPr>
              <w:pStyle w:val="acctfourfigures"/>
              <w:tabs>
                <w:tab w:val="decimal" w:pos="436"/>
                <w:tab w:val="left" w:pos="540"/>
                <w:tab w:val="left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9" w:type="dxa"/>
            <w:gridSpan w:val="3"/>
          </w:tcPr>
          <w:p w14:paraId="7630E3C9" w14:textId="77777777" w:rsidR="00AF3F89" w:rsidRPr="004B5677" w:rsidRDefault="00AF3F89" w:rsidP="00AF3F8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E1954F" w14:textId="4C9F81EA" w:rsidR="00AF3F89" w:rsidRPr="004B5677" w:rsidRDefault="00AF3F89" w:rsidP="00AF3F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1,948</w:t>
            </w:r>
          </w:p>
        </w:tc>
        <w:tc>
          <w:tcPr>
            <w:tcW w:w="253" w:type="dxa"/>
            <w:gridSpan w:val="3"/>
          </w:tcPr>
          <w:p w14:paraId="68369C65" w14:textId="18686B46" w:rsidR="00AF3F89" w:rsidRPr="004B5677" w:rsidRDefault="00AF3F89" w:rsidP="00AF3F89">
            <w:pPr>
              <w:pStyle w:val="acctfourfigures"/>
              <w:tabs>
                <w:tab w:val="decimal" w:pos="436"/>
                <w:tab w:val="left" w:pos="540"/>
                <w:tab w:val="left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46067C42" w14:textId="77777777" w:rsidR="00AF3F89" w:rsidRPr="004B5677" w:rsidRDefault="00AF3F89" w:rsidP="00AF3F89">
            <w:pPr>
              <w:pStyle w:val="acctfourfigures"/>
              <w:tabs>
                <w:tab w:val="clear" w:pos="765"/>
                <w:tab w:val="left" w:pos="540"/>
                <w:tab w:val="decimal" w:pos="71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1ABC9D" w14:textId="01D9CBC5" w:rsidR="00AF3F89" w:rsidRPr="004B5677" w:rsidRDefault="00AF3F89" w:rsidP="00AF3F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1,543</w:t>
            </w:r>
          </w:p>
        </w:tc>
        <w:tc>
          <w:tcPr>
            <w:tcW w:w="252" w:type="dxa"/>
            <w:gridSpan w:val="2"/>
          </w:tcPr>
          <w:p w14:paraId="26C2986C" w14:textId="77777777" w:rsidR="00AF3F89" w:rsidRPr="004B5677" w:rsidRDefault="00AF3F89" w:rsidP="00AF3F89">
            <w:pPr>
              <w:pStyle w:val="acctfourfigures"/>
              <w:tabs>
                <w:tab w:val="clear" w:pos="765"/>
                <w:tab w:val="decimal" w:pos="436"/>
                <w:tab w:val="left" w:pos="540"/>
                <w:tab w:val="left" w:pos="7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gridSpan w:val="2"/>
          </w:tcPr>
          <w:p w14:paraId="6EE91021" w14:textId="77777777" w:rsidR="00AF3F89" w:rsidRPr="004B5677" w:rsidRDefault="00AF3F89" w:rsidP="00AF3F8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5E225B" w14:textId="7E1CB0F4" w:rsidR="00AF3F89" w:rsidRPr="004B5677" w:rsidRDefault="00AF3F89" w:rsidP="00AF3F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1,437</w:t>
            </w:r>
          </w:p>
        </w:tc>
        <w:tc>
          <w:tcPr>
            <w:tcW w:w="270" w:type="dxa"/>
            <w:gridSpan w:val="2"/>
          </w:tcPr>
          <w:p w14:paraId="2748149F" w14:textId="44D65797" w:rsidR="00AF3F89" w:rsidRPr="004B5677" w:rsidRDefault="00AF3F89" w:rsidP="00AF3F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A15EF70" w14:textId="77777777" w:rsidR="00AF3F89" w:rsidRPr="004B5677" w:rsidRDefault="00AF3F89" w:rsidP="00AF3F89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34BE5D7" w14:textId="27B27609" w:rsidR="00AF3F89" w:rsidRPr="004B5677" w:rsidRDefault="00AF3F89" w:rsidP="00AF3F89">
            <w:pPr>
              <w:pStyle w:val="acctfourfigures"/>
              <w:tabs>
                <w:tab w:val="decimal" w:pos="436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  <w:gridSpan w:val="2"/>
          </w:tcPr>
          <w:p w14:paraId="61BD26EB" w14:textId="77777777" w:rsidR="00AF3F89" w:rsidRPr="004B5677" w:rsidRDefault="00AF3F89" w:rsidP="00AF3F89">
            <w:pPr>
              <w:pStyle w:val="acctfourfigures"/>
              <w:tabs>
                <w:tab w:val="decimal" w:pos="436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28F2C376" w14:textId="77777777" w:rsidR="00AF3F89" w:rsidRPr="004B5677" w:rsidRDefault="00AF3F89" w:rsidP="00AF3F89">
            <w:pPr>
              <w:pStyle w:val="acctfourfigures"/>
              <w:tabs>
                <w:tab w:val="clear" w:pos="765"/>
                <w:tab w:val="left" w:pos="540"/>
                <w:tab w:val="decimal" w:pos="83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8AFFF4" w14:textId="4EA896BA" w:rsidR="00AF3F89" w:rsidRPr="004B5677" w:rsidRDefault="00AF3F89" w:rsidP="00AF3F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5,87</w:t>
            </w:r>
            <w:r w:rsidR="00927C5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gridSpan w:val="2"/>
          </w:tcPr>
          <w:p w14:paraId="5F8A13C6" w14:textId="77777777" w:rsidR="00AF3F89" w:rsidRPr="004B5677" w:rsidRDefault="00AF3F89" w:rsidP="00AF3F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hideMark/>
          </w:tcPr>
          <w:p w14:paraId="56B134D1" w14:textId="77777777" w:rsidR="00AF3F89" w:rsidRPr="004B5677" w:rsidRDefault="00AF3F89" w:rsidP="00AF3F89">
            <w:pPr>
              <w:pStyle w:val="acctfourfigures"/>
              <w:tabs>
                <w:tab w:val="clear" w:pos="765"/>
                <w:tab w:val="left" w:pos="540"/>
                <w:tab w:val="decimal" w:pos="83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0CB043" w14:textId="67441BFA" w:rsidR="00AF3F89" w:rsidRPr="004B5677" w:rsidRDefault="00AF3F89" w:rsidP="00AF3F89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5,591</w:t>
            </w:r>
          </w:p>
        </w:tc>
      </w:tr>
      <w:tr w:rsidR="00B247E0" w:rsidRPr="004B5677" w14:paraId="7D8D5F01" w14:textId="77777777" w:rsidTr="00783706">
        <w:trPr>
          <w:trHeight w:val="332"/>
          <w:jc w:val="center"/>
        </w:trPr>
        <w:tc>
          <w:tcPr>
            <w:tcW w:w="4006" w:type="dxa"/>
          </w:tcPr>
          <w:p w14:paraId="03D76560" w14:textId="0B345933" w:rsidR="00B247E0" w:rsidRPr="004B5677" w:rsidRDefault="00B247E0" w:rsidP="00B247E0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มีนาคม/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4" w:type="dxa"/>
            <w:gridSpan w:val="2"/>
          </w:tcPr>
          <w:p w14:paraId="7958D73B" w14:textId="77777777" w:rsidR="00B247E0" w:rsidRPr="004B5677" w:rsidRDefault="00B247E0" w:rsidP="00B247E0">
            <w:pPr>
              <w:pStyle w:val="acctfourfigures"/>
              <w:tabs>
                <w:tab w:val="decimal" w:pos="274"/>
                <w:tab w:val="left" w:pos="540"/>
                <w:tab w:val="left" w:pos="79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gridSpan w:val="2"/>
          </w:tcPr>
          <w:p w14:paraId="6045FDF3" w14:textId="64DF94E2" w:rsidR="00B247E0" w:rsidRPr="004B5677" w:rsidRDefault="00362F8D" w:rsidP="00B247E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F8D">
              <w:rPr>
                <w:rFonts w:asciiTheme="majorBidi" w:hAnsiTheme="majorBidi" w:cstheme="majorBidi"/>
                <w:sz w:val="28"/>
                <w:szCs w:val="28"/>
              </w:rPr>
              <w:t>139,995</w:t>
            </w:r>
          </w:p>
        </w:tc>
        <w:tc>
          <w:tcPr>
            <w:tcW w:w="249" w:type="dxa"/>
            <w:gridSpan w:val="2"/>
          </w:tcPr>
          <w:p w14:paraId="782C3581" w14:textId="77777777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  <w:tab w:val="left" w:pos="7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1" w:type="dxa"/>
            <w:gridSpan w:val="2"/>
          </w:tcPr>
          <w:p w14:paraId="530D9B16" w14:textId="3B86197C" w:rsidR="00B247E0" w:rsidRPr="004B5677" w:rsidRDefault="00B247E0" w:rsidP="00B247E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79,358</w:t>
            </w:r>
          </w:p>
        </w:tc>
        <w:tc>
          <w:tcPr>
            <w:tcW w:w="251" w:type="dxa"/>
            <w:gridSpan w:val="2"/>
          </w:tcPr>
          <w:p w14:paraId="4C037355" w14:textId="77777777" w:rsidR="00B247E0" w:rsidRPr="004B5677" w:rsidRDefault="00B247E0" w:rsidP="00B247E0">
            <w:pPr>
              <w:pStyle w:val="acctfourfigures"/>
              <w:tabs>
                <w:tab w:val="decimal" w:pos="436"/>
                <w:tab w:val="left" w:pos="540"/>
                <w:tab w:val="left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9" w:type="dxa"/>
            <w:gridSpan w:val="3"/>
          </w:tcPr>
          <w:p w14:paraId="3B6C63A3" w14:textId="228C8B75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75,874</w:t>
            </w:r>
          </w:p>
        </w:tc>
        <w:tc>
          <w:tcPr>
            <w:tcW w:w="253" w:type="dxa"/>
            <w:gridSpan w:val="3"/>
          </w:tcPr>
          <w:p w14:paraId="4837434C" w14:textId="77777777" w:rsidR="00B247E0" w:rsidRPr="004B5677" w:rsidRDefault="00B247E0" w:rsidP="00B247E0">
            <w:pPr>
              <w:pStyle w:val="acctfourfigures"/>
              <w:tabs>
                <w:tab w:val="decimal" w:pos="436"/>
                <w:tab w:val="left" w:pos="540"/>
                <w:tab w:val="left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0B1DA7B5" w14:textId="04CEC014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  <w:tab w:val="decimal" w:pos="71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66,345</w:t>
            </w:r>
          </w:p>
        </w:tc>
        <w:tc>
          <w:tcPr>
            <w:tcW w:w="252" w:type="dxa"/>
            <w:gridSpan w:val="2"/>
          </w:tcPr>
          <w:p w14:paraId="0BB79037" w14:textId="77777777" w:rsidR="00B247E0" w:rsidRPr="004B5677" w:rsidRDefault="00B247E0" w:rsidP="00B247E0">
            <w:pPr>
              <w:pStyle w:val="acctfourfigures"/>
              <w:tabs>
                <w:tab w:val="clear" w:pos="765"/>
                <w:tab w:val="decimal" w:pos="436"/>
                <w:tab w:val="left" w:pos="540"/>
                <w:tab w:val="left" w:pos="7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gridSpan w:val="2"/>
          </w:tcPr>
          <w:p w14:paraId="1C245012" w14:textId="454D5598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48,3</w:t>
            </w:r>
            <w:r w:rsidR="00511BCE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70" w:type="dxa"/>
            <w:gridSpan w:val="2"/>
          </w:tcPr>
          <w:p w14:paraId="38207DF5" w14:textId="77777777" w:rsidR="00B247E0" w:rsidRPr="004B5677" w:rsidRDefault="00B247E0" w:rsidP="00B247E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18CFB6A" w14:textId="6F29CB83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41,242</w:t>
            </w:r>
          </w:p>
        </w:tc>
        <w:tc>
          <w:tcPr>
            <w:tcW w:w="270" w:type="dxa"/>
            <w:gridSpan w:val="2"/>
          </w:tcPr>
          <w:p w14:paraId="2896026D" w14:textId="77777777" w:rsidR="00B247E0" w:rsidRPr="004B5677" w:rsidRDefault="00B247E0" w:rsidP="00B247E0">
            <w:pPr>
              <w:pStyle w:val="acctfourfigures"/>
              <w:tabs>
                <w:tab w:val="decimal" w:pos="436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1DE7DF2D" w14:textId="296B6622" w:rsidR="00B247E0" w:rsidRPr="004B5677" w:rsidRDefault="00362F8D" w:rsidP="00B247E0">
            <w:pPr>
              <w:pStyle w:val="acctfourfigures"/>
              <w:tabs>
                <w:tab w:val="clear" w:pos="765"/>
                <w:tab w:val="left" w:pos="540"/>
                <w:tab w:val="decimal" w:pos="83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62F8D">
              <w:rPr>
                <w:rFonts w:asciiTheme="majorBidi" w:hAnsiTheme="majorBidi" w:cstheme="majorBidi"/>
                <w:sz w:val="28"/>
                <w:szCs w:val="28"/>
              </w:rPr>
              <w:t>264,222</w:t>
            </w:r>
          </w:p>
        </w:tc>
        <w:tc>
          <w:tcPr>
            <w:tcW w:w="270" w:type="dxa"/>
            <w:gridSpan w:val="2"/>
          </w:tcPr>
          <w:p w14:paraId="63697113" w14:textId="77777777" w:rsidR="00B247E0" w:rsidRPr="004B5677" w:rsidRDefault="00B247E0" w:rsidP="00B247E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5F23DACA" w14:textId="61EF27B5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  <w:tab w:val="decimal" w:pos="83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186,945</w:t>
            </w:r>
          </w:p>
        </w:tc>
      </w:tr>
      <w:tr w:rsidR="00B247E0" w:rsidRPr="004B5677" w14:paraId="5E9A5F65" w14:textId="77777777" w:rsidTr="00783706">
        <w:trPr>
          <w:trHeight w:val="332"/>
          <w:jc w:val="center"/>
        </w:trPr>
        <w:tc>
          <w:tcPr>
            <w:tcW w:w="4006" w:type="dxa"/>
          </w:tcPr>
          <w:p w14:paraId="2112B4F6" w14:textId="25FB7AF5" w:rsidR="00B247E0" w:rsidRPr="004B5677" w:rsidRDefault="00B247E0" w:rsidP="00B247E0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มีนาคม/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4B567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4" w:type="dxa"/>
            <w:gridSpan w:val="2"/>
          </w:tcPr>
          <w:p w14:paraId="65B50254" w14:textId="77777777" w:rsidR="00B247E0" w:rsidRPr="004B5677" w:rsidRDefault="00B247E0" w:rsidP="00B247E0">
            <w:pPr>
              <w:pStyle w:val="acctfourfigures"/>
              <w:tabs>
                <w:tab w:val="decimal" w:pos="274"/>
                <w:tab w:val="left" w:pos="540"/>
                <w:tab w:val="left" w:pos="79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6" w:type="dxa"/>
            <w:gridSpan w:val="2"/>
          </w:tcPr>
          <w:p w14:paraId="6C273CDC" w14:textId="5A99A5F2" w:rsidR="00B247E0" w:rsidRPr="004B5677" w:rsidRDefault="00B247E0" w:rsidP="00B247E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139,3</w:t>
            </w:r>
            <w:r w:rsidR="00511BC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49" w:type="dxa"/>
            <w:gridSpan w:val="2"/>
          </w:tcPr>
          <w:p w14:paraId="3856B6CA" w14:textId="77777777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  <w:tab w:val="left" w:pos="7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1" w:type="dxa"/>
            <w:gridSpan w:val="2"/>
          </w:tcPr>
          <w:p w14:paraId="71AF2864" w14:textId="0C3125DA" w:rsidR="00B247E0" w:rsidRPr="004B5677" w:rsidRDefault="00B247E0" w:rsidP="00B247E0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3,1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1" w:type="dxa"/>
            <w:gridSpan w:val="2"/>
          </w:tcPr>
          <w:p w14:paraId="67AD6954" w14:textId="77777777" w:rsidR="00B247E0" w:rsidRPr="004B5677" w:rsidRDefault="00B247E0" w:rsidP="00B247E0">
            <w:pPr>
              <w:pStyle w:val="acctfourfigures"/>
              <w:tabs>
                <w:tab w:val="decimal" w:pos="436"/>
                <w:tab w:val="left" w:pos="540"/>
                <w:tab w:val="left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9" w:type="dxa"/>
            <w:gridSpan w:val="3"/>
          </w:tcPr>
          <w:p w14:paraId="02AEB607" w14:textId="2EC730C6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32,67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53" w:type="dxa"/>
            <w:gridSpan w:val="3"/>
          </w:tcPr>
          <w:p w14:paraId="0389DD59" w14:textId="77777777" w:rsidR="00B247E0" w:rsidRPr="004B5677" w:rsidRDefault="00B247E0" w:rsidP="00B247E0">
            <w:pPr>
              <w:pStyle w:val="acctfourfigures"/>
              <w:tabs>
                <w:tab w:val="decimal" w:pos="436"/>
                <w:tab w:val="left" w:pos="540"/>
                <w:tab w:val="left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5AFD58A7" w14:textId="546B7958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  <w:tab w:val="decimal" w:pos="718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23,974</w:t>
            </w:r>
          </w:p>
        </w:tc>
        <w:tc>
          <w:tcPr>
            <w:tcW w:w="252" w:type="dxa"/>
            <w:gridSpan w:val="2"/>
          </w:tcPr>
          <w:p w14:paraId="443EEDC7" w14:textId="77777777" w:rsidR="00B247E0" w:rsidRPr="004B5677" w:rsidRDefault="00B247E0" w:rsidP="00B247E0">
            <w:pPr>
              <w:pStyle w:val="acctfourfigures"/>
              <w:tabs>
                <w:tab w:val="clear" w:pos="765"/>
                <w:tab w:val="decimal" w:pos="436"/>
                <w:tab w:val="left" w:pos="540"/>
                <w:tab w:val="left" w:pos="77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gridSpan w:val="2"/>
          </w:tcPr>
          <w:p w14:paraId="3D34C429" w14:textId="54B084D0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28,5</w:t>
            </w:r>
            <w:r w:rsidR="00511BC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70" w:type="dxa"/>
            <w:gridSpan w:val="2"/>
          </w:tcPr>
          <w:p w14:paraId="2C561CB5" w14:textId="77777777" w:rsidR="00B247E0" w:rsidRPr="004B5677" w:rsidRDefault="00B247E0" w:rsidP="00B247E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E980DFD" w14:textId="629C9352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18,91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gridSpan w:val="2"/>
          </w:tcPr>
          <w:p w14:paraId="2A5D92A1" w14:textId="77777777" w:rsidR="00B247E0" w:rsidRPr="004B5677" w:rsidRDefault="00B247E0" w:rsidP="00B247E0">
            <w:pPr>
              <w:pStyle w:val="acctfourfigures"/>
              <w:tabs>
                <w:tab w:val="decimal" w:pos="436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</w:tcPr>
          <w:p w14:paraId="62CEFDBB" w14:textId="045485B7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  <w:tab w:val="decimal" w:pos="83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16EA1" w:rsidRPr="00F16EA1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4B5677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00511BC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70" w:type="dxa"/>
            <w:gridSpan w:val="2"/>
          </w:tcPr>
          <w:p w14:paraId="39E8E792" w14:textId="77777777" w:rsidR="00B247E0" w:rsidRPr="004B5677" w:rsidRDefault="00B247E0" w:rsidP="00B247E0">
            <w:pPr>
              <w:tabs>
                <w:tab w:val="clear" w:pos="454"/>
                <w:tab w:val="clear" w:pos="680"/>
                <w:tab w:val="decimal" w:pos="436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37089073" w14:textId="40336C18" w:rsidR="00B247E0" w:rsidRPr="004B5677" w:rsidRDefault="00B247E0" w:rsidP="00B247E0">
            <w:pPr>
              <w:pStyle w:val="acctfourfigures"/>
              <w:tabs>
                <w:tab w:val="clear" w:pos="765"/>
                <w:tab w:val="left" w:pos="540"/>
                <w:tab w:val="decimal" w:pos="834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5677">
              <w:rPr>
                <w:rFonts w:asciiTheme="majorBidi" w:hAnsiTheme="majorBidi" w:cstheme="majorBidi"/>
                <w:sz w:val="28"/>
                <w:szCs w:val="28"/>
              </w:rPr>
              <w:t>145,986</w:t>
            </w:r>
          </w:p>
        </w:tc>
      </w:tr>
    </w:tbl>
    <w:p w14:paraId="77241C30" w14:textId="2132CD1C" w:rsidR="006D55D3" w:rsidRPr="004B5677" w:rsidRDefault="006D55D3" w:rsidP="00FC694B">
      <w:pPr>
        <w:tabs>
          <w:tab w:val="clear" w:pos="454"/>
          <w:tab w:val="decimal" w:pos="436"/>
        </w:tabs>
        <w:rPr>
          <w:rFonts w:asciiTheme="majorBidi" w:hAnsiTheme="majorBidi" w:cstheme="majorBidi"/>
          <w:sz w:val="30"/>
          <w:szCs w:val="30"/>
          <w:cs/>
        </w:rPr>
        <w:sectPr w:rsidR="006D55D3" w:rsidRPr="004B5677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193CB3C" w14:textId="77777777" w:rsidR="00FC694B" w:rsidRPr="004B5677" w:rsidRDefault="00FC694B" w:rsidP="00783706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สัญญาเช่า</w:t>
      </w:r>
    </w:p>
    <w:p w14:paraId="1DE86D94" w14:textId="77777777" w:rsidR="00FC694B" w:rsidRPr="004B5677" w:rsidRDefault="00FC694B" w:rsidP="00FC69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tbl>
      <w:tblPr>
        <w:tblW w:w="9437" w:type="dxa"/>
        <w:tblInd w:w="5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75"/>
        <w:gridCol w:w="180"/>
        <w:gridCol w:w="1619"/>
        <w:gridCol w:w="180"/>
        <w:gridCol w:w="1893"/>
        <w:gridCol w:w="90"/>
      </w:tblGrid>
      <w:tr w:rsidR="00FC694B" w:rsidRPr="004B5677" w14:paraId="732E67F4" w14:textId="77777777" w:rsidTr="00955BC6">
        <w:trPr>
          <w:gridAfter w:val="1"/>
          <w:wAfter w:w="90" w:type="dxa"/>
          <w:cantSplit/>
          <w:trHeight w:val="144"/>
          <w:tblHeader/>
        </w:trPr>
        <w:tc>
          <w:tcPr>
            <w:tcW w:w="5477" w:type="dxa"/>
            <w:vAlign w:val="bottom"/>
          </w:tcPr>
          <w:p w14:paraId="7E95750A" w14:textId="7231D91B" w:rsidR="00FC694B" w:rsidRPr="004B5677" w:rsidRDefault="00FC694B" w:rsidP="00783706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7837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837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92C4FA6" w14:textId="77777777" w:rsidR="00FC694B" w:rsidRPr="004B5677" w:rsidRDefault="00FC694B" w:rsidP="00611EE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  <w:shd w:val="clear" w:color="auto" w:fill="auto"/>
          </w:tcPr>
          <w:p w14:paraId="6339C8CC" w14:textId="63DE039F" w:rsidR="00FC694B" w:rsidRPr="004B5677" w:rsidRDefault="00FC694B" w:rsidP="00611E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AD9142C" w14:textId="77777777" w:rsidR="00FC694B" w:rsidRPr="004B5677" w:rsidRDefault="00FC694B" w:rsidP="00611EE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A1FDB57" w14:textId="15A5109D" w:rsidR="00FC694B" w:rsidRPr="004B5677" w:rsidRDefault="00FC694B" w:rsidP="00611EE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C694B" w:rsidRPr="004B5677" w14:paraId="6F0E0F64" w14:textId="77777777" w:rsidTr="00955BC6">
        <w:trPr>
          <w:gridAfter w:val="1"/>
          <w:wAfter w:w="86" w:type="dxa"/>
          <w:cantSplit/>
          <w:trHeight w:val="144"/>
        </w:trPr>
        <w:tc>
          <w:tcPr>
            <w:tcW w:w="5477" w:type="dxa"/>
          </w:tcPr>
          <w:p w14:paraId="361D30C6" w14:textId="77777777" w:rsidR="00FC694B" w:rsidRPr="004B5677" w:rsidRDefault="00FC694B" w:rsidP="009F2743">
            <w:pPr>
              <w:ind w:left="-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0" w:type="dxa"/>
          </w:tcPr>
          <w:p w14:paraId="18E4FF4A" w14:textId="77777777" w:rsidR="00FC694B" w:rsidRPr="004B5677" w:rsidRDefault="00FC694B" w:rsidP="00611E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4" w:type="dxa"/>
            <w:gridSpan w:val="3"/>
            <w:vAlign w:val="bottom"/>
          </w:tcPr>
          <w:p w14:paraId="22E2BA34" w14:textId="6CAE17A9" w:rsidR="00FC694B" w:rsidRPr="004B5677" w:rsidRDefault="00FC694B" w:rsidP="00955BC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694B" w:rsidRPr="004B5677" w14:paraId="20D7B234" w14:textId="77777777" w:rsidTr="00955BC6">
        <w:trPr>
          <w:cantSplit/>
          <w:trHeight w:val="144"/>
        </w:trPr>
        <w:tc>
          <w:tcPr>
            <w:tcW w:w="5477" w:type="dxa"/>
          </w:tcPr>
          <w:p w14:paraId="4D22A7E4" w14:textId="77777777" w:rsidR="00FC694B" w:rsidRPr="004B5677" w:rsidRDefault="00FC694B" w:rsidP="0078370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49CEC2BB" w14:textId="77777777" w:rsidR="00FC694B" w:rsidRPr="004B5677" w:rsidRDefault="00FC694B" w:rsidP="00611E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C116DA2" w14:textId="77777777" w:rsidR="00FC694B" w:rsidRPr="004B5677" w:rsidRDefault="00FC694B" w:rsidP="00611E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79054" w14:textId="77777777" w:rsidR="00FC694B" w:rsidRPr="004B5677" w:rsidRDefault="00FC694B" w:rsidP="00611E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2E58D45D" w14:textId="77777777" w:rsidR="00FC694B" w:rsidRPr="004B5677" w:rsidRDefault="00FC694B" w:rsidP="00955BC6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94B" w:rsidRPr="004B5677" w14:paraId="433665CD" w14:textId="77777777" w:rsidTr="00955BC6">
        <w:trPr>
          <w:cantSplit/>
          <w:trHeight w:val="191"/>
        </w:trPr>
        <w:tc>
          <w:tcPr>
            <w:tcW w:w="5477" w:type="dxa"/>
          </w:tcPr>
          <w:p w14:paraId="0DDC3422" w14:textId="77777777" w:rsidR="00FC694B" w:rsidRPr="004B5677" w:rsidRDefault="00FC694B" w:rsidP="00374503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4B5677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0B32A60" w14:textId="77777777" w:rsidR="00FC694B" w:rsidRPr="004B5677" w:rsidRDefault="00FC694B" w:rsidP="00611E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6D6458" w14:textId="22C26D88" w:rsidR="00FC694B" w:rsidRPr="004B5677" w:rsidRDefault="00374503" w:rsidP="00611E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3C30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  <w:tc>
          <w:tcPr>
            <w:tcW w:w="180" w:type="dxa"/>
          </w:tcPr>
          <w:p w14:paraId="43AF31AD" w14:textId="77777777" w:rsidR="00FC694B" w:rsidRPr="004B5677" w:rsidRDefault="00FC694B" w:rsidP="00611E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33118C0C" w14:textId="0108C0AF" w:rsidR="00FC694B" w:rsidRPr="004B5677" w:rsidRDefault="0057296B" w:rsidP="00955BC6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694B" w:rsidRPr="004B5677" w14:paraId="60137765" w14:textId="77777777" w:rsidTr="00955BC6">
        <w:trPr>
          <w:cantSplit/>
          <w:trHeight w:val="144"/>
        </w:trPr>
        <w:tc>
          <w:tcPr>
            <w:tcW w:w="5477" w:type="dxa"/>
          </w:tcPr>
          <w:p w14:paraId="18EC4137" w14:textId="77777777" w:rsidR="00FC694B" w:rsidRPr="004B5677" w:rsidRDefault="00FC694B" w:rsidP="0037450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4B5677" w:rsidDel="00D924C1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0B4E4AD" w14:textId="77777777" w:rsidR="00FC694B" w:rsidRPr="004B5677" w:rsidRDefault="00FC694B" w:rsidP="00611E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B5B4B1" w14:textId="7B6E4B81" w:rsidR="00FC694B" w:rsidRPr="004B5677" w:rsidRDefault="00FC694B" w:rsidP="0037450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4503" w:rsidRPr="004B567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3E196BB" w14:textId="77777777" w:rsidR="00FC694B" w:rsidRPr="004B5677" w:rsidRDefault="00FC694B" w:rsidP="00611E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10607920" w14:textId="04802158" w:rsidR="00FC694B" w:rsidRPr="004B5677" w:rsidRDefault="00AE0129" w:rsidP="00955BC6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C694B" w:rsidRPr="004B5677" w14:paraId="66634FD8" w14:textId="77777777" w:rsidTr="00955BC6">
        <w:trPr>
          <w:gridAfter w:val="1"/>
          <w:wAfter w:w="90" w:type="dxa"/>
          <w:cantSplit/>
          <w:trHeight w:val="144"/>
        </w:trPr>
        <w:tc>
          <w:tcPr>
            <w:tcW w:w="5477" w:type="dxa"/>
          </w:tcPr>
          <w:p w14:paraId="7E15E3EB" w14:textId="77777777" w:rsidR="00FC694B" w:rsidRPr="004B5677" w:rsidRDefault="00FC694B" w:rsidP="0037450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ค่าเช่าจ่ายที่ผันแปรตามยอดขาย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0A5206B" w14:textId="77777777" w:rsidR="00FC694B" w:rsidRPr="004B5677" w:rsidRDefault="00FC694B" w:rsidP="001E6EE8">
            <w:pPr>
              <w:pStyle w:val="acctfourfigures"/>
              <w:numPr>
                <w:ilvl w:val="0"/>
                <w:numId w:val="10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D9852F" w14:textId="195C6F13" w:rsidR="00FC694B" w:rsidRPr="004B5677" w:rsidRDefault="00374503" w:rsidP="0037450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180" w:type="dxa"/>
          </w:tcPr>
          <w:p w14:paraId="38D72D86" w14:textId="77777777" w:rsidR="00FC694B" w:rsidRPr="004B5677" w:rsidRDefault="00FC694B" w:rsidP="005729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1FA322A" w14:textId="6CD4F4D4" w:rsidR="00FC694B" w:rsidRPr="004B5677" w:rsidRDefault="00AE0129" w:rsidP="00955BC6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AFB0277" w14:textId="77777777" w:rsidR="00FC694B" w:rsidRPr="004B5677" w:rsidRDefault="00FC694B" w:rsidP="00FC69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D8F7B3C" w14:textId="79C343EC" w:rsidR="00FC694B" w:rsidRDefault="00FC694B" w:rsidP="00DC6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35669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46E04">
        <w:rPr>
          <w:rFonts w:asciiTheme="majorBidi" w:hAnsiTheme="majorBidi" w:cstheme="majorBidi"/>
          <w:sz w:val="30"/>
          <w:szCs w:val="30"/>
        </w:rPr>
        <w:t xml:space="preserve">31 </w:t>
      </w:r>
      <w:r w:rsidRPr="004B5677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B5677">
        <w:rPr>
          <w:rFonts w:asciiTheme="majorBidi" w:hAnsiTheme="majorBidi" w:cstheme="majorBidi"/>
          <w:sz w:val="30"/>
          <w:szCs w:val="30"/>
        </w:rPr>
        <w:t xml:space="preserve"> 2563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F46E04">
        <w:rPr>
          <w:rFonts w:asciiTheme="majorBidi" w:hAnsiTheme="majorBidi" w:cstheme="majorBidi"/>
          <w:sz w:val="30"/>
          <w:szCs w:val="30"/>
        </w:rPr>
        <w:t>906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F46E04">
        <w:rPr>
          <w:rFonts w:asciiTheme="majorBidi" w:hAnsiTheme="majorBidi" w:cstheme="majorBidi"/>
          <w:sz w:val="30"/>
          <w:szCs w:val="30"/>
        </w:rPr>
        <w:t>4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46E04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</w:p>
    <w:p w14:paraId="42B99259" w14:textId="77777777" w:rsidR="00DC6ECF" w:rsidRPr="00DC6ECF" w:rsidRDefault="00DC6ECF" w:rsidP="00DC6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7D4408" w14:textId="3C6EB12A" w:rsidR="00DB1294" w:rsidRPr="004B5677" w:rsidRDefault="00DB1294" w:rsidP="009F2743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762474F5" w14:textId="77777777" w:rsidR="00B42315" w:rsidRPr="004B5677" w:rsidRDefault="00B42315" w:rsidP="00B42315">
      <w:pPr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61FE19CB" w14:textId="5D6F034A" w:rsidR="00393564" w:rsidRPr="004B5677" w:rsidRDefault="00DB1294" w:rsidP="009F2743">
      <w:pPr>
        <w:tabs>
          <w:tab w:val="clear" w:pos="454"/>
          <w:tab w:val="left" w:pos="180"/>
        </w:tabs>
        <w:ind w:left="540" w:right="-45"/>
        <w:jc w:val="thaiDistribute"/>
        <w:rPr>
          <w:rFonts w:asciiTheme="majorBidi" w:eastAsia="AngsanaNew" w:hAnsiTheme="majorBidi" w:cstheme="majorBidi"/>
          <w:sz w:val="30"/>
          <w:szCs w:val="30"/>
          <w:cs/>
        </w:rPr>
      </w:pPr>
      <w:r w:rsidRPr="004B5677">
        <w:rPr>
          <w:rFonts w:asciiTheme="majorBidi" w:eastAsia="AngsanaNew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961E6C">
        <w:rPr>
          <w:rFonts w:asciiTheme="majorBidi" w:eastAsia="AngsanaNew" w:hAnsiTheme="majorBidi" w:cstheme="majorBidi"/>
          <w:sz w:val="30"/>
          <w:szCs w:val="30"/>
        </w:rPr>
        <w:t xml:space="preserve">      </w:t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807A7C" w:rsidRPr="004B5677">
        <w:rPr>
          <w:rFonts w:asciiTheme="majorBidi" w:eastAsia="AngsanaNew" w:hAnsiTheme="majorBidi" w:cstheme="majorBidi"/>
          <w:sz w:val="30"/>
          <w:szCs w:val="30"/>
          <w:cs/>
        </w:rPr>
        <w:t xml:space="preserve">               </w:t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 xml:space="preserve">ที่แท้จริงรวมของกลุ่มบริษัทในการดำเนินงานต่อเนื่องเป็นระยะเวลาสามเดือนสิ้นสุดวันที่ </w:t>
      </w:r>
      <w:r w:rsidR="00490F44" w:rsidRPr="004B5677">
        <w:rPr>
          <w:rFonts w:asciiTheme="majorBidi" w:eastAsia="AngsanaNew" w:hAnsiTheme="majorBidi" w:cstheme="majorBidi"/>
          <w:sz w:val="30"/>
          <w:szCs w:val="30"/>
        </w:rPr>
        <w:t>31</w:t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 xml:space="preserve"> มีนาคม </w:t>
      </w:r>
      <w:r w:rsidR="00490F44" w:rsidRPr="004B5677">
        <w:rPr>
          <w:rFonts w:asciiTheme="majorBidi" w:eastAsia="AngsanaNew" w:hAnsiTheme="majorBidi" w:cstheme="majorBidi"/>
          <w:sz w:val="30"/>
          <w:szCs w:val="30"/>
        </w:rPr>
        <w:t>2563</w:t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 xml:space="preserve"> คือ</w:t>
      </w:r>
      <w:r w:rsidR="0061451A" w:rsidRPr="004B5677">
        <w:rPr>
          <w:rFonts w:asciiTheme="majorBidi" w:eastAsia="AngsanaNew" w:hAnsiTheme="majorBidi" w:cstheme="majorBidi"/>
          <w:sz w:val="30"/>
          <w:szCs w:val="30"/>
          <w:cs/>
        </w:rPr>
        <w:t xml:space="preserve">                  </w:t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>ร้อย</w:t>
      </w:r>
      <w:r w:rsidRPr="00E15E31">
        <w:rPr>
          <w:rFonts w:asciiTheme="majorBidi" w:eastAsia="AngsanaNew" w:hAnsiTheme="majorBidi" w:cstheme="majorBidi"/>
          <w:sz w:val="30"/>
          <w:szCs w:val="30"/>
          <w:cs/>
        </w:rPr>
        <w:t xml:space="preserve">ละ </w:t>
      </w:r>
      <w:r w:rsidR="00CD43AB">
        <w:rPr>
          <w:rFonts w:asciiTheme="majorBidi" w:eastAsia="AngsanaNew" w:hAnsiTheme="majorBidi" w:cstheme="majorBidi"/>
          <w:sz w:val="30"/>
          <w:szCs w:val="30"/>
        </w:rPr>
        <w:t>25</w:t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 xml:space="preserve"> </w:t>
      </w:r>
      <w:r w:rsidRPr="004B5677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>(</w:t>
      </w:r>
      <w:r w:rsidR="00AF3F89" w:rsidRPr="004B5677">
        <w:rPr>
          <w:rFonts w:asciiTheme="majorBidi" w:eastAsia="AngsanaNew" w:hAnsiTheme="majorBidi" w:cstheme="majorBidi"/>
          <w:i/>
          <w:iCs/>
          <w:sz w:val="30"/>
          <w:szCs w:val="30"/>
        </w:rPr>
        <w:t>2562</w:t>
      </w:r>
      <w:r w:rsidRPr="004B5677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 xml:space="preserve">: ร้อยละ </w:t>
      </w:r>
      <w:r w:rsidR="00490F44" w:rsidRPr="004B5677">
        <w:rPr>
          <w:rFonts w:asciiTheme="majorBidi" w:eastAsia="AngsanaNew" w:hAnsiTheme="majorBidi" w:cstheme="majorBidi"/>
          <w:i/>
          <w:iCs/>
          <w:sz w:val="30"/>
          <w:szCs w:val="30"/>
        </w:rPr>
        <w:t>18</w:t>
      </w:r>
      <w:r w:rsidRPr="004B5677">
        <w:rPr>
          <w:rFonts w:asciiTheme="majorBidi" w:eastAsia="AngsanaNew" w:hAnsiTheme="majorBidi" w:cstheme="majorBidi"/>
          <w:i/>
          <w:iCs/>
          <w:sz w:val="30"/>
          <w:szCs w:val="30"/>
          <w:cs/>
        </w:rPr>
        <w:t>)</w:t>
      </w:r>
      <w:r w:rsidRPr="004B5677">
        <w:rPr>
          <w:rFonts w:asciiTheme="majorBidi" w:eastAsia="AngsanaNew" w:hAnsiTheme="majorBidi" w:cstheme="majorBidi"/>
          <w:sz w:val="30"/>
          <w:szCs w:val="30"/>
          <w:cs/>
        </w:rPr>
        <w:t xml:space="preserve"> </w:t>
      </w:r>
      <w:r w:rsidR="00667112" w:rsidRPr="004B5677">
        <w:rPr>
          <w:rFonts w:asciiTheme="majorBidi" w:eastAsia="AngsanaNew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ขาดทุนที่ไม่ได้รับรู้เป็นสินทรัพย์ภาษีเงินได้รอการตัดบัญชี</w:t>
      </w:r>
      <w:r w:rsidR="006F67EF" w:rsidRPr="004B5677">
        <w:rPr>
          <w:rFonts w:asciiTheme="majorBidi" w:eastAsia="AngsanaNew" w:hAnsiTheme="majorBidi" w:cstheme="majorBidi"/>
          <w:sz w:val="30"/>
          <w:szCs w:val="30"/>
          <w:cs/>
        </w:rPr>
        <w:t>ของบริษัทย่อย</w:t>
      </w:r>
    </w:p>
    <w:p w14:paraId="792DBE7F" w14:textId="39274118" w:rsidR="00413E14" w:rsidRPr="004B5677" w:rsidRDefault="00413E14" w:rsidP="00393564">
      <w:pPr>
        <w:tabs>
          <w:tab w:val="clear" w:pos="454"/>
          <w:tab w:val="left" w:pos="18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397620" w14:textId="151F048C" w:rsidR="00431A6A" w:rsidRPr="004B5677" w:rsidRDefault="00431A6A" w:rsidP="009F2743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กำไร (ขาดทุน) ต่อหุ้นขั้นพื้นฐาน</w:t>
      </w:r>
    </w:p>
    <w:p w14:paraId="48E71612" w14:textId="77777777" w:rsidR="00431A6A" w:rsidRPr="004B5677" w:rsidRDefault="00431A6A" w:rsidP="00431A6A">
      <w:pPr>
        <w:rPr>
          <w:rFonts w:asciiTheme="majorBidi" w:hAnsiTheme="majorBidi" w:cstheme="majorBidi"/>
          <w:sz w:val="22"/>
          <w:szCs w:val="22"/>
          <w:lang w:val="en-GB"/>
        </w:rPr>
      </w:pPr>
    </w:p>
    <w:tbl>
      <w:tblPr>
        <w:tblW w:w="908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900"/>
        <w:gridCol w:w="236"/>
        <w:gridCol w:w="934"/>
        <w:gridCol w:w="236"/>
        <w:gridCol w:w="1114"/>
        <w:gridCol w:w="236"/>
        <w:gridCol w:w="1022"/>
      </w:tblGrid>
      <w:tr w:rsidR="00002CFC" w:rsidRPr="004B5677" w14:paraId="3F175000" w14:textId="77777777" w:rsidTr="00783706">
        <w:tc>
          <w:tcPr>
            <w:tcW w:w="4140" w:type="dxa"/>
          </w:tcPr>
          <w:p w14:paraId="145E1BDF" w14:textId="1F9C95AC" w:rsidR="00002CFC" w:rsidRPr="004B5677" w:rsidRDefault="00002CFC" w:rsidP="00FD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87" w:right="-465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FBF2ABC" w14:textId="77777777" w:rsidR="00002CFC" w:rsidRPr="004B5677" w:rsidRDefault="00002CFC" w:rsidP="00FD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8B50A88" w14:textId="7E97E676" w:rsidR="00002CFC" w:rsidRPr="004B5677" w:rsidRDefault="00002CFC" w:rsidP="00FD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461DB9A" w14:textId="77777777" w:rsidR="00002CFC" w:rsidRPr="004B5677" w:rsidRDefault="00002CFC" w:rsidP="00FD3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72" w:type="dxa"/>
            <w:gridSpan w:val="3"/>
          </w:tcPr>
          <w:p w14:paraId="41784C63" w14:textId="59B34A73" w:rsidR="00002CFC" w:rsidRPr="004B5677" w:rsidRDefault="00002CFC" w:rsidP="00537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02CFC" w:rsidRPr="004B5677" w14:paraId="0B5DAEFA" w14:textId="77777777" w:rsidTr="00ED7409">
        <w:tc>
          <w:tcPr>
            <w:tcW w:w="4140" w:type="dxa"/>
            <w:vAlign w:val="bottom"/>
          </w:tcPr>
          <w:p w14:paraId="2264BDA8" w14:textId="5FC98113" w:rsidR="00002CFC" w:rsidRPr="004B5677" w:rsidRDefault="00002CFC" w:rsidP="00ED740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DCC969F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CBB1B43" w14:textId="39974B99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95" w:firstLine="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236" w:type="dxa"/>
            <w:vAlign w:val="bottom"/>
          </w:tcPr>
          <w:p w14:paraId="3111E0D0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15EA4EA0" w14:textId="7C3BF5A2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36" w:type="dxa"/>
            <w:vAlign w:val="bottom"/>
          </w:tcPr>
          <w:p w14:paraId="58D71967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14:paraId="7CDDC89C" w14:textId="6C2B4C59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236" w:type="dxa"/>
            <w:vAlign w:val="bottom"/>
          </w:tcPr>
          <w:p w14:paraId="636605CD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5BF9707F" w14:textId="541CF4EE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2562</w:t>
            </w:r>
          </w:p>
        </w:tc>
      </w:tr>
      <w:tr w:rsidR="00002CFC" w:rsidRPr="004B5677" w14:paraId="120DCE91" w14:textId="77777777" w:rsidTr="00ED7409">
        <w:tc>
          <w:tcPr>
            <w:tcW w:w="4140" w:type="dxa"/>
            <w:vAlign w:val="bottom"/>
          </w:tcPr>
          <w:p w14:paraId="0266FCAF" w14:textId="5069A7B8" w:rsidR="00002CFC" w:rsidRPr="004B5677" w:rsidRDefault="00002CFC" w:rsidP="00ED740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3F888C9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1BAB349B" w14:textId="2372F9C3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="00575F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575F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ล้านหุ้น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961E6C" w:rsidRPr="004B5677" w14:paraId="3AFEC9F5" w14:textId="77777777" w:rsidTr="00ED7409">
        <w:tc>
          <w:tcPr>
            <w:tcW w:w="4140" w:type="dxa"/>
            <w:vAlign w:val="bottom"/>
          </w:tcPr>
          <w:p w14:paraId="77707117" w14:textId="1FF8B7A2" w:rsidR="00961E6C" w:rsidRPr="00961E6C" w:rsidRDefault="00961E6C" w:rsidP="00ED740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E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961E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61E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961E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61E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70" w:type="dxa"/>
            <w:vAlign w:val="bottom"/>
          </w:tcPr>
          <w:p w14:paraId="2FAF7811" w14:textId="77777777" w:rsidR="00961E6C" w:rsidRPr="004B5677" w:rsidRDefault="00961E6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68" w:firstLine="5868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799DEFA0" w14:textId="77777777" w:rsidR="00961E6C" w:rsidRPr="004B5677" w:rsidRDefault="00961E6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002CFC" w:rsidRPr="004B5677" w14:paraId="2A001552" w14:textId="77777777" w:rsidTr="00ED7409">
        <w:tc>
          <w:tcPr>
            <w:tcW w:w="4140" w:type="dxa"/>
            <w:vAlign w:val="bottom"/>
          </w:tcPr>
          <w:p w14:paraId="637C00EB" w14:textId="42044A83" w:rsidR="00002CFC" w:rsidRPr="00961E6C" w:rsidRDefault="00961E6C" w:rsidP="0096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61E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สำหรับงวดสามเดือน</w:t>
            </w:r>
            <w:r w:rsidR="00002CFC" w:rsidRPr="00961E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002CFC" w:rsidRPr="00961E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31 </w:t>
            </w:r>
            <w:r w:rsidR="00002CFC" w:rsidRPr="00961E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73C1376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C35269" w14:textId="70F6BD8B" w:rsidR="00002CFC" w:rsidRPr="004B5677" w:rsidRDefault="00190F6E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90F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743</w:t>
            </w:r>
          </w:p>
        </w:tc>
        <w:tc>
          <w:tcPr>
            <w:tcW w:w="236" w:type="dxa"/>
            <w:vAlign w:val="bottom"/>
          </w:tcPr>
          <w:p w14:paraId="4E3D56FE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3F27BD" w14:textId="64536ADA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1,925</w:t>
            </w:r>
          </w:p>
        </w:tc>
        <w:tc>
          <w:tcPr>
            <w:tcW w:w="236" w:type="dxa"/>
            <w:vAlign w:val="bottom"/>
          </w:tcPr>
          <w:p w14:paraId="6BE452DA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4B6331" w14:textId="588A0A1B" w:rsidR="00002CFC" w:rsidRPr="004B5677" w:rsidRDefault="0057296B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</w:t>
            </w:r>
            <w:r w:rsidR="005D5BD6"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 w:rsidR="00927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291B27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038488" w14:textId="2D522CCB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(97)</w:t>
            </w:r>
          </w:p>
        </w:tc>
      </w:tr>
      <w:tr w:rsidR="004577A8" w:rsidRPr="004B5677" w14:paraId="3D621B03" w14:textId="77777777" w:rsidTr="00ED7409">
        <w:tc>
          <w:tcPr>
            <w:tcW w:w="4140" w:type="dxa"/>
            <w:vAlign w:val="bottom"/>
          </w:tcPr>
          <w:p w14:paraId="76CBCF43" w14:textId="7605CC50" w:rsidR="004577A8" w:rsidRPr="004B5677" w:rsidRDefault="004577A8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3DB4710" w14:textId="77777777" w:rsidR="004577A8" w:rsidRPr="004B5677" w:rsidRDefault="004577A8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41DEE6" w14:textId="366E67C0" w:rsidR="004577A8" w:rsidRPr="00082A7D" w:rsidRDefault="004577A8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</w:t>
            </w:r>
          </w:p>
        </w:tc>
        <w:tc>
          <w:tcPr>
            <w:tcW w:w="236" w:type="dxa"/>
            <w:vAlign w:val="bottom"/>
          </w:tcPr>
          <w:p w14:paraId="1010C5DF" w14:textId="77777777" w:rsidR="004577A8" w:rsidRPr="00082A7D" w:rsidRDefault="004577A8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6E83A4D8" w14:textId="3D3A442D" w:rsidR="004577A8" w:rsidRPr="00082A7D" w:rsidRDefault="004577A8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  <w:tc>
          <w:tcPr>
            <w:tcW w:w="236" w:type="dxa"/>
            <w:vAlign w:val="bottom"/>
          </w:tcPr>
          <w:p w14:paraId="4B57F272" w14:textId="77777777" w:rsidR="004577A8" w:rsidRPr="00082A7D" w:rsidRDefault="004577A8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07FCE28C" w14:textId="32DEE6FD" w:rsidR="004577A8" w:rsidRPr="00082A7D" w:rsidRDefault="004577A8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8BD441" w14:textId="77777777" w:rsidR="004577A8" w:rsidRPr="00082A7D" w:rsidRDefault="004577A8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0E5A685B" w14:textId="2154394D" w:rsidR="004577A8" w:rsidRPr="00082A7D" w:rsidRDefault="004577A8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47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</w:tr>
      <w:tr w:rsidR="00002CFC" w:rsidRPr="004B5677" w14:paraId="0D1876F5" w14:textId="77777777" w:rsidTr="00ED7409">
        <w:tc>
          <w:tcPr>
            <w:tcW w:w="4140" w:type="dxa"/>
            <w:vAlign w:val="bottom"/>
          </w:tcPr>
          <w:p w14:paraId="7B8CB8D6" w14:textId="76B9523B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270" w:type="dxa"/>
            <w:vAlign w:val="bottom"/>
          </w:tcPr>
          <w:p w14:paraId="609BD915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E3F7D5" w14:textId="3593C21C" w:rsidR="00002CFC" w:rsidRPr="00082A7D" w:rsidRDefault="00374503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2A7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25A7943A" w14:textId="77777777" w:rsidR="00002CFC" w:rsidRPr="00082A7D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28EE337D" w14:textId="707FC5C9" w:rsidR="00002CFC" w:rsidRPr="00082A7D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82A7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4,23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  <w:tc>
          <w:tcPr>
            <w:tcW w:w="236" w:type="dxa"/>
            <w:vAlign w:val="bottom"/>
          </w:tcPr>
          <w:p w14:paraId="553A01A6" w14:textId="77777777" w:rsidR="00002CFC" w:rsidRPr="00082A7D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2D5E22D6" w14:textId="04D098DA" w:rsidR="00002CFC" w:rsidRPr="00082A7D" w:rsidRDefault="0057296B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2A7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6B23F1" w14:textId="77777777" w:rsidR="00002CFC" w:rsidRPr="00082A7D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1C4E90DF" w14:textId="029B1DCA" w:rsidR="00002CFC" w:rsidRPr="00082A7D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2A7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4,23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</w:tr>
      <w:tr w:rsidR="0057296B" w:rsidRPr="004B5677" w14:paraId="42EB7949" w14:textId="77777777" w:rsidTr="00ED7409">
        <w:tc>
          <w:tcPr>
            <w:tcW w:w="4140" w:type="dxa"/>
            <w:vAlign w:val="bottom"/>
          </w:tcPr>
          <w:p w14:paraId="67F8160A" w14:textId="0B4E834F" w:rsidR="0057296B" w:rsidRPr="004B5677" w:rsidRDefault="0057296B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="004C6A0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ออก</w:t>
            </w:r>
            <w:r w:rsidR="004C6A0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br/>
              <w:t>2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372748C" w14:textId="77777777" w:rsidR="0057296B" w:rsidRPr="004B5677" w:rsidRDefault="0057296B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DDC73" w14:textId="19F9E6B3" w:rsidR="0057296B" w:rsidRPr="004B5677" w:rsidRDefault="00374503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</w:t>
            </w:r>
          </w:p>
        </w:tc>
        <w:tc>
          <w:tcPr>
            <w:tcW w:w="236" w:type="dxa"/>
            <w:vAlign w:val="bottom"/>
          </w:tcPr>
          <w:p w14:paraId="682F0D74" w14:textId="77777777" w:rsidR="0057296B" w:rsidRPr="004B5677" w:rsidRDefault="0057296B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407A2" w14:textId="0D20C79D" w:rsidR="0057296B" w:rsidRPr="004B5677" w:rsidRDefault="00374503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145D2A8" w14:textId="77777777" w:rsidR="0057296B" w:rsidRPr="004B5677" w:rsidRDefault="0057296B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AF33CC" w14:textId="39A76AF3" w:rsidR="0057296B" w:rsidRPr="004B5677" w:rsidRDefault="0057296B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62FEDE" w14:textId="77777777" w:rsidR="0057296B" w:rsidRPr="004B5677" w:rsidRDefault="0057296B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D83163" w14:textId="2ECA6775" w:rsidR="0057296B" w:rsidRPr="004B5677" w:rsidRDefault="0057296B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02CFC" w:rsidRPr="004B5677" w14:paraId="5D8E412B" w14:textId="77777777" w:rsidTr="00ED7409">
        <w:tc>
          <w:tcPr>
            <w:tcW w:w="4140" w:type="dxa"/>
            <w:vAlign w:val="bottom"/>
          </w:tcPr>
          <w:p w14:paraId="5C39D04E" w14:textId="667965A3" w:rsidR="00002CFC" w:rsidRPr="004B5677" w:rsidRDefault="004C6A03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70" w:type="dxa"/>
            <w:vAlign w:val="bottom"/>
          </w:tcPr>
          <w:p w14:paraId="61598BE7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A8810E" w14:textId="2C7EBB9B" w:rsidR="00002CFC" w:rsidRPr="004B5677" w:rsidRDefault="00374503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5,3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00</w:t>
            </w:r>
          </w:p>
        </w:tc>
        <w:tc>
          <w:tcPr>
            <w:tcW w:w="236" w:type="dxa"/>
            <w:vAlign w:val="bottom"/>
          </w:tcPr>
          <w:p w14:paraId="2C6BB7F3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CB228" w14:textId="11276A55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4,7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00</w:t>
            </w:r>
          </w:p>
        </w:tc>
        <w:tc>
          <w:tcPr>
            <w:tcW w:w="236" w:type="dxa"/>
            <w:vAlign w:val="bottom"/>
          </w:tcPr>
          <w:p w14:paraId="39CB69F2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1FDD5B" w14:textId="544AC8E8" w:rsidR="00002CFC" w:rsidRPr="004B5677" w:rsidRDefault="0057296B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5,3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7BB4F7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DA3774" w14:textId="5A4CE341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4,7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00</w:t>
            </w:r>
          </w:p>
        </w:tc>
      </w:tr>
      <w:tr w:rsidR="00002CFC" w:rsidRPr="004B5677" w14:paraId="51802897" w14:textId="77777777" w:rsidTr="00783706">
        <w:tc>
          <w:tcPr>
            <w:tcW w:w="4140" w:type="dxa"/>
          </w:tcPr>
          <w:p w14:paraId="3566FB45" w14:textId="77777777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A540215" w14:textId="77777777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67F14A8" w14:textId="77777777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4483FC8" w14:textId="77777777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22C3B1D3" w14:textId="77777777" w:rsidR="00002CFC" w:rsidRPr="004B5677" w:rsidRDefault="00002CFC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889C125" w14:textId="77777777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2B85B4D" w14:textId="77777777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593712B" w14:textId="77777777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04692A15" w14:textId="77777777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02CFC" w:rsidRPr="004B5677" w14:paraId="098FE242" w14:textId="77777777" w:rsidTr="00783706">
        <w:tc>
          <w:tcPr>
            <w:tcW w:w="4140" w:type="dxa"/>
          </w:tcPr>
          <w:p w14:paraId="367F3FD1" w14:textId="1A7305AB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 (ขาดทุน) ต่อหุ้นขั้นพื้นฐาน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vAlign w:val="bottom"/>
          </w:tcPr>
          <w:p w14:paraId="42BBC121" w14:textId="77777777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F35A08" w14:textId="7974825D" w:rsidR="00002CFC" w:rsidRPr="004B5677" w:rsidRDefault="00190F6E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90F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0.14</w:t>
            </w:r>
          </w:p>
        </w:tc>
        <w:tc>
          <w:tcPr>
            <w:tcW w:w="236" w:type="dxa"/>
            <w:vAlign w:val="bottom"/>
          </w:tcPr>
          <w:p w14:paraId="00D1C01A" w14:textId="77777777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C3431F" w14:textId="3BE6996A" w:rsidR="00002CFC" w:rsidRPr="004B5677" w:rsidRDefault="00F16EA1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</w:t>
            </w:r>
            <w:r w:rsidR="00374503"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.</w:t>
            </w:r>
            <w:r w:rsidR="00002CFC"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41</w:t>
            </w:r>
          </w:p>
        </w:tc>
        <w:tc>
          <w:tcPr>
            <w:tcW w:w="236" w:type="dxa"/>
            <w:vAlign w:val="bottom"/>
          </w:tcPr>
          <w:p w14:paraId="22F2AD0B" w14:textId="77777777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5" w:righ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left w:val="nil"/>
              <w:bottom w:val="double" w:sz="4" w:space="0" w:color="auto"/>
              <w:right w:val="nil"/>
            </w:tcBorders>
          </w:tcPr>
          <w:p w14:paraId="7B7A893E" w14:textId="58D67CC6" w:rsidR="00002CFC" w:rsidRPr="004B5677" w:rsidRDefault="00F16EA1" w:rsidP="00ED7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</w:t>
            </w:r>
            <w:r w:rsidR="0057296B"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.6</w:t>
            </w:r>
            <w:r w:rsidR="00927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F010C7" w14:textId="77777777" w:rsidR="00002CFC" w:rsidRPr="004B5677" w:rsidRDefault="00002CFC" w:rsidP="0033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C06281" w14:textId="17903A63" w:rsidR="00002CFC" w:rsidRPr="004B5677" w:rsidRDefault="00002CFC" w:rsidP="0000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.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</w:t>
            </w:r>
            <w:r w:rsidR="00082A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</w:tbl>
    <w:p w14:paraId="34C6B9A2" w14:textId="77777777" w:rsidR="00DC6ECF" w:rsidRDefault="00DC6ECF" w:rsidP="00E15E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9C517F" w14:textId="52A1822D" w:rsidR="00BF7137" w:rsidRPr="00E15E31" w:rsidRDefault="00BF7137" w:rsidP="00E15E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5E3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15E31">
        <w:rPr>
          <w:rFonts w:asciiTheme="majorBidi" w:hAnsiTheme="majorBidi" w:cstheme="majorBidi"/>
          <w:sz w:val="30"/>
          <w:szCs w:val="30"/>
        </w:rPr>
        <w:t xml:space="preserve">6 </w:t>
      </w:r>
      <w:r w:rsidRPr="00E15E31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E15E31">
        <w:rPr>
          <w:rFonts w:asciiTheme="majorBidi" w:hAnsiTheme="majorBidi" w:cstheme="majorBidi"/>
          <w:sz w:val="30"/>
          <w:szCs w:val="30"/>
        </w:rPr>
        <w:t xml:space="preserve">2562 </w:t>
      </w:r>
      <w:r w:rsidRPr="00E15E31">
        <w:rPr>
          <w:rFonts w:asciiTheme="majorBidi" w:hAnsiTheme="majorBidi" w:cstheme="majorBidi"/>
          <w:sz w:val="30"/>
          <w:szCs w:val="30"/>
          <w:cs/>
        </w:rPr>
        <w:t>บริษัทได้เปลี่ยนแปลงมูลค่าหุ้นที่ตราไว้ของหุ้นของบริษัท</w:t>
      </w:r>
      <w:r w:rsidR="004C6A03" w:rsidRPr="00E15E31">
        <w:rPr>
          <w:rFonts w:asciiTheme="majorBidi" w:hAnsiTheme="majorBidi" w:cstheme="majorBidi" w:hint="cs"/>
          <w:sz w:val="30"/>
          <w:szCs w:val="30"/>
          <w:cs/>
        </w:rPr>
        <w:t xml:space="preserve">จากเดิมหุ้นละ </w:t>
      </w:r>
      <w:r w:rsidR="00F46E04">
        <w:rPr>
          <w:rFonts w:asciiTheme="majorBidi" w:hAnsiTheme="majorBidi" w:cstheme="majorBidi"/>
          <w:sz w:val="30"/>
          <w:szCs w:val="30"/>
        </w:rPr>
        <w:t>10.00</w:t>
      </w:r>
      <w:r w:rsidR="004C6A03" w:rsidRPr="00E15E31">
        <w:rPr>
          <w:rFonts w:asciiTheme="majorBidi" w:hAnsiTheme="majorBidi" w:cstheme="majorBidi"/>
          <w:sz w:val="30"/>
          <w:szCs w:val="30"/>
        </w:rPr>
        <w:t xml:space="preserve"> </w:t>
      </w:r>
      <w:r w:rsidR="004C6A03" w:rsidRPr="00E15E31">
        <w:rPr>
          <w:rFonts w:asciiTheme="majorBidi" w:hAnsiTheme="majorBidi" w:cstheme="majorBidi" w:hint="cs"/>
          <w:sz w:val="30"/>
          <w:szCs w:val="30"/>
          <w:cs/>
        </w:rPr>
        <w:t xml:space="preserve">บาท เป็นหุ้นละ </w:t>
      </w:r>
      <w:r w:rsidR="004C6A03" w:rsidRPr="00E15E31">
        <w:rPr>
          <w:rFonts w:asciiTheme="majorBidi" w:hAnsiTheme="majorBidi" w:cstheme="majorBidi"/>
          <w:sz w:val="30"/>
          <w:szCs w:val="30"/>
        </w:rPr>
        <w:t>1.</w:t>
      </w:r>
      <w:r w:rsidR="00F16EA1" w:rsidRPr="00E15E31">
        <w:rPr>
          <w:rFonts w:asciiTheme="majorBidi" w:hAnsiTheme="majorBidi" w:cstheme="majorBidi"/>
          <w:sz w:val="30"/>
          <w:szCs w:val="30"/>
          <w:lang w:val="en-GB"/>
        </w:rPr>
        <w:t>00</w:t>
      </w:r>
      <w:r w:rsidR="004C6A03" w:rsidRPr="00E15E31">
        <w:rPr>
          <w:rFonts w:asciiTheme="majorBidi" w:hAnsiTheme="majorBidi" w:cstheme="majorBidi"/>
          <w:sz w:val="30"/>
          <w:szCs w:val="30"/>
        </w:rPr>
        <w:t xml:space="preserve"> </w:t>
      </w:r>
      <w:r w:rsidR="004C6A03" w:rsidRPr="00E15E31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E15E31">
        <w:rPr>
          <w:rFonts w:asciiTheme="majorBidi" w:hAnsiTheme="majorBidi" w:cstheme="majorBidi"/>
          <w:sz w:val="30"/>
          <w:szCs w:val="30"/>
        </w:rPr>
        <w:t xml:space="preserve"> </w:t>
      </w:r>
      <w:r w:rsidRPr="00E15E31">
        <w:rPr>
          <w:rFonts w:asciiTheme="majorBidi" w:hAnsiTheme="majorBidi" w:cstheme="majorBidi"/>
          <w:sz w:val="30"/>
          <w:szCs w:val="30"/>
          <w:cs/>
        </w:rPr>
        <w:t>การเปลี่ยนแปลงมูลค่านี้มีผลทำให้จำนวนหุ้นสามัญถัวเฉลี่ยถ่วงน้ำหนักที่ใช้ในการคำนวณกำไรต่อหุ้นขั้นพื้นฐานสำหรับ</w:t>
      </w:r>
      <w:r w:rsidR="004C6A03" w:rsidRPr="00E15E31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E15E3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E15E31">
        <w:rPr>
          <w:rFonts w:asciiTheme="majorBidi" w:hAnsiTheme="majorBidi" w:cstheme="majorBidi"/>
          <w:sz w:val="30"/>
          <w:szCs w:val="30"/>
        </w:rPr>
        <w:t xml:space="preserve">31 </w:t>
      </w:r>
      <w:r w:rsidR="004C6A03" w:rsidRPr="00E15E3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E15E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5E31">
        <w:rPr>
          <w:rFonts w:asciiTheme="majorBidi" w:hAnsiTheme="majorBidi" w:cstheme="majorBidi"/>
          <w:sz w:val="30"/>
          <w:szCs w:val="30"/>
        </w:rPr>
        <w:t>256</w:t>
      </w:r>
      <w:r w:rsidR="003A2843" w:rsidRPr="00E15E31">
        <w:rPr>
          <w:rFonts w:asciiTheme="majorBidi" w:hAnsiTheme="majorBidi" w:cstheme="majorBidi"/>
          <w:sz w:val="30"/>
          <w:szCs w:val="30"/>
        </w:rPr>
        <w:t>2</w:t>
      </w:r>
      <w:r w:rsidRPr="00E15E31">
        <w:rPr>
          <w:rFonts w:asciiTheme="majorBidi" w:hAnsiTheme="majorBidi" w:cstheme="majorBidi"/>
          <w:sz w:val="30"/>
          <w:szCs w:val="30"/>
        </w:rPr>
        <w:t xml:space="preserve"> </w:t>
      </w:r>
      <w:r w:rsidRPr="00E15E31">
        <w:rPr>
          <w:rFonts w:asciiTheme="majorBidi" w:hAnsiTheme="majorBidi" w:cstheme="majorBidi"/>
          <w:sz w:val="30"/>
          <w:szCs w:val="30"/>
          <w:cs/>
        </w:rPr>
        <w:t>ได้ปรับปรุงใหม่เพื่อการเปรียบเทียบ โดยถือ</w:t>
      </w:r>
      <w:r w:rsidR="00AD34F0">
        <w:rPr>
          <w:rFonts w:asciiTheme="majorBidi" w:hAnsiTheme="majorBidi" w:cstheme="majorBidi"/>
          <w:sz w:val="30"/>
          <w:szCs w:val="30"/>
        </w:rPr>
        <w:t xml:space="preserve">   </w:t>
      </w:r>
      <w:r w:rsidRPr="00E15E31">
        <w:rPr>
          <w:rFonts w:asciiTheme="majorBidi" w:hAnsiTheme="majorBidi" w:cstheme="majorBidi"/>
          <w:sz w:val="30"/>
          <w:szCs w:val="30"/>
          <w:cs/>
        </w:rPr>
        <w:t>เสมือนว่าการเปลี่ยนแปลงมูลค่าหุ้นดังกล่าวเกิดขึ้นตั้งแต่แรก</w:t>
      </w:r>
    </w:p>
    <w:p w14:paraId="1A367D38" w14:textId="77777777" w:rsidR="00374503" w:rsidRPr="00E15E31" w:rsidRDefault="00374503" w:rsidP="00BF713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76E83BE" w14:textId="4A4F947C" w:rsidR="00374503" w:rsidRPr="00E15E31" w:rsidRDefault="00374503" w:rsidP="00BF7137">
      <w:pPr>
        <w:ind w:left="540"/>
        <w:rPr>
          <w:rFonts w:asciiTheme="majorBidi" w:hAnsiTheme="majorBidi" w:cstheme="majorBidi"/>
          <w:sz w:val="30"/>
          <w:szCs w:val="30"/>
        </w:rPr>
      </w:pPr>
      <w:r w:rsidRPr="00E15E3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15E31">
        <w:rPr>
          <w:rFonts w:asciiTheme="majorBidi" w:hAnsiTheme="majorBidi" w:cstheme="majorBidi"/>
          <w:sz w:val="30"/>
          <w:szCs w:val="30"/>
        </w:rPr>
        <w:t>2</w:t>
      </w:r>
      <w:r w:rsidR="00F16EA1" w:rsidRPr="00E15E3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E15E31">
        <w:rPr>
          <w:rFonts w:asciiTheme="majorBidi" w:hAnsiTheme="majorBidi" w:cstheme="majorBidi"/>
          <w:sz w:val="30"/>
          <w:szCs w:val="30"/>
        </w:rPr>
        <w:t xml:space="preserve"> </w:t>
      </w:r>
      <w:r w:rsidRPr="00E15E31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E15E31">
        <w:rPr>
          <w:rFonts w:asciiTheme="majorBidi" w:hAnsiTheme="majorBidi" w:cstheme="majorBidi"/>
          <w:sz w:val="30"/>
          <w:szCs w:val="30"/>
        </w:rPr>
        <w:t xml:space="preserve">2563 </w:t>
      </w:r>
      <w:r w:rsidRPr="00E15E31">
        <w:rPr>
          <w:rFonts w:asciiTheme="majorBidi" w:hAnsiTheme="majorBidi" w:cstheme="majorBidi"/>
          <w:sz w:val="30"/>
          <w:szCs w:val="30"/>
          <w:cs/>
        </w:rPr>
        <w:t>บริษัทออกหุ้น</w:t>
      </w:r>
      <w:r w:rsidR="00E15E31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Pr="00E15E31">
        <w:rPr>
          <w:rFonts w:asciiTheme="majorBidi" w:hAnsiTheme="majorBidi" w:cstheme="majorBidi"/>
          <w:sz w:val="30"/>
          <w:szCs w:val="30"/>
          <w:cs/>
        </w:rPr>
        <w:t xml:space="preserve">ใหม่ (ดูหมายเหตุ </w:t>
      </w:r>
      <w:r w:rsidRPr="00E15E31">
        <w:rPr>
          <w:rFonts w:asciiTheme="majorBidi" w:hAnsiTheme="majorBidi" w:cstheme="majorBidi"/>
          <w:sz w:val="30"/>
          <w:szCs w:val="30"/>
        </w:rPr>
        <w:t>13)</w:t>
      </w:r>
    </w:p>
    <w:p w14:paraId="1838F1A6" w14:textId="77777777" w:rsidR="00BF7137" w:rsidRPr="004B5677" w:rsidRDefault="00BF7137" w:rsidP="00BF7137">
      <w:pPr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268EAE12" w14:textId="4AB8BA83" w:rsidR="00393564" w:rsidRPr="004B5677" w:rsidRDefault="00393564" w:rsidP="009229B2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DD657" w14:textId="77777777" w:rsidR="00393564" w:rsidRPr="004B5677" w:rsidRDefault="00393564" w:rsidP="007E244D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  <w:sectPr w:rsidR="00393564" w:rsidRPr="004B5677" w:rsidSect="000D0055">
          <w:headerReference w:type="default" r:id="rId16"/>
          <w:pgSz w:w="11909" w:h="16834" w:code="9"/>
          <w:pgMar w:top="691" w:right="1152" w:bottom="576" w:left="1080" w:header="720" w:footer="720" w:gutter="0"/>
          <w:cols w:space="720"/>
          <w:docGrid w:linePitch="360"/>
        </w:sectPr>
      </w:pPr>
    </w:p>
    <w:p w14:paraId="5DE27879" w14:textId="5F310306" w:rsidR="007E244D" w:rsidRPr="004B5677" w:rsidRDefault="007E244D" w:rsidP="007E244D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650FFFA5" w14:textId="77777777" w:rsidR="007E244D" w:rsidRPr="004B5677" w:rsidRDefault="007E244D" w:rsidP="007E244D">
      <w:pPr>
        <w:rPr>
          <w:rFonts w:asciiTheme="majorBidi" w:hAnsiTheme="majorBidi" w:cstheme="majorBidi"/>
          <w:sz w:val="22"/>
          <w:szCs w:val="22"/>
        </w:rPr>
      </w:pPr>
    </w:p>
    <w:p w14:paraId="31CF3B47" w14:textId="77777777" w:rsidR="007E244D" w:rsidRPr="004B5677" w:rsidRDefault="007E244D" w:rsidP="007E244D">
      <w:pPr>
        <w:pStyle w:val="Heading1"/>
        <w:keepLines/>
        <w:numPr>
          <w:ilvl w:val="0"/>
          <w:numId w:val="0"/>
        </w:numPr>
        <w:shd w:val="clear" w:color="auto" w:fill="auto"/>
        <w:ind w:left="414" w:right="-45" w:firstLine="126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 xml:space="preserve">มูลค่าตามบัญชีและมูลค่ายุติธรรม </w:t>
      </w:r>
    </w:p>
    <w:p w14:paraId="189722A0" w14:textId="77777777" w:rsidR="007E244D" w:rsidRPr="004B5677" w:rsidRDefault="007E244D" w:rsidP="007E244D">
      <w:pPr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79180F17" w14:textId="2999DDD8" w:rsidR="007E244D" w:rsidRPr="004B5677" w:rsidRDefault="007E244D" w:rsidP="007E244D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</w:t>
      </w:r>
      <w:r w:rsidR="00DD18AA">
        <w:rPr>
          <w:rFonts w:asciiTheme="majorBidi" w:hAnsiTheme="majorBidi" w:cstheme="majorBidi" w:hint="cs"/>
          <w:b w:val="0"/>
          <w:bCs w:val="0"/>
          <w:sz w:val="30"/>
          <w:szCs w:val="30"/>
          <w:u w:val="none"/>
          <w:cs/>
          <w:lang w:val="th-TH"/>
        </w:rPr>
        <w:t xml:space="preserve">      </w:t>
      </w:r>
      <w:r w:rsidRPr="004B5677"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  <w:lang w:val="th-TH"/>
        </w:rPr>
        <w:t xml:space="preserve">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 </w:t>
      </w:r>
    </w:p>
    <w:tbl>
      <w:tblPr>
        <w:tblW w:w="146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2"/>
        <w:gridCol w:w="3688"/>
        <w:gridCol w:w="18"/>
        <w:gridCol w:w="221"/>
        <w:gridCol w:w="24"/>
        <w:gridCol w:w="212"/>
        <w:gridCol w:w="24"/>
        <w:gridCol w:w="212"/>
        <w:gridCol w:w="1051"/>
        <w:gridCol w:w="221"/>
        <w:gridCol w:w="15"/>
        <w:gridCol w:w="221"/>
        <w:gridCol w:w="1252"/>
        <w:gridCol w:w="221"/>
        <w:gridCol w:w="15"/>
        <w:gridCol w:w="221"/>
        <w:gridCol w:w="1073"/>
        <w:gridCol w:w="221"/>
        <w:gridCol w:w="15"/>
        <w:gridCol w:w="221"/>
        <w:gridCol w:w="688"/>
        <w:gridCol w:w="221"/>
        <w:gridCol w:w="15"/>
        <w:gridCol w:w="221"/>
        <w:gridCol w:w="679"/>
        <w:gridCol w:w="221"/>
        <w:gridCol w:w="15"/>
        <w:gridCol w:w="221"/>
        <w:gridCol w:w="679"/>
        <w:gridCol w:w="221"/>
        <w:gridCol w:w="15"/>
        <w:gridCol w:w="221"/>
        <w:gridCol w:w="679"/>
        <w:gridCol w:w="221"/>
        <w:gridCol w:w="15"/>
        <w:gridCol w:w="221"/>
        <w:gridCol w:w="586"/>
        <w:gridCol w:w="249"/>
      </w:tblGrid>
      <w:tr w:rsidR="00393564" w:rsidRPr="004B5677" w14:paraId="2294AD6C" w14:textId="77777777" w:rsidTr="00412333">
        <w:trPr>
          <w:trHeight w:val="261"/>
        </w:trPr>
        <w:tc>
          <w:tcPr>
            <w:tcW w:w="3780" w:type="dxa"/>
            <w:gridSpan w:val="2"/>
            <w:shd w:val="clear" w:color="auto" w:fill="auto"/>
            <w:vAlign w:val="bottom"/>
          </w:tcPr>
          <w:p w14:paraId="73BD8DEA" w14:textId="77777777" w:rsidR="00393564" w:rsidRPr="004B5677" w:rsidRDefault="00393564" w:rsidP="00393564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49FA432B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07" w:type="dxa"/>
            <w:gridSpan w:val="34"/>
            <w:vAlign w:val="bottom"/>
          </w:tcPr>
          <w:p w14:paraId="20EF9786" w14:textId="6C08841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393564" w:rsidRPr="004B5677" w14:paraId="52CA4C63" w14:textId="77777777" w:rsidTr="00412333">
        <w:trPr>
          <w:trHeight w:val="261"/>
        </w:trPr>
        <w:tc>
          <w:tcPr>
            <w:tcW w:w="3780" w:type="dxa"/>
            <w:gridSpan w:val="2"/>
            <w:shd w:val="clear" w:color="auto" w:fill="auto"/>
            <w:vAlign w:val="bottom"/>
          </w:tcPr>
          <w:p w14:paraId="3CCDD57C" w14:textId="77777777" w:rsidR="00393564" w:rsidRPr="004B5677" w:rsidRDefault="00393564" w:rsidP="00393564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F83DA4D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28" w:type="dxa"/>
            <w:gridSpan w:val="18"/>
            <w:vAlign w:val="bottom"/>
          </w:tcPr>
          <w:p w14:paraId="405A9729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6E65DBE7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243" w:type="dxa"/>
            <w:gridSpan w:val="14"/>
            <w:vAlign w:val="bottom"/>
          </w:tcPr>
          <w:p w14:paraId="54B22F38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93564" w:rsidRPr="004B5677" w14:paraId="392BEC24" w14:textId="77777777" w:rsidTr="00412333">
        <w:trPr>
          <w:trHeight w:val="261"/>
        </w:trPr>
        <w:tc>
          <w:tcPr>
            <w:tcW w:w="3780" w:type="dxa"/>
            <w:gridSpan w:val="2"/>
            <w:shd w:val="clear" w:color="auto" w:fill="auto"/>
            <w:vAlign w:val="bottom"/>
          </w:tcPr>
          <w:p w14:paraId="35E15206" w14:textId="60ACC42D" w:rsidR="00393564" w:rsidRPr="004B5677" w:rsidRDefault="00393564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9" w:type="dxa"/>
            <w:gridSpan w:val="2"/>
            <w:vAlign w:val="bottom"/>
          </w:tcPr>
          <w:p w14:paraId="201484C7" w14:textId="6D498B53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E367C8A" w14:textId="0A304462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B54A775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19A8E782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gridSpan w:val="2"/>
          </w:tcPr>
          <w:p w14:paraId="7FC61BF2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73" w:type="dxa"/>
            <w:gridSpan w:val="2"/>
            <w:shd w:val="clear" w:color="auto" w:fill="auto"/>
            <w:vAlign w:val="bottom"/>
          </w:tcPr>
          <w:p w14:paraId="6E2B1C2E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6E507ED" w14:textId="77777777" w:rsidR="00393564" w:rsidRPr="004B5677" w:rsidRDefault="00393564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1B6DC247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4B56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CC2D397" w14:textId="77777777" w:rsidR="00393564" w:rsidRPr="004B5677" w:rsidRDefault="00393564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  <w:vAlign w:val="bottom"/>
          </w:tcPr>
          <w:p w14:paraId="393C31BB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554C9FA9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795F03B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  <w:gridSpan w:val="2"/>
          </w:tcPr>
          <w:p w14:paraId="4E2DFF78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AE7822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gridSpan w:val="2"/>
          </w:tcPr>
          <w:p w14:paraId="21438C84" w14:textId="77777777" w:rsidR="00393564" w:rsidRPr="004B5677" w:rsidRDefault="00393564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7726777" w14:textId="77777777" w:rsidR="00393564" w:rsidRPr="004B5677" w:rsidRDefault="00393564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gridSpan w:val="2"/>
          </w:tcPr>
          <w:p w14:paraId="3AF80CF5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915ECD7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93564" w:rsidRPr="004B5677" w14:paraId="4366D8F9" w14:textId="77777777" w:rsidTr="00412333">
        <w:trPr>
          <w:trHeight w:val="261"/>
        </w:trPr>
        <w:tc>
          <w:tcPr>
            <w:tcW w:w="3780" w:type="dxa"/>
            <w:gridSpan w:val="2"/>
            <w:shd w:val="clear" w:color="auto" w:fill="auto"/>
          </w:tcPr>
          <w:p w14:paraId="650EFA77" w14:textId="77777777" w:rsidR="00393564" w:rsidRPr="004B5677" w:rsidRDefault="00393564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  <w:gridSpan w:val="2"/>
          </w:tcPr>
          <w:p w14:paraId="0AAB9BD3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07" w:type="dxa"/>
            <w:gridSpan w:val="34"/>
          </w:tcPr>
          <w:p w14:paraId="7485930A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93564" w:rsidRPr="004B5677" w14:paraId="6EB47568" w14:textId="77777777" w:rsidTr="00412333">
        <w:trPr>
          <w:trHeight w:val="261"/>
        </w:trPr>
        <w:tc>
          <w:tcPr>
            <w:tcW w:w="3780" w:type="dxa"/>
            <w:gridSpan w:val="2"/>
            <w:shd w:val="clear" w:color="auto" w:fill="auto"/>
          </w:tcPr>
          <w:p w14:paraId="5B9EA97D" w14:textId="77777777" w:rsidR="00393564" w:rsidRPr="004B5677" w:rsidRDefault="00393564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  <w:gridSpan w:val="2"/>
          </w:tcPr>
          <w:p w14:paraId="70D902DD" w14:textId="77777777" w:rsidR="00393564" w:rsidRPr="004B5677" w:rsidRDefault="0039356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04FCC0C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053DAA1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4BF7060A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EAF8645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0EBF00B4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08AA1A0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16765B7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6B62195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34330D99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59D7077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3F03C74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4C02F5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91A6285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4426947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2CD7DEB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6471E5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87229A6" w14:textId="77777777" w:rsidR="00393564" w:rsidRPr="004B5677" w:rsidRDefault="0039356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F89" w:rsidRPr="004B5677" w14:paraId="1D34DCB9" w14:textId="77777777" w:rsidTr="00412333">
        <w:trPr>
          <w:trHeight w:val="261"/>
        </w:trPr>
        <w:tc>
          <w:tcPr>
            <w:tcW w:w="3780" w:type="dxa"/>
            <w:gridSpan w:val="2"/>
            <w:shd w:val="clear" w:color="auto" w:fill="auto"/>
          </w:tcPr>
          <w:p w14:paraId="589E62E4" w14:textId="58C088B6" w:rsidR="00AF3F89" w:rsidRPr="004B5677" w:rsidRDefault="00AF3F89" w:rsidP="00413E14">
            <w:pPr>
              <w:ind w:left="84" w:right="-90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239" w:type="dxa"/>
            <w:gridSpan w:val="2"/>
          </w:tcPr>
          <w:p w14:paraId="4F449899" w14:textId="77777777" w:rsidR="00AF3F89" w:rsidRPr="004B5677" w:rsidRDefault="00AF3F89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59F0245" w14:textId="78BC2636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026DEFF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3E458C84" w14:textId="3110D8E3" w:rsidR="00AF3F89" w:rsidRPr="004B5677" w:rsidRDefault="00AF3F89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D2C806B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7F4741E3" w14:textId="0E8B1716" w:rsidR="00AF3F89" w:rsidRPr="004B5677" w:rsidRDefault="00AF3F89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B7AA6E" w14:textId="77777777" w:rsidR="00AF3F89" w:rsidRPr="004B5677" w:rsidRDefault="00AF3F89" w:rsidP="0039356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00123FAB" w14:textId="174B58FD" w:rsidR="00AF3F89" w:rsidRPr="004B5677" w:rsidRDefault="00AF3F89" w:rsidP="0039356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1,817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21206B" w14:textId="77777777" w:rsidR="00AF3F89" w:rsidRPr="004B5677" w:rsidRDefault="00AF3F89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2CE5838A" w14:textId="13067BF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1,817</w:t>
            </w:r>
          </w:p>
        </w:tc>
        <w:tc>
          <w:tcPr>
            <w:tcW w:w="236" w:type="dxa"/>
            <w:gridSpan w:val="2"/>
          </w:tcPr>
          <w:p w14:paraId="7BF3FE00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A644108" w14:textId="5DDA326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31FB3A3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23B44FE" w14:textId="401D523B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1,817</w:t>
            </w:r>
          </w:p>
        </w:tc>
        <w:tc>
          <w:tcPr>
            <w:tcW w:w="236" w:type="dxa"/>
            <w:gridSpan w:val="2"/>
          </w:tcPr>
          <w:p w14:paraId="36D27068" w14:textId="77777777" w:rsidR="00AF3F89" w:rsidRPr="004B5677" w:rsidRDefault="00AF3F89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</w:tcPr>
          <w:p w14:paraId="422F1F19" w14:textId="5363CE65" w:rsidR="00AF3F89" w:rsidRPr="004B5677" w:rsidRDefault="00AF3F89" w:rsidP="0039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24C8E058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95356C7" w14:textId="7928DA6A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1,817</w:t>
            </w:r>
          </w:p>
        </w:tc>
      </w:tr>
      <w:tr w:rsidR="00AF3F89" w:rsidRPr="004B5677" w14:paraId="6139A8FD" w14:textId="77777777" w:rsidTr="00412333">
        <w:trPr>
          <w:trHeight w:val="281"/>
        </w:trPr>
        <w:tc>
          <w:tcPr>
            <w:tcW w:w="3780" w:type="dxa"/>
            <w:gridSpan w:val="2"/>
            <w:shd w:val="clear" w:color="auto" w:fill="auto"/>
          </w:tcPr>
          <w:p w14:paraId="1004632D" w14:textId="4FD102DA" w:rsidR="00AF3F89" w:rsidRPr="004B5677" w:rsidRDefault="00AF3F89" w:rsidP="00413E14">
            <w:pPr>
              <w:ind w:left="84" w:right="-90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="00082A7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9" w:type="dxa"/>
            <w:gridSpan w:val="2"/>
          </w:tcPr>
          <w:p w14:paraId="135D7125" w14:textId="77777777" w:rsidR="00AF3F89" w:rsidRPr="004B5677" w:rsidRDefault="00AF3F89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2CA49F9" w14:textId="6512D1D0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5848B68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68E4E63A" w14:textId="2F5C8EAD" w:rsidR="00AF3F89" w:rsidRPr="004B5677" w:rsidRDefault="00AF3F89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36" w:type="dxa"/>
            <w:gridSpan w:val="2"/>
          </w:tcPr>
          <w:p w14:paraId="306140EC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1E046F42" w14:textId="2B9C31BB" w:rsidR="00AF3F89" w:rsidRPr="004B5677" w:rsidRDefault="00AF3F89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2D026E" w14:textId="77777777" w:rsidR="00AF3F89" w:rsidRPr="004B5677" w:rsidRDefault="00AF3F89" w:rsidP="0039356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8C30C6D" w14:textId="22C84953" w:rsidR="00AF3F89" w:rsidRPr="004B5677" w:rsidRDefault="00AF3F89" w:rsidP="0039356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DC0A2F6" w14:textId="77777777" w:rsidR="00AF3F89" w:rsidRPr="004B5677" w:rsidRDefault="00AF3F89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1238B0D4" w14:textId="5639B0A5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36" w:type="dxa"/>
            <w:gridSpan w:val="2"/>
          </w:tcPr>
          <w:p w14:paraId="23E4796D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F131E39" w14:textId="28C9BFB5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36" w:type="dxa"/>
            <w:gridSpan w:val="2"/>
          </w:tcPr>
          <w:p w14:paraId="6B7B1917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C7E83E2" w14:textId="5BA542F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C96711C" w14:textId="77777777" w:rsidR="00AF3F89" w:rsidRPr="004B5677" w:rsidRDefault="00AF3F89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</w:tcPr>
          <w:p w14:paraId="427E0A53" w14:textId="1AB3693E" w:rsidR="00AF3F89" w:rsidRPr="004B5677" w:rsidRDefault="00AF3F89" w:rsidP="0039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785EF31B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DA154A8" w14:textId="7C1FDAA1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AF3F89" w:rsidRPr="004B5677" w14:paraId="0B23A9B0" w14:textId="77777777" w:rsidTr="00412333">
        <w:trPr>
          <w:trHeight w:val="261"/>
        </w:trPr>
        <w:tc>
          <w:tcPr>
            <w:tcW w:w="3780" w:type="dxa"/>
            <w:gridSpan w:val="2"/>
            <w:shd w:val="clear" w:color="auto" w:fill="auto"/>
          </w:tcPr>
          <w:p w14:paraId="5842BBA1" w14:textId="7DC97121" w:rsidR="00AF3F89" w:rsidRPr="004B5677" w:rsidRDefault="00AF3F89" w:rsidP="00413E14">
            <w:pPr>
              <w:ind w:left="84" w:right="-90" w:hanging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="00C2047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39" w:type="dxa"/>
            <w:gridSpan w:val="2"/>
          </w:tcPr>
          <w:p w14:paraId="1324F039" w14:textId="77777777" w:rsidR="00AF3F89" w:rsidRPr="004B5677" w:rsidRDefault="00AF3F89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B20814B" w14:textId="1E07FD7E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90CD1C4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7BD83CE4" w14:textId="17E8329B" w:rsidR="00AF3F89" w:rsidRPr="004B5677" w:rsidRDefault="00AF3F89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1A4FE3A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21B9B33D" w14:textId="4C2C50DD" w:rsidR="00AF3F89" w:rsidRPr="004B5677" w:rsidRDefault="00AF3F89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C1DFF87" w14:textId="77777777" w:rsidR="00AF3F89" w:rsidRPr="004B5677" w:rsidRDefault="00AF3F89" w:rsidP="0039356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5E0CC1D" w14:textId="0513326B" w:rsidR="00AF3F89" w:rsidRPr="004B5677" w:rsidRDefault="00AF3F89" w:rsidP="0039356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0347EF" w14:textId="77777777" w:rsidR="00AF3F89" w:rsidRPr="004B5677" w:rsidRDefault="00AF3F89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14EB55AC" w14:textId="302F21D5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  <w:tc>
          <w:tcPr>
            <w:tcW w:w="236" w:type="dxa"/>
            <w:gridSpan w:val="2"/>
          </w:tcPr>
          <w:p w14:paraId="234263A7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4F5D20A" w14:textId="5A8822F8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5879157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CDF89ED" w14:textId="5E9656CD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6BB2257" w14:textId="77777777" w:rsidR="00AF3F89" w:rsidRPr="004B5677" w:rsidRDefault="00AF3F89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gridSpan w:val="2"/>
          </w:tcPr>
          <w:p w14:paraId="542123E5" w14:textId="61BAE9B6" w:rsidR="00AF3F89" w:rsidRPr="004B5677" w:rsidRDefault="00AF3F89" w:rsidP="0039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1,689</w:t>
            </w:r>
          </w:p>
        </w:tc>
        <w:tc>
          <w:tcPr>
            <w:tcW w:w="236" w:type="dxa"/>
            <w:gridSpan w:val="2"/>
          </w:tcPr>
          <w:p w14:paraId="166ADC30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C8DE8AB" w14:textId="7DD4404B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1,689</w:t>
            </w:r>
          </w:p>
        </w:tc>
      </w:tr>
      <w:tr w:rsidR="00AF3F89" w:rsidRPr="004B5677" w14:paraId="087428E2" w14:textId="77777777" w:rsidTr="00412333">
        <w:trPr>
          <w:trHeight w:val="261"/>
        </w:trPr>
        <w:tc>
          <w:tcPr>
            <w:tcW w:w="3780" w:type="dxa"/>
            <w:gridSpan w:val="2"/>
            <w:shd w:val="clear" w:color="auto" w:fill="auto"/>
          </w:tcPr>
          <w:p w14:paraId="1CB730CE" w14:textId="77777777" w:rsidR="00AF3F89" w:rsidRPr="004B5677" w:rsidRDefault="00AF3F89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  <w:gridSpan w:val="2"/>
          </w:tcPr>
          <w:p w14:paraId="3AD8212F" w14:textId="77777777" w:rsidR="00AF3F89" w:rsidRPr="004B5677" w:rsidRDefault="00AF3F89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07DD375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625D8A4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34F4DAB4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76FE0A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5FFC8685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5C181B1" w14:textId="77777777" w:rsidR="00AF3F89" w:rsidRPr="004B5677" w:rsidRDefault="00AF3F89" w:rsidP="0039356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B995A4A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5298D71" w14:textId="77777777" w:rsidR="00AF3F89" w:rsidRPr="004B5677" w:rsidRDefault="00AF3F89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0624099C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F916C2E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8EFF7A0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8FBA9F1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9B33CEB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C34F051" w14:textId="77777777" w:rsidR="00AF3F89" w:rsidRPr="004B5677" w:rsidRDefault="00AF3F89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5F43150" w14:textId="77777777" w:rsidR="00AF3F89" w:rsidRPr="004B5677" w:rsidRDefault="00AF3F89" w:rsidP="0039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149465" w14:textId="77777777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48DA15C" w14:textId="5C2AB0A0" w:rsidR="00AF3F89" w:rsidRPr="004B5677" w:rsidRDefault="00AF3F89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3E14" w:rsidRPr="004B5677" w14:paraId="0B958BC7" w14:textId="77777777" w:rsidTr="00412333">
        <w:trPr>
          <w:trHeight w:val="261"/>
        </w:trPr>
        <w:tc>
          <w:tcPr>
            <w:tcW w:w="3780" w:type="dxa"/>
            <w:gridSpan w:val="2"/>
            <w:shd w:val="clear" w:color="auto" w:fill="auto"/>
          </w:tcPr>
          <w:p w14:paraId="2995D182" w14:textId="77777777" w:rsidR="00413E14" w:rsidRPr="004B5677" w:rsidRDefault="00413E14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  <w:gridSpan w:val="2"/>
          </w:tcPr>
          <w:p w14:paraId="73932CC8" w14:textId="77777777" w:rsidR="00413E14" w:rsidRPr="004B5677" w:rsidRDefault="00413E1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029FC93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5CB806D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3B0A942A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FE2DC70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5D2F6B9C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401EFA" w14:textId="77777777" w:rsidR="00413E14" w:rsidRPr="004B5677" w:rsidRDefault="00413E14" w:rsidP="0039356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9F15ED2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BCF7DD3" w14:textId="77777777" w:rsidR="00413E14" w:rsidRPr="004B5677" w:rsidRDefault="00413E14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021AD1D6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9F0AB79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0EF2BA9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26AAFAF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1E2BCBF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26FA740" w14:textId="77777777" w:rsidR="00413E14" w:rsidRPr="004B5677" w:rsidRDefault="00413E14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070477A" w14:textId="77777777" w:rsidR="00413E14" w:rsidRPr="004B5677" w:rsidRDefault="00413E14" w:rsidP="0039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E72DC3A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07776CCC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3E14" w:rsidRPr="004B5677" w14:paraId="3854FE2F" w14:textId="77777777" w:rsidTr="00412333">
        <w:trPr>
          <w:trHeight w:val="261"/>
        </w:trPr>
        <w:tc>
          <w:tcPr>
            <w:tcW w:w="3780" w:type="dxa"/>
            <w:gridSpan w:val="2"/>
            <w:shd w:val="clear" w:color="auto" w:fill="auto"/>
          </w:tcPr>
          <w:p w14:paraId="3C38919B" w14:textId="77777777" w:rsidR="00413E14" w:rsidRPr="004B5677" w:rsidRDefault="00413E14" w:rsidP="00413E14">
            <w:pPr>
              <w:ind w:left="84" w:right="-90" w:hanging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  <w:gridSpan w:val="2"/>
          </w:tcPr>
          <w:p w14:paraId="6136B874" w14:textId="77777777" w:rsidR="00413E14" w:rsidRPr="004B5677" w:rsidRDefault="00413E1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B4F2F7B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7DD4664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7EE259D1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C9CB1EB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32625C1D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27492EA" w14:textId="77777777" w:rsidR="00413E14" w:rsidRPr="004B5677" w:rsidRDefault="00413E14" w:rsidP="0039356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D34CE55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DDC7CFA" w14:textId="77777777" w:rsidR="00413E14" w:rsidRPr="004B5677" w:rsidRDefault="00413E14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0EB37B75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693FC11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639D35E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36EAA05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77D58BC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EC1F2BF" w14:textId="77777777" w:rsidR="00413E14" w:rsidRPr="004B5677" w:rsidRDefault="00413E14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18A6A0B" w14:textId="77777777" w:rsidR="00413E14" w:rsidRPr="004B5677" w:rsidRDefault="00413E14" w:rsidP="0039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6130DF9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640BEB76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3E14" w:rsidRPr="004B5677" w14:paraId="53CE71D9" w14:textId="77777777" w:rsidTr="00412333">
        <w:trPr>
          <w:trHeight w:val="261"/>
        </w:trPr>
        <w:tc>
          <w:tcPr>
            <w:tcW w:w="3780" w:type="dxa"/>
            <w:gridSpan w:val="2"/>
            <w:shd w:val="clear" w:color="auto" w:fill="auto"/>
          </w:tcPr>
          <w:p w14:paraId="1EA5BE80" w14:textId="77777777" w:rsidR="00413E14" w:rsidRPr="004B5677" w:rsidRDefault="00413E14" w:rsidP="003935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  <w:gridSpan w:val="2"/>
          </w:tcPr>
          <w:p w14:paraId="5789EAD2" w14:textId="77777777" w:rsidR="00413E14" w:rsidRPr="004B5677" w:rsidRDefault="00413E14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1026E93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558FA02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317BFB30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C603FD1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137D3DE6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BC5587" w14:textId="77777777" w:rsidR="00413E14" w:rsidRPr="004B5677" w:rsidRDefault="00413E14" w:rsidP="0039356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22A05FE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34B4F7" w14:textId="77777777" w:rsidR="00413E14" w:rsidRPr="004B5677" w:rsidRDefault="00413E14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3E0F63D0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F74F49B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4D8DA89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E44C044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E90CC57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3FC0510" w14:textId="77777777" w:rsidR="00413E14" w:rsidRPr="004B5677" w:rsidRDefault="00413E14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65B208A" w14:textId="77777777" w:rsidR="00413E14" w:rsidRPr="004B5677" w:rsidRDefault="00413E14" w:rsidP="0039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0FC0CEC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40889BD1" w14:textId="77777777" w:rsidR="00413E14" w:rsidRPr="004B5677" w:rsidRDefault="00413E14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0477" w:rsidRPr="004B5677" w14:paraId="373E279D" w14:textId="77777777" w:rsidTr="00412333">
        <w:trPr>
          <w:gridBefore w:val="1"/>
          <w:gridAfter w:val="1"/>
          <w:wBefore w:w="92" w:type="dxa"/>
          <w:wAfter w:w="249" w:type="dxa"/>
          <w:trHeight w:val="261"/>
        </w:trPr>
        <w:tc>
          <w:tcPr>
            <w:tcW w:w="3706" w:type="dxa"/>
            <w:gridSpan w:val="2"/>
            <w:shd w:val="clear" w:color="auto" w:fill="auto"/>
            <w:vAlign w:val="bottom"/>
          </w:tcPr>
          <w:p w14:paraId="64A6E424" w14:textId="77777777" w:rsidR="00C20477" w:rsidRPr="004B5677" w:rsidRDefault="00C20477" w:rsidP="00393564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79" w:type="dxa"/>
            <w:gridSpan w:val="34"/>
            <w:shd w:val="clear" w:color="auto" w:fill="auto"/>
            <w:vAlign w:val="bottom"/>
          </w:tcPr>
          <w:p w14:paraId="0360E502" w14:textId="2DA41AA2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20477" w:rsidRPr="004B5677" w14:paraId="0E84028E" w14:textId="77777777" w:rsidTr="00412333">
        <w:trPr>
          <w:gridBefore w:val="1"/>
          <w:gridAfter w:val="1"/>
          <w:wBefore w:w="92" w:type="dxa"/>
          <w:wAfter w:w="249" w:type="dxa"/>
          <w:trHeight w:val="261"/>
        </w:trPr>
        <w:tc>
          <w:tcPr>
            <w:tcW w:w="3706" w:type="dxa"/>
            <w:gridSpan w:val="2"/>
            <w:shd w:val="clear" w:color="auto" w:fill="auto"/>
            <w:vAlign w:val="bottom"/>
          </w:tcPr>
          <w:p w14:paraId="66827A1D" w14:textId="77777777" w:rsidR="00C20477" w:rsidRPr="004B5677" w:rsidRDefault="00C20477" w:rsidP="00393564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128" w:type="dxa"/>
            <w:gridSpan w:val="18"/>
            <w:shd w:val="clear" w:color="auto" w:fill="auto"/>
            <w:vAlign w:val="bottom"/>
          </w:tcPr>
          <w:p w14:paraId="5888B7A9" w14:textId="77777777" w:rsidR="00C20477" w:rsidRPr="004B5677" w:rsidRDefault="00C20477" w:rsidP="003C46C8">
            <w:pPr>
              <w:pStyle w:val="acctfourfigures"/>
              <w:tabs>
                <w:tab w:val="clear" w:pos="765"/>
              </w:tabs>
              <w:spacing w:line="240" w:lineRule="atLeast"/>
              <w:ind w:left="-115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FAB6EC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215" w:type="dxa"/>
            <w:gridSpan w:val="14"/>
            <w:shd w:val="clear" w:color="auto" w:fill="auto"/>
            <w:vAlign w:val="bottom"/>
          </w:tcPr>
          <w:p w14:paraId="20483E20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20477" w:rsidRPr="004B5677" w14:paraId="38279420" w14:textId="77777777" w:rsidTr="00412333">
        <w:trPr>
          <w:gridBefore w:val="1"/>
          <w:gridAfter w:val="1"/>
          <w:wBefore w:w="92" w:type="dxa"/>
          <w:wAfter w:w="249" w:type="dxa"/>
          <w:trHeight w:val="261"/>
        </w:trPr>
        <w:tc>
          <w:tcPr>
            <w:tcW w:w="3706" w:type="dxa"/>
            <w:gridSpan w:val="2"/>
            <w:shd w:val="clear" w:color="auto" w:fill="auto"/>
            <w:vAlign w:val="bottom"/>
          </w:tcPr>
          <w:p w14:paraId="7962CC83" w14:textId="77777777" w:rsidR="00C20477" w:rsidRPr="004B5677" w:rsidRDefault="00C20477" w:rsidP="0039356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45" w:type="dxa"/>
            <w:gridSpan w:val="2"/>
            <w:shd w:val="clear" w:color="auto" w:fill="auto"/>
            <w:vAlign w:val="bottom"/>
          </w:tcPr>
          <w:p w14:paraId="3F08FE4A" w14:textId="239730B8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7103440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3B14D26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E972BC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73" w:type="dxa"/>
            <w:gridSpan w:val="2"/>
            <w:shd w:val="clear" w:color="auto" w:fill="auto"/>
            <w:vAlign w:val="bottom"/>
          </w:tcPr>
          <w:p w14:paraId="0DE37E87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79A78E" w14:textId="77777777" w:rsidR="00C20477" w:rsidRPr="004B5677" w:rsidRDefault="00C20477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351DDA5D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4B567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54EEB4A" w14:textId="77777777" w:rsidR="00C20477" w:rsidRPr="004B5677" w:rsidRDefault="00C20477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  <w:vAlign w:val="bottom"/>
          </w:tcPr>
          <w:p w14:paraId="4FA556FD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5071156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B30D986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15B5E2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7EF6E86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6FF934" w14:textId="77777777" w:rsidR="00C20477" w:rsidRPr="004B5677" w:rsidRDefault="00C20477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DB7F04B" w14:textId="77777777" w:rsidR="00C20477" w:rsidRPr="004B5677" w:rsidRDefault="00C20477" w:rsidP="0039356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48A541F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07" w:type="dxa"/>
            <w:gridSpan w:val="2"/>
            <w:shd w:val="clear" w:color="auto" w:fill="auto"/>
            <w:vAlign w:val="bottom"/>
          </w:tcPr>
          <w:p w14:paraId="59CA1229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20477" w:rsidRPr="004B5677" w14:paraId="659E7444" w14:textId="77777777" w:rsidTr="00412333">
        <w:trPr>
          <w:gridBefore w:val="1"/>
          <w:gridAfter w:val="1"/>
          <w:wBefore w:w="92" w:type="dxa"/>
          <w:wAfter w:w="249" w:type="dxa"/>
          <w:trHeight w:val="261"/>
        </w:trPr>
        <w:tc>
          <w:tcPr>
            <w:tcW w:w="3706" w:type="dxa"/>
            <w:gridSpan w:val="2"/>
            <w:shd w:val="clear" w:color="auto" w:fill="auto"/>
          </w:tcPr>
          <w:p w14:paraId="616A524F" w14:textId="77777777" w:rsidR="00C20477" w:rsidRPr="004B5677" w:rsidRDefault="00C20477" w:rsidP="003935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579" w:type="dxa"/>
            <w:gridSpan w:val="34"/>
            <w:shd w:val="clear" w:color="auto" w:fill="auto"/>
          </w:tcPr>
          <w:p w14:paraId="4A096618" w14:textId="77777777" w:rsidR="00C20477" w:rsidRPr="004B5677" w:rsidRDefault="00C20477" w:rsidP="003935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20477" w:rsidRPr="004B5677" w14:paraId="587EC85B" w14:textId="77777777" w:rsidTr="00412333">
        <w:trPr>
          <w:gridBefore w:val="1"/>
          <w:gridAfter w:val="1"/>
          <w:wBefore w:w="92" w:type="dxa"/>
          <w:wAfter w:w="249" w:type="dxa"/>
          <w:trHeight w:val="261"/>
        </w:trPr>
        <w:tc>
          <w:tcPr>
            <w:tcW w:w="3706" w:type="dxa"/>
            <w:gridSpan w:val="2"/>
            <w:shd w:val="clear" w:color="auto" w:fill="auto"/>
          </w:tcPr>
          <w:p w14:paraId="0ADF54D6" w14:textId="77777777" w:rsidR="00C20477" w:rsidRPr="004B5677" w:rsidRDefault="00C20477" w:rsidP="0039356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33AF1524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ECAD3ED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263120BD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C1ACE1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321212C0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A660F83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86E0489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FB0BDA1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6A67BCBA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C0137F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BB8C680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AA414C3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3BD44D8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F0701AA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AD79F84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D0F4CBE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14:paraId="1EFFDAEF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0477" w:rsidRPr="004B5677" w14:paraId="251F7A33" w14:textId="77777777" w:rsidTr="00412333">
        <w:trPr>
          <w:gridBefore w:val="1"/>
          <w:gridAfter w:val="1"/>
          <w:wBefore w:w="92" w:type="dxa"/>
          <w:wAfter w:w="249" w:type="dxa"/>
          <w:trHeight w:val="261"/>
        </w:trPr>
        <w:tc>
          <w:tcPr>
            <w:tcW w:w="3706" w:type="dxa"/>
            <w:gridSpan w:val="2"/>
            <w:shd w:val="clear" w:color="auto" w:fill="auto"/>
          </w:tcPr>
          <w:p w14:paraId="12D93A7B" w14:textId="6DF8D327" w:rsidR="00C20477" w:rsidRPr="004B5677" w:rsidRDefault="00C20477" w:rsidP="0039356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076173F9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0AADE7D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762642BD" w14:textId="547BAF2A" w:rsidR="00C20477" w:rsidRPr="004B5677" w:rsidRDefault="00C20477" w:rsidP="003935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DB4AFE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5BD8AF57" w14:textId="01BAE743" w:rsidR="00C20477" w:rsidRPr="004B5677" w:rsidRDefault="00C20477" w:rsidP="003935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2CB77DF" w14:textId="77777777" w:rsidR="00C20477" w:rsidRPr="004B5677" w:rsidRDefault="00C20477" w:rsidP="0039356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2C262A0" w14:textId="790A00E5" w:rsidR="00C20477" w:rsidRPr="004B5677" w:rsidRDefault="00C20477" w:rsidP="0039356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64E924E" w14:textId="77777777" w:rsidR="00C20477" w:rsidRPr="004B5677" w:rsidRDefault="00C20477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shd w:val="clear" w:color="auto" w:fill="auto"/>
          </w:tcPr>
          <w:p w14:paraId="2F4F8FAE" w14:textId="631E322F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A47DBC8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1C74BC4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5B27C50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B57E84D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778047" w14:textId="77777777" w:rsidR="00C20477" w:rsidRPr="004B5677" w:rsidRDefault="00C20477" w:rsidP="0039356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181075F" w14:textId="7AA2D7ED" w:rsidR="00C20477" w:rsidRPr="004B5677" w:rsidRDefault="00C20477" w:rsidP="00393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04B0B5" w14:textId="77777777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gridSpan w:val="2"/>
            <w:shd w:val="clear" w:color="auto" w:fill="auto"/>
          </w:tcPr>
          <w:p w14:paraId="14FC10DC" w14:textId="1A0E8859" w:rsidR="00C20477" w:rsidRPr="004B5677" w:rsidRDefault="00C20477" w:rsidP="003935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5CA02DB6" w14:textId="08068A7E" w:rsidR="00393564" w:rsidRPr="004B5677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7DFBC269" w14:textId="3E5E30A7" w:rsidR="00393564" w:rsidRPr="004B5677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3E7D4FE8" w14:textId="686F5DEE" w:rsidR="00393564" w:rsidRPr="004B5677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13736DD2" w14:textId="4E48DC84" w:rsidR="00393564" w:rsidRPr="004B5677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5C409BE1" w14:textId="35A8DE1B" w:rsidR="00393564" w:rsidRPr="004B5677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2A5D83B5" w14:textId="60927EAF" w:rsidR="00393564" w:rsidRPr="004B5677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6F12E7CC" w14:textId="77777777" w:rsidR="00393564" w:rsidRPr="004B5677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1522B45A" w14:textId="77777777" w:rsidR="00393564" w:rsidRPr="004B5677" w:rsidRDefault="00393564" w:rsidP="00393564">
      <w:pPr>
        <w:rPr>
          <w:rFonts w:asciiTheme="majorBidi" w:hAnsiTheme="majorBidi" w:cstheme="majorBidi"/>
          <w:cs/>
          <w:lang w:val="th-TH"/>
        </w:rPr>
      </w:pPr>
    </w:p>
    <w:p w14:paraId="7309EE41" w14:textId="77777777" w:rsidR="00393564" w:rsidRPr="004B5677" w:rsidRDefault="00393564" w:rsidP="007E244D">
      <w:pPr>
        <w:rPr>
          <w:rFonts w:asciiTheme="majorBidi" w:hAnsiTheme="majorBidi" w:cstheme="majorBidi"/>
          <w:sz w:val="22"/>
          <w:szCs w:val="22"/>
        </w:rPr>
        <w:sectPr w:rsidR="00393564" w:rsidRPr="004B5677" w:rsidSect="003C46C8">
          <w:pgSz w:w="16834" w:h="11909" w:orient="landscape" w:code="9"/>
          <w:pgMar w:top="1080" w:right="1084" w:bottom="1152" w:left="1080" w:header="720" w:footer="720" w:gutter="0"/>
          <w:cols w:space="720"/>
          <w:docGrid w:linePitch="360"/>
        </w:sect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821"/>
        <w:gridCol w:w="180"/>
        <w:gridCol w:w="810"/>
        <w:gridCol w:w="180"/>
        <w:gridCol w:w="810"/>
        <w:gridCol w:w="180"/>
        <w:gridCol w:w="799"/>
      </w:tblGrid>
      <w:tr w:rsidR="007E244D" w:rsidRPr="004B5677" w14:paraId="4F746D9B" w14:textId="77777777" w:rsidTr="00413E14">
        <w:trPr>
          <w:cantSplit/>
        </w:trPr>
        <w:tc>
          <w:tcPr>
            <w:tcW w:w="4230" w:type="dxa"/>
          </w:tcPr>
          <w:p w14:paraId="7448B2D0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4950" w:type="dxa"/>
            <w:gridSpan w:val="9"/>
            <w:hideMark/>
          </w:tcPr>
          <w:p w14:paraId="2400D83D" w14:textId="2028AA55" w:rsidR="007E244D" w:rsidRPr="004B5677" w:rsidRDefault="0097092F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E244D" w:rsidRPr="004B5677" w14:paraId="02FE7CF3" w14:textId="77777777" w:rsidTr="00413E14">
        <w:trPr>
          <w:cantSplit/>
        </w:trPr>
        <w:tc>
          <w:tcPr>
            <w:tcW w:w="4230" w:type="dxa"/>
          </w:tcPr>
          <w:p w14:paraId="409DBE28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hideMark/>
          </w:tcPr>
          <w:p w14:paraId="7E94DF1E" w14:textId="279E1B4A" w:rsidR="007E244D" w:rsidRPr="004B5677" w:rsidRDefault="0097092F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304072E4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3846B5F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17ED7B" w14:textId="1E802320" w:rsidR="0097092F" w:rsidRPr="004B5677" w:rsidRDefault="0097092F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7E244D" w:rsidRPr="004B5677" w14:paraId="7A0A80F0" w14:textId="77777777" w:rsidTr="00413E14">
        <w:trPr>
          <w:cantSplit/>
        </w:trPr>
        <w:tc>
          <w:tcPr>
            <w:tcW w:w="4230" w:type="dxa"/>
          </w:tcPr>
          <w:p w14:paraId="780C3417" w14:textId="57D67908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73750F2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028FE65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21" w:type="dxa"/>
            <w:hideMark/>
          </w:tcPr>
          <w:p w14:paraId="6FB46884" w14:textId="0FAD9DA9" w:rsidR="007E244D" w:rsidRPr="004B5677" w:rsidRDefault="0097092F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="007E244D"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1</w:t>
            </w:r>
          </w:p>
        </w:tc>
        <w:tc>
          <w:tcPr>
            <w:tcW w:w="180" w:type="dxa"/>
          </w:tcPr>
          <w:p w14:paraId="771A8BA8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hideMark/>
          </w:tcPr>
          <w:p w14:paraId="506CA809" w14:textId="54CC87E0" w:rsidR="007E244D" w:rsidRPr="004B5677" w:rsidRDefault="0097092F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="007E244D"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2</w:t>
            </w:r>
          </w:p>
        </w:tc>
        <w:tc>
          <w:tcPr>
            <w:tcW w:w="180" w:type="dxa"/>
          </w:tcPr>
          <w:p w14:paraId="737752C8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hideMark/>
          </w:tcPr>
          <w:p w14:paraId="43AFC9FA" w14:textId="2FF780E8" w:rsidR="007E244D" w:rsidRPr="004B5677" w:rsidRDefault="0097092F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="007E244D"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3</w:t>
            </w:r>
          </w:p>
        </w:tc>
        <w:tc>
          <w:tcPr>
            <w:tcW w:w="180" w:type="dxa"/>
          </w:tcPr>
          <w:p w14:paraId="49E45775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hideMark/>
          </w:tcPr>
          <w:p w14:paraId="57FC02F6" w14:textId="75B26B56" w:rsidR="007E244D" w:rsidRPr="004B5677" w:rsidRDefault="0097092F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E244D" w:rsidRPr="004B5677" w14:paraId="5126597F" w14:textId="77777777" w:rsidTr="00413E14">
        <w:trPr>
          <w:cantSplit/>
        </w:trPr>
        <w:tc>
          <w:tcPr>
            <w:tcW w:w="4230" w:type="dxa"/>
          </w:tcPr>
          <w:p w14:paraId="000174C6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2E96D87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01BA437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780" w:type="dxa"/>
            <w:gridSpan w:val="7"/>
          </w:tcPr>
          <w:p w14:paraId="1F77C752" w14:textId="3A42C62D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="0097092F"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E244D" w:rsidRPr="004B5677" w14:paraId="4102CA23" w14:textId="77777777" w:rsidTr="00413E14">
        <w:trPr>
          <w:cantSplit/>
        </w:trPr>
        <w:tc>
          <w:tcPr>
            <w:tcW w:w="4230" w:type="dxa"/>
            <w:hideMark/>
          </w:tcPr>
          <w:p w14:paraId="7908FF21" w14:textId="4173EEFE" w:rsidR="007E244D" w:rsidRPr="004B5677" w:rsidRDefault="00366622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  <w:cs/>
              </w:rPr>
              <w:t>ธันวา</w:t>
            </w:r>
            <w:r w:rsidR="0097092F" w:rsidRPr="004B5677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  <w:cs/>
              </w:rPr>
              <w:t>คม</w:t>
            </w:r>
            <w:r w:rsidR="0097092F" w:rsidRPr="004B5677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6C4A9D" w:rsidRPr="004B5677">
              <w:rPr>
                <w:rFonts w:asciiTheme="majorBidi" w:eastAsia="AngsanaNew,Bold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69308A40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left" w:pos="55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6349D6F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21" w:type="dxa"/>
          </w:tcPr>
          <w:p w14:paraId="2B88592F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8D219D8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1F364F09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82BE67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0FCF1664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31"/>
                <w:tab w:val="decimal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69AAAD0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</w:tcPr>
          <w:p w14:paraId="46979A2F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7E244D" w:rsidRPr="004B5677" w14:paraId="061F360C" w14:textId="77777777" w:rsidTr="00413E14">
        <w:trPr>
          <w:cantSplit/>
        </w:trPr>
        <w:tc>
          <w:tcPr>
            <w:tcW w:w="4230" w:type="dxa"/>
            <w:hideMark/>
          </w:tcPr>
          <w:p w14:paraId="231186C5" w14:textId="2AC8787F" w:rsidR="007E244D" w:rsidRPr="004B5677" w:rsidRDefault="0097092F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eastAsia="AngsanaNew,BoldItalic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726BF62D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left" w:pos="55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2D0088C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21" w:type="dxa"/>
          </w:tcPr>
          <w:p w14:paraId="71E4A16C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B119FC6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1E2B4C5E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E1D791A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4BBBDB2C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731"/>
                <w:tab w:val="decimal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0D4033A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</w:tcPr>
          <w:p w14:paraId="608C6C2F" w14:textId="77777777" w:rsidR="007E244D" w:rsidRPr="004B5677" w:rsidRDefault="007E244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6C4A9D" w:rsidRPr="004B5677" w14:paraId="603F9B4D" w14:textId="77777777" w:rsidTr="00413E14">
        <w:trPr>
          <w:cantSplit/>
        </w:trPr>
        <w:tc>
          <w:tcPr>
            <w:tcW w:w="4230" w:type="dxa"/>
            <w:vAlign w:val="bottom"/>
            <w:hideMark/>
          </w:tcPr>
          <w:p w14:paraId="766929AC" w14:textId="2D53C524" w:rsidR="006C4A9D" w:rsidRPr="004B5677" w:rsidRDefault="006C4A9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ตราสาร</w:t>
            </w:r>
            <w:r w:rsidR="00082A7D">
              <w:rPr>
                <w:rFonts w:asciiTheme="majorBidi" w:eastAsia="AngsanaNew" w:hAnsiTheme="majorBidi" w:cstheme="majorBidi" w:hint="cs"/>
                <w:sz w:val="30"/>
                <w:szCs w:val="30"/>
                <w:cs/>
              </w:rPr>
              <w:t>หนี้</w:t>
            </w:r>
            <w:r w:rsidRPr="004B5677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990" w:type="dxa"/>
          </w:tcPr>
          <w:p w14:paraId="3B7097FB" w14:textId="6E9C4D36" w:rsidR="006C4A9D" w:rsidRPr="004B5677" w:rsidRDefault="00A25F26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196</w:t>
            </w:r>
          </w:p>
        </w:tc>
        <w:tc>
          <w:tcPr>
            <w:tcW w:w="180" w:type="dxa"/>
          </w:tcPr>
          <w:p w14:paraId="6983529F" w14:textId="77777777" w:rsidR="006C4A9D" w:rsidRPr="004B5677" w:rsidRDefault="006C4A9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21" w:type="dxa"/>
          </w:tcPr>
          <w:p w14:paraId="6E0580D0" w14:textId="7D4B00EE" w:rsidR="006C4A9D" w:rsidRPr="004B5677" w:rsidRDefault="00A25F26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196</w:t>
            </w:r>
          </w:p>
        </w:tc>
        <w:tc>
          <w:tcPr>
            <w:tcW w:w="180" w:type="dxa"/>
          </w:tcPr>
          <w:p w14:paraId="642BB0B5" w14:textId="77777777" w:rsidR="006C4A9D" w:rsidRPr="004B5677" w:rsidRDefault="006C4A9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hideMark/>
          </w:tcPr>
          <w:p w14:paraId="7B270769" w14:textId="05B7BC84" w:rsidR="006C4A9D" w:rsidRPr="004B5677" w:rsidRDefault="006C4A9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3544A6C" w14:textId="77777777" w:rsidR="006C4A9D" w:rsidRPr="004B5677" w:rsidRDefault="006C4A9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hideMark/>
          </w:tcPr>
          <w:p w14:paraId="73B7CDB3" w14:textId="2FBED2AF" w:rsidR="006C4A9D" w:rsidRPr="004B5677" w:rsidRDefault="006C4A9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D5B3C44" w14:textId="77777777" w:rsidR="006C4A9D" w:rsidRPr="004B5677" w:rsidRDefault="006C4A9D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</w:tcPr>
          <w:p w14:paraId="602400CD" w14:textId="416FB574" w:rsidR="006C4A9D" w:rsidRPr="004B5677" w:rsidRDefault="00A25F26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196</w:t>
            </w:r>
          </w:p>
        </w:tc>
      </w:tr>
    </w:tbl>
    <w:p w14:paraId="0A87F010" w14:textId="77777777" w:rsidR="00F45859" w:rsidRPr="00C94786" w:rsidRDefault="00F45859" w:rsidP="00413E14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0DACDEB9" w14:textId="77777777" w:rsidR="00B1424A" w:rsidRPr="004B5677" w:rsidRDefault="00B1424A" w:rsidP="00B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60C53E68" w14:textId="674AC765" w:rsidR="00F45859" w:rsidRPr="00C94786" w:rsidRDefault="00F45859" w:rsidP="007E244D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16"/>
          <w:szCs w:val="16"/>
          <w:u w:val="none"/>
          <w:cs/>
          <w:lang w:val="th-TH"/>
        </w:rPr>
      </w:pPr>
    </w:p>
    <w:p w14:paraId="68822275" w14:textId="1C6982F0" w:rsidR="00B1424A" w:rsidRPr="004B5677" w:rsidRDefault="00B1424A" w:rsidP="00A2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4B5677">
        <w:rPr>
          <w:rFonts w:asciiTheme="majorBidi" w:hAnsiTheme="majorBidi" w:cstheme="majorBidi"/>
          <w:sz w:val="30"/>
          <w:szCs w:val="30"/>
        </w:rPr>
        <w:t>12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ทั้งนี้</w:t>
      </w:r>
      <w:r w:rsidR="00A25F26" w:rsidRPr="004B5677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4B5677">
        <w:rPr>
          <w:rFonts w:asciiTheme="majorBidi" w:hAnsiTheme="majorBidi" w:cstheme="majorBidi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370CE40" w14:textId="77777777" w:rsidR="00B1424A" w:rsidRPr="00C94786" w:rsidRDefault="00B1424A" w:rsidP="00A25F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  <w:bookmarkStart w:id="0" w:name="_GoBack"/>
      <w:bookmarkEnd w:id="0"/>
    </w:p>
    <w:p w14:paraId="3AD06A13" w14:textId="0A25AA66" w:rsidR="00B1424A" w:rsidRPr="004B5677" w:rsidRDefault="00B1424A" w:rsidP="00A25F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4B5677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206C13A" w14:textId="382FC2CD" w:rsidR="00B1424A" w:rsidRPr="00C94786" w:rsidRDefault="00B1424A" w:rsidP="00A25F26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371" w:type="dxa"/>
        <w:tblInd w:w="5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5"/>
        <w:gridCol w:w="1440"/>
        <w:gridCol w:w="270"/>
        <w:gridCol w:w="236"/>
        <w:gridCol w:w="1384"/>
        <w:gridCol w:w="236"/>
        <w:gridCol w:w="1500"/>
      </w:tblGrid>
      <w:tr w:rsidR="00413E14" w:rsidRPr="004B5677" w14:paraId="4AF7AECB" w14:textId="77777777" w:rsidTr="00C94786">
        <w:trPr>
          <w:trHeight w:val="20"/>
          <w:tblHeader/>
        </w:trPr>
        <w:tc>
          <w:tcPr>
            <w:tcW w:w="4305" w:type="dxa"/>
            <w:shd w:val="clear" w:color="auto" w:fill="auto"/>
            <w:vAlign w:val="bottom"/>
          </w:tcPr>
          <w:p w14:paraId="4BD50A48" w14:textId="77777777" w:rsidR="00413E14" w:rsidRPr="004B5677" w:rsidRDefault="00413E14" w:rsidP="00A25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6" w:type="dxa"/>
            <w:gridSpan w:val="6"/>
            <w:vAlign w:val="bottom"/>
          </w:tcPr>
          <w:p w14:paraId="4DD6F812" w14:textId="2880A515" w:rsidR="00413E14" w:rsidRPr="004B5677" w:rsidRDefault="00413E14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2A7D" w:rsidRPr="004B5677" w14:paraId="05734CFF" w14:textId="77777777" w:rsidTr="00C94786">
        <w:trPr>
          <w:trHeight w:val="20"/>
          <w:tblHeader/>
        </w:trPr>
        <w:tc>
          <w:tcPr>
            <w:tcW w:w="4305" w:type="dxa"/>
            <w:shd w:val="clear" w:color="auto" w:fill="auto"/>
            <w:vAlign w:val="bottom"/>
          </w:tcPr>
          <w:p w14:paraId="04F7F7DA" w14:textId="2B6C2B33" w:rsidR="00082A7D" w:rsidRPr="004B5677" w:rsidRDefault="00082A7D" w:rsidP="00F80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37EC289F" w14:textId="24ACFD7A" w:rsidR="00082A7D" w:rsidRPr="004B5677" w:rsidRDefault="00082A7D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79DF235A" w14:textId="77777777" w:rsidR="00082A7D" w:rsidRPr="004B5677" w:rsidRDefault="00082A7D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D8DE83A" w14:textId="77777777" w:rsidR="00082A7D" w:rsidRPr="004B5677" w:rsidRDefault="00082A7D" w:rsidP="000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4812E51E" w14:textId="77777777" w:rsidR="00082A7D" w:rsidRPr="004B5677" w:rsidRDefault="00082A7D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17EC870B" w14:textId="77777777" w:rsidR="00082A7D" w:rsidRPr="004B5677" w:rsidRDefault="00082A7D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68056DFC" w14:textId="77777777" w:rsidR="00082A7D" w:rsidRPr="004B5677" w:rsidRDefault="00082A7D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3595735" w14:textId="77777777" w:rsidR="00082A7D" w:rsidRPr="004B5677" w:rsidRDefault="00082A7D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25F26" w:rsidRPr="004B5677" w14:paraId="1365AC23" w14:textId="77777777" w:rsidTr="00C94786">
        <w:trPr>
          <w:trHeight w:val="164"/>
          <w:tblHeader/>
        </w:trPr>
        <w:tc>
          <w:tcPr>
            <w:tcW w:w="4305" w:type="dxa"/>
          </w:tcPr>
          <w:p w14:paraId="335D83B7" w14:textId="1CE8DA88" w:rsidR="00A25F26" w:rsidRPr="004B5677" w:rsidRDefault="00A25F26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</w:tcPr>
          <w:p w14:paraId="62F7106D" w14:textId="77777777" w:rsidR="00A25F26" w:rsidRPr="004B5677" w:rsidRDefault="00A25F26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0E1C0625" w14:textId="77777777" w:rsidR="00A25F26" w:rsidRPr="004B5677" w:rsidRDefault="00A25F26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64247BAD" w14:textId="77777777" w:rsidR="00A25F26" w:rsidRPr="004B5677" w:rsidRDefault="00A25F26" w:rsidP="00082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66A98B90" w14:textId="77777777" w:rsidR="00A25F26" w:rsidRPr="004B5677" w:rsidRDefault="00A25F26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115C0CD9" w14:textId="77777777" w:rsidR="00A25F26" w:rsidRPr="004B5677" w:rsidRDefault="00A25F26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5F26" w:rsidRPr="004B5677" w14:paraId="78A75310" w14:textId="77777777" w:rsidTr="00C94786">
        <w:trPr>
          <w:trHeight w:val="20"/>
        </w:trPr>
        <w:tc>
          <w:tcPr>
            <w:tcW w:w="4305" w:type="dxa"/>
          </w:tcPr>
          <w:p w14:paraId="3E89833F" w14:textId="77777777" w:rsidR="00A25F26" w:rsidRPr="004B5677" w:rsidRDefault="00A25F26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C7CDB22" w14:textId="06C9B338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1,531</w:t>
            </w:r>
          </w:p>
        </w:tc>
        <w:tc>
          <w:tcPr>
            <w:tcW w:w="270" w:type="dxa"/>
          </w:tcPr>
          <w:p w14:paraId="1CEF79A0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02866F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9EC25F8" w14:textId="027083BB" w:rsidR="00A25F26" w:rsidRPr="004B5677" w:rsidRDefault="00A25F2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379662C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53517FF9" w14:textId="0CD3830D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</w:tr>
      <w:tr w:rsidR="00A25F26" w:rsidRPr="004B5677" w14:paraId="7EE9653D" w14:textId="77777777" w:rsidTr="00C94786">
        <w:trPr>
          <w:trHeight w:val="20"/>
        </w:trPr>
        <w:tc>
          <w:tcPr>
            <w:tcW w:w="4305" w:type="dxa"/>
          </w:tcPr>
          <w:p w14:paraId="462A8453" w14:textId="77777777" w:rsidR="00A25F26" w:rsidRPr="004B5677" w:rsidRDefault="00A25F26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68233333" w14:textId="36854E66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01D92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13EA1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AEC5FCF" w14:textId="77777777" w:rsidR="00A25F26" w:rsidRPr="004B5677" w:rsidRDefault="00A25F2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246051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438FCE47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F26" w:rsidRPr="004B5677" w14:paraId="291301CD" w14:textId="77777777" w:rsidTr="00C94786">
        <w:trPr>
          <w:trHeight w:val="20"/>
        </w:trPr>
        <w:tc>
          <w:tcPr>
            <w:tcW w:w="4305" w:type="dxa"/>
          </w:tcPr>
          <w:p w14:paraId="5ADDC121" w14:textId="214F3E06" w:rsidR="00A25F26" w:rsidRPr="004B5677" w:rsidRDefault="00A25F26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8470574" w14:textId="23C9BA1A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F1763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27A8ED49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AD0788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706BFF4" w14:textId="3B5A8A1B" w:rsidR="00A25F26" w:rsidRPr="004B5677" w:rsidRDefault="00A25F2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8FEBB6C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6F68F885" w14:textId="201F6C03" w:rsidR="00A25F26" w:rsidRPr="004B5677" w:rsidRDefault="00642375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A25F26" w:rsidRPr="004B5677" w14:paraId="1F513D83" w14:textId="77777777" w:rsidTr="00C94786">
        <w:trPr>
          <w:trHeight w:val="20"/>
        </w:trPr>
        <w:tc>
          <w:tcPr>
            <w:tcW w:w="4305" w:type="dxa"/>
          </w:tcPr>
          <w:p w14:paraId="5938D622" w14:textId="074D5BF0" w:rsidR="00A25F26" w:rsidRPr="004B5677" w:rsidRDefault="00A25F26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805C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805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47BCD2F" w14:textId="34AA6F5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F176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7B876C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3835D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783602D" w14:textId="5451A00A" w:rsidR="00A25F26" w:rsidRPr="004B5677" w:rsidRDefault="00A25F2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43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245F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60D6C93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0C0B0F29" w14:textId="372011C4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42375"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25F26" w:rsidRPr="004B5677" w14:paraId="200CD164" w14:textId="77777777" w:rsidTr="00C94786">
        <w:trPr>
          <w:trHeight w:val="20"/>
        </w:trPr>
        <w:tc>
          <w:tcPr>
            <w:tcW w:w="4305" w:type="dxa"/>
          </w:tcPr>
          <w:p w14:paraId="0AB1851D" w14:textId="705D930D" w:rsidR="00A25F26" w:rsidRPr="004B5677" w:rsidRDefault="00A25F26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805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805C8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="00D805C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574C57B1" w14:textId="15C79D30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CCF6F2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9B66D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1A84292" w14:textId="6EBA079C" w:rsidR="00A25F26" w:rsidRPr="004B5677" w:rsidRDefault="00642375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36" w:type="dxa"/>
          </w:tcPr>
          <w:p w14:paraId="3F0EC61D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34D30FAB" w14:textId="049FD18D" w:rsidR="00A25F26" w:rsidRPr="004B5677" w:rsidRDefault="00642375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A25F26" w:rsidRPr="004B5677" w14:paraId="174BE786" w14:textId="77777777" w:rsidTr="00C94786">
        <w:trPr>
          <w:trHeight w:val="20"/>
        </w:trPr>
        <w:tc>
          <w:tcPr>
            <w:tcW w:w="4305" w:type="dxa"/>
          </w:tcPr>
          <w:p w14:paraId="26C99AA2" w14:textId="478C0387" w:rsidR="00A25F26" w:rsidRPr="004B5677" w:rsidRDefault="00A25F26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797196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="0079719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3E0043" w14:textId="0501FFAF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289CC1CA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96F3F5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9E568" w14:textId="754504A0" w:rsidR="00A25F26" w:rsidRPr="004B5677" w:rsidRDefault="00642375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4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6" w:type="dxa"/>
          </w:tcPr>
          <w:p w14:paraId="108293BC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7C6A5BAD" w14:textId="72D8AFD3" w:rsidR="00A25F26" w:rsidRPr="004B5677" w:rsidRDefault="00642375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A25F26" w:rsidRPr="004B5677" w14:paraId="01E90FF1" w14:textId="77777777" w:rsidTr="00C94786">
        <w:trPr>
          <w:trHeight w:val="20"/>
        </w:trPr>
        <w:tc>
          <w:tcPr>
            <w:tcW w:w="4305" w:type="dxa"/>
          </w:tcPr>
          <w:p w14:paraId="55FDB3E7" w14:textId="77777777" w:rsidR="00A25F26" w:rsidRPr="004B5677" w:rsidRDefault="00A25F26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EB95EA" w14:textId="06A62FFF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</w:t>
            </w:r>
            <w:r w:rsidR="009F17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68E2E22F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D6D1F7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1541E7F2" w14:textId="77777777" w:rsidR="00A25F26" w:rsidRPr="004B5677" w:rsidRDefault="00A25F2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41"/>
                <w:tab w:val="decimal" w:pos="8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6BE205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</w:tcPr>
          <w:p w14:paraId="71CA88A5" w14:textId="0520AAED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</w:p>
        </w:tc>
      </w:tr>
      <w:tr w:rsidR="00A25F26" w:rsidRPr="004B5677" w14:paraId="1504ACE8" w14:textId="77777777" w:rsidTr="00C94786">
        <w:trPr>
          <w:trHeight w:val="20"/>
        </w:trPr>
        <w:tc>
          <w:tcPr>
            <w:tcW w:w="4305" w:type="dxa"/>
          </w:tcPr>
          <w:p w14:paraId="6515368A" w14:textId="77777777" w:rsidR="00A25F26" w:rsidRPr="004B5677" w:rsidRDefault="00A25F26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DA297E" w14:textId="20C9CD9E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(22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76C40E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1A877C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2CC70F8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16BA86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double" w:sz="4" w:space="0" w:color="auto"/>
            </w:tcBorders>
          </w:tcPr>
          <w:p w14:paraId="7AFE9E1D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F26" w:rsidRPr="004B5677" w14:paraId="1E72DDD0" w14:textId="77777777" w:rsidTr="00C94786">
        <w:trPr>
          <w:trHeight w:val="20"/>
        </w:trPr>
        <w:tc>
          <w:tcPr>
            <w:tcW w:w="4305" w:type="dxa"/>
          </w:tcPr>
          <w:p w14:paraId="6F6A092F" w14:textId="77777777" w:rsidR="00A25F26" w:rsidRPr="00E15E31" w:rsidRDefault="00A25F26" w:rsidP="00F8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E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1EF4629" w14:textId="66313184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</w:t>
            </w:r>
            <w:r w:rsidR="009F17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36376EC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5023C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CA3A437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FCBD0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109AD1E4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9596A5C" w14:textId="77777777" w:rsidR="00C94786" w:rsidRDefault="00C94786">
      <w:r>
        <w:br w:type="page"/>
      </w:r>
    </w:p>
    <w:tbl>
      <w:tblPr>
        <w:tblStyle w:val="TableGrid"/>
        <w:tblW w:w="948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440"/>
        <w:gridCol w:w="270"/>
        <w:gridCol w:w="236"/>
        <w:gridCol w:w="1389"/>
        <w:gridCol w:w="236"/>
        <w:gridCol w:w="1500"/>
      </w:tblGrid>
      <w:tr w:rsidR="00413E14" w:rsidRPr="004B5677" w14:paraId="52D1FA18" w14:textId="77777777" w:rsidTr="00C94786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</w:tcPr>
          <w:p w14:paraId="7AF3183A" w14:textId="5B7B041B" w:rsidR="00413E14" w:rsidRPr="004B5677" w:rsidRDefault="00413E14" w:rsidP="00A25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1" w:type="dxa"/>
            <w:gridSpan w:val="6"/>
            <w:vAlign w:val="bottom"/>
          </w:tcPr>
          <w:p w14:paraId="2872AFE0" w14:textId="400B2A6D" w:rsidR="00413E14" w:rsidRPr="004B5677" w:rsidRDefault="00413E14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F26" w:rsidRPr="004B5677" w14:paraId="53B9BC43" w14:textId="77777777" w:rsidTr="00E15E31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</w:tcPr>
          <w:p w14:paraId="74E3DBC3" w14:textId="77777777" w:rsidR="00A25F26" w:rsidRPr="004B5677" w:rsidRDefault="00A25F26" w:rsidP="00A25F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6472AF3D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1EB9AA7A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CDD2B3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1A1908B4" w14:textId="77777777" w:rsidR="00A25F26" w:rsidRPr="004B5677" w:rsidRDefault="00A25F26" w:rsidP="00E1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7"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4D6F958A" w14:textId="77777777" w:rsidR="00A25F26" w:rsidRPr="004B5677" w:rsidRDefault="00A25F26" w:rsidP="00E1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7" w:right="-3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4CC8B928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4B740E32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E5165C3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25F26" w:rsidRPr="004B5677" w14:paraId="3CCC5D92" w14:textId="77777777" w:rsidTr="00E15E31">
        <w:trPr>
          <w:trHeight w:val="164"/>
          <w:tblHeader/>
        </w:trPr>
        <w:tc>
          <w:tcPr>
            <w:tcW w:w="4410" w:type="dxa"/>
          </w:tcPr>
          <w:p w14:paraId="177828B0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</w:tcPr>
          <w:p w14:paraId="77BDB350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4394F9ED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gridSpan w:val="2"/>
          </w:tcPr>
          <w:p w14:paraId="4544C84C" w14:textId="77777777" w:rsidR="00A25F26" w:rsidRPr="004B5677" w:rsidRDefault="00A25F26" w:rsidP="00434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7AC4E538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6E9A9ED6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5F26" w:rsidRPr="004B5677" w14:paraId="7C4C17C7" w14:textId="77777777" w:rsidTr="00E15E31">
        <w:trPr>
          <w:trHeight w:val="20"/>
        </w:trPr>
        <w:tc>
          <w:tcPr>
            <w:tcW w:w="4410" w:type="dxa"/>
          </w:tcPr>
          <w:p w14:paraId="072E7E30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1DABAA3E" w14:textId="15C2F45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A5D4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DAEC5D8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E8C796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13D9059" w14:textId="74113FF4" w:rsidR="00A25F26" w:rsidRPr="004B5677" w:rsidRDefault="00A25F2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4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D76B6A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7040AD7A" w14:textId="27C84C4D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5F26" w:rsidRPr="004B5677" w14:paraId="1EC584EE" w14:textId="77777777" w:rsidTr="00E15E31">
        <w:trPr>
          <w:trHeight w:val="20"/>
        </w:trPr>
        <w:tc>
          <w:tcPr>
            <w:tcW w:w="4410" w:type="dxa"/>
          </w:tcPr>
          <w:p w14:paraId="0E39343E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  <w:vAlign w:val="bottom"/>
          </w:tcPr>
          <w:p w14:paraId="4395E73F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5229E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9DF338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6D8893CB" w14:textId="77777777" w:rsidR="00A25F26" w:rsidRPr="004B5677" w:rsidRDefault="00A25F2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4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9AB487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690C7A87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F26" w:rsidRPr="004B5677" w14:paraId="23151D7D" w14:textId="77777777" w:rsidTr="00E15E31">
        <w:trPr>
          <w:trHeight w:val="20"/>
        </w:trPr>
        <w:tc>
          <w:tcPr>
            <w:tcW w:w="4410" w:type="dxa"/>
          </w:tcPr>
          <w:p w14:paraId="1A8969EB" w14:textId="63506F7B" w:rsidR="00A25F26" w:rsidRPr="004B5677" w:rsidRDefault="003204C4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1 - 3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  <w:vAlign w:val="bottom"/>
          </w:tcPr>
          <w:p w14:paraId="24B10C7A" w14:textId="3BFC3F5D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386F53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13962D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974F9B8" w14:textId="31B963F7" w:rsidR="00A25F26" w:rsidRPr="004B5677" w:rsidRDefault="00A25F2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4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9CB240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016F3A1D" w14:textId="60143783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5F26" w:rsidRPr="004B5677" w14:paraId="624FFCA1" w14:textId="77777777" w:rsidTr="00E15E31">
        <w:trPr>
          <w:trHeight w:val="20"/>
        </w:trPr>
        <w:tc>
          <w:tcPr>
            <w:tcW w:w="4410" w:type="dxa"/>
          </w:tcPr>
          <w:p w14:paraId="7C190BAA" w14:textId="4930DF5E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  <w:vAlign w:val="bottom"/>
          </w:tcPr>
          <w:p w14:paraId="67E17A7E" w14:textId="3F71E863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025346D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90EB7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79966981" w14:textId="24E5428E" w:rsidR="00A25F26" w:rsidRPr="004B5677" w:rsidRDefault="00A25F2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4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5A70B4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1AA2602A" w14:textId="2F83562A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5F26" w:rsidRPr="004B5677" w14:paraId="525AAFA6" w14:textId="77777777" w:rsidTr="00E15E31">
        <w:trPr>
          <w:trHeight w:val="20"/>
        </w:trPr>
        <w:tc>
          <w:tcPr>
            <w:tcW w:w="4410" w:type="dxa"/>
          </w:tcPr>
          <w:p w14:paraId="319B905E" w14:textId="5EE537B0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  <w:vAlign w:val="bottom"/>
          </w:tcPr>
          <w:p w14:paraId="37FE44DC" w14:textId="1141A7A2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0A4762D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56766A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00980BA" w14:textId="7BB73DB6" w:rsidR="00A25F26" w:rsidRPr="004B5677" w:rsidRDefault="00A25F2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4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9C063D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07A7FB27" w14:textId="38059469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5F26" w:rsidRPr="004B5677" w14:paraId="4EEC7353" w14:textId="77777777" w:rsidTr="00E15E31">
        <w:trPr>
          <w:trHeight w:val="20"/>
        </w:trPr>
        <w:tc>
          <w:tcPr>
            <w:tcW w:w="4410" w:type="dxa"/>
          </w:tcPr>
          <w:p w14:paraId="7C114897" w14:textId="0FA185E6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1AB5F4" w14:textId="112268B6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21C3171A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A0288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1C1FFD31" w14:textId="5F995EE2" w:rsidR="00A25F26" w:rsidRPr="004B5677" w:rsidRDefault="00A25F2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4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240F5DA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612476BF" w14:textId="3A40BFBE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25F26" w:rsidRPr="004B5677" w14:paraId="0A1DCE7F" w14:textId="77777777" w:rsidTr="00E15E31">
        <w:trPr>
          <w:trHeight w:val="20"/>
        </w:trPr>
        <w:tc>
          <w:tcPr>
            <w:tcW w:w="4410" w:type="dxa"/>
          </w:tcPr>
          <w:p w14:paraId="60110D3E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35F86A" w14:textId="601B9D9E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A5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14:paraId="7687BBC4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3B566C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0F6F4FC5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53E693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15D1B" w14:textId="27DC3DF3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A25F26" w:rsidRPr="004B5677" w14:paraId="1A012AE7" w14:textId="77777777" w:rsidTr="00E15E31">
        <w:trPr>
          <w:trHeight w:val="20"/>
        </w:trPr>
        <w:tc>
          <w:tcPr>
            <w:tcW w:w="4410" w:type="dxa"/>
          </w:tcPr>
          <w:p w14:paraId="34879104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306BE" w14:textId="79AF56FF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6DB67B04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A3A0C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3B19FED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50F81A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double" w:sz="4" w:space="0" w:color="auto"/>
            </w:tcBorders>
          </w:tcPr>
          <w:p w14:paraId="5D4ACF57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F26" w:rsidRPr="004B5677" w14:paraId="4A5D20ED" w14:textId="77777777" w:rsidTr="00E15E31">
        <w:trPr>
          <w:trHeight w:val="20"/>
        </w:trPr>
        <w:tc>
          <w:tcPr>
            <w:tcW w:w="4410" w:type="dxa"/>
          </w:tcPr>
          <w:p w14:paraId="39D7A1C8" w14:textId="77777777" w:rsidR="00A25F26" w:rsidRPr="00030D41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64289" w14:textId="1B89DEF8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A5D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70" w:type="dxa"/>
          </w:tcPr>
          <w:p w14:paraId="0E13432F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52B82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562CE01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85C38B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0" w:type="dxa"/>
          </w:tcPr>
          <w:p w14:paraId="58AB9AC3" w14:textId="77777777" w:rsidR="00A25F26" w:rsidRPr="004B5677" w:rsidRDefault="00A25F26" w:rsidP="00A25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9EFDD31" w14:textId="77777777" w:rsidR="00A25F26" w:rsidRPr="00C94786" w:rsidRDefault="00A25F26" w:rsidP="00B1424A">
      <w:pPr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10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47"/>
        <w:gridCol w:w="1571"/>
      </w:tblGrid>
      <w:tr w:rsidR="00B1424A" w:rsidRPr="004B5677" w14:paraId="7DB799E2" w14:textId="77777777" w:rsidTr="00F807D8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154A" w14:textId="77777777" w:rsidR="00B1424A" w:rsidRPr="004B5677" w:rsidRDefault="00B1424A" w:rsidP="00C94786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9BB0" w14:textId="45D565D3" w:rsidR="00B1424A" w:rsidRPr="004B5677" w:rsidRDefault="00B1424A" w:rsidP="00C94786">
            <w:pPr>
              <w:tabs>
                <w:tab w:val="clear" w:pos="680"/>
                <w:tab w:val="left" w:pos="540"/>
              </w:tabs>
              <w:spacing w:line="380" w:lineRule="exact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0086AE" w14:textId="77777777" w:rsidR="00B1424A" w:rsidRPr="004B5677" w:rsidRDefault="00B1424A" w:rsidP="00C94786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703B8F95" w14:textId="77777777" w:rsidR="00B1424A" w:rsidRPr="004B5677" w:rsidRDefault="00B1424A" w:rsidP="00C94786">
            <w:pPr>
              <w:tabs>
                <w:tab w:val="clear" w:pos="680"/>
                <w:tab w:val="left" w:pos="540"/>
              </w:tabs>
              <w:spacing w:line="38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800472F" w14:textId="1A05B70C" w:rsidR="00B1424A" w:rsidRPr="004B5677" w:rsidRDefault="00B1424A" w:rsidP="00C94786">
            <w:pPr>
              <w:tabs>
                <w:tab w:val="clear" w:pos="680"/>
                <w:tab w:val="left" w:pos="540"/>
              </w:tabs>
              <w:spacing w:line="38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424A" w:rsidRPr="004B5677" w14:paraId="786C5F8E" w14:textId="77777777" w:rsidTr="00F807D8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7975BB5" w14:textId="4F2C4B33" w:rsidR="00B1424A" w:rsidRPr="004B5677" w:rsidRDefault="00B1424A" w:rsidP="00C94786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A5D1BF" w14:textId="77777777" w:rsidR="00B1424A" w:rsidRPr="004B5677" w:rsidRDefault="00B1424A" w:rsidP="00C94786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24A" w:rsidRPr="004B5677" w14:paraId="703D87FD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ABC40" w14:textId="77777777" w:rsidR="00B1424A" w:rsidRPr="004B5677" w:rsidRDefault="00B1424A" w:rsidP="00C94786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34D237" w14:textId="77777777" w:rsidR="00B1424A" w:rsidRPr="004B5677" w:rsidRDefault="00B1424A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7188A2" w14:textId="77777777" w:rsidR="00B1424A" w:rsidRPr="004B5677" w:rsidRDefault="00B1424A" w:rsidP="00C94786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0293840D" w14:textId="77777777" w:rsidR="00B1424A" w:rsidRPr="004B5677" w:rsidRDefault="00B1424A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863E8" w:rsidRPr="004B5677" w14:paraId="00BDD635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6E7A2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40D97D" w14:textId="320A25FD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,818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E46DA0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74E451B" w14:textId="7C70DCEB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</w:tr>
      <w:tr w:rsidR="001863E8" w:rsidRPr="004B5677" w14:paraId="0371F85A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F67FA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4A88D" w14:textId="77777777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53208C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D146BA2" w14:textId="77777777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3E8" w:rsidRPr="004B5677" w14:paraId="49D40B09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47A6" w14:textId="77777777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290" w14:textId="666A4BB7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1,389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ED5CE30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B53D30B" w14:textId="349067EF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1863E8" w:rsidRPr="004B5677" w14:paraId="528A1AD5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84164" w14:textId="2A7ABF56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B19376" w14:textId="4DF4C9CD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72F28E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7CCFFF82" w14:textId="4E389764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863E8" w:rsidRPr="004B5677" w14:paraId="45CB34B3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39EB" w14:textId="3BCFC5DC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EAC5C" w14:textId="5754DC8B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4723E8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14:paraId="2F3956FF" w14:textId="6C14B848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863E8" w:rsidRPr="004B5677" w14:paraId="4FB74C23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9C7C" w14:textId="77777777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CF245" w14:textId="5264A4D8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774E3C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10F5D" w14:textId="6F92EB64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1863E8" w:rsidRPr="004B5677" w14:paraId="16B63D97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0A891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F91F3" w14:textId="3D21BEBB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0EF7DD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791EF" w14:textId="6B16B252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</w:tr>
      <w:tr w:rsidR="001863E8" w:rsidRPr="004B5677" w14:paraId="21150206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5936F" w14:textId="65A6D7D8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5F167" w14:textId="5F118D45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(237)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9ABB5B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28214" w14:textId="60C3ECA6" w:rsidR="001863E8" w:rsidRPr="00030D41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30D41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1863E8" w:rsidRPr="004B5677" w14:paraId="542CE255" w14:textId="77777777" w:rsidTr="00F807D8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B61F8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A2D00" w14:textId="33DE5573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CD44E7" w14:textId="77777777" w:rsidR="001863E8" w:rsidRPr="004B5677" w:rsidRDefault="001863E8" w:rsidP="00C94786">
            <w:pPr>
              <w:tabs>
                <w:tab w:val="clear" w:pos="680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8F49C" w14:textId="575A75B1" w:rsidR="001863E8" w:rsidRPr="004B5677" w:rsidRDefault="001863E8" w:rsidP="00C94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38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</w:p>
        </w:tc>
      </w:tr>
    </w:tbl>
    <w:p w14:paraId="58F3B2AA" w14:textId="77777777" w:rsidR="00B1424A" w:rsidRPr="00C94786" w:rsidRDefault="00B1424A" w:rsidP="00B1424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181A1128" w14:textId="5606B980" w:rsidR="00B1424A" w:rsidRPr="004B5677" w:rsidRDefault="00B1424A" w:rsidP="00B1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863E8" w:rsidRPr="004B5677">
        <w:rPr>
          <w:rFonts w:asciiTheme="majorBidi" w:hAnsiTheme="majorBidi" w:cstheme="majorBidi"/>
          <w:sz w:val="30"/>
          <w:szCs w:val="30"/>
        </w:rPr>
        <w:t>3</w:t>
      </w:r>
      <w:r w:rsidR="00F16EA1"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ถึง </w:t>
      </w:r>
      <w:r w:rsidR="001863E8" w:rsidRPr="004B5677">
        <w:rPr>
          <w:rFonts w:asciiTheme="majorBidi" w:hAnsiTheme="majorBidi" w:cstheme="majorBidi"/>
          <w:sz w:val="30"/>
          <w:szCs w:val="30"/>
        </w:rPr>
        <w:t>6</w:t>
      </w:r>
      <w:r w:rsidR="00F16EA1"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="00AA791F" w:rsidRPr="004B567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  <w:lang w:val="th-TH"/>
        </w:rPr>
        <w:t>วัน</w:t>
      </w:r>
    </w:p>
    <w:p w14:paraId="3B10E680" w14:textId="1611281E" w:rsidR="00136768" w:rsidRPr="004B5677" w:rsidRDefault="00136768" w:rsidP="00AA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4608"/>
        <w:gridCol w:w="1242"/>
        <w:gridCol w:w="1440"/>
        <w:gridCol w:w="270"/>
        <w:gridCol w:w="1350"/>
      </w:tblGrid>
      <w:tr w:rsidR="00B1424A" w:rsidRPr="004B5677" w14:paraId="0C43A2E2" w14:textId="77777777" w:rsidTr="00136768">
        <w:trPr>
          <w:tblHeader/>
        </w:trPr>
        <w:tc>
          <w:tcPr>
            <w:tcW w:w="4608" w:type="dxa"/>
            <w:vAlign w:val="bottom"/>
          </w:tcPr>
          <w:p w14:paraId="12679478" w14:textId="68E37477" w:rsidR="00B1424A" w:rsidRPr="004B5677" w:rsidRDefault="00B1424A" w:rsidP="007C5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</w:p>
        </w:tc>
        <w:tc>
          <w:tcPr>
            <w:tcW w:w="1242" w:type="dxa"/>
          </w:tcPr>
          <w:p w14:paraId="2AB77C83" w14:textId="77777777" w:rsidR="00B1424A" w:rsidRPr="004B5677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C307AEA" w14:textId="6A2D78D9" w:rsidR="00B1424A" w:rsidRPr="004B5677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AE84E3B" w14:textId="77777777" w:rsidR="00B1424A" w:rsidRPr="004B5677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0E0480" w14:textId="77777777" w:rsidR="00B1424A" w:rsidRPr="004B5677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DCF7EE3" w14:textId="008CCC0E" w:rsidR="00B1424A" w:rsidRPr="004B5677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B1424A" w:rsidRPr="004B5677" w14:paraId="5D78D85D" w14:textId="77777777" w:rsidTr="00136768">
        <w:trPr>
          <w:tblHeader/>
        </w:trPr>
        <w:tc>
          <w:tcPr>
            <w:tcW w:w="4608" w:type="dxa"/>
          </w:tcPr>
          <w:p w14:paraId="19CC7878" w14:textId="77777777" w:rsidR="00B1424A" w:rsidRPr="004B5677" w:rsidRDefault="00B1424A" w:rsidP="007C5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4364831" w14:textId="77777777" w:rsidR="00B1424A" w:rsidRPr="004B5677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417C6D45" w14:textId="77777777" w:rsidR="00B1424A" w:rsidRPr="004B5677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24A" w:rsidRPr="004B5677" w14:paraId="66E765E3" w14:textId="77777777" w:rsidTr="00136768">
        <w:trPr>
          <w:tblHeader/>
        </w:trPr>
        <w:tc>
          <w:tcPr>
            <w:tcW w:w="4608" w:type="dxa"/>
          </w:tcPr>
          <w:p w14:paraId="001161FF" w14:textId="77777777" w:rsidR="00B1424A" w:rsidRPr="004B5677" w:rsidRDefault="00B1424A" w:rsidP="007C5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B567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1242" w:type="dxa"/>
          </w:tcPr>
          <w:p w14:paraId="35E930EE" w14:textId="77777777" w:rsidR="00B1424A" w:rsidRPr="004B5677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4E06E444" w14:textId="500EBDE3" w:rsidR="00B1424A" w:rsidRPr="004B5677" w:rsidRDefault="001863E8" w:rsidP="00E1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270" w:type="dxa"/>
            <w:vAlign w:val="center"/>
          </w:tcPr>
          <w:p w14:paraId="796FE8F4" w14:textId="77777777" w:rsidR="00B1424A" w:rsidRPr="004B5677" w:rsidRDefault="00B1424A" w:rsidP="00AA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48DA31" w14:textId="22062D34" w:rsidR="00B1424A" w:rsidRPr="004B5677" w:rsidRDefault="005D5BD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1424A" w:rsidRPr="004B5677" w14:paraId="76905BAC" w14:textId="77777777" w:rsidTr="00136768">
        <w:trPr>
          <w:tblHeader/>
        </w:trPr>
        <w:tc>
          <w:tcPr>
            <w:tcW w:w="4608" w:type="dxa"/>
          </w:tcPr>
          <w:p w14:paraId="563C985F" w14:textId="77777777" w:rsidR="00B1424A" w:rsidRPr="004B5677" w:rsidRDefault="00B1424A" w:rsidP="007C5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2" w:type="dxa"/>
          </w:tcPr>
          <w:p w14:paraId="6DAE455B" w14:textId="77777777" w:rsidR="00B1424A" w:rsidRPr="004B5677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A7B3E3" w14:textId="079117CF" w:rsidR="00B1424A" w:rsidRPr="004B5677" w:rsidRDefault="00F46E04" w:rsidP="00AA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center"/>
          </w:tcPr>
          <w:p w14:paraId="29ACE0CF" w14:textId="77777777" w:rsidR="00B1424A" w:rsidRPr="004B5677" w:rsidRDefault="00B1424A" w:rsidP="00AA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393AC4" w14:textId="27045C23" w:rsidR="00B1424A" w:rsidRPr="004B5677" w:rsidRDefault="00EF318A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1763" w:rsidRPr="004B5677" w14:paraId="4849D5EA" w14:textId="77777777" w:rsidTr="00136768">
        <w:trPr>
          <w:tblHeader/>
        </w:trPr>
        <w:tc>
          <w:tcPr>
            <w:tcW w:w="4608" w:type="dxa"/>
          </w:tcPr>
          <w:p w14:paraId="3A995303" w14:textId="63AA9630" w:rsidR="009F1763" w:rsidRPr="004B5677" w:rsidRDefault="008A5D48" w:rsidP="007C5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42" w:type="dxa"/>
          </w:tcPr>
          <w:p w14:paraId="2712688B" w14:textId="77777777" w:rsidR="009F1763" w:rsidRPr="004B5677" w:rsidRDefault="009F1763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4156CB" w14:textId="593D4326" w:rsidR="009F1763" w:rsidRPr="004B5677" w:rsidRDefault="009F1763" w:rsidP="00AA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DAB695C" w14:textId="77777777" w:rsidR="009F1763" w:rsidRPr="004B5677" w:rsidRDefault="009F1763" w:rsidP="00AA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F5D06E" w14:textId="0099DAA9" w:rsidR="009F1763" w:rsidRPr="004B5677" w:rsidRDefault="009F1763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B1424A" w:rsidRPr="004B5677" w14:paraId="7998EE9B" w14:textId="77777777" w:rsidTr="00136768">
        <w:trPr>
          <w:tblHeader/>
        </w:trPr>
        <w:tc>
          <w:tcPr>
            <w:tcW w:w="4608" w:type="dxa"/>
          </w:tcPr>
          <w:p w14:paraId="1B19D9F6" w14:textId="51DE6B47" w:rsidR="00B1424A" w:rsidRPr="009363B6" w:rsidRDefault="001863E8" w:rsidP="00136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178" w:right="-108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63B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242" w:type="dxa"/>
          </w:tcPr>
          <w:p w14:paraId="49CB6B3D" w14:textId="77777777" w:rsidR="00B1424A" w:rsidRPr="004B5677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DDD7D5" w14:textId="67C120AB" w:rsidR="00B1424A" w:rsidRPr="004B5677" w:rsidRDefault="00F46E04" w:rsidP="00AA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vAlign w:val="center"/>
          </w:tcPr>
          <w:p w14:paraId="28ADC399" w14:textId="77777777" w:rsidR="00B1424A" w:rsidRPr="004B5677" w:rsidRDefault="00B1424A" w:rsidP="00AA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35876B" w14:textId="6D4F7D5C" w:rsidR="00B1424A" w:rsidRPr="004B5677" w:rsidRDefault="00EF318A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424A" w:rsidRPr="004B5677" w14:paraId="11DEF3A4" w14:textId="77777777" w:rsidTr="00136768">
        <w:trPr>
          <w:tblHeader/>
        </w:trPr>
        <w:tc>
          <w:tcPr>
            <w:tcW w:w="4608" w:type="dxa"/>
          </w:tcPr>
          <w:p w14:paraId="22004F99" w14:textId="44393ACA" w:rsidR="00B1424A" w:rsidRPr="009363B6" w:rsidRDefault="00B1424A" w:rsidP="007C5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6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D7B21" w:rsidRPr="00936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DD7B21" w:rsidRPr="00936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="00F46E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242" w:type="dxa"/>
          </w:tcPr>
          <w:p w14:paraId="00FA5CAE" w14:textId="77777777" w:rsidR="00B1424A" w:rsidRPr="004B5677" w:rsidRDefault="00B1424A" w:rsidP="007C5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22640" w14:textId="4A15264A" w:rsidR="00B1424A" w:rsidRPr="00BF0FC0" w:rsidRDefault="001863E8" w:rsidP="00AA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F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F16EA1" w:rsidRPr="00F16E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  <w:vAlign w:val="center"/>
          </w:tcPr>
          <w:p w14:paraId="76423113" w14:textId="77777777" w:rsidR="00B1424A" w:rsidRPr="00BF0FC0" w:rsidRDefault="00B1424A" w:rsidP="00AA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1AAB6" w14:textId="6C61A046" w:rsidR="00B1424A" w:rsidRPr="00BF0FC0" w:rsidRDefault="005D5BD6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F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F17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135A728" w14:textId="77777777" w:rsidR="00B1424A" w:rsidRPr="0000043E" w:rsidRDefault="00B1424A" w:rsidP="00B1424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6"/>
          <w:szCs w:val="26"/>
          <w:lang w:val="en-US" w:bidi="th-TH"/>
        </w:rPr>
      </w:pPr>
    </w:p>
    <w:tbl>
      <w:tblPr>
        <w:tblW w:w="891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84"/>
        <w:gridCol w:w="1436"/>
        <w:gridCol w:w="270"/>
        <w:gridCol w:w="1350"/>
      </w:tblGrid>
      <w:tr w:rsidR="00DD7B21" w:rsidRPr="004B5677" w14:paraId="5F699B1D" w14:textId="77777777" w:rsidTr="00E15E31">
        <w:trPr>
          <w:cantSplit/>
          <w:trHeight w:val="20"/>
          <w:tblHeader/>
        </w:trPr>
        <w:tc>
          <w:tcPr>
            <w:tcW w:w="5670" w:type="dxa"/>
            <w:vAlign w:val="bottom"/>
          </w:tcPr>
          <w:p w14:paraId="736A0017" w14:textId="77777777" w:rsidR="00DD7B21" w:rsidRPr="004B5677" w:rsidRDefault="00DD7B21" w:rsidP="007C59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449270FC" w14:textId="0A37D772" w:rsidR="00DD7B21" w:rsidRPr="004B5677" w:rsidRDefault="00DD7B21" w:rsidP="007C5937">
            <w:p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สำหรับงวดสามเดือนสิ้นสุดวันที่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4" w:type="dxa"/>
          </w:tcPr>
          <w:p w14:paraId="4F0AA313" w14:textId="77777777" w:rsidR="00DD7B21" w:rsidRPr="004B5677" w:rsidRDefault="00DD7B21" w:rsidP="007C59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vAlign w:val="bottom"/>
          </w:tcPr>
          <w:p w14:paraId="4E8926B3" w14:textId="00113744" w:rsidR="00DD7B21" w:rsidRPr="004B5677" w:rsidRDefault="00DD7B21" w:rsidP="007C59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E9E7864" w14:textId="77777777" w:rsidR="00DD7B21" w:rsidRPr="004B5677" w:rsidRDefault="00DD7B21" w:rsidP="007C59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8744DD" w14:textId="10F51675" w:rsidR="00DD7B21" w:rsidRPr="004B5677" w:rsidRDefault="00DD7B21" w:rsidP="007C593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E15E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</w:t>
            </w: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D7B21" w:rsidRPr="004B5677" w14:paraId="64C84639" w14:textId="77777777" w:rsidTr="00E15E31">
        <w:trPr>
          <w:cantSplit/>
          <w:trHeight w:val="20"/>
          <w:tblHeader/>
        </w:trPr>
        <w:tc>
          <w:tcPr>
            <w:tcW w:w="5670" w:type="dxa"/>
            <w:vAlign w:val="bottom"/>
          </w:tcPr>
          <w:p w14:paraId="75085F3A" w14:textId="77777777" w:rsidR="00DD7B21" w:rsidRPr="004B5677" w:rsidRDefault="00DD7B21" w:rsidP="007C59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14:paraId="1B4BBDB3" w14:textId="77777777" w:rsidR="00DD7B21" w:rsidRPr="004B5677" w:rsidRDefault="00DD7B21" w:rsidP="007C593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6" w:type="dxa"/>
            <w:gridSpan w:val="3"/>
            <w:vAlign w:val="bottom"/>
          </w:tcPr>
          <w:p w14:paraId="04E1C827" w14:textId="40CE6F30" w:rsidR="00DD7B21" w:rsidRPr="004B5677" w:rsidRDefault="00DD7B21" w:rsidP="007C5937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DD7B21" w:rsidRPr="004B5677" w14:paraId="3F1F15B0" w14:textId="77777777" w:rsidTr="00E15E31">
        <w:trPr>
          <w:cantSplit/>
          <w:trHeight w:val="144"/>
        </w:trPr>
        <w:tc>
          <w:tcPr>
            <w:tcW w:w="5670" w:type="dxa"/>
          </w:tcPr>
          <w:p w14:paraId="3D417BCD" w14:textId="77777777" w:rsidR="00DD7B21" w:rsidRPr="004B5677" w:rsidRDefault="00DD7B21" w:rsidP="007C593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4" w:type="dxa"/>
          </w:tcPr>
          <w:p w14:paraId="4647C641" w14:textId="77777777" w:rsidR="00DD7B21" w:rsidRPr="004B5677" w:rsidRDefault="00DD7B21" w:rsidP="007C59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A8D90D7" w14:textId="77777777" w:rsidR="00DD7B21" w:rsidRPr="004B5677" w:rsidRDefault="00DD7B21" w:rsidP="007C59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A7128" w14:textId="77777777" w:rsidR="00DD7B21" w:rsidRPr="004B5677" w:rsidRDefault="00DD7B21" w:rsidP="007C59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D3D856" w14:textId="77777777" w:rsidR="00DD7B21" w:rsidRPr="004B5677" w:rsidRDefault="00DD7B21" w:rsidP="007C59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B21" w:rsidRPr="004B5677" w14:paraId="22A12BF2" w14:textId="77777777" w:rsidTr="00E15E31">
        <w:trPr>
          <w:cantSplit/>
          <w:trHeight w:val="191"/>
        </w:trPr>
        <w:tc>
          <w:tcPr>
            <w:tcW w:w="5670" w:type="dxa"/>
          </w:tcPr>
          <w:p w14:paraId="268FCE7D" w14:textId="546641C5" w:rsidR="00DD7B21" w:rsidRPr="004B5677" w:rsidRDefault="00DD7B21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84" w:type="dxa"/>
            <w:vAlign w:val="bottom"/>
          </w:tcPr>
          <w:p w14:paraId="2224E385" w14:textId="77777777" w:rsidR="00DD7B21" w:rsidRPr="004B5677" w:rsidRDefault="00DD7B21" w:rsidP="007C59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7C393078" w14:textId="05A18ACB" w:rsidR="00DD7B21" w:rsidRPr="004B5677" w:rsidRDefault="001863E8" w:rsidP="00E1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3905638E" w14:textId="77777777" w:rsidR="00DD7B21" w:rsidRPr="004B5677" w:rsidRDefault="00DD7B21" w:rsidP="007C59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C91116" w14:textId="62C03748" w:rsidR="00DD7B21" w:rsidRPr="004B5677" w:rsidRDefault="0057296B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1763" w:rsidRPr="004B5677" w14:paraId="3E21271E" w14:textId="77777777" w:rsidTr="00E15E31">
        <w:trPr>
          <w:cantSplit/>
          <w:trHeight w:val="191"/>
        </w:trPr>
        <w:tc>
          <w:tcPr>
            <w:tcW w:w="5670" w:type="dxa"/>
          </w:tcPr>
          <w:p w14:paraId="32C788E2" w14:textId="01FBA6BF" w:rsidR="009F1763" w:rsidRPr="004B5677" w:rsidRDefault="009F1763" w:rsidP="00186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4" w:type="dxa"/>
            <w:vAlign w:val="bottom"/>
          </w:tcPr>
          <w:p w14:paraId="2BDB01D2" w14:textId="77777777" w:rsidR="009F1763" w:rsidRPr="004B5677" w:rsidRDefault="009F1763" w:rsidP="007C59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0BE1A637" w14:textId="1F1A95B0" w:rsidR="009F1763" w:rsidRPr="009F1763" w:rsidRDefault="009F1763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B2460C" w14:textId="77777777" w:rsidR="009F1763" w:rsidRPr="004B5677" w:rsidRDefault="009F1763" w:rsidP="007C59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3631CB" w14:textId="0FEC6CB6" w:rsidR="009F1763" w:rsidRPr="004B5677" w:rsidRDefault="009F1763" w:rsidP="00C75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</w:tbl>
    <w:p w14:paraId="66063DFF" w14:textId="1885446B" w:rsidR="00B1424A" w:rsidRPr="0000043E" w:rsidRDefault="00B1424A" w:rsidP="00B1424A">
      <w:pPr>
        <w:ind w:left="540"/>
        <w:rPr>
          <w:rFonts w:asciiTheme="majorBidi" w:hAnsiTheme="majorBidi" w:cstheme="majorBidi"/>
          <w:sz w:val="26"/>
          <w:szCs w:val="26"/>
        </w:rPr>
      </w:pPr>
    </w:p>
    <w:p w14:paraId="13D3D68C" w14:textId="07740291" w:rsidR="00804175" w:rsidRPr="004B5677" w:rsidRDefault="00804175" w:rsidP="00551A06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5433E200" w14:textId="603BBDBA" w:rsidR="005C1A8A" w:rsidRPr="004B5677" w:rsidRDefault="005C1A8A" w:rsidP="00C24346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79"/>
        <w:gridCol w:w="1531"/>
      </w:tblGrid>
      <w:tr w:rsidR="00B44F54" w:rsidRPr="004B5677" w14:paraId="0EB92693" w14:textId="77777777" w:rsidTr="000D20EB">
        <w:tc>
          <w:tcPr>
            <w:tcW w:w="4141" w:type="pct"/>
          </w:tcPr>
          <w:p w14:paraId="3D764259" w14:textId="7E64122E" w:rsidR="00B44F54" w:rsidRPr="004B5677" w:rsidRDefault="001420C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59" w:type="pct"/>
          </w:tcPr>
          <w:p w14:paraId="7CDC1590" w14:textId="0DCE219F" w:rsidR="00B44F54" w:rsidRPr="004B5677" w:rsidRDefault="001420C2" w:rsidP="000D20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420C2" w:rsidRPr="004B5677" w14:paraId="00B711C8" w14:textId="77777777" w:rsidTr="000D20EB">
        <w:tc>
          <w:tcPr>
            <w:tcW w:w="4141" w:type="pct"/>
          </w:tcPr>
          <w:p w14:paraId="66C3FF2D" w14:textId="77777777" w:rsidR="001420C2" w:rsidRPr="004B5677" w:rsidRDefault="001420C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9" w:type="pct"/>
          </w:tcPr>
          <w:p w14:paraId="08214DEC" w14:textId="13614C70" w:rsidR="001420C2" w:rsidRPr="004B5677" w:rsidRDefault="000D20EB" w:rsidP="000D20E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1420C2"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="001420C2" w:rsidRPr="004B56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420C2" w:rsidRPr="004B5677" w14:paraId="34140E5E" w14:textId="77777777" w:rsidTr="000D20EB">
        <w:tc>
          <w:tcPr>
            <w:tcW w:w="4141" w:type="pct"/>
          </w:tcPr>
          <w:p w14:paraId="7E310BD8" w14:textId="19584EA3" w:rsidR="001420C2" w:rsidRPr="004B5677" w:rsidRDefault="001420C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59" w:type="pct"/>
          </w:tcPr>
          <w:p w14:paraId="3AA0561B" w14:textId="77777777" w:rsidR="001420C2" w:rsidRPr="004B5677" w:rsidRDefault="001420C2" w:rsidP="008222D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5D48" w:rsidRPr="004B5677" w14:paraId="5D51AEC1" w14:textId="77777777" w:rsidTr="000D20EB">
        <w:tc>
          <w:tcPr>
            <w:tcW w:w="4141" w:type="pct"/>
          </w:tcPr>
          <w:p w14:paraId="34F1DC0C" w14:textId="37ACBBF0" w:rsidR="008A5D48" w:rsidRPr="008A5D48" w:rsidRDefault="008A5D48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5D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59" w:type="pct"/>
          </w:tcPr>
          <w:p w14:paraId="3D93773A" w14:textId="77777777" w:rsidR="008A5D48" w:rsidRPr="004B5677" w:rsidRDefault="008A5D48" w:rsidP="0011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D02" w:rsidRPr="004B5677" w14:paraId="24295718" w14:textId="77777777" w:rsidTr="000D20EB">
        <w:tc>
          <w:tcPr>
            <w:tcW w:w="4141" w:type="pct"/>
          </w:tcPr>
          <w:p w14:paraId="51B03F5B" w14:textId="19294C42" w:rsidR="00117D02" w:rsidRPr="004B5677" w:rsidRDefault="00117D0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59" w:type="pct"/>
          </w:tcPr>
          <w:p w14:paraId="717B599A" w14:textId="612A49CA" w:rsidR="00117D02" w:rsidRPr="004B5677" w:rsidRDefault="00117D02" w:rsidP="0011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1,243</w:t>
            </w:r>
          </w:p>
        </w:tc>
      </w:tr>
      <w:tr w:rsidR="00117D02" w:rsidRPr="004B5677" w14:paraId="292393B1" w14:textId="77777777" w:rsidTr="000D20EB">
        <w:tc>
          <w:tcPr>
            <w:tcW w:w="4141" w:type="pct"/>
          </w:tcPr>
          <w:p w14:paraId="4A795752" w14:textId="7DFAD900" w:rsidR="00117D02" w:rsidRPr="004B5677" w:rsidRDefault="00117D02" w:rsidP="0020260B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859" w:type="pct"/>
          </w:tcPr>
          <w:p w14:paraId="2C17D3C2" w14:textId="2E5DB7A1" w:rsidR="00117D02" w:rsidRPr="004B5677" w:rsidRDefault="00117D02" w:rsidP="0011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117D02" w:rsidRPr="004B5677" w14:paraId="28268271" w14:textId="77777777" w:rsidTr="000D20EB">
        <w:tc>
          <w:tcPr>
            <w:tcW w:w="4141" w:type="pct"/>
          </w:tcPr>
          <w:p w14:paraId="61801258" w14:textId="34474B88" w:rsidR="00117D02" w:rsidRPr="004B5677" w:rsidRDefault="00117D0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59" w:type="pct"/>
          </w:tcPr>
          <w:p w14:paraId="094CA3FF" w14:textId="6D26CFCE" w:rsidR="00117D02" w:rsidRPr="004B5677" w:rsidRDefault="00117D02" w:rsidP="005C4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4E79" w:rsidRPr="004B56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17D02" w:rsidRPr="004B5677" w14:paraId="664345F0" w14:textId="77777777" w:rsidTr="000D20EB">
        <w:tc>
          <w:tcPr>
            <w:tcW w:w="4141" w:type="pct"/>
          </w:tcPr>
          <w:p w14:paraId="6866FB65" w14:textId="77777777" w:rsidR="00117D02" w:rsidRPr="004B5677" w:rsidRDefault="00117D0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</w:tcPr>
          <w:p w14:paraId="51C7436F" w14:textId="145CB450" w:rsidR="00117D02" w:rsidRPr="004B5677" w:rsidRDefault="00117D02" w:rsidP="0011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1,349</w:t>
            </w:r>
          </w:p>
        </w:tc>
      </w:tr>
      <w:tr w:rsidR="00117D02" w:rsidRPr="004B5677" w14:paraId="5F123E76" w14:textId="77777777" w:rsidTr="000D20EB">
        <w:tc>
          <w:tcPr>
            <w:tcW w:w="4141" w:type="pct"/>
          </w:tcPr>
          <w:p w14:paraId="3DDEEF70" w14:textId="77777777" w:rsidR="00117D02" w:rsidRPr="004B5677" w:rsidRDefault="00117D02" w:rsidP="008222D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9" w:type="pct"/>
            <w:tcBorders>
              <w:top w:val="double" w:sz="4" w:space="0" w:color="auto"/>
            </w:tcBorders>
          </w:tcPr>
          <w:p w14:paraId="2C948111" w14:textId="77777777" w:rsidR="00117D02" w:rsidRPr="004B5677" w:rsidRDefault="00117D02" w:rsidP="0011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D02" w:rsidRPr="004B5677" w14:paraId="1763D332" w14:textId="77777777" w:rsidTr="000D20EB">
        <w:tc>
          <w:tcPr>
            <w:tcW w:w="4141" w:type="pct"/>
          </w:tcPr>
          <w:p w14:paraId="59F321BD" w14:textId="77777777" w:rsidR="00117D02" w:rsidRPr="004B5677" w:rsidRDefault="00117D0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59" w:type="pct"/>
          </w:tcPr>
          <w:p w14:paraId="5F622693" w14:textId="77777777" w:rsidR="00117D02" w:rsidRPr="004B5677" w:rsidRDefault="00117D02" w:rsidP="0011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D02" w:rsidRPr="004B5677" w14:paraId="636D2592" w14:textId="77777777" w:rsidTr="000D20EB">
        <w:tc>
          <w:tcPr>
            <w:tcW w:w="4141" w:type="pct"/>
          </w:tcPr>
          <w:p w14:paraId="6BA9E0CE" w14:textId="77777777" w:rsidR="00117D02" w:rsidRPr="004B5677" w:rsidRDefault="00117D0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59" w:type="pct"/>
            <w:vAlign w:val="bottom"/>
          </w:tcPr>
          <w:p w14:paraId="6F222F27" w14:textId="7F3DE46B" w:rsidR="00117D02" w:rsidRPr="004B5677" w:rsidRDefault="00117D02" w:rsidP="0011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5C4E79" w:rsidRPr="004B567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117D02" w:rsidRPr="004B5677" w14:paraId="164402E9" w14:textId="77777777" w:rsidTr="000D20EB">
        <w:tc>
          <w:tcPr>
            <w:tcW w:w="4141" w:type="pct"/>
          </w:tcPr>
          <w:p w14:paraId="76676F6D" w14:textId="4646E112" w:rsidR="00117D02" w:rsidRPr="004B5677" w:rsidRDefault="008A5D48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59" w:type="pct"/>
            <w:tcBorders>
              <w:bottom w:val="single" w:sz="4" w:space="0" w:color="auto"/>
            </w:tcBorders>
          </w:tcPr>
          <w:p w14:paraId="792AA2BA" w14:textId="229C4B73" w:rsidR="00117D02" w:rsidRPr="004B5677" w:rsidRDefault="005C4E79" w:rsidP="0011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F16EA1" w:rsidRPr="00F16E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</w:tr>
      <w:tr w:rsidR="00117D02" w:rsidRPr="004B5677" w14:paraId="46C68CA2" w14:textId="77777777" w:rsidTr="000D20EB">
        <w:tc>
          <w:tcPr>
            <w:tcW w:w="4141" w:type="pct"/>
          </w:tcPr>
          <w:p w14:paraId="4A305E57" w14:textId="77777777" w:rsidR="00117D02" w:rsidRPr="004B5677" w:rsidRDefault="00117D02" w:rsidP="00822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</w:tcPr>
          <w:p w14:paraId="3CA00433" w14:textId="5FD0D31D" w:rsidR="00117D02" w:rsidRPr="004B5677" w:rsidRDefault="005C4E79" w:rsidP="00117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6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2,648</w:t>
            </w:r>
          </w:p>
        </w:tc>
      </w:tr>
    </w:tbl>
    <w:p w14:paraId="0A62F266" w14:textId="478A3941" w:rsidR="009D0A82" w:rsidRPr="004B5677" w:rsidRDefault="009D0A82" w:rsidP="00B90FB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หนี้สินที่อาจเกิดขึ้น</w:t>
      </w:r>
    </w:p>
    <w:p w14:paraId="1CC344BD" w14:textId="0A30BD23" w:rsidR="009D0A82" w:rsidRPr="00B5751F" w:rsidRDefault="009D0A82" w:rsidP="009D0A82">
      <w:pPr>
        <w:rPr>
          <w:rFonts w:asciiTheme="majorBidi" w:hAnsiTheme="majorBidi" w:cstheme="majorBidi"/>
          <w:sz w:val="20"/>
          <w:szCs w:val="20"/>
        </w:rPr>
      </w:pPr>
    </w:p>
    <w:p w14:paraId="1C2CE1C6" w14:textId="77777777" w:rsidR="009D0A82" w:rsidRPr="004B5677" w:rsidRDefault="009D0A82" w:rsidP="009D0A82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กรณีพิพาทเกี่ยวกับขอบเขตของที่ดินเช่า</w:t>
      </w:r>
    </w:p>
    <w:p w14:paraId="00DE313D" w14:textId="77777777" w:rsidR="009D0A82" w:rsidRPr="00B5751F" w:rsidRDefault="009D0A82" w:rsidP="009D0A82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13AF80" w14:textId="3BAA690D" w:rsidR="009D0A82" w:rsidRPr="004B5677" w:rsidRDefault="009D0A82" w:rsidP="009D0A8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Pr="004B5677">
        <w:rPr>
          <w:rFonts w:asciiTheme="majorBidi" w:hAnsiTheme="majorBidi" w:cstheme="majorBidi"/>
          <w:sz w:val="30"/>
          <w:szCs w:val="30"/>
        </w:rPr>
        <w:t xml:space="preserve"> 2562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</w:t>
      </w:r>
      <w:r w:rsidR="00F46E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46E04">
        <w:rPr>
          <w:rFonts w:asciiTheme="majorBidi" w:hAnsiTheme="majorBidi" w:cstheme="majorBidi"/>
          <w:sz w:val="30"/>
          <w:szCs w:val="30"/>
        </w:rPr>
        <w:t>3,815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ล้านบาท คดีดังกล่าวอยู่ระหว่างการพิจาณาของ</w:t>
      </w:r>
      <w:r w:rsidR="00C757CA">
        <w:rPr>
          <w:rFonts w:asciiTheme="majorBidi" w:hAnsiTheme="majorBidi" w:cstheme="majorBidi"/>
          <w:sz w:val="30"/>
          <w:szCs w:val="30"/>
        </w:rPr>
        <w:t xml:space="preserve"> 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ศาลชั้นต้น</w:t>
      </w:r>
      <w:r w:rsidR="00F46E04">
        <w:rPr>
          <w:rFonts w:asciiTheme="majorBidi" w:hAnsiTheme="majorBidi" w:cstheme="majorBidi" w:hint="cs"/>
          <w:sz w:val="30"/>
          <w:szCs w:val="30"/>
          <w:cs/>
        </w:rPr>
        <w:t>กรุงเทพใต้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4B5677">
        <w:rPr>
          <w:rFonts w:asciiTheme="majorBidi" w:hAnsiTheme="majorBidi" w:cstheme="majorBidi"/>
          <w:sz w:val="30"/>
          <w:szCs w:val="30"/>
        </w:rPr>
        <w:t> 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940A022" w14:textId="77777777" w:rsidR="009D0A82" w:rsidRPr="00B5751F" w:rsidRDefault="009D0A82" w:rsidP="009D0A82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4C2D77" w14:textId="77777777" w:rsidR="009D0A82" w:rsidRPr="004B5677" w:rsidRDefault="009D0A82" w:rsidP="009D0A8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กรณีพิพาทเกี่ยวกับใบอนุญาตการก่อสร้างห้างสรรพสินค้า</w:t>
      </w:r>
    </w:p>
    <w:p w14:paraId="68790479" w14:textId="77777777" w:rsidR="009D0A82" w:rsidRPr="00B5751F" w:rsidRDefault="009D0A82" w:rsidP="009D0A82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5AD726C" w14:textId="51ED7D0D" w:rsidR="009D0A82" w:rsidRPr="004B5677" w:rsidRDefault="009D0A82" w:rsidP="009D0A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ซึ่งอาจมีคำสั่งให้รื้อถอนงานก่อสร้างและดัดแปลงทั้งหมดหรือบางส่วน หรือให้ลดพื้นที่ขายสุทธิของร้านค้าหรือปิดร้านค้าชั่วคราว หรือมีคำสั่งให้จ่ายค่าปรับอย่างน้อย</w:t>
      </w:r>
      <w:r w:rsidR="00F46E04">
        <w:rPr>
          <w:rFonts w:asciiTheme="majorBidi" w:hAnsiTheme="majorBidi" w:cstheme="majorBidi"/>
          <w:sz w:val="30"/>
          <w:szCs w:val="30"/>
        </w:rPr>
        <w:t xml:space="preserve"> 40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ล้านยูโร และ/หรือค่าเสียหาย </w:t>
      </w:r>
      <w:r w:rsidR="00F46E04">
        <w:rPr>
          <w:rFonts w:asciiTheme="majorBidi" w:hAnsiTheme="majorBidi" w:cstheme="majorBidi"/>
          <w:sz w:val="30"/>
          <w:szCs w:val="30"/>
        </w:rPr>
        <w:t>5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ล้านยูโรโดยประมาณ โดยเมื่อวันที่ </w:t>
      </w:r>
      <w:r w:rsidR="00F46E04">
        <w:rPr>
          <w:rFonts w:asciiTheme="majorBidi" w:hAnsiTheme="majorBidi" w:cstheme="majorBidi"/>
          <w:sz w:val="30"/>
          <w:szCs w:val="30"/>
        </w:rPr>
        <w:t>2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="00F46E04">
        <w:rPr>
          <w:rFonts w:asciiTheme="majorBidi" w:hAnsiTheme="majorBidi" w:cstheme="majorBidi"/>
          <w:sz w:val="30"/>
          <w:szCs w:val="30"/>
        </w:rPr>
        <w:t xml:space="preserve"> 2562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คณะกรรมการกฤษฎีกาของประเทศอิตาลีได้มีคำวินิจฉัยให้ใบอนุญาตก่อสร้างเป็นโมฆะ เมื่อวันที่ </w:t>
      </w:r>
      <w:r w:rsidR="00F46E04">
        <w:rPr>
          <w:rFonts w:asciiTheme="majorBidi" w:hAnsiTheme="majorBidi" w:cstheme="majorBidi"/>
          <w:sz w:val="30"/>
          <w:szCs w:val="30"/>
        </w:rPr>
        <w:t>12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46E04">
        <w:rPr>
          <w:rFonts w:asciiTheme="majorBidi" w:hAnsiTheme="majorBidi" w:cstheme="majorBidi"/>
          <w:sz w:val="30"/>
          <w:szCs w:val="30"/>
        </w:rPr>
        <w:t>2562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เทศบาลแห่งกรุงโรมได้ออกใบอนุญาตก่อสร้างฉบับแก้ไข ทั้งนี้ กรณีพิพาทดังกล่าวยังอยู่ในระหว่างการพิจารณาของคณะกรรมการกฤษฎีกาของประเทศอิตาลี  อย่างไรก็ตามกลุ่มบริษัทยังไม่สามารถประเมินผลกระทบที่อาจจะเกิดขึ้นได้ในขณะนี้</w:t>
      </w:r>
    </w:p>
    <w:p w14:paraId="6A0B5241" w14:textId="77777777" w:rsidR="009D0A82" w:rsidRPr="00B5751F" w:rsidRDefault="009D0A82" w:rsidP="009D0A82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5F6A38" w14:textId="7E32DF7D" w:rsidR="009D0A82" w:rsidRPr="004B5677" w:rsidRDefault="009D0A82" w:rsidP="009D0A8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F53B2">
        <w:rPr>
          <w:rFonts w:asciiTheme="majorBidi" w:hAnsiTheme="majorBidi" w:cstheme="majorBidi"/>
          <w:i/>
          <w:iCs/>
          <w:sz w:val="30"/>
          <w:szCs w:val="30"/>
          <w:cs/>
        </w:rPr>
        <w:t>การถูกประเมินภาษีในอิตาลี</w:t>
      </w:r>
      <w:r w:rsidR="003A3663" w:rsidRPr="009F53B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A7AC1AF" w14:textId="77777777" w:rsidR="009D0A82" w:rsidRPr="00B5751F" w:rsidRDefault="009D0A82" w:rsidP="009D0A82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2651A28" w14:textId="23D2DE52" w:rsidR="009D0A82" w:rsidRPr="004B5677" w:rsidRDefault="009D0A82" w:rsidP="009D0A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46E04">
        <w:rPr>
          <w:rFonts w:asciiTheme="majorBidi" w:hAnsiTheme="majorBidi" w:cstheme="majorBidi"/>
          <w:sz w:val="30"/>
          <w:szCs w:val="30"/>
        </w:rPr>
        <w:t>15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F46E04">
        <w:rPr>
          <w:rFonts w:asciiTheme="majorBidi" w:hAnsiTheme="majorBidi" w:cstheme="majorBidi"/>
          <w:sz w:val="30"/>
          <w:szCs w:val="30"/>
        </w:rPr>
        <w:t xml:space="preserve"> 2562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กลุ่มบริษัทถูกประเมินภาษีของปี</w:t>
      </w:r>
      <w:r w:rsidR="00F46E04">
        <w:rPr>
          <w:rFonts w:asciiTheme="majorBidi" w:hAnsiTheme="majorBidi" w:cstheme="majorBidi"/>
          <w:sz w:val="30"/>
          <w:szCs w:val="30"/>
        </w:rPr>
        <w:t xml:space="preserve"> 2556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จากสำนักงานภาษีในประเทศอิตาลี ซึ่งมี</w:t>
      </w:r>
      <w:r w:rsidR="00C757CA">
        <w:rPr>
          <w:rFonts w:asciiTheme="majorBidi" w:hAnsiTheme="majorBidi" w:cstheme="majorBidi"/>
          <w:sz w:val="30"/>
          <w:szCs w:val="30"/>
        </w:rPr>
        <w:t xml:space="preserve">        </w:t>
      </w:r>
      <w:r w:rsidR="00C94786">
        <w:rPr>
          <w:rFonts w:asciiTheme="majorBidi" w:hAnsiTheme="majorBidi" w:cstheme="majorBidi"/>
          <w:sz w:val="30"/>
          <w:szCs w:val="30"/>
        </w:rPr>
        <w:t xml:space="preserve">        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ข้อโต้แย้งในภาษีมูลค่าเพิ่มจำนวน </w:t>
      </w:r>
      <w:r w:rsidR="00F46E04">
        <w:rPr>
          <w:rFonts w:asciiTheme="majorBidi" w:hAnsiTheme="majorBidi" w:cstheme="majorBidi"/>
          <w:sz w:val="30"/>
          <w:szCs w:val="30"/>
        </w:rPr>
        <w:t>1.1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ล้านยูโร เบี้ยปรับ</w:t>
      </w:r>
      <w:r w:rsidR="00F46E04">
        <w:rPr>
          <w:rFonts w:asciiTheme="majorBidi" w:hAnsiTheme="majorBidi" w:cstheme="majorBidi"/>
          <w:sz w:val="30"/>
          <w:szCs w:val="30"/>
        </w:rPr>
        <w:t xml:space="preserve"> 1.2 </w:t>
      </w:r>
      <w:r w:rsidRPr="004B5677">
        <w:rPr>
          <w:rFonts w:asciiTheme="majorBidi" w:hAnsiTheme="majorBidi" w:cstheme="majorBidi"/>
          <w:sz w:val="30"/>
          <w:szCs w:val="30"/>
          <w:cs/>
        </w:rPr>
        <w:t>ล้านยูโรและเงินเพิ่ม</w:t>
      </w:r>
      <w:r w:rsidR="00F46E04">
        <w:rPr>
          <w:rFonts w:asciiTheme="majorBidi" w:hAnsiTheme="majorBidi" w:cstheme="majorBidi"/>
          <w:sz w:val="30"/>
          <w:szCs w:val="30"/>
        </w:rPr>
        <w:t xml:space="preserve"> 208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พันยูโร</w:t>
      </w:r>
      <w:r w:rsidR="009F53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F53B2" w:rsidRPr="009F53B2">
        <w:rPr>
          <w:rFonts w:asciiTheme="majorBidi" w:hAnsiTheme="majorBidi" w:cs="Angsana New" w:hint="cs"/>
          <w:sz w:val="30"/>
          <w:szCs w:val="30"/>
          <w:cs/>
        </w:rPr>
        <w:t>ในระหว่างปี</w:t>
      </w:r>
      <w:r w:rsidR="00F46E04">
        <w:rPr>
          <w:rFonts w:asciiTheme="majorBidi" w:hAnsiTheme="majorBidi" w:cs="Angsana New"/>
          <w:sz w:val="30"/>
          <w:szCs w:val="30"/>
        </w:rPr>
        <w:t xml:space="preserve"> 2562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ศาลตัดสินเป็นคุณต่อกลุ่มบริษัท </w:t>
      </w:r>
      <w:r w:rsidR="009F53B2" w:rsidRPr="009F53B2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9F53B2" w:rsidRPr="009F53B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F53B2" w:rsidRPr="009F53B2">
        <w:rPr>
          <w:rFonts w:asciiTheme="majorBidi" w:hAnsiTheme="majorBidi" w:cs="Angsana New" w:hint="cs"/>
          <w:sz w:val="30"/>
          <w:szCs w:val="30"/>
          <w:cs/>
        </w:rPr>
        <w:t>สำนักงานภาษีในประเทศอิตาลีได้ยื่นคัดค้าน</w:t>
      </w:r>
      <w:r w:rsidR="00C757CA">
        <w:rPr>
          <w:rFonts w:asciiTheme="majorBidi" w:hAnsiTheme="majorBidi" w:cs="Angsana New" w:hint="cs"/>
          <w:sz w:val="30"/>
          <w:szCs w:val="30"/>
          <w:cs/>
        </w:rPr>
        <w:t>ต่อศาลภาษีอากรประจำเมืองมิลาน</w:t>
      </w:r>
      <w:r w:rsidR="009F53B2" w:rsidRPr="009F53B2">
        <w:rPr>
          <w:rFonts w:asciiTheme="majorBidi" w:hAnsiTheme="majorBidi" w:cs="Angsana New" w:hint="cs"/>
          <w:sz w:val="30"/>
          <w:szCs w:val="30"/>
          <w:cs/>
        </w:rPr>
        <w:t>ภายในปี</w:t>
      </w:r>
      <w:r w:rsidR="009F53B2" w:rsidRPr="009F53B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5738E">
        <w:rPr>
          <w:rFonts w:asciiTheme="majorBidi" w:hAnsiTheme="majorBidi" w:cs="Angsana New"/>
          <w:sz w:val="30"/>
          <w:szCs w:val="30"/>
        </w:rPr>
        <w:t>2563</w:t>
      </w:r>
    </w:p>
    <w:p w14:paraId="2BA96A97" w14:textId="77777777" w:rsidR="009D0A82" w:rsidRPr="00B5751F" w:rsidRDefault="009D0A82" w:rsidP="009D0A82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DD9879" w14:textId="6BA7BA31" w:rsidR="007B18A0" w:rsidRDefault="007B18A0" w:rsidP="007B18A0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B5738E">
        <w:rPr>
          <w:rFonts w:asciiTheme="majorBidi" w:hAnsiTheme="majorBidi" w:cs="Angsana New"/>
          <w:sz w:val="30"/>
          <w:szCs w:val="30"/>
        </w:rPr>
        <w:t xml:space="preserve"> 29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พฤศจิกายน</w:t>
      </w:r>
      <w:r w:rsidR="00B5738E">
        <w:rPr>
          <w:rFonts w:asciiTheme="majorBidi" w:hAnsiTheme="majorBidi" w:cs="Angsana New"/>
          <w:sz w:val="30"/>
          <w:szCs w:val="30"/>
        </w:rPr>
        <w:t xml:space="preserve"> 2562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กลุ่มบริษัทถูกประเมินภาษีของปี </w:t>
      </w:r>
      <w:r w:rsidR="00B5738E">
        <w:rPr>
          <w:rFonts w:asciiTheme="majorBidi" w:hAnsiTheme="majorBidi" w:cs="Angsana New"/>
          <w:sz w:val="30"/>
          <w:szCs w:val="30"/>
        </w:rPr>
        <w:t>2557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จากสำนักงานภาษีในประเทศอิตาลี ซึ่งมี</w:t>
      </w:r>
      <w:r w:rsidR="00B5751F">
        <w:rPr>
          <w:rFonts w:asciiTheme="majorBidi" w:hAnsiTheme="majorBidi" w:cs="Angsana New" w:hint="cs"/>
          <w:sz w:val="30"/>
          <w:szCs w:val="30"/>
          <w:cs/>
        </w:rPr>
        <w:t xml:space="preserve">      </w:t>
      </w:r>
      <w:r w:rsidR="00C94786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ข้อโต้แย้งในภาษีมูลค่าเพิ่มจำนวน </w:t>
      </w:r>
      <w:r w:rsidR="00B5738E">
        <w:rPr>
          <w:rFonts w:asciiTheme="majorBidi" w:hAnsiTheme="majorBidi" w:cs="Angsana New"/>
          <w:sz w:val="30"/>
          <w:szCs w:val="30"/>
        </w:rPr>
        <w:t>1.1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ล้านยูโร เบี้ย</w:t>
      </w:r>
      <w:r w:rsidRPr="007B18A0">
        <w:rPr>
          <w:rFonts w:asciiTheme="majorBidi" w:hAnsiTheme="majorBidi" w:cs="Angsana New" w:hint="cs"/>
          <w:sz w:val="30"/>
          <w:szCs w:val="30"/>
          <w:cs/>
        </w:rPr>
        <w:t>ปรับ</w:t>
      </w:r>
      <w:r w:rsidR="00B5738E">
        <w:rPr>
          <w:rFonts w:asciiTheme="majorBidi" w:hAnsiTheme="majorBidi" w:cs="Angsana New"/>
          <w:sz w:val="30"/>
          <w:szCs w:val="30"/>
        </w:rPr>
        <w:t xml:space="preserve"> 1.3</w:t>
      </w:r>
      <w:r w:rsidRPr="007B18A0">
        <w:rPr>
          <w:rFonts w:asciiTheme="majorBidi" w:hAnsiTheme="majorBidi" w:cs="Angsana New" w:hint="cs"/>
          <w:sz w:val="30"/>
          <w:szCs w:val="30"/>
          <w:cs/>
        </w:rPr>
        <w:t xml:space="preserve"> ล้านยูโรและ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เงินเพิ่ม </w:t>
      </w:r>
      <w:r w:rsidR="00B5738E">
        <w:rPr>
          <w:rFonts w:asciiTheme="majorBidi" w:hAnsiTheme="majorBidi" w:cs="Angsana New"/>
          <w:sz w:val="30"/>
          <w:szCs w:val="30"/>
        </w:rPr>
        <w:t>135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พันยูโร กลุ่มบริษัทได้ยื่นอุทธรณ์ต่อศาลภาษีอากรประจำเมืองมิลานเมื่อวันที่ </w:t>
      </w:r>
      <w:r w:rsidR="00B5738E">
        <w:rPr>
          <w:rFonts w:asciiTheme="majorBidi" w:hAnsiTheme="majorBidi" w:cs="Angsana New"/>
          <w:sz w:val="30"/>
          <w:szCs w:val="30"/>
        </w:rPr>
        <w:t>24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มกราคม</w:t>
      </w:r>
      <w:r w:rsidR="00B5738E">
        <w:rPr>
          <w:rFonts w:asciiTheme="majorBidi" w:hAnsiTheme="majorBidi" w:cs="Angsana New"/>
          <w:sz w:val="30"/>
          <w:szCs w:val="30"/>
        </w:rPr>
        <w:t xml:space="preserve"> 2563</w:t>
      </w:r>
    </w:p>
    <w:p w14:paraId="380F28AC" w14:textId="77777777" w:rsidR="00B5751F" w:rsidRPr="00B5751F" w:rsidRDefault="00B5751F" w:rsidP="009D0A82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58088A" w14:textId="197852DA" w:rsidR="009D0A82" w:rsidRPr="004B5677" w:rsidRDefault="009D0A82" w:rsidP="009D0A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ทั้งนี้ที่ปรึกษาด้านกฏหมายของกลุ่มบริษัทเชื่อว่ากิจการมีหลักฐานที่เพียงพอในการโต้แย้งคำประเมินดังกล่าว ดังนั้น ผู้บริหารจึงพิจารณาว่าไม่มีความจำเป็นที่ต้องบันทึกประมาณการใดๆ เพิ่มเติมในงบการเงินรวมสำหรับ</w:t>
      </w:r>
      <w:r w:rsidR="009363B6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4B5677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="00B5738E">
        <w:rPr>
          <w:rFonts w:asciiTheme="majorBidi" w:hAnsiTheme="majorBidi" w:cstheme="majorBidi"/>
          <w:sz w:val="30"/>
          <w:szCs w:val="30"/>
        </w:rPr>
        <w:t>31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F53B2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B5738E">
        <w:rPr>
          <w:rFonts w:asciiTheme="majorBidi" w:hAnsiTheme="majorBidi" w:cstheme="majorBidi"/>
          <w:sz w:val="30"/>
          <w:szCs w:val="30"/>
        </w:rPr>
        <w:t>2563</w:t>
      </w:r>
    </w:p>
    <w:p w14:paraId="5DA935EB" w14:textId="1E38F6DB" w:rsidR="00804175" w:rsidRPr="004B5677" w:rsidRDefault="00804175" w:rsidP="00B90FB2">
      <w:pPr>
        <w:pStyle w:val="Heading1"/>
        <w:keepLines/>
        <w:numPr>
          <w:ilvl w:val="0"/>
          <w:numId w:val="4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4B567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 xml:space="preserve">เหตุการณ์ภายหลังรอบระยะเวลารายงาน </w:t>
      </w:r>
    </w:p>
    <w:p w14:paraId="256BED18" w14:textId="77777777" w:rsidR="00446D49" w:rsidRPr="00CD43AB" w:rsidRDefault="00446D49" w:rsidP="00E11E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1BCDF" w14:textId="70DBE7B0" w:rsidR="00A47D86" w:rsidRPr="003820E5" w:rsidRDefault="00A47D86" w:rsidP="00A47D8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3820E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สถานการณ์การแพร่ระบาดของไวรัสโคโรน่า </w:t>
      </w:r>
      <w:r w:rsidR="00B5738E" w:rsidRPr="003820E5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2019</w:t>
      </w:r>
    </w:p>
    <w:p w14:paraId="2DA77E0C" w14:textId="77777777" w:rsidR="00A47D86" w:rsidRPr="00CD43AB" w:rsidRDefault="00A47D86" w:rsidP="00A47D86">
      <w:pPr>
        <w:ind w:left="540"/>
        <w:jc w:val="thaiDistribute"/>
        <w:rPr>
          <w:rFonts w:asciiTheme="majorBidi" w:hAnsiTheme="majorBidi" w:cstheme="majorBidi"/>
          <w:lang w:val="en-GB"/>
        </w:rPr>
      </w:pPr>
    </w:p>
    <w:p w14:paraId="361B0DEA" w14:textId="0F8C72FD" w:rsidR="00A47D86" w:rsidRDefault="00A47D86" w:rsidP="00A47D8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23BAB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จากสถานการณ์การแพร่ระบาดของไวรัสโคโรน่า </w:t>
      </w:r>
      <w:r w:rsidRPr="00C23BAB">
        <w:rPr>
          <w:rFonts w:asciiTheme="majorBidi" w:hAnsiTheme="majorBidi" w:cstheme="majorBidi"/>
          <w:sz w:val="30"/>
          <w:szCs w:val="30"/>
          <w:lang w:val="en-GB"/>
        </w:rPr>
        <w:t>2</w:t>
      </w:r>
      <w:r w:rsidR="00F16EA1" w:rsidRPr="00C23BAB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C23BAB">
        <w:rPr>
          <w:rFonts w:asciiTheme="majorBidi" w:hAnsiTheme="majorBidi" w:cstheme="majorBidi"/>
          <w:sz w:val="30"/>
          <w:szCs w:val="30"/>
          <w:lang w:val="en-GB"/>
        </w:rPr>
        <w:t xml:space="preserve">19 </w:t>
      </w:r>
      <w:r w:rsidRPr="00C23BAB">
        <w:rPr>
          <w:rFonts w:asciiTheme="majorBidi" w:hAnsiTheme="majorBidi" w:cstheme="majorBidi"/>
          <w:sz w:val="30"/>
          <w:szCs w:val="30"/>
          <w:cs/>
          <w:lang w:val="en-GB"/>
        </w:rPr>
        <w:t>ส่งผลต่อการประกอบธุรกิจของกลุ่มบริษัท เนื่องจากมีธุรกิจหลักอยู่ในประเทศที่ได้ผลกระทบโดยตรงทั้งในประเทศไทย</w:t>
      </w:r>
      <w:r w:rsidR="00B5738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23BAB">
        <w:rPr>
          <w:rFonts w:asciiTheme="majorBidi" w:hAnsiTheme="majorBidi" w:cstheme="majorBidi"/>
          <w:sz w:val="30"/>
          <w:szCs w:val="30"/>
          <w:cs/>
          <w:lang w:val="en-GB"/>
        </w:rPr>
        <w:t>ประเทศอิตาลี</w:t>
      </w:r>
      <w:r w:rsidR="00B5738E">
        <w:rPr>
          <w:rFonts w:asciiTheme="majorBidi" w:hAnsiTheme="majorBidi" w:cstheme="majorBidi" w:hint="cs"/>
          <w:sz w:val="30"/>
          <w:szCs w:val="30"/>
          <w:cs/>
          <w:lang w:val="en-GB"/>
        </w:rPr>
        <w:t>และประเทศเวียดนาม</w:t>
      </w:r>
      <w:r w:rsidRPr="00C23BA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โดยในเบื้องต้น กลุ่มบริษัทมีการปิดทำการร้านค้าประเภทห้างสรรพสินค้าและร้านขายสินค้าเฉพาะทาง ที่ไม่ใช่ซุปเปอร์มาร์เก็ต ร้านขายยา และ</w:t>
      </w:r>
      <w:r w:rsidR="00B5738E">
        <w:rPr>
          <w:rFonts w:asciiTheme="majorBidi" w:hAnsiTheme="majorBidi" w:cstheme="majorBidi" w:hint="cs"/>
          <w:sz w:val="30"/>
          <w:szCs w:val="30"/>
          <w:cs/>
          <w:lang w:val="en-GB"/>
        </w:rPr>
        <w:t>ร้านขายของ</w:t>
      </w:r>
      <w:r w:rsidRPr="00C23BAB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ที่จำเป็น ในบางแห่งชั่วคราวตามประกาศของทางภาครัฐในพื้นที่ที่มีความเสี่ยงต่อการแพร่กระจายของโรค </w:t>
      </w:r>
      <w:r w:rsidRPr="00C23BAB">
        <w:rPr>
          <w:rFonts w:asciiTheme="majorBidi" w:hAnsiTheme="majorBidi" w:cstheme="majorBidi"/>
          <w:sz w:val="30"/>
          <w:szCs w:val="30"/>
          <w:lang w:val="en-GB"/>
        </w:rPr>
        <w:t xml:space="preserve">COVID-19 </w:t>
      </w:r>
      <w:r w:rsidRPr="00C23BAB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ทั้งในกรุงเทพมหานครและต่างจังหวัด ตั้งแต่วันที่ </w:t>
      </w:r>
      <w:r w:rsidRPr="00C23BAB">
        <w:rPr>
          <w:rFonts w:asciiTheme="majorBidi" w:hAnsiTheme="majorBidi" w:cstheme="majorBidi"/>
          <w:sz w:val="30"/>
          <w:szCs w:val="30"/>
          <w:lang w:val="en-GB"/>
        </w:rPr>
        <w:t xml:space="preserve">22 </w:t>
      </w:r>
      <w:r w:rsidRPr="00C23BAB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มีนาคม </w:t>
      </w:r>
      <w:r w:rsidRPr="00C23BAB">
        <w:rPr>
          <w:rFonts w:asciiTheme="majorBidi" w:hAnsiTheme="majorBidi" w:cstheme="majorBidi"/>
          <w:sz w:val="30"/>
          <w:szCs w:val="30"/>
          <w:lang w:val="en-GB"/>
        </w:rPr>
        <w:t>2563</w:t>
      </w:r>
      <w:r w:rsidR="009363B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C23BAB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และห้างสรรพสินค้าในประเทศอิตาลีตั้งแต่วันที่ </w:t>
      </w:r>
      <w:r w:rsidRPr="00C23BAB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467168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C23BA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23BAB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มีนาคม </w:t>
      </w:r>
      <w:r w:rsidRPr="00C23BAB">
        <w:rPr>
          <w:rFonts w:asciiTheme="majorBidi" w:hAnsiTheme="majorBidi" w:cstheme="majorBidi"/>
          <w:sz w:val="30"/>
          <w:szCs w:val="30"/>
          <w:lang w:val="en-GB"/>
        </w:rPr>
        <w:t>2563</w:t>
      </w:r>
      <w:r w:rsidR="0046716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467168" w:rsidRPr="009D07E1">
        <w:rPr>
          <w:rFonts w:asciiTheme="majorBidi" w:hAnsiTheme="majorBidi" w:cstheme="majorBidi"/>
          <w:sz w:val="30"/>
          <w:szCs w:val="30"/>
          <w:cs/>
        </w:rPr>
        <w:t>และร้านค้าในประเทศเวียดนามตั้งแต่ปลายเดือนมีนาคม</w:t>
      </w:r>
      <w:r w:rsidR="00B5738E">
        <w:rPr>
          <w:rFonts w:asciiTheme="majorBidi" w:hAnsiTheme="majorBidi" w:cstheme="majorBidi"/>
          <w:sz w:val="30"/>
          <w:szCs w:val="30"/>
        </w:rPr>
        <w:t xml:space="preserve"> 2563</w:t>
      </w:r>
    </w:p>
    <w:p w14:paraId="1C47302E" w14:textId="77777777" w:rsidR="00CD43AB" w:rsidRPr="00CD43AB" w:rsidRDefault="00CD43AB" w:rsidP="00CD43AB">
      <w:pPr>
        <w:ind w:left="540"/>
        <w:jc w:val="thaiDistribute"/>
        <w:rPr>
          <w:rFonts w:asciiTheme="majorBidi" w:hAnsiTheme="majorBidi" w:cstheme="majorBidi"/>
          <w:lang w:val="en-GB"/>
        </w:rPr>
      </w:pPr>
    </w:p>
    <w:p w14:paraId="2E8DFD5F" w14:textId="4E8385DD" w:rsidR="00CD43AB" w:rsidRPr="00CD43AB" w:rsidRDefault="00CD43AB" w:rsidP="00CD43A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D43AB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ทั้งนี้</w:t>
      </w:r>
      <w:r w:rsidR="00A4271E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Pr="00CD43AB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บริษัทมีการดำเนินมาตรการในทุกหน่วยธุรกิจ เพื่อที่จะลดผลกระทบต่อความสามารถในการทำกำไรและรักษาสภาพคล่องทางการเงิน อีกทั้ง</w:t>
      </w:r>
      <w:r w:rsidR="00A4271E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Pr="00CD43AB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บริษัทยังได้จัดเตรียมบริการ</w:t>
      </w:r>
      <w:r w:rsidRPr="00CD43AB">
        <w:rPr>
          <w:rFonts w:asciiTheme="majorBidi" w:hAnsiTheme="majorBidi" w:cstheme="majorBidi" w:hint="cs"/>
          <w:sz w:val="30"/>
          <w:szCs w:val="30"/>
          <w:lang w:val="en-GB"/>
        </w:rPr>
        <w:t xml:space="preserve"> Omni-channel </w:t>
      </w:r>
      <w:r w:rsidRPr="00CD43AB">
        <w:rPr>
          <w:rFonts w:asciiTheme="majorBidi" w:hAnsiTheme="majorBidi" w:cstheme="majorBidi" w:hint="cs"/>
          <w:sz w:val="30"/>
          <w:szCs w:val="30"/>
          <w:cs/>
          <w:lang w:val="en-GB"/>
        </w:rPr>
        <w:t>ครบวงจร เพื่อช่วยกระตุ้นยอดขายในสถานการณ์ดังกล่าว อาทิ เว็บไซต์อีคอมเมิร์ซใน</w:t>
      </w:r>
      <w:r w:rsidR="00447030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</w:t>
      </w:r>
      <w:r w:rsidRPr="00CD43AB">
        <w:rPr>
          <w:rFonts w:asciiTheme="majorBidi" w:hAnsiTheme="majorBidi" w:cstheme="majorBidi" w:hint="cs"/>
          <w:sz w:val="30"/>
          <w:szCs w:val="30"/>
          <w:lang w:val="en-GB"/>
        </w:rPr>
        <w:t xml:space="preserve"> Mobile Application, Chat &amp; Shop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D43AB">
        <w:rPr>
          <w:rFonts w:asciiTheme="majorBidi" w:hAnsiTheme="majorBidi" w:cstheme="majorBidi" w:hint="cs"/>
          <w:sz w:val="30"/>
          <w:szCs w:val="30"/>
          <w:cs/>
          <w:lang w:val="en-GB"/>
        </w:rPr>
        <w:t>และบริการ</w:t>
      </w:r>
      <w:r w:rsidRPr="00CD43AB">
        <w:rPr>
          <w:rFonts w:asciiTheme="majorBidi" w:hAnsiTheme="majorBidi" w:cstheme="majorBidi" w:hint="cs"/>
          <w:sz w:val="30"/>
          <w:szCs w:val="30"/>
          <w:lang w:val="en-GB"/>
        </w:rPr>
        <w:t xml:space="preserve"> Call  &amp; Shop </w:t>
      </w:r>
      <w:r w:rsidRPr="00CD43A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พร้อมบริการจัดส่งฟรีถึงบ้านตามเงื่อนไขที่กำหนด </w:t>
      </w:r>
    </w:p>
    <w:p w14:paraId="5A112FEE" w14:textId="77777777" w:rsidR="009363B6" w:rsidRPr="00447030" w:rsidRDefault="009363B6" w:rsidP="00CD43A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E85771" w14:textId="06EDA355" w:rsidR="009363B6" w:rsidRPr="003820E5" w:rsidRDefault="009363B6" w:rsidP="009363B6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20E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เลื่อนวันประชุมสามัญผู้ถือหุ้น</w:t>
      </w:r>
      <w:r w:rsidR="00B5738E" w:rsidRPr="003820E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 xml:space="preserve">ประจำปี </w:t>
      </w:r>
      <w:r w:rsidR="00B5738E" w:rsidRPr="003820E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2D6F1DDB" w14:textId="77777777" w:rsidR="009363B6" w:rsidRPr="00CD43AB" w:rsidRDefault="009363B6" w:rsidP="009363B6">
      <w:pPr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5D43F417" w14:textId="49946B58" w:rsidR="009363B6" w:rsidRPr="009363B6" w:rsidRDefault="009363B6" w:rsidP="009363B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>เนื่องด้วยสถานการณ์การแพร่ระบาดของ</w:t>
      </w:r>
      <w:r w:rsidR="00467168" w:rsidRPr="009363B6"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9363B6">
        <w:rPr>
          <w:rFonts w:asciiTheme="majorBidi" w:hAnsiTheme="majorBidi" w:cstheme="majorBidi" w:hint="cs"/>
          <w:sz w:val="30"/>
          <w:szCs w:val="30"/>
          <w:lang w:val="en-GB"/>
        </w:rPr>
        <w:t>COVID-19</w:t>
      </w:r>
      <w:r w:rsidR="0046716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ซึ่งเป็นโรคติดต่ออันตรายตามพระราชบัญญัติโรคติดต่อ </w:t>
      </w:r>
      <w:r w:rsidR="00B5751F">
        <w:rPr>
          <w:rFonts w:asciiTheme="majorBidi" w:hAnsiTheme="majorBidi" w:cstheme="majorBidi"/>
          <w:sz w:val="30"/>
          <w:szCs w:val="30"/>
          <w:lang w:val="en-GB"/>
        </w:rPr>
        <w:t xml:space="preserve">    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พ.ศ. </w:t>
      </w:r>
      <w:r w:rsidRPr="009363B6">
        <w:rPr>
          <w:rFonts w:asciiTheme="majorBidi" w:hAnsiTheme="majorBidi" w:cstheme="majorBidi" w:hint="cs"/>
          <w:sz w:val="30"/>
          <w:szCs w:val="30"/>
          <w:lang w:val="en-GB"/>
        </w:rPr>
        <w:t xml:space="preserve">2558 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>หน่วยงานภาครัฐได้ขอความร่วมมือให้พิจารณาถึงความจำเป็นในการจัดกิจกรรมในลักษณะที่มีการรวมกันของคนหมู่มาก ซึ่งรวมถึงการประชุมสามัญผู้ถือหุ้นประจำปี ดังนั้น ที่ประชุมคณะกรรมการบริษัทซึ่งได้</w:t>
      </w:r>
      <w:r w:rsidR="00B5751F">
        <w:rPr>
          <w:rFonts w:asciiTheme="majorBidi" w:hAnsiTheme="majorBidi" w:cstheme="majorBidi"/>
          <w:sz w:val="30"/>
          <w:szCs w:val="30"/>
          <w:lang w:val="en-GB"/>
        </w:rPr>
        <w:t xml:space="preserve">     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จัดขึ้นเมื่อวันที่ </w:t>
      </w:r>
      <w:r w:rsidRPr="009363B6">
        <w:rPr>
          <w:rFonts w:asciiTheme="majorBidi" w:hAnsiTheme="majorBidi" w:cstheme="majorBidi" w:hint="cs"/>
          <w:sz w:val="30"/>
          <w:szCs w:val="30"/>
          <w:lang w:val="en-GB"/>
        </w:rPr>
        <w:t xml:space="preserve">31 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มีนาคม </w:t>
      </w:r>
      <w:r w:rsidRPr="009363B6">
        <w:rPr>
          <w:rFonts w:asciiTheme="majorBidi" w:hAnsiTheme="majorBidi" w:cstheme="majorBidi" w:hint="cs"/>
          <w:sz w:val="30"/>
          <w:szCs w:val="30"/>
          <w:lang w:val="en-GB"/>
        </w:rPr>
        <w:t xml:space="preserve">2563  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>จึงได้พิจารณาปัจจัยสำคัญต่าง ๆ ที่เกี่ยวข้องและได้มีมติดังนี้</w:t>
      </w:r>
    </w:p>
    <w:p w14:paraId="12F80E8B" w14:textId="77777777" w:rsidR="009363B6" w:rsidRPr="00CD43AB" w:rsidRDefault="009363B6" w:rsidP="00C20477">
      <w:pPr>
        <w:jc w:val="thaiDistribute"/>
        <w:rPr>
          <w:rFonts w:asciiTheme="majorBidi" w:hAnsiTheme="majorBidi" w:cstheme="majorBidi"/>
          <w:cs/>
          <w:lang w:val="en-GB"/>
        </w:rPr>
      </w:pPr>
    </w:p>
    <w:p w14:paraId="5152AB75" w14:textId="3EDB940E" w:rsidR="009363B6" w:rsidRPr="009363B6" w:rsidRDefault="009363B6" w:rsidP="00C20477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3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อนุมัติการเลื่อนการประชุมสามัญผู้ถือหุ้นประจำปี </w:t>
      </w:r>
      <w:r w:rsidRPr="009363B6">
        <w:rPr>
          <w:rFonts w:asciiTheme="majorBidi" w:hAnsiTheme="majorBidi" w:cstheme="majorBidi" w:hint="cs"/>
          <w:sz w:val="30"/>
          <w:szCs w:val="30"/>
          <w:lang w:val="en-GB"/>
        </w:rPr>
        <w:t xml:space="preserve">2563 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ซึ่งกำหนดไว้ในวันที่ </w:t>
      </w:r>
      <w:r w:rsidRPr="009363B6">
        <w:rPr>
          <w:rFonts w:asciiTheme="majorBidi" w:hAnsiTheme="majorBidi" w:cstheme="majorBidi" w:hint="cs"/>
          <w:sz w:val="30"/>
          <w:szCs w:val="30"/>
          <w:lang w:val="en-GB"/>
        </w:rPr>
        <w:t xml:space="preserve">27 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เมษายน </w:t>
      </w:r>
      <w:r w:rsidRPr="009363B6">
        <w:rPr>
          <w:rFonts w:asciiTheme="majorBidi" w:hAnsiTheme="majorBidi" w:cstheme="majorBidi" w:hint="cs"/>
          <w:sz w:val="30"/>
          <w:szCs w:val="30"/>
          <w:lang w:val="en-GB"/>
        </w:rPr>
        <w:t>2563</w:t>
      </w:r>
      <w:r w:rsidR="00C4554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>โดยเป็นการเลื่อนการประชุมออกไปโดยไม่มีกำหนด ส่งผลให้วันกำหนดรายชื่อผู้ที่มีสิทธิเข้าร่วมประชุมสามัญ</w:t>
      </w:r>
      <w:r w:rsidR="00B5751F">
        <w:rPr>
          <w:rFonts w:asciiTheme="majorBidi" w:hAnsiTheme="majorBidi" w:cstheme="majorBidi"/>
          <w:sz w:val="30"/>
          <w:szCs w:val="30"/>
          <w:lang w:val="en-GB"/>
        </w:rPr>
        <w:t xml:space="preserve">   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>ผู้ถือหุ้น</w:t>
      </w:r>
      <w:r w:rsidRPr="009363B6">
        <w:rPr>
          <w:rFonts w:asciiTheme="majorBidi" w:hAnsiTheme="majorBidi" w:cstheme="majorBidi" w:hint="cs"/>
          <w:sz w:val="30"/>
          <w:szCs w:val="30"/>
          <w:lang w:val="en-GB"/>
        </w:rPr>
        <w:t xml:space="preserve"> 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>(</w:t>
      </w:r>
      <w:r w:rsidRPr="009363B6">
        <w:rPr>
          <w:rFonts w:asciiTheme="majorBidi" w:hAnsiTheme="majorBidi" w:cstheme="majorBidi" w:hint="cs"/>
          <w:sz w:val="30"/>
          <w:szCs w:val="30"/>
          <w:lang w:val="en-GB"/>
        </w:rPr>
        <w:t>Record Date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) ที่กำหนดไว้เป็นวันที่ </w:t>
      </w:r>
      <w:r w:rsidRPr="009363B6">
        <w:rPr>
          <w:rFonts w:asciiTheme="majorBidi" w:hAnsiTheme="majorBidi" w:cstheme="majorBidi" w:hint="cs"/>
          <w:sz w:val="30"/>
          <w:szCs w:val="30"/>
          <w:lang w:val="en-GB"/>
        </w:rPr>
        <w:t xml:space="preserve">23 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มีนาคม </w:t>
      </w:r>
      <w:r w:rsidRPr="009363B6">
        <w:rPr>
          <w:rFonts w:asciiTheme="majorBidi" w:hAnsiTheme="majorBidi" w:cstheme="majorBidi" w:hint="cs"/>
          <w:sz w:val="30"/>
          <w:szCs w:val="30"/>
          <w:lang w:val="en-GB"/>
        </w:rPr>
        <w:t>2563</w:t>
      </w:r>
      <w:r w:rsidRPr="009363B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ต้องเลื่อนออกไปโดยไม่มีกำหนด</w:t>
      </w:r>
    </w:p>
    <w:p w14:paraId="6B8893D9" w14:textId="612AFD2C" w:rsidR="009363B6" w:rsidRPr="00CD43AB" w:rsidRDefault="009363B6" w:rsidP="00C20477">
      <w:pPr>
        <w:pStyle w:val="ListParagraph"/>
        <w:spacing w:line="240" w:lineRule="auto"/>
        <w:ind w:left="1080" w:right="139"/>
        <w:jc w:val="thaiDistribute"/>
        <w:rPr>
          <w:rFonts w:asciiTheme="majorBidi" w:hAnsiTheme="majorBidi" w:cstheme="majorBidi"/>
          <w:szCs w:val="18"/>
          <w:lang w:val="en-GB"/>
        </w:rPr>
      </w:pPr>
    </w:p>
    <w:p w14:paraId="7D873786" w14:textId="2E2E39DC" w:rsidR="009363B6" w:rsidRPr="00B16A7C" w:rsidRDefault="009363B6" w:rsidP="00C20477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3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6A7C">
        <w:rPr>
          <w:rFonts w:asciiTheme="majorBidi" w:hAnsiTheme="majorBidi" w:cstheme="majorBidi" w:hint="cs"/>
          <w:sz w:val="30"/>
          <w:szCs w:val="30"/>
          <w:cs/>
          <w:lang w:val="en-GB"/>
        </w:rPr>
        <w:t>วาระการประชุมสามัญผู้ถือหุ้นเกี่ยวกับการพิจารณาอนุมัติการจ่ายเงินปันผลจากผลการดำเนินงานปี</w:t>
      </w:r>
      <w:r w:rsidRPr="00B16A7C">
        <w:rPr>
          <w:rFonts w:asciiTheme="majorBidi" w:hAnsiTheme="majorBidi" w:cstheme="majorBidi" w:hint="cs"/>
          <w:sz w:val="30"/>
          <w:szCs w:val="30"/>
          <w:lang w:val="en-GB"/>
        </w:rPr>
        <w:t xml:space="preserve"> 2562 </w:t>
      </w:r>
      <w:r w:rsidRPr="00B16A7C">
        <w:rPr>
          <w:rFonts w:asciiTheme="majorBidi" w:hAnsiTheme="majorBidi" w:cstheme="majorBidi" w:hint="cs"/>
          <w:sz w:val="30"/>
          <w:szCs w:val="30"/>
          <w:cs/>
          <w:lang w:val="en-GB"/>
        </w:rPr>
        <w:t>คณะกรรมการบริษัทจะมีการพิจารณาทบทวนอีกครั้ง จึงทำให้วันกำหนดรายชื่อผู้ถือหุ้นเพื่อสิทธิใน</w:t>
      </w:r>
      <w:r w:rsidR="00B5751F">
        <w:rPr>
          <w:rFonts w:asciiTheme="majorBidi" w:hAnsiTheme="majorBidi" w:cstheme="majorBidi"/>
          <w:sz w:val="30"/>
          <w:szCs w:val="30"/>
          <w:lang w:val="en-GB"/>
        </w:rPr>
        <w:t xml:space="preserve">     </w:t>
      </w:r>
      <w:r w:rsidRPr="00B16A7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การรับเงินปันผลที่กำหนดไว้วันที่ </w:t>
      </w:r>
      <w:r w:rsidRPr="00B16A7C">
        <w:rPr>
          <w:rFonts w:asciiTheme="majorBidi" w:hAnsiTheme="majorBidi" w:cstheme="majorBidi" w:hint="cs"/>
          <w:sz w:val="30"/>
          <w:szCs w:val="30"/>
          <w:lang w:val="en-GB"/>
        </w:rPr>
        <w:t xml:space="preserve">8 </w:t>
      </w:r>
      <w:r w:rsidRPr="00B16A7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พฤษภาคม </w:t>
      </w:r>
      <w:r w:rsidRPr="00B16A7C">
        <w:rPr>
          <w:rFonts w:asciiTheme="majorBidi" w:hAnsiTheme="majorBidi" w:cstheme="majorBidi" w:hint="cs"/>
          <w:sz w:val="30"/>
          <w:szCs w:val="30"/>
          <w:lang w:val="en-GB"/>
        </w:rPr>
        <w:t xml:space="preserve">2563 </w:t>
      </w:r>
      <w:r w:rsidRPr="00B16A7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และวันกำหนดจ่ายเงินปันผลที่กำหนดไว้วันที่ </w:t>
      </w:r>
      <w:r w:rsidR="00B5751F">
        <w:rPr>
          <w:rFonts w:asciiTheme="majorBidi" w:hAnsiTheme="majorBidi" w:cstheme="majorBidi"/>
          <w:sz w:val="30"/>
          <w:szCs w:val="30"/>
          <w:lang w:val="en-GB"/>
        </w:rPr>
        <w:t xml:space="preserve">     </w:t>
      </w:r>
      <w:r w:rsidR="00C94786">
        <w:rPr>
          <w:rFonts w:asciiTheme="majorBidi" w:hAnsiTheme="majorBidi" w:cstheme="majorBidi"/>
          <w:sz w:val="30"/>
          <w:szCs w:val="30"/>
          <w:lang w:val="en-GB"/>
        </w:rPr>
        <w:br/>
      </w:r>
      <w:r w:rsidRPr="00B16A7C">
        <w:rPr>
          <w:rFonts w:asciiTheme="majorBidi" w:hAnsiTheme="majorBidi" w:cstheme="majorBidi" w:hint="cs"/>
          <w:sz w:val="30"/>
          <w:szCs w:val="30"/>
          <w:lang w:val="en-GB"/>
        </w:rPr>
        <w:t>26</w:t>
      </w:r>
      <w:r w:rsidRPr="00B16A7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พฤษภาคม</w:t>
      </w:r>
      <w:r w:rsidRPr="00B16A7C">
        <w:rPr>
          <w:rFonts w:asciiTheme="majorBidi" w:hAnsiTheme="majorBidi" w:cstheme="majorBidi" w:hint="cs"/>
          <w:sz w:val="30"/>
          <w:szCs w:val="30"/>
          <w:lang w:val="en-GB"/>
        </w:rPr>
        <w:t xml:space="preserve"> 2563 </w:t>
      </w:r>
      <w:r w:rsidRPr="00B16A7C">
        <w:rPr>
          <w:rFonts w:asciiTheme="majorBidi" w:hAnsiTheme="majorBidi" w:cstheme="majorBidi" w:hint="cs"/>
          <w:sz w:val="30"/>
          <w:szCs w:val="30"/>
          <w:cs/>
          <w:lang w:val="en-GB"/>
        </w:rPr>
        <w:t>ต้องเลื่อนออกไปโดยไม่มีกำหนด</w:t>
      </w:r>
    </w:p>
    <w:sectPr w:rsidR="009363B6" w:rsidRPr="00B16A7C" w:rsidSect="000D0055"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C2F34" w14:textId="77777777" w:rsidR="00D0475B" w:rsidRDefault="00D0475B">
      <w:r>
        <w:separator/>
      </w:r>
    </w:p>
  </w:endnote>
  <w:endnote w:type="continuationSeparator" w:id="0">
    <w:p w14:paraId="14393AB3" w14:textId="77777777" w:rsidR="00D0475B" w:rsidRDefault="00D0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BoldItali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 w:hint="cs"/>
        <w:sz w:val="30"/>
        <w:szCs w:val="30"/>
      </w:rPr>
      <w:id w:val="-1766836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1BF2BA" w14:textId="179278B8" w:rsidR="009F6F06" w:rsidRPr="008A4205" w:rsidRDefault="009F6F06" w:rsidP="008A4205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8A4205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8A4205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8A4205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8A4205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8A4205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9BDAE" w14:textId="0F47BB96" w:rsidR="009F6F06" w:rsidRPr="00C827F6" w:rsidRDefault="009F6F06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crct3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2EE7888" w14:textId="77777777" w:rsidR="009F6F06" w:rsidRPr="00C827F6" w:rsidRDefault="009F6F06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57D04" w14:textId="2A94E16C" w:rsidR="009F6F06" w:rsidRPr="00C827F6" w:rsidRDefault="009F6F06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crct3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5149DFE3" w14:textId="77777777" w:rsidR="009F6F06" w:rsidRPr="00C827F6" w:rsidRDefault="009F6F06">
    <w:pPr>
      <w:pStyle w:val="Footer"/>
      <w:rPr>
        <w:lang w:val="fr-FR"/>
      </w:rPr>
    </w:pPr>
  </w:p>
  <w:p w14:paraId="1A1EF4B7" w14:textId="77777777" w:rsidR="009F6F06" w:rsidRDefault="009F6F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75F72" w14:textId="77777777" w:rsidR="00D0475B" w:rsidRDefault="00D0475B">
      <w:r>
        <w:separator/>
      </w:r>
    </w:p>
  </w:footnote>
  <w:footnote w:type="continuationSeparator" w:id="0">
    <w:p w14:paraId="03A2831E" w14:textId="77777777" w:rsidR="00D0475B" w:rsidRDefault="00D04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86EDC" w14:textId="77777777" w:rsidR="009F6F06" w:rsidRPr="00FA7747" w:rsidRDefault="009F6F0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771E404" w14:textId="77777777" w:rsidR="009F6F06" w:rsidRPr="00FA7747" w:rsidRDefault="009F6F0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7451325" w14:textId="464D6DC1" w:rsidR="009F6F06" w:rsidRPr="00074891" w:rsidRDefault="009F6F06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 3</w:t>
    </w:r>
    <w:r w:rsidRPr="00F16EA1">
      <w:rPr>
        <w:rFonts w:ascii="Angsana New" w:hAnsi="Angsana New" w:cs="Angsana New"/>
        <w:b w:val="0"/>
        <w:bCs/>
        <w:sz w:val="32"/>
        <w:szCs w:val="32"/>
        <w:lang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1E97C" w14:textId="5926561D" w:rsidR="009F6F06" w:rsidRPr="00BF1043" w:rsidRDefault="009F6F06" w:rsidP="001843E1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มหาชน)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9912B03" w14:textId="5E5CF1E5" w:rsidR="009F6F06" w:rsidRPr="00FA7747" w:rsidRDefault="009F6F06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CDE316F" w14:textId="6ECCFCF7" w:rsidR="009F6F06" w:rsidRPr="00DD05E5" w:rsidRDefault="009F6F06" w:rsidP="001843E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DD05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DD05E5">
      <w:rPr>
        <w:rFonts w:ascii="Angsana New" w:hAnsi="Angsana New" w:cs="Angsana New" w:hint="cs"/>
        <w:sz w:val="32"/>
        <w:szCs w:val="32"/>
        <w:lang w:bidi="th-TH"/>
      </w:rPr>
      <w:t>31</w:t>
    </w:r>
    <w:r w:rsidRPr="00DD05E5">
      <w:rPr>
        <w:rFonts w:ascii="Angsana New" w:hAnsi="Angsana New" w:cs="Angsana New" w:hint="cs"/>
        <w:b w:val="0"/>
        <w:bCs/>
        <w:sz w:val="32"/>
        <w:szCs w:val="32"/>
        <w:lang w:bidi="th-TH"/>
      </w:rPr>
      <w:t xml:space="preserve"> </w:t>
    </w:r>
    <w:r w:rsidRPr="00DD05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 w:cs="Angsana New"/>
        <w:sz w:val="32"/>
        <w:szCs w:val="32"/>
        <w:lang w:bidi="th-TH"/>
      </w:rPr>
      <w:t>2563</w:t>
    </w:r>
    <w:r w:rsidRPr="00DD05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DD05E5">
      <w:rPr>
        <w:rFonts w:ascii="Angsana New" w:hAnsi="Angsana New" w:cs="Angsana New" w:hint="cs"/>
        <w:b w:val="0"/>
        <w:bCs/>
        <w:sz w:val="32"/>
        <w:szCs w:val="32"/>
        <w:lang w:bidi="th-TH"/>
      </w:rPr>
      <w:t>(</w:t>
    </w:r>
    <w:r w:rsidRPr="00DD05E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DD05E5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)</w:t>
    </w:r>
  </w:p>
  <w:p w14:paraId="01148C73" w14:textId="77777777" w:rsidR="009F6F06" w:rsidRPr="001843E1" w:rsidRDefault="009F6F0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D29" w14:textId="77777777" w:rsidR="009F6F06" w:rsidRPr="00FA7747" w:rsidRDefault="009F6F0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4F53E1F7" w14:textId="77777777" w:rsidR="009F6F06" w:rsidRPr="00FA7747" w:rsidRDefault="009F6F0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01092ED" w14:textId="4E7F1D0A" w:rsidR="009F6F06" w:rsidRPr="00410770" w:rsidRDefault="009F6F06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สำหรับงวดสามเดือนสิ้นสุดวันที่ 3</w:t>
    </w:r>
    <w:r w:rsidRPr="00F42D26"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F42D26">
      <w:rPr>
        <w:rFonts w:ascii="Angsana New" w:hAnsi="Angsana New" w:cs="Angsana New"/>
        <w:sz w:val="32"/>
        <w:szCs w:val="32"/>
        <w:lang w:val="en-US" w:bidi="th-TH"/>
      </w:rPr>
      <w:t>2562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6E171E6" w14:textId="77777777" w:rsidR="009F6F06" w:rsidRPr="00074891" w:rsidRDefault="009F6F06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51AF2" w14:textId="25DD2029" w:rsidR="009F6F06" w:rsidRPr="00BF1043" w:rsidRDefault="009F6F06" w:rsidP="008F0C0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3404E20" w14:textId="50CE1BC6" w:rsidR="009F6F06" w:rsidRPr="00FA7747" w:rsidRDefault="009F6F06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47BD2EE" w14:textId="3D4AF941" w:rsidR="009F6F06" w:rsidRPr="00AF256D" w:rsidRDefault="009F6F06" w:rsidP="008F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632AEC">
      <w:rPr>
        <w:rFonts w:ascii="Angsana New" w:hAnsi="Angsana New" w:cs="Angsana New"/>
        <w:sz w:val="32"/>
        <w:szCs w:val="32"/>
        <w:lang w:bidi="th-TH"/>
      </w:rPr>
      <w:t>31</w:t>
    </w:r>
    <w:r w:rsidRPr="00FF27DB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FF27D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642990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9EA80F4" w14:textId="77777777" w:rsidR="009F6F06" w:rsidRPr="008F0C0B" w:rsidRDefault="009F6F0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BDDC5" w14:textId="77777777" w:rsidR="009F6F06" w:rsidRDefault="009F6F06" w:rsidP="00713C5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F33C0" w14:textId="26603A4A" w:rsidR="009F6F06" w:rsidRPr="00BF1043" w:rsidRDefault="009F6F06" w:rsidP="008F0C0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53111FD" w14:textId="77777777" w:rsidR="009F6F06" w:rsidRPr="00FA7747" w:rsidRDefault="009F6F06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8BC418" w14:textId="2A193BB5" w:rsidR="009F6F06" w:rsidRPr="00AF256D" w:rsidRDefault="009F6F06" w:rsidP="008F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สำหรับงวดสามเดือนสิ้นสุดวันที่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632AEC">
      <w:rPr>
        <w:rFonts w:ascii="Angsana New" w:hAnsi="Angsana New" w:cs="Angsana New"/>
        <w:sz w:val="32"/>
        <w:szCs w:val="32"/>
        <w:lang w:bidi="th-TH"/>
      </w:rPr>
      <w:t>31</w:t>
    </w:r>
    <w:r w:rsidRPr="00FF27DB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FF27D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AEE947F" w14:textId="77777777" w:rsidR="009F6F06" w:rsidRPr="008F0C0B" w:rsidRDefault="009F6F0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2"/>
  </w:num>
  <w:num w:numId="5">
    <w:abstractNumId w:val="5"/>
  </w:num>
  <w:num w:numId="6">
    <w:abstractNumId w:val="6"/>
  </w:num>
  <w:num w:numId="7">
    <w:abstractNumId w:val="13"/>
  </w:num>
  <w:num w:numId="8">
    <w:abstractNumId w:val="14"/>
  </w:num>
  <w:num w:numId="9">
    <w:abstractNumId w:val="11"/>
  </w:num>
  <w:num w:numId="10">
    <w:abstractNumId w:val="9"/>
  </w:num>
  <w:num w:numId="11">
    <w:abstractNumId w:val="1"/>
  </w:num>
  <w:num w:numId="12">
    <w:abstractNumId w:val="10"/>
  </w:num>
  <w:num w:numId="13">
    <w:abstractNumId w:val="7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4732"/>
    <w:rsid w:val="00014C2F"/>
    <w:rsid w:val="00015C52"/>
    <w:rsid w:val="000162A3"/>
    <w:rsid w:val="000167EF"/>
    <w:rsid w:val="00016879"/>
    <w:rsid w:val="00016E14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5B9"/>
    <w:rsid w:val="00A576AE"/>
    <w:rsid w:val="00A57F45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FE9"/>
    <w:rsid w:val="00C700C1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095A4-1D0D-4973-8F77-A12A1FAAD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46</Pages>
  <Words>7262</Words>
  <Characters>41400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Suchaya, Sakunwong</cp:lastModifiedBy>
  <cp:revision>2</cp:revision>
  <cp:lastPrinted>2020-05-14T10:58:00Z</cp:lastPrinted>
  <dcterms:created xsi:type="dcterms:W3CDTF">2020-05-14T13:13:00Z</dcterms:created>
  <dcterms:modified xsi:type="dcterms:W3CDTF">2020-05-14T13:13:00Z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