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565500F6" w:rsidR="00804175" w:rsidRPr="00DE672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E6726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DE6726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E6726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E672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E6726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DE6726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E6726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3CBD4A71" w14:textId="3E1FDFF6" w:rsidR="007D2B7F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67DFC85E" w14:textId="22C0BC2C" w:rsidR="00B218BD" w:rsidRPr="00DE6726" w:rsidRDefault="00B218B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0556B0FF" w14:textId="248C0A12" w:rsidR="00804175" w:rsidRPr="00DE6726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การ</w:t>
      </w:r>
      <w:r w:rsidR="005D6004" w:rsidRPr="00DE6726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3B64113" w14:textId="77777777" w:rsidR="00804175" w:rsidRPr="00DE6726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A90312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90312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A90312">
        <w:rPr>
          <w:rFonts w:ascii="Angsana New" w:hAnsi="Angsana New" w:cs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A90312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90312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50E9F2C7" w14:textId="1629B196" w:rsidR="00804175" w:rsidRPr="00DE6726" w:rsidRDefault="0069033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อสังหาริมทรัพย์เพื่อการลงทุน</w:t>
      </w:r>
      <w:r w:rsidR="00804175" w:rsidRPr="00DE6726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</w:p>
    <w:p w14:paraId="3A139E13" w14:textId="07A81A69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DE6726" w:rsidRDefault="0063146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DE6726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 w:hint="cs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DE6726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7978EFC1" w14:textId="4E3C5844" w:rsidR="00804175" w:rsidRPr="00DE6726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DE6726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5C65C830" w14:textId="77777777" w:rsidR="00947AA2" w:rsidRPr="00DE6726" w:rsidRDefault="00947AA2" w:rsidP="00947AA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สัญญาเช่า</w:t>
      </w:r>
    </w:p>
    <w:p w14:paraId="2B329EA4" w14:textId="70F0BF1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5EE0529D" w14:textId="5F9798F5" w:rsidR="00DE6DFD" w:rsidRPr="00DE6726" w:rsidRDefault="00DE6DF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DE6726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49E5694" w14:textId="17EFFAB6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71D5DB" w14:textId="7C1B141D" w:rsidR="00B11F89" w:rsidRPr="00B11F89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F6BAB7A" w14:textId="5318906A" w:rsidR="0016373D" w:rsidRPr="00DE6726" w:rsidRDefault="001637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</w:t>
      </w:r>
      <w:r w:rsidR="0029797B">
        <w:rPr>
          <w:rFonts w:ascii="Angsana New" w:hAnsi="Angsana New" w:cs="Angsana New" w:hint="cs"/>
          <w:sz w:val="28"/>
          <w:szCs w:val="28"/>
          <w:cs/>
          <w:lang w:bidi="th-TH"/>
        </w:rPr>
        <w:t>รายการ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ใหม่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231685DA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การเงินจากคณะกรรมการเมื่อวันที่</w:t>
      </w:r>
      <w:r w:rsidR="00261DAB" w:rsidRPr="009D66AF">
        <w:rPr>
          <w:rFonts w:ascii="Angsana New" w:hAnsi="Angsana New" w:cs="Angsana New"/>
          <w:sz w:val="28"/>
          <w:szCs w:val="28"/>
        </w:rPr>
        <w:t xml:space="preserve"> </w:t>
      </w:r>
      <w:r w:rsidR="00BF0225" w:rsidRPr="00BF0225">
        <w:rPr>
          <w:rFonts w:ascii="Angsana New" w:hAnsi="Angsana New" w:cs="Angsana New"/>
          <w:sz w:val="28"/>
          <w:szCs w:val="28"/>
        </w:rPr>
        <w:t>14</w:t>
      </w:r>
      <w:r w:rsidR="00261DAB" w:rsidRPr="00BF32BB">
        <w:rPr>
          <w:rFonts w:ascii="Angsana New" w:hAnsi="Angsana New" w:cs="Angsana New"/>
          <w:sz w:val="28"/>
          <w:szCs w:val="28"/>
        </w:rPr>
        <w:t xml:space="preserve"> </w:t>
      </w:r>
      <w:r w:rsidR="00261DAB" w:rsidRPr="00BF32BB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BF0225" w:rsidRPr="00BF0225">
        <w:rPr>
          <w:rFonts w:ascii="Angsana New" w:hAnsi="Angsana New" w:cs="Angsana New"/>
          <w:sz w:val="28"/>
          <w:szCs w:val="28"/>
        </w:rPr>
        <w:t>2563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9D66AF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9B41DC8" w14:textId="01688790" w:rsidR="002F0B28" w:rsidRPr="009D66AF" w:rsidRDefault="002F0B28" w:rsidP="009A2E9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บริษัทร่วมและการร่วมค้า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(รวมเรียกว่า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/>
          <w:sz w:val="28"/>
          <w:szCs w:val="28"/>
        </w:rPr>
        <w:t>“</w:t>
      </w:r>
      <w:r w:rsidRPr="009D66AF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9D66AF">
        <w:rPr>
          <w:rFonts w:ascii="Angsana New" w:hAnsi="Angsana New" w:cs="Angsana New"/>
          <w:sz w:val="28"/>
          <w:szCs w:val="28"/>
        </w:rPr>
        <w:t>”</w:t>
      </w:r>
      <w:r w:rsidR="000F4CA1" w:rsidRPr="009D66AF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9D66AF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ดำเนินธุรกิจหลักเกี่ยวกับโลจิสติกส์ครบวงจรทั้งในประเทศและต่างประเทศ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ครอบคลุมตั้งแต่ธุรกิจการขนส่งสินค้า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บริหารคลังสินค้า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ท่าพักสินค้า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บริการรับฝากสินค้า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ให้บริการบรรจุภัณฑ์และการขนย้ายสินค้าและตู้คอนเทนเนอร์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นอกจากนี้กลุ่มบริษัทยังดำเนินธุรกิจเกี่ยวกับการให้เช่าพื้นที่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การจัดเก็บรักษาเอกสารและบริการที่เกี่ยวข้อง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การบริการลานจอดรถยนต์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การขน</w:t>
      </w:r>
      <w:r w:rsidR="003B08CE">
        <w:rPr>
          <w:rFonts w:ascii="Angsana New" w:hAnsi="Angsana New" w:cs="Angsana New" w:hint="cs"/>
          <w:sz w:val="28"/>
          <w:szCs w:val="28"/>
          <w:cs/>
        </w:rPr>
        <w:t>ย้ายบ้านพักอาศัย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การจัดทำพร้อมติดตั้งโปรแกรมคอมพิวเตอร์ที่ใช้งานด้านโลจิสติกส์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การให้บริการด้านห้องเย็นและบริการที่เกี่ยวข้อง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E87912C" w14:textId="77777777" w:rsidR="00F36DBF" w:rsidRPr="009D66AF" w:rsidRDefault="00F36DB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9D66AF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28"/>
          <w:szCs w:val="28"/>
          <w:u w:val="none"/>
          <w:cs/>
          <w:lang w:val="th-TH"/>
        </w:rPr>
      </w:pPr>
      <w:r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เกณฑ์การจัดทำ</w:t>
      </w:r>
      <w:r w:rsidR="00D25073"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>งบ</w:t>
      </w:r>
      <w:r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9F6C4F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6C456BA" w14:textId="214202E0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F0225" w:rsidRPr="00BF0225">
        <w:rPr>
          <w:rFonts w:ascii="Angsana New" w:hAnsi="Angsana New" w:cs="Angsana New"/>
          <w:sz w:val="28"/>
          <w:szCs w:val="28"/>
        </w:rPr>
        <w:t>34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เรื่อง</w:t>
      </w:r>
      <w:r w:rsidR="0000190F">
        <w:rPr>
          <w:rFonts w:ascii="Angsana New" w:hAnsi="Angsana New" w:cs="Angsana New"/>
          <w:sz w:val="28"/>
          <w:szCs w:val="28"/>
        </w:rPr>
        <w:br/>
      </w:r>
      <w:r w:rsidRPr="0000190F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1F7ABF64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BF0225" w:rsidRPr="00BF0225">
        <w:rPr>
          <w:rFonts w:ascii="Angsana New" w:hAnsi="Angsana New" w:cs="Angsana New"/>
          <w:sz w:val="28"/>
          <w:szCs w:val="28"/>
        </w:rPr>
        <w:t>31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ธันวาคม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BF0225" w:rsidRPr="00BF0225">
        <w:rPr>
          <w:rFonts w:ascii="Angsana New" w:hAnsi="Angsana New" w:cs="Angsana New"/>
          <w:sz w:val="28"/>
          <w:szCs w:val="28"/>
        </w:rPr>
        <w:t>2562</w:t>
      </w:r>
    </w:p>
    <w:p w14:paraId="00C184B9" w14:textId="77777777" w:rsidR="00BC32A3" w:rsidRPr="009D66AF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0D9D84E" w14:textId="6B67AFB9" w:rsidR="005E347D" w:rsidRPr="009D66AF" w:rsidRDefault="00BC0DD2" w:rsidP="006D5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D66AF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E347D" w:rsidRPr="009D66AF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2B6E2D">
        <w:rPr>
          <w:rFonts w:ascii="Angsana New" w:hAnsi="Angsana New" w:cs="Angsana New" w:hint="cs"/>
          <w:sz w:val="28"/>
          <w:szCs w:val="28"/>
          <w:cs/>
        </w:rPr>
        <w:t>ซึ่งไม่มีผลกระทบต่องบการเงินอย่างมีสาระสำคัญ</w:t>
      </w:r>
      <w:r w:rsidR="005E347D" w:rsidRPr="009D66AF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</w:t>
      </w:r>
      <w:r w:rsidR="00F35C8C" w:rsidRPr="009D66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347D" w:rsidRPr="009D66AF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BF0225" w:rsidRPr="00BF0225">
        <w:rPr>
          <w:rFonts w:ascii="Angsana New" w:hAnsi="Angsana New" w:cs="Angsana New"/>
          <w:sz w:val="28"/>
          <w:szCs w:val="28"/>
        </w:rPr>
        <w:t>16</w:t>
      </w:r>
      <w:r w:rsidR="005E347D" w:rsidRPr="009D66AF">
        <w:rPr>
          <w:rFonts w:ascii="Angsana New" w:hAnsi="Angsana New" w:cs="Angsana New"/>
          <w:sz w:val="28"/>
          <w:szCs w:val="28"/>
        </w:rPr>
        <w:t xml:space="preserve"> </w:t>
      </w:r>
      <w:r w:rsidR="00472CAD" w:rsidRPr="009D66AF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5E347D" w:rsidRPr="00A660CD">
        <w:rPr>
          <w:rFonts w:ascii="Angsana New" w:hAnsi="Angsana New" w:cs="Angsana New"/>
          <w:i/>
          <w:iCs/>
          <w:sz w:val="28"/>
          <w:szCs w:val="28"/>
          <w:cs/>
        </w:rPr>
        <w:t>สัญญาเช่า</w:t>
      </w:r>
      <w:r w:rsidR="005B293A" w:rsidRPr="009D66AF">
        <w:rPr>
          <w:rFonts w:ascii="Angsana New" w:hAnsi="Angsana New" w:cs="Angsana New"/>
          <w:sz w:val="28"/>
          <w:szCs w:val="28"/>
        </w:rPr>
        <w:t xml:space="preserve"> </w:t>
      </w:r>
      <w:r w:rsidR="00472CAD" w:rsidRPr="003A6A6D">
        <w:rPr>
          <w:rFonts w:ascii="Angsana New" w:hAnsi="Angsana New" w:cs="Angsana New"/>
          <w:sz w:val="28"/>
          <w:szCs w:val="28"/>
          <w:cs/>
        </w:rPr>
        <w:t>(</w:t>
      </w:r>
      <w:r w:rsidR="00472CAD" w:rsidRPr="003A6A6D">
        <w:rPr>
          <w:rFonts w:ascii="Angsana New" w:hAnsi="Angsana New" w:cs="Angsana New"/>
          <w:sz w:val="28"/>
          <w:szCs w:val="28"/>
        </w:rPr>
        <w:t xml:space="preserve">TFRS </w:t>
      </w:r>
      <w:r w:rsidR="00BF0225" w:rsidRPr="00BF0225">
        <w:rPr>
          <w:rFonts w:ascii="Angsana New" w:hAnsi="Angsana New" w:cs="Angsana New"/>
          <w:sz w:val="28"/>
          <w:szCs w:val="28"/>
        </w:rPr>
        <w:t>16</w:t>
      </w:r>
      <w:r w:rsidR="00472CAD" w:rsidRPr="003A6A6D">
        <w:rPr>
          <w:rFonts w:ascii="Angsana New" w:hAnsi="Angsana New" w:cs="Angsana New"/>
          <w:sz w:val="28"/>
          <w:szCs w:val="28"/>
          <w:cs/>
        </w:rPr>
        <w:t>)</w:t>
      </w:r>
      <w:r w:rsidR="00472CAD"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="003D5472" w:rsidRPr="009D66AF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A300AC" w:rsidRPr="009D66AF">
        <w:rPr>
          <w:rFonts w:ascii="Angsana New" w:hAnsi="Angsana New" w:cs="Angsana New"/>
          <w:sz w:val="28"/>
          <w:szCs w:val="28"/>
          <w:cs/>
        </w:rPr>
        <w:t>ซึ่ง</w:t>
      </w:r>
      <w:r w:rsidR="003D5472" w:rsidRPr="009D66AF">
        <w:rPr>
          <w:rFonts w:ascii="Angsana New" w:hAnsi="Angsana New" w:cs="Angsana New"/>
          <w:sz w:val="28"/>
          <w:szCs w:val="28"/>
          <w:cs/>
        </w:rPr>
        <w:t>ไ</w:t>
      </w:r>
      <w:r w:rsidR="00A300AC" w:rsidRPr="009D66AF">
        <w:rPr>
          <w:rFonts w:ascii="Angsana New" w:hAnsi="Angsana New" w:cs="Angsana New"/>
          <w:sz w:val="28"/>
          <w:szCs w:val="28"/>
          <w:cs/>
        </w:rPr>
        <w:t>ด้เปิดเผยผลกระทบจาก</w:t>
      </w:r>
      <w:r w:rsidR="005B293A" w:rsidRPr="009D66AF">
        <w:rPr>
          <w:rFonts w:ascii="Angsana New" w:hAnsi="Angsana New" w:cs="Angsana New"/>
          <w:sz w:val="28"/>
          <w:szCs w:val="28"/>
          <w:cs/>
        </w:rPr>
        <w:t>การเปลี่ยนแปลงนโยบายการบัญชีไว้ใน</w:t>
      </w:r>
      <w:r w:rsidR="005B293A" w:rsidRPr="003A6A6D">
        <w:rPr>
          <w:rFonts w:ascii="Angsana New" w:hAnsi="Angsana New" w:cs="Angsana New"/>
          <w:sz w:val="28"/>
          <w:szCs w:val="28"/>
          <w:cs/>
        </w:rPr>
        <w:t xml:space="preserve">หมายเหตุข้อ </w:t>
      </w:r>
      <w:r w:rsidR="00BF0225" w:rsidRPr="00BF0225">
        <w:rPr>
          <w:rFonts w:ascii="Angsana New" w:hAnsi="Angsana New" w:cs="Angsana New"/>
          <w:sz w:val="28"/>
          <w:szCs w:val="28"/>
        </w:rPr>
        <w:t>3</w:t>
      </w:r>
    </w:p>
    <w:p w14:paraId="2C9B094E" w14:textId="0703E3F4" w:rsidR="009D66AF" w:rsidRDefault="009D66AF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3B37D12B" w14:textId="6ACBAAC9" w:rsidR="00804175" w:rsidRPr="009D66AF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9D66AF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73D42284" w:rsidR="007A0AF1" w:rsidRPr="009D66AF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2562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4B08">
        <w:rPr>
          <w:rFonts w:asciiTheme="majorBidi" w:hAnsiTheme="majorBidi" w:cstheme="majorBidi"/>
          <w:sz w:val="28"/>
          <w:szCs w:val="28"/>
        </w:rPr>
        <w:t xml:space="preserve"> </w:t>
      </w:r>
      <w:r w:rsidR="00AA4B08" w:rsidRPr="00AA4B08">
        <w:rPr>
          <w:rFonts w:asciiTheme="majorBidi" w:hAnsiTheme="majorBidi" w:cstheme="majorBidi"/>
          <w:sz w:val="28"/>
          <w:szCs w:val="28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</w:p>
    <w:p w14:paraId="54C78515" w14:textId="77777777" w:rsidR="007B1DB6" w:rsidRPr="009D66AF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2230A" w14:textId="3C624D4B" w:rsidR="00223CD5" w:rsidRPr="009D66AF" w:rsidRDefault="00223CD5" w:rsidP="001855E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9D66A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</w:t>
      </w:r>
    </w:p>
    <w:p w14:paraId="223C1209" w14:textId="77777777" w:rsidR="00604DEE" w:rsidRPr="009D66AF" w:rsidRDefault="00604DEE" w:rsidP="00604DEE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B31DED" w14:textId="6438B94A" w:rsidR="003D49F3" w:rsidRDefault="003735D3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6856D1" w:rsidRPr="009D66AF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</w:t>
      </w:r>
      <w:r w:rsidR="00A95165" w:rsidRPr="009D66AF">
        <w:rPr>
          <w:rFonts w:asciiTheme="majorBidi" w:hAnsiTheme="majorBidi" w:cstheme="majorBidi"/>
          <w:sz w:val="28"/>
          <w:szCs w:val="28"/>
          <w:cs/>
        </w:rPr>
        <w:t xml:space="preserve">มาตรฐาน </w:t>
      </w:r>
      <w:r w:rsidR="00A95165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BF0225">
        <w:rPr>
          <w:rFonts w:asciiTheme="majorBidi" w:hAnsiTheme="majorBidi" w:cstheme="majorBidi"/>
          <w:sz w:val="28"/>
          <w:szCs w:val="28"/>
        </w:rPr>
        <w:t>16</w:t>
      </w:r>
      <w:r w:rsidR="00A95165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A33301" w:rsidRPr="009D66AF">
        <w:rPr>
          <w:rFonts w:asciiTheme="majorBidi" w:hAnsiTheme="majorBidi" w:cstheme="majorBidi"/>
          <w:sz w:val="28"/>
          <w:szCs w:val="28"/>
          <w:cs/>
        </w:rPr>
        <w:t>ของส่วนของผู้ถือหุ้น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</w:t>
      </w:r>
      <w:r w:rsidR="00A33301" w:rsidRPr="009D66AF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F2933CE" w14:textId="77777777" w:rsidR="00705F9D" w:rsidRDefault="00705F9D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1350"/>
        <w:gridCol w:w="180"/>
        <w:gridCol w:w="1350"/>
        <w:gridCol w:w="180"/>
        <w:gridCol w:w="1531"/>
      </w:tblGrid>
      <w:tr w:rsidR="00333F6D" w:rsidRPr="00D25F5D" w14:paraId="0FA0E8F5" w14:textId="77777777" w:rsidTr="004D5762">
        <w:trPr>
          <w:cantSplit/>
          <w:trHeight w:val="299"/>
          <w:tblHeader/>
        </w:trPr>
        <w:tc>
          <w:tcPr>
            <w:tcW w:w="4410" w:type="dxa"/>
            <w:vAlign w:val="bottom"/>
          </w:tcPr>
          <w:p w14:paraId="773A18A7" w14:textId="71A3DED6" w:rsidR="00333F6D" w:rsidRPr="004C704B" w:rsidRDefault="00333F6D" w:rsidP="00333F6D">
            <w:pPr>
              <w:spacing w:line="240" w:lineRule="auto"/>
              <w:ind w:right="8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</w:rPr>
            </w:pPr>
          </w:p>
        </w:tc>
        <w:tc>
          <w:tcPr>
            <w:tcW w:w="180" w:type="dxa"/>
          </w:tcPr>
          <w:p w14:paraId="0AD0A5FF" w14:textId="77777777" w:rsidR="00333F6D" w:rsidRPr="00D36ED5" w:rsidRDefault="00333F6D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17CEDB3" w14:textId="02AC0F62" w:rsidR="00333F6D" w:rsidRPr="00333F6D" w:rsidRDefault="00333F6D" w:rsidP="00333F6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333F6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33F6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0B79923" w14:textId="77777777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0E7A9488" w14:textId="312D8DF6" w:rsidR="00333F6D" w:rsidRPr="00333F6D" w:rsidRDefault="00333F6D" w:rsidP="00333F6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33F6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333F6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333F6D" w:rsidRPr="00D25F5D" w14:paraId="47561CA3" w14:textId="77777777" w:rsidTr="004D576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2B15BC09" w14:textId="77777777" w:rsidR="00333F6D" w:rsidRPr="009777AF" w:rsidRDefault="00333F6D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7BDB69DD" w14:textId="77777777" w:rsidR="00333F6D" w:rsidRPr="00D36ED5" w:rsidRDefault="00333F6D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B793B82" w14:textId="77777777" w:rsidR="00333F6D" w:rsidRPr="00333F6D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3F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4ECC1F7" w14:textId="77777777" w:rsidR="00333F6D" w:rsidRPr="00333F6D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9241" w14:textId="7FD9B398" w:rsidR="00333F6D" w:rsidRPr="00333F6D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318BA93F" w14:textId="77777777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55E8A35D" w14:textId="77777777" w:rsidR="00333F6D" w:rsidRPr="00333F6D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3F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812CF4" w:rsidRPr="00D25F5D" w14:paraId="79FD4000" w14:textId="77777777" w:rsidTr="001C203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FAF56ED" w14:textId="77777777" w:rsidR="00812CF4" w:rsidRPr="009777AF" w:rsidRDefault="00812CF4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64A6BD6D" w14:textId="77777777" w:rsidR="00812CF4" w:rsidRPr="00D36ED5" w:rsidRDefault="00812CF4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91" w:type="dxa"/>
            <w:gridSpan w:val="5"/>
            <w:vAlign w:val="bottom"/>
          </w:tcPr>
          <w:p w14:paraId="3DD0453E" w14:textId="2AC49024" w:rsidR="00812CF4" w:rsidRPr="00812CF4" w:rsidRDefault="00812CF4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12CF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12CF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3F6D" w:rsidRPr="00D25F5D" w14:paraId="3C1C6C05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003E4DDC" w14:textId="77777777" w:rsidR="00333F6D" w:rsidRPr="00333F6D" w:rsidRDefault="00333F6D" w:rsidP="00333F6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3F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33F6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3F6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D91D0" w14:textId="77777777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0FCECD" w14:textId="2F15B2C8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438,751</w:t>
            </w:r>
          </w:p>
        </w:tc>
        <w:tc>
          <w:tcPr>
            <w:tcW w:w="180" w:type="dxa"/>
            <w:vAlign w:val="bottom"/>
          </w:tcPr>
          <w:p w14:paraId="137D6877" w14:textId="77777777" w:rsidR="00333F6D" w:rsidRPr="00333F6D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1D567A" w14:textId="013F9C2B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120,181</w:t>
            </w:r>
          </w:p>
        </w:tc>
        <w:tc>
          <w:tcPr>
            <w:tcW w:w="180" w:type="dxa"/>
            <w:vAlign w:val="bottom"/>
          </w:tcPr>
          <w:p w14:paraId="798B5777" w14:textId="77777777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71A76591" w14:textId="38613274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457,104</w:t>
            </w:r>
          </w:p>
        </w:tc>
      </w:tr>
      <w:tr w:rsidR="00333F6D" w:rsidRPr="00D25F5D" w14:paraId="1BD94C87" w14:textId="77777777" w:rsidTr="004D5762">
        <w:trPr>
          <w:cantSplit/>
          <w:trHeight w:val="254"/>
        </w:trPr>
        <w:tc>
          <w:tcPr>
            <w:tcW w:w="4410" w:type="dxa"/>
            <w:shd w:val="clear" w:color="auto" w:fill="auto"/>
          </w:tcPr>
          <w:p w14:paraId="2968D01D" w14:textId="77777777" w:rsidR="00333F6D" w:rsidRPr="00333F6D" w:rsidRDefault="00333F6D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4A946" w14:textId="77777777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DEB9E0" w14:textId="77777777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8D78E1" w14:textId="77777777" w:rsidR="00333F6D" w:rsidRPr="00333F6D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63138C" w14:textId="77777777" w:rsidR="00333F6D" w:rsidRPr="00333F6D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CA76" w14:textId="77777777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30F0DA39" w14:textId="77777777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3F6D" w:rsidRPr="00D25F5D" w14:paraId="2DC230E3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5D8AEE6B" w14:textId="77777777" w:rsidR="00333F6D" w:rsidRPr="00333F6D" w:rsidRDefault="00333F6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333F6D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333F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96D9E" w14:textId="789BA90F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1F0BB5" w14:textId="76DFF195" w:rsidR="00333F6D" w:rsidRPr="00333F6D" w:rsidRDefault="00333F6D" w:rsidP="004D57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(77,281)</w:t>
            </w:r>
          </w:p>
        </w:tc>
        <w:tc>
          <w:tcPr>
            <w:tcW w:w="180" w:type="dxa"/>
            <w:vAlign w:val="bottom"/>
          </w:tcPr>
          <w:p w14:paraId="5D10F944" w14:textId="77777777" w:rsidR="00333F6D" w:rsidRPr="00333F6D" w:rsidRDefault="00333F6D" w:rsidP="00333F6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378FB9" w14:textId="26058DB1" w:rsidR="00333F6D" w:rsidRPr="00333F6D" w:rsidRDefault="00333F6D" w:rsidP="004D57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(440)</w:t>
            </w:r>
          </w:p>
        </w:tc>
        <w:tc>
          <w:tcPr>
            <w:tcW w:w="180" w:type="dxa"/>
            <w:vAlign w:val="bottom"/>
          </w:tcPr>
          <w:p w14:paraId="4191AD3C" w14:textId="77777777" w:rsidR="00333F6D" w:rsidRPr="00333F6D" w:rsidRDefault="00333F6D" w:rsidP="00333F6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0CAFA88C" w14:textId="1672E294" w:rsidR="00333F6D" w:rsidRPr="00333F6D" w:rsidRDefault="00333F6D" w:rsidP="004D57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(228)</w:t>
            </w:r>
          </w:p>
        </w:tc>
      </w:tr>
      <w:tr w:rsidR="00333F6D" w:rsidRPr="00D25F5D" w14:paraId="7523FC5B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0DDA3CED" w14:textId="77777777" w:rsidR="00333F6D" w:rsidRPr="00333F6D" w:rsidRDefault="00333F6D" w:rsidP="00333F6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5FF604" w14:textId="77777777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DA77B" w14:textId="1D0A7B52" w:rsidR="00333F6D" w:rsidRPr="00333F6D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361,470</w:t>
            </w:r>
          </w:p>
        </w:tc>
        <w:tc>
          <w:tcPr>
            <w:tcW w:w="180" w:type="dxa"/>
            <w:vAlign w:val="bottom"/>
          </w:tcPr>
          <w:p w14:paraId="5DBF0415" w14:textId="77777777" w:rsidR="00333F6D" w:rsidRPr="00333F6D" w:rsidRDefault="00333F6D" w:rsidP="00333F6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C70C6" w14:textId="3D2A8CBC" w:rsidR="00333F6D" w:rsidRPr="00333F6D" w:rsidRDefault="004D5762" w:rsidP="004D576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119,741</w:t>
            </w:r>
          </w:p>
        </w:tc>
        <w:tc>
          <w:tcPr>
            <w:tcW w:w="180" w:type="dxa"/>
            <w:vAlign w:val="bottom"/>
          </w:tcPr>
          <w:p w14:paraId="6C4F18EB" w14:textId="77777777" w:rsidR="00333F6D" w:rsidRPr="00333F6D" w:rsidRDefault="00333F6D" w:rsidP="00333F6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EA08" w14:textId="00C9FBBE" w:rsidR="00333F6D" w:rsidRPr="00333F6D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3F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456,786</w:t>
            </w:r>
          </w:p>
        </w:tc>
      </w:tr>
    </w:tbl>
    <w:p w14:paraId="1DAFAAD9" w14:textId="77777777" w:rsidR="00333F6D" w:rsidRPr="009D66AF" w:rsidRDefault="00333F6D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AE512" w14:textId="29CB6726" w:rsidR="007D1034" w:rsidRPr="009D66AF" w:rsidRDefault="007D1034" w:rsidP="000F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4071B" w14:textId="4E623F38" w:rsidR="000933E3" w:rsidRPr="003C7386" w:rsidRDefault="000933E3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016D61" w14:textId="77777777" w:rsidR="00482D8E" w:rsidRPr="003C7386" w:rsidRDefault="00482D8E" w:rsidP="00977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C1210" w14:textId="4BEAD4B6" w:rsidR="003D5B91" w:rsidRPr="00615C4C" w:rsidRDefault="00E27BFC" w:rsidP="0096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4" w:firstLine="43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  <w:r w:rsidR="003D5B91" w:rsidRPr="003C73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lastRenderedPageBreak/>
        <w:t xml:space="preserve">TFRS </w:t>
      </w:r>
      <w:r w:rsidR="00BF0225" w:rsidRPr="00BF022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="003D5B91" w:rsidRPr="003C73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3D5B91" w:rsidRPr="003C73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888FB66" w14:textId="77777777" w:rsidR="003D5B91" w:rsidRPr="003C7386" w:rsidRDefault="003D5B91" w:rsidP="009777AF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77ADB" w14:textId="3F91A5B7" w:rsidR="00E94447" w:rsidRPr="00966938" w:rsidRDefault="00E94447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="00504036"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3C7386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BF0225">
        <w:rPr>
          <w:rFonts w:asciiTheme="majorBidi" w:hAnsiTheme="majorBidi" w:cstheme="majorBidi"/>
          <w:sz w:val="28"/>
          <w:szCs w:val="28"/>
        </w:rPr>
        <w:t>16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906E70" w:rsidRPr="003C7386">
        <w:rPr>
          <w:rFonts w:asciiTheme="majorBidi" w:hAnsiTheme="majorBidi" w:cstheme="majorBidi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17</w:t>
      </w:r>
      <w:r w:rsidR="00906E70"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="00906E70" w:rsidRPr="003C7386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</w:t>
      </w:r>
      <w:r w:rsidR="00077C5C" w:rsidRPr="003C7386">
        <w:rPr>
          <w:rFonts w:asciiTheme="majorBidi" w:hAnsiTheme="majorBidi" w:cstheme="majorBidi"/>
          <w:sz w:val="28"/>
          <w:szCs w:val="28"/>
        </w:rPr>
        <w:t>(</w:t>
      </w:r>
      <w:r w:rsidR="00906E70" w:rsidRPr="003C7386">
        <w:rPr>
          <w:rFonts w:asciiTheme="majorBidi" w:hAnsiTheme="majorBidi" w:cstheme="majorBidi"/>
          <w:sz w:val="28"/>
          <w:szCs w:val="28"/>
        </w:rPr>
        <w:t xml:space="preserve">TAS </w:t>
      </w:r>
      <w:r w:rsidR="00BF0225" w:rsidRPr="00BF0225">
        <w:rPr>
          <w:rFonts w:asciiTheme="majorBidi" w:hAnsiTheme="majorBidi" w:cstheme="majorBidi"/>
          <w:sz w:val="28"/>
          <w:szCs w:val="28"/>
        </w:rPr>
        <w:t>17</w:t>
      </w:r>
      <w:r w:rsidR="00077C5C" w:rsidRPr="003C7386">
        <w:rPr>
          <w:rFonts w:asciiTheme="majorBidi" w:hAnsiTheme="majorBidi" w:cstheme="majorBidi"/>
          <w:sz w:val="28"/>
          <w:szCs w:val="28"/>
        </w:rPr>
        <w:t>)</w:t>
      </w:r>
      <w:r w:rsidR="00906E70"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3C7386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4</w:t>
      </w:r>
      <w:r w:rsidR="00086EB9"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3C738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916F59" w:rsidRPr="00966938">
        <w:rPr>
          <w:rFonts w:asciiTheme="majorBidi" w:hAnsiTheme="majorBidi" w:cstheme="majorBidi"/>
          <w:sz w:val="28"/>
          <w:szCs w:val="28"/>
          <w:cs/>
        </w:rPr>
        <w:t>การประเมินว่า</w:t>
      </w:r>
      <w:r w:rsidR="00086EB9" w:rsidRPr="00966938">
        <w:rPr>
          <w:rFonts w:asciiTheme="majorBidi" w:hAnsiTheme="majorBidi" w:cstheme="majorBidi"/>
          <w:sz w:val="28"/>
          <w:szCs w:val="28"/>
          <w:cs/>
        </w:rPr>
        <w:t>ข้อตกลงประกอบด้วยสัญญาเช่า</w:t>
      </w:r>
      <w:r w:rsidR="00916F59" w:rsidRPr="00966938">
        <w:rPr>
          <w:rFonts w:asciiTheme="majorBidi" w:hAnsiTheme="majorBidi" w:cstheme="majorBidi"/>
          <w:sz w:val="28"/>
          <w:szCs w:val="28"/>
          <w:cs/>
        </w:rPr>
        <w:t>หรือไม่</w:t>
      </w:r>
      <w:r w:rsidR="00086EB9" w:rsidRPr="003C73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3C7386">
        <w:rPr>
          <w:rFonts w:asciiTheme="majorBidi" w:hAnsiTheme="majorBidi" w:cstheme="majorBidi"/>
          <w:sz w:val="28"/>
          <w:szCs w:val="28"/>
        </w:rPr>
        <w:t>(</w:t>
      </w:r>
      <w:r w:rsidR="00086EB9" w:rsidRPr="003C7386">
        <w:rPr>
          <w:rFonts w:asciiTheme="majorBidi" w:hAnsiTheme="majorBidi" w:cstheme="majorBidi"/>
          <w:sz w:val="28"/>
          <w:szCs w:val="28"/>
        </w:rPr>
        <w:t xml:space="preserve">TFRIC </w:t>
      </w:r>
      <w:r w:rsidR="00BF0225" w:rsidRPr="00BF0225">
        <w:rPr>
          <w:rFonts w:asciiTheme="majorBidi" w:hAnsiTheme="majorBidi" w:cstheme="majorBidi"/>
          <w:sz w:val="28"/>
          <w:szCs w:val="28"/>
        </w:rPr>
        <w:t>4</w:t>
      </w:r>
      <w:r w:rsidR="00077C5C" w:rsidRPr="003C7386">
        <w:rPr>
          <w:rFonts w:asciiTheme="majorBidi" w:hAnsiTheme="majorBidi" w:cstheme="majorBidi"/>
          <w:sz w:val="28"/>
          <w:szCs w:val="28"/>
        </w:rPr>
        <w:t>)</w:t>
      </w:r>
      <w:r w:rsidR="00086EB9"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3C7386">
        <w:rPr>
          <w:rFonts w:asciiTheme="majorBidi" w:hAnsiTheme="majorBidi" w:cstheme="majorBidi"/>
          <w:sz w:val="28"/>
          <w:szCs w:val="28"/>
          <w:cs/>
        </w:rPr>
        <w:t>ด้วย</w:t>
      </w:r>
      <w:r w:rsidRPr="003C7386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="002E0A88" w:rsidRPr="003C73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3C7386">
        <w:rPr>
          <w:rFonts w:asciiTheme="majorBidi" w:hAnsiTheme="majorBidi" w:cstheme="majorBidi"/>
          <w:sz w:val="28"/>
          <w:szCs w:val="28"/>
        </w:rPr>
        <w:t>(</w:t>
      </w:r>
      <w:r w:rsidR="002E0A88" w:rsidRPr="003C7386">
        <w:rPr>
          <w:rFonts w:asciiTheme="majorBidi" w:hAnsiTheme="majorBidi" w:cstheme="majorBidi"/>
          <w:sz w:val="28"/>
          <w:szCs w:val="28"/>
        </w:rPr>
        <w:t>Modified retrospective approach</w:t>
      </w:r>
      <w:r w:rsidR="00077C5C" w:rsidRPr="003C7386">
        <w:rPr>
          <w:rFonts w:asciiTheme="majorBidi" w:hAnsiTheme="majorBidi" w:cstheme="majorBidi"/>
          <w:sz w:val="28"/>
          <w:szCs w:val="28"/>
        </w:rPr>
        <w:t>)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720DF5A" w14:textId="77777777" w:rsidR="00E94447" w:rsidRPr="003C7386" w:rsidRDefault="00E94447" w:rsidP="00977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255796" w14:textId="303C0EF0" w:rsidR="00E94447" w:rsidRPr="00966938" w:rsidRDefault="00E94447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034A8A" w:rsidRPr="00966938">
        <w:rPr>
          <w:rFonts w:asciiTheme="majorBidi" w:hAnsiTheme="majorBidi" w:cstheme="majorBidi" w:hint="cs"/>
          <w:sz w:val="28"/>
          <w:szCs w:val="28"/>
          <w:cs/>
        </w:rPr>
        <w:t>แ</w:t>
      </w:r>
      <w:r w:rsidRPr="00966938">
        <w:rPr>
          <w:rFonts w:asciiTheme="majorBidi" w:hAnsiTheme="majorBidi" w:cstheme="majorBidi"/>
          <w:sz w:val="28"/>
          <w:szCs w:val="28"/>
          <w:cs/>
        </w:rPr>
        <w:t>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966938">
        <w:rPr>
          <w:rFonts w:asciiTheme="majorBidi" w:hAnsiTheme="majorBidi" w:cstheme="majorBidi"/>
          <w:sz w:val="28"/>
          <w:szCs w:val="28"/>
        </w:rPr>
        <w:t xml:space="preserve"> TFRS</w:t>
      </w:r>
      <w:r w:rsidRPr="00966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16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Pr="0096693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C0FC6" w:rsidRPr="00966938">
        <w:rPr>
          <w:rFonts w:asciiTheme="majorBidi" w:hAnsiTheme="majorBidi" w:cstheme="majorBidi"/>
          <w:sz w:val="28"/>
          <w:szCs w:val="28"/>
          <w:cs/>
        </w:rPr>
        <w:t>ได้</w:t>
      </w:r>
      <w:r w:rsidRPr="00966938">
        <w:rPr>
          <w:rFonts w:asciiTheme="majorBidi" w:hAnsiTheme="majorBidi" w:cs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กลุ่มบริษัทจะปันส่วนสิ่งตอบแทนที่ต้องจ่าย</w:t>
      </w:r>
      <w:r w:rsidR="00EC6B35" w:rsidRPr="00966938">
        <w:rPr>
          <w:rFonts w:asciiTheme="majorBidi" w:hAnsiTheme="majorBidi" w:cstheme="majorBidi"/>
          <w:sz w:val="28"/>
          <w:szCs w:val="28"/>
          <w:cs/>
        </w:rPr>
        <w:t xml:space="preserve">ตามราคาขายที่เป็นเอกเทศ </w:t>
      </w:r>
      <w:r w:rsidR="00077C5C" w:rsidRPr="00966938">
        <w:rPr>
          <w:rFonts w:asciiTheme="majorBidi" w:hAnsiTheme="majorBidi" w:cstheme="majorBidi"/>
          <w:sz w:val="28"/>
          <w:szCs w:val="28"/>
        </w:rPr>
        <w:t>(</w:t>
      </w:r>
      <w:r w:rsidR="00EC6B35" w:rsidRPr="00966938">
        <w:rPr>
          <w:rFonts w:asciiTheme="majorBidi" w:hAnsiTheme="majorBidi" w:cstheme="majorBidi"/>
          <w:sz w:val="28"/>
          <w:szCs w:val="28"/>
        </w:rPr>
        <w:t>Transaction price</w:t>
      </w:r>
      <w:r w:rsidR="00077C5C" w:rsidRPr="00966938">
        <w:rPr>
          <w:rFonts w:asciiTheme="majorBidi" w:hAnsiTheme="majorBidi" w:cstheme="majorBidi"/>
          <w:sz w:val="28"/>
          <w:szCs w:val="28"/>
        </w:rPr>
        <w:t>)</w:t>
      </w:r>
      <w:r w:rsidR="00F75DB6"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="00F75DB6" w:rsidRPr="00966938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C739E"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="00F75DB6"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="00F75DB6" w:rsidRPr="0096693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Pr="00966938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="00504036" w:rsidRPr="00966938">
        <w:rPr>
          <w:rFonts w:asciiTheme="majorBidi" w:hAnsiTheme="majorBidi" w:cstheme="majorBidi"/>
          <w:sz w:val="28"/>
          <w:szCs w:val="28"/>
          <w:cs/>
        </w:rPr>
        <w:t>ท</w:t>
      </w:r>
      <w:r w:rsidRPr="00966938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84310"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Pr="00966938">
        <w:rPr>
          <w:rFonts w:asciiTheme="majorBid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611519" w:rsidRPr="0096693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3F9CA6" w14:textId="77777777" w:rsidR="00504036" w:rsidRPr="00966938" w:rsidRDefault="00504036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5DBC3" w14:textId="35BB25F6" w:rsidR="00C378FD" w:rsidRPr="00966938" w:rsidRDefault="00CA3419" w:rsidP="0096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 w:hint="cs"/>
          <w:sz w:val="28"/>
          <w:szCs w:val="28"/>
          <w:cs/>
        </w:rPr>
        <w:t>ในการปฏิบัติในช่วงเปลี่ยนแปลง</w:t>
      </w:r>
      <w:r w:rsidRPr="00966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4447" w:rsidRPr="00966938">
        <w:rPr>
          <w:rFonts w:asciiTheme="majorBidi" w:hAnsiTheme="majorBidi" w:cstheme="majorBidi"/>
          <w:sz w:val="28"/>
          <w:szCs w:val="28"/>
          <w:cs/>
        </w:rPr>
        <w:t>กลุ่มบริษัทได้เลือกใช้ข้อยกเว้น</w:t>
      </w:r>
      <w:r w:rsidR="00916F59" w:rsidRPr="00966938">
        <w:rPr>
          <w:rFonts w:asciiTheme="majorBidi" w:hAnsiTheme="majorBidi" w:cstheme="majorBidi"/>
          <w:sz w:val="28"/>
          <w:szCs w:val="28"/>
          <w:cs/>
        </w:rPr>
        <w:t xml:space="preserve">ต่อไปนี้ </w:t>
      </w:r>
    </w:p>
    <w:p w14:paraId="67AC16AC" w14:textId="77777777" w:rsidR="00A14949" w:rsidRPr="00966938" w:rsidRDefault="00A14949" w:rsidP="009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118D9" w14:textId="1C4110E8" w:rsidR="00C378FD" w:rsidRPr="00966938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F0225" w:rsidRPr="00BF0225">
        <w:rPr>
          <w:rFonts w:asciiTheme="majorBidi" w:hAnsiTheme="majorBidi" w:cstheme="majorBidi"/>
          <w:sz w:val="28"/>
          <w:szCs w:val="28"/>
        </w:rPr>
        <w:t>12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  <w:r w:rsidRPr="00966938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</w:p>
    <w:p w14:paraId="0DD0B383" w14:textId="77777777" w:rsidR="00C378FD" w:rsidRPr="00966938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</w:p>
    <w:p w14:paraId="3D026341" w14:textId="77777777" w:rsidR="00C378FD" w:rsidRPr="00966938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</w:p>
    <w:p w14:paraId="52EF137E" w14:textId="6162A1F2" w:rsidR="00916F59" w:rsidRPr="00966938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</w:t>
      </w:r>
      <w:r w:rsidR="00916F59" w:rsidRPr="00966938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Pr="00966938">
        <w:rPr>
          <w:rFonts w:asciiTheme="majorBidi" w:hAnsiTheme="majorBidi" w:cstheme="majorBidi"/>
          <w:sz w:val="28"/>
          <w:szCs w:val="28"/>
          <w:cs/>
        </w:rPr>
        <w:t>ด้อยค่า และ</w:t>
      </w:r>
    </w:p>
    <w:p w14:paraId="4E3A9E83" w14:textId="2DC6F819" w:rsidR="00EE6D2A" w:rsidRPr="00966938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966938">
        <w:rPr>
          <w:rFonts w:asciiTheme="majorBidi" w:hAnsiTheme="majorBidi" w:cstheme="majorBidi"/>
          <w:sz w:val="28"/>
          <w:szCs w:val="28"/>
        </w:rPr>
        <w:t xml:space="preserve"> </w:t>
      </w:r>
    </w:p>
    <w:p w14:paraId="77E11D2F" w14:textId="39F632E5" w:rsidR="00035936" w:rsidRPr="00966938" w:rsidRDefault="00035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966938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F826D5" w:rsidRPr="003C7386" w14:paraId="30F62FEC" w14:textId="77777777" w:rsidTr="00CB5253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E52BB24" w14:textId="5FE5A4E4" w:rsidR="00F826D5" w:rsidRPr="003C7386" w:rsidRDefault="00D3767C" w:rsidP="0030230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3C73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="00CB2567" w:rsidRPr="003C738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3C73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="00CB2567" w:rsidRPr="003C738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3C73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3C73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BF0225" w:rsidRPr="00BF02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3C738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E22DFE" w14:textId="6CA3B378" w:rsidR="00F826D5" w:rsidRPr="003C7386" w:rsidRDefault="00F826D5" w:rsidP="0030230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0B41EA" w14:textId="77777777" w:rsidR="00F826D5" w:rsidRPr="003C7386" w:rsidRDefault="00F826D5" w:rsidP="00302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C8347" w14:textId="77777777" w:rsidR="00F826D5" w:rsidRPr="003C7386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C73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C750964" w14:textId="11DA6BD2" w:rsidR="00F826D5" w:rsidRPr="003C7386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26D5" w:rsidRPr="003C7386" w14:paraId="0A3923C2" w14:textId="77777777" w:rsidTr="00CB5253">
        <w:trPr>
          <w:cantSplit/>
          <w:trHeight w:val="20"/>
          <w:tblHeader/>
        </w:trPr>
        <w:tc>
          <w:tcPr>
            <w:tcW w:w="6030" w:type="dxa"/>
          </w:tcPr>
          <w:p w14:paraId="6F994E78" w14:textId="6AE462E4" w:rsidR="00F826D5" w:rsidRPr="003C7386" w:rsidRDefault="00F826D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7643459" w14:textId="697F4F14" w:rsidR="00F826D5" w:rsidRPr="003C7386" w:rsidRDefault="00F826D5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3C73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3767C" w:rsidRPr="003C7386" w14:paraId="36F8AB68" w14:textId="77777777" w:rsidTr="00CB5253">
        <w:trPr>
          <w:cantSplit/>
          <w:trHeight w:val="20"/>
        </w:trPr>
        <w:tc>
          <w:tcPr>
            <w:tcW w:w="6030" w:type="dxa"/>
          </w:tcPr>
          <w:p w14:paraId="28A37386" w14:textId="27122B59" w:rsidR="00D3767C" w:rsidRPr="003C7386" w:rsidRDefault="00D3767C" w:rsidP="00D3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3C73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C73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21939CF2" w14:textId="77777777" w:rsidR="00D3767C" w:rsidRPr="003C7386" w:rsidRDefault="00D3767C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826D5" w:rsidRPr="003C7386" w14:paraId="74026547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4D1D92C2" w14:textId="520ED5CF" w:rsidR="00F826D5" w:rsidRPr="003C7386" w:rsidRDefault="00F7763A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="00193E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93E8AF" w14:textId="297236CE" w:rsidR="00F826D5" w:rsidRPr="00624359" w:rsidRDefault="00BF0225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0B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DF4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80" w:type="dxa"/>
            <w:vAlign w:val="bottom"/>
          </w:tcPr>
          <w:p w14:paraId="7F522AA2" w14:textId="77777777" w:rsidR="00F826D5" w:rsidRPr="003C7386" w:rsidRDefault="00F826D5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A7760" w14:textId="73354A28" w:rsidR="00F826D5" w:rsidRPr="003C7386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1C0B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C64077" w:rsidRPr="003C7386" w14:paraId="542FCEAD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5CAD51B1" w14:textId="2FEF258C" w:rsidR="00C64077" w:rsidRPr="006D72BF" w:rsidRDefault="00193E21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</w:t>
            </w:r>
            <w:r w:rsidR="00BB6D1A" w:rsidRPr="006D72B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ทรัพย์ภายใต้สัญญาเช่าทางการเงิน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023E5DF" w14:textId="22EB252F" w:rsidR="00C64077" w:rsidRPr="00A35448" w:rsidRDefault="00B81F82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364512" w14:textId="77777777" w:rsidR="00C64077" w:rsidRPr="003C7386" w:rsidRDefault="00C64077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04B20F" w14:textId="686CBC82" w:rsidR="00C64077" w:rsidRDefault="00B81F82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4077" w:rsidRPr="003C7386" w14:paraId="099717DA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5D95DB5C" w14:textId="01928D93" w:rsidR="00C64077" w:rsidRPr="006D72BF" w:rsidRDefault="00BB6D1A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2B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  <w:r w:rsidR="00193E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90D3B7A" w14:textId="66653856" w:rsidR="00C64077" w:rsidRPr="00A35448" w:rsidRDefault="00B81F82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BAF961A" w14:textId="77777777" w:rsidR="00C64077" w:rsidRPr="003C7386" w:rsidRDefault="00C64077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E5B08" w14:textId="281AEA94" w:rsidR="00C64077" w:rsidRDefault="00B81F82" w:rsidP="00B81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4B87" w:rsidRPr="003C7386" w14:paraId="1076FB50" w14:textId="77777777" w:rsidTr="00CB5253">
        <w:trPr>
          <w:cantSplit/>
          <w:trHeight w:val="20"/>
        </w:trPr>
        <w:tc>
          <w:tcPr>
            <w:tcW w:w="6030" w:type="dxa"/>
          </w:tcPr>
          <w:p w14:paraId="788673C3" w14:textId="3F4F14C8" w:rsidR="00CB4B87" w:rsidRPr="003C7386" w:rsidRDefault="00CB4B87" w:rsidP="00C3539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59140AFB" w14:textId="2FEC19E9" w:rsidR="00CB4B87" w:rsidRPr="003C7386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C7A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80" w:type="dxa"/>
          </w:tcPr>
          <w:p w14:paraId="70F624DC" w14:textId="77777777" w:rsidR="00CB4B87" w:rsidRPr="003C7386" w:rsidRDefault="00CB4B87" w:rsidP="00C353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F0F86B" w14:textId="376D706D" w:rsidR="00CB4B87" w:rsidRPr="003C7386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CB4B87" w:rsidRPr="003C7386" w14:paraId="200C8E4C" w14:textId="77777777" w:rsidTr="00CB5253">
        <w:trPr>
          <w:cantSplit/>
          <w:trHeight w:val="20"/>
        </w:trPr>
        <w:tc>
          <w:tcPr>
            <w:tcW w:w="6030" w:type="dxa"/>
          </w:tcPr>
          <w:p w14:paraId="12BF4C05" w14:textId="77777777" w:rsidR="00CB4B87" w:rsidRPr="003C7386" w:rsidRDefault="00CB4B87" w:rsidP="00C3539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3C73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FD42060" w14:textId="235ECD7E" w:rsidR="00CB4B87" w:rsidRPr="003C7386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1C7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212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7EAE46F" w14:textId="77777777" w:rsidR="00CB4B87" w:rsidRPr="003C7386" w:rsidRDefault="00CB4B87" w:rsidP="00C353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4A3CD5" w14:textId="5EFEF62F" w:rsidR="00CB4B87" w:rsidRPr="003C7386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12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20BC0" w:rsidRPr="003C7386" w14:paraId="428D1005" w14:textId="77777777" w:rsidTr="00CB5253">
        <w:trPr>
          <w:cantSplit/>
          <w:trHeight w:val="20"/>
        </w:trPr>
        <w:tc>
          <w:tcPr>
            <w:tcW w:w="6030" w:type="dxa"/>
          </w:tcPr>
          <w:p w14:paraId="6A53E908" w14:textId="0CB10E73" w:rsidR="00920BC0" w:rsidRPr="003C7386" w:rsidRDefault="00920BC0" w:rsidP="00920BC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  <w:r w:rsidR="00E65CC2" w:rsidRPr="003C738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01FBEEF" w14:textId="6C8692A9" w:rsidR="00920BC0" w:rsidRPr="003C7386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CECA74C" w14:textId="77777777" w:rsidR="00920BC0" w:rsidRPr="003C7386" w:rsidRDefault="00920BC0" w:rsidP="00920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DAEB99" w14:textId="14E2ED3B" w:rsidR="00920BC0" w:rsidRPr="00253F4A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B5E77" w:rsidRPr="003C7386" w14:paraId="3B58DFA6" w14:textId="77777777" w:rsidTr="00CB5253">
        <w:trPr>
          <w:cantSplit/>
          <w:trHeight w:val="20"/>
        </w:trPr>
        <w:tc>
          <w:tcPr>
            <w:tcW w:w="6030" w:type="dxa"/>
          </w:tcPr>
          <w:p w14:paraId="21A3CFF4" w14:textId="2E45F9C8" w:rsidR="008B5E77" w:rsidRPr="003C7386" w:rsidRDefault="008B5E77" w:rsidP="00920BC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246D8907" w14:textId="13B0910C" w:rsidR="008B5E77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440)</w:t>
            </w:r>
          </w:p>
        </w:tc>
        <w:tc>
          <w:tcPr>
            <w:tcW w:w="180" w:type="dxa"/>
            <w:vAlign w:val="bottom"/>
          </w:tcPr>
          <w:p w14:paraId="192E8CAA" w14:textId="77777777" w:rsidR="008B5E77" w:rsidRPr="003C7386" w:rsidRDefault="008B5E77" w:rsidP="00920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D7154C" w14:textId="543A0B85" w:rsidR="008B5E77" w:rsidRDefault="008B5E77" w:rsidP="008B5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A12605" w14:textId="0B7D2871" w:rsidR="00E94447" w:rsidRDefault="00E94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F24F23" w:rsidRPr="005A6291" w14:paraId="179C6A4C" w14:textId="77777777" w:rsidTr="008C6B65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0D651150" w14:textId="5209A826" w:rsidR="00F24F23" w:rsidRPr="005A6291" w:rsidRDefault="00F24F23" w:rsidP="00E311F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A62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55E64D" w14:textId="6C8F49DD" w:rsidR="00F24F23" w:rsidRPr="005A6291" w:rsidRDefault="00F24F23" w:rsidP="00E311F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2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F7119AC" w14:textId="77777777" w:rsidR="00F24F23" w:rsidRPr="005A6291" w:rsidRDefault="00F24F23" w:rsidP="00E311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0F2C582" w14:textId="77777777" w:rsidR="00F24F23" w:rsidRPr="005A6291" w:rsidRDefault="00F24F23" w:rsidP="00E311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A62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C8FE6F7" w14:textId="3EB40806" w:rsidR="00F24F23" w:rsidRPr="005A6291" w:rsidRDefault="00F24F23" w:rsidP="00E311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2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24F23" w:rsidRPr="002D1C3F" w14:paraId="498A1201" w14:textId="77777777" w:rsidTr="008C6B65">
        <w:trPr>
          <w:cantSplit/>
          <w:trHeight w:val="20"/>
          <w:tblHeader/>
        </w:trPr>
        <w:tc>
          <w:tcPr>
            <w:tcW w:w="6030" w:type="dxa"/>
          </w:tcPr>
          <w:p w14:paraId="66A6B3E8" w14:textId="77777777" w:rsidR="00F24F23" w:rsidRPr="005A6291" w:rsidRDefault="00F24F23" w:rsidP="00E311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2450C45E" w14:textId="77777777" w:rsidR="00F24F23" w:rsidRPr="00D21996" w:rsidRDefault="00F24F23" w:rsidP="00E311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219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2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219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24F23" w:rsidRPr="002D1C3F" w14:paraId="37C458AF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50E1919F" w14:textId="13C8271F" w:rsidR="00F24F23" w:rsidRPr="00336636" w:rsidRDefault="00F24F23" w:rsidP="00E311F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366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F0225" w:rsidRPr="00BF022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3366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366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="00336636" w:rsidRPr="003366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789C51C2" w14:textId="403140AA" w:rsidR="00F24F23" w:rsidRPr="005A6291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3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923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81" w:type="dxa"/>
            <w:vAlign w:val="bottom"/>
          </w:tcPr>
          <w:p w14:paraId="1FF966E1" w14:textId="77777777" w:rsidR="00F24F23" w:rsidRPr="005A6291" w:rsidRDefault="00F24F23" w:rsidP="00E311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DEC92B1" w14:textId="2B390729" w:rsidR="00F24F23" w:rsidRPr="005A6291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23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F24F23" w:rsidRPr="002D1C3F" w14:paraId="22FC3B6E" w14:textId="77777777" w:rsidTr="008C6B65">
        <w:trPr>
          <w:cantSplit/>
          <w:trHeight w:val="20"/>
        </w:trPr>
        <w:tc>
          <w:tcPr>
            <w:tcW w:w="6030" w:type="dxa"/>
          </w:tcPr>
          <w:p w14:paraId="028AF6E3" w14:textId="77777777" w:rsidR="00F24F23" w:rsidRPr="005A6291" w:rsidRDefault="00F24F23" w:rsidP="00E311F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82E169E" w14:textId="454F43C7" w:rsidR="00F24F23" w:rsidRPr="005A6291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4215">
              <w:rPr>
                <w:rFonts w:asciiTheme="majorBidi" w:hAnsiTheme="majorBidi" w:cstheme="majorBidi"/>
                <w:sz w:val="28"/>
                <w:szCs w:val="28"/>
              </w:rPr>
              <w:t>209)</w:t>
            </w:r>
          </w:p>
        </w:tc>
        <w:tc>
          <w:tcPr>
            <w:tcW w:w="181" w:type="dxa"/>
          </w:tcPr>
          <w:p w14:paraId="0B266F11" w14:textId="77777777" w:rsidR="00F24F23" w:rsidRPr="005A6291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7F841D" w14:textId="42CEA2EB" w:rsidR="00F24F23" w:rsidRPr="005A6291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4F23" w:rsidRPr="002D1C3F" w14:paraId="5A798397" w14:textId="77777777" w:rsidTr="008C6B65">
        <w:trPr>
          <w:cantSplit/>
          <w:trHeight w:val="20"/>
        </w:trPr>
        <w:tc>
          <w:tcPr>
            <w:tcW w:w="6030" w:type="dxa"/>
          </w:tcPr>
          <w:p w14:paraId="4180BE35" w14:textId="77777777" w:rsidR="00F24F23" w:rsidRPr="005A6291" w:rsidRDefault="00F24F23" w:rsidP="00E311F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030DC987" w14:textId="2A5589F2" w:rsidR="00F24F23" w:rsidRPr="005A6291" w:rsidRDefault="00464215" w:rsidP="0046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  <w:tc>
          <w:tcPr>
            <w:tcW w:w="181" w:type="dxa"/>
          </w:tcPr>
          <w:p w14:paraId="42F90474" w14:textId="77777777" w:rsidR="00F24F23" w:rsidRPr="005A6291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62CA9C3" w14:textId="5FBD3E04" w:rsidR="00F24F23" w:rsidRPr="005A6291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4F23" w:rsidRPr="002D1C3F" w14:paraId="54ED8F83" w14:textId="77777777" w:rsidTr="008C6B65">
        <w:trPr>
          <w:cantSplit/>
          <w:trHeight w:val="20"/>
        </w:trPr>
        <w:tc>
          <w:tcPr>
            <w:tcW w:w="6030" w:type="dxa"/>
          </w:tcPr>
          <w:p w14:paraId="02BA2B53" w14:textId="77777777" w:rsidR="00F24F23" w:rsidRPr="005A6291" w:rsidRDefault="00F24F23" w:rsidP="00E31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B1CBF1B" w14:textId="53513AB8" w:rsidR="00F24F23" w:rsidRPr="005A6291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338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81" w:type="dxa"/>
          </w:tcPr>
          <w:p w14:paraId="58DC523D" w14:textId="77777777" w:rsidR="00F24F23" w:rsidRPr="005A6291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74BE06E" w14:textId="659F378C" w:rsidR="00F24F23" w:rsidRPr="005A6291" w:rsidRDefault="0013387D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4F23" w:rsidRPr="005D1BB0" w14:paraId="6828D2DA" w14:textId="77777777" w:rsidTr="008C6B65">
        <w:trPr>
          <w:cantSplit/>
          <w:trHeight w:val="20"/>
        </w:trPr>
        <w:tc>
          <w:tcPr>
            <w:tcW w:w="6030" w:type="dxa"/>
          </w:tcPr>
          <w:p w14:paraId="473C6FDB" w14:textId="77777777" w:rsidR="00F24F23" w:rsidRPr="005A6291" w:rsidRDefault="00F24F23" w:rsidP="00E311F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9BFE2C" w14:textId="7F935075" w:rsidR="00F24F23" w:rsidRPr="0013387D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3387D" w:rsidRPr="00133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  <w:r w:rsidR="0013387D" w:rsidRPr="00133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1" w:type="dxa"/>
            <w:vAlign w:val="bottom"/>
          </w:tcPr>
          <w:p w14:paraId="1F72C11E" w14:textId="77777777" w:rsidR="00F24F23" w:rsidRPr="0013387D" w:rsidRDefault="00F24F23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0675B5E" w14:textId="5241A8F9" w:rsidR="00F24F23" w:rsidRPr="0013387D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13387D" w:rsidRPr="00133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</w:tr>
      <w:tr w:rsidR="00F24F23" w:rsidRPr="005D1BB0" w14:paraId="75C9AD65" w14:textId="77777777" w:rsidTr="008C6B65">
        <w:trPr>
          <w:cantSplit/>
          <w:trHeight w:val="20"/>
        </w:trPr>
        <w:tc>
          <w:tcPr>
            <w:tcW w:w="6030" w:type="dxa"/>
          </w:tcPr>
          <w:p w14:paraId="012DEDC2" w14:textId="77777777" w:rsidR="00F24F23" w:rsidRPr="005A6291" w:rsidRDefault="00F24F23" w:rsidP="00E311F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29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A06E8EB" w14:textId="172FB2B2" w:rsidR="00F24F23" w:rsidRPr="005A6291" w:rsidRDefault="00F24F23" w:rsidP="00E311F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2571D" w14:textId="25BBA70F" w:rsidR="00F24F23" w:rsidRPr="005A6291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6D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616D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81" w:type="dxa"/>
            <w:vAlign w:val="bottom"/>
          </w:tcPr>
          <w:p w14:paraId="7E74CD5F" w14:textId="77777777" w:rsidR="00F24F23" w:rsidRPr="005A6291" w:rsidRDefault="00F24F23" w:rsidP="00E311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1F7AD8C" w14:textId="6B8FFA3E" w:rsidR="00F24F23" w:rsidRPr="005A6291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B4F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F24F23" w:rsidRPr="002D1C3F" w14:paraId="6C4ACC7F" w14:textId="77777777" w:rsidTr="008C6B65">
        <w:trPr>
          <w:cantSplit/>
          <w:trHeight w:val="20"/>
        </w:trPr>
        <w:tc>
          <w:tcPr>
            <w:tcW w:w="6030" w:type="dxa"/>
          </w:tcPr>
          <w:p w14:paraId="550DFE37" w14:textId="395DFAAB" w:rsidR="00F24F23" w:rsidRPr="005A6291" w:rsidRDefault="00F24F23" w:rsidP="00E311F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A6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4DE6E02" w14:textId="1832200F" w:rsidR="00F24F23" w:rsidRPr="005A6291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616D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81" w:type="dxa"/>
          </w:tcPr>
          <w:p w14:paraId="342EF707" w14:textId="77777777" w:rsidR="00F24F23" w:rsidRPr="005A6291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8C79925" w14:textId="245F4FC1" w:rsidR="00F24F23" w:rsidRPr="005A6291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B4F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F24F23" w:rsidRPr="002D1C3F" w14:paraId="4ABD2A07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0C941CDA" w14:textId="1F633AB7" w:rsidR="00F24F23" w:rsidRPr="005A6291" w:rsidRDefault="00F24F23" w:rsidP="00E311F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A6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A6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37C49" w14:textId="0D0BCBA8" w:rsidR="00F24F23" w:rsidRPr="008B4FE6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6D01" w:rsidRPr="008B4F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  <w:r w:rsidR="00616D01" w:rsidRPr="008B4F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181" w:type="dxa"/>
          </w:tcPr>
          <w:p w14:paraId="5163D2FC" w14:textId="77777777" w:rsidR="00F24F23" w:rsidRPr="005A6291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FEE9" w14:textId="653BA6A4" w:rsidR="00F24F23" w:rsidRPr="008B4FE6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8B4FE6" w:rsidRPr="008B4F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</w:t>
            </w:r>
          </w:p>
        </w:tc>
      </w:tr>
      <w:tr w:rsidR="00F24F23" w:rsidRPr="0015294C" w14:paraId="0E85C16B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56023246" w14:textId="205AE649" w:rsidR="00F24F23" w:rsidRPr="005A6291" w:rsidRDefault="00F24F23" w:rsidP="00E311F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29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A6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629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F7834" w14:textId="04FB7169" w:rsidR="00F24F23" w:rsidRPr="0015294C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6D01" w:rsidRPr="00152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81" w:type="dxa"/>
          </w:tcPr>
          <w:p w14:paraId="5CC33563" w14:textId="77777777" w:rsidR="00F24F23" w:rsidRPr="0015294C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E3F047" w14:textId="6A7C8D89" w:rsidR="00F24F23" w:rsidRPr="0015294C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B4FE6" w:rsidRPr="00152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</w:tbl>
    <w:p w14:paraId="21FD8721" w14:textId="77777777" w:rsidR="005B42A0" w:rsidRDefault="005B42A0" w:rsidP="005B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5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6DAF52E" w14:textId="0ABC0349" w:rsidR="00035936" w:rsidRPr="005B42A0" w:rsidRDefault="00A75EE9" w:rsidP="00A7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bookmarkStart w:id="0" w:name="_Hlk39964074"/>
      <w:r w:rsidRPr="00A75EE9">
        <w:rPr>
          <w:rFonts w:ascii="Angsana New" w:hAnsi="Angsana New" w:cs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A75EE9">
        <w:rPr>
          <w:rFonts w:ascii="Angsana New" w:hAnsi="Angsana New" w:cs="Angsana New" w:hint="cs"/>
          <w:sz w:val="28"/>
          <w:szCs w:val="28"/>
          <w:cs/>
        </w:rPr>
        <w:t>แสดง</w:t>
      </w:r>
      <w:r w:rsidRPr="00A75EE9">
        <w:rPr>
          <w:rFonts w:ascii="Angsana New" w:hAnsi="Angsana New" w:cs="Angsana New"/>
          <w:sz w:val="28"/>
          <w:szCs w:val="28"/>
          <w:cs/>
        </w:rPr>
        <w:t>เป็นส่วนหนึ่งของ</w:t>
      </w:r>
      <w:r>
        <w:rPr>
          <w:rFonts w:ascii="Angsana New" w:hAnsi="Angsana New" w:cs="Angsana New" w:hint="cs"/>
          <w:sz w:val="28"/>
          <w:szCs w:val="28"/>
          <w:cs/>
        </w:rPr>
        <w:t>ทุก</w:t>
      </w:r>
      <w:r w:rsidRPr="00A75EE9">
        <w:rPr>
          <w:rFonts w:ascii="Angsana New" w:hAnsi="Angsana New" w:cs="Angsana New"/>
          <w:sz w:val="28"/>
          <w:szCs w:val="28"/>
          <w:cs/>
        </w:rPr>
        <w:t>ส่วนงา</w:t>
      </w:r>
      <w:r>
        <w:rPr>
          <w:rFonts w:ascii="Angsana New" w:hAnsi="Angsana New" w:cs="Angsana New" w:hint="cs"/>
          <w:sz w:val="28"/>
          <w:szCs w:val="28"/>
          <w:cs/>
        </w:rPr>
        <w:t>นที่รายงาน</w:t>
      </w:r>
      <w:r w:rsidR="00035936" w:rsidRPr="005B42A0">
        <w:rPr>
          <w:rFonts w:ascii="Angsana New" w:hAnsi="Angsana New"/>
          <w:sz w:val="28"/>
          <w:szCs w:val="28"/>
        </w:rPr>
        <w:br w:type="page"/>
      </w:r>
      <w:bookmarkEnd w:id="0"/>
    </w:p>
    <w:p w14:paraId="3E7750E2" w14:textId="021E120F" w:rsidR="00B9045B" w:rsidRDefault="00B218BD" w:rsidP="00B904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นโยบายการบัญชีที่สำคัญ</w:t>
      </w:r>
    </w:p>
    <w:p w14:paraId="56A78936" w14:textId="77777777" w:rsidR="007877BE" w:rsidRPr="007877BE" w:rsidRDefault="007877BE" w:rsidP="007877BE">
      <w:pPr>
        <w:rPr>
          <w:rFonts w:cstheme="minorBidi"/>
          <w:lang w:val="th-TH"/>
        </w:rPr>
      </w:pPr>
    </w:p>
    <w:p w14:paraId="05589FC1" w14:textId="6A542CDA" w:rsidR="00FB3530" w:rsidRPr="007877BE" w:rsidRDefault="00FB3530" w:rsidP="003B2B49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877BE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66955F2B" w14:textId="77777777" w:rsidR="00FB3530" w:rsidRDefault="00FB3530" w:rsidP="00FB353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968B385" w14:textId="50D4E0FC" w:rsidR="00FB3530" w:rsidRPr="003C7386" w:rsidRDefault="00FB3530" w:rsidP="003B2B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70BBEEB3" w14:textId="19C9668D" w:rsidR="00FB3530" w:rsidRPr="003C7386" w:rsidRDefault="00FB3530" w:rsidP="003B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4C12CC1" w14:textId="08A427DB" w:rsidR="00FB3530" w:rsidRPr="003C7386" w:rsidRDefault="00FB3530" w:rsidP="00801BC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DEDF53" w14:textId="77777777" w:rsidR="00FB3530" w:rsidRPr="003C7386" w:rsidRDefault="00FB3530" w:rsidP="003B2B4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2A4CB1" w14:textId="7D8683F1" w:rsidR="00FB3530" w:rsidRPr="003C7386" w:rsidRDefault="00FB3530" w:rsidP="00801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 (“TFRS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”)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3C7386">
        <w:rPr>
          <w:rFonts w:asciiTheme="majorBidi" w:hAnsiTheme="majorBidi" w:cstheme="majorBidi"/>
          <w:sz w:val="28"/>
          <w:szCs w:val="28"/>
        </w:rPr>
        <w:t>(FVOCI)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3C7386">
        <w:rPr>
          <w:rFonts w:asciiTheme="majorBidi" w:hAnsiTheme="majorBidi" w:cstheme="majorBidi"/>
          <w:sz w:val="28"/>
          <w:szCs w:val="28"/>
        </w:rPr>
        <w:t xml:space="preserve"> (FVTPL)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3C7386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3C7386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105</w:t>
      </w:r>
    </w:p>
    <w:p w14:paraId="47CCFE76" w14:textId="77777777" w:rsidR="00FB3530" w:rsidRPr="003C7386" w:rsidRDefault="00FB3530" w:rsidP="00801BC3">
      <w:pPr>
        <w:pStyle w:val="BodyText2"/>
        <w:tabs>
          <w:tab w:val="left" w:pos="540"/>
        </w:tabs>
        <w:ind w:left="90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ADEBE" w14:textId="18DA5976" w:rsidR="00FB3530" w:rsidRDefault="00FB3530" w:rsidP="00801BC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>ตาม</w:t>
      </w:r>
      <w:r w:rsidRPr="003C7386">
        <w:rPr>
          <w:rFonts w:asciiTheme="majorBidi" w:hAnsiTheme="majorBidi" w:cstheme="majorBidi"/>
          <w:sz w:val="28"/>
          <w:szCs w:val="28"/>
        </w:rPr>
        <w:t xml:space="preserve"> TFRS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70C75561" w14:textId="068D2174" w:rsidR="00B218BD" w:rsidRDefault="00B27962" w:rsidP="003B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7"/>
        </w:tabs>
        <w:ind w:left="540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40071432" w14:textId="7BCCAD64" w:rsidR="00FB3530" w:rsidRPr="007877BE" w:rsidRDefault="00FB3530" w:rsidP="00801BC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877BE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A9E9748" w14:textId="77777777" w:rsidR="00FB3530" w:rsidRPr="003C7386" w:rsidRDefault="00FB3530" w:rsidP="003B2B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1E8C2E" w14:textId="06447E97" w:rsidR="00FB3530" w:rsidRDefault="00FB3530" w:rsidP="00801BC3">
      <w:pPr>
        <w:pStyle w:val="ListParagraph"/>
        <w:tabs>
          <w:tab w:val="clear" w:pos="454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C7386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C7386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BF0225">
        <w:rPr>
          <w:rFonts w:asciiTheme="majorBidi" w:hAnsiTheme="majorBidi" w:cstheme="majorBidi"/>
          <w:sz w:val="28"/>
          <w:szCs w:val="28"/>
        </w:rPr>
        <w:t>9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EBB2A2D" w14:textId="08EC48FB" w:rsidR="00B218BD" w:rsidRPr="007877BE" w:rsidRDefault="007877BE" w:rsidP="007877B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B42A0">
        <w:rPr>
          <w:rFonts w:ascii="Angsana New" w:hAnsi="Angsana New"/>
          <w:sz w:val="28"/>
          <w:szCs w:val="28"/>
        </w:rPr>
        <w:br w:type="page"/>
      </w:r>
    </w:p>
    <w:p w14:paraId="2C0D7EEB" w14:textId="1537A06F" w:rsidR="00B218BD" w:rsidRPr="00FB3530" w:rsidRDefault="00B218BD" w:rsidP="00B218B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C7386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 xml:space="preserve">การซื้อส่วนได้เสียที่ไม่มีอำนาจควบคุม </w:t>
      </w:r>
    </w:p>
    <w:p w14:paraId="7C8A7FCE" w14:textId="77777777" w:rsidR="006051C7" w:rsidRPr="00D824DF" w:rsidRDefault="006051C7" w:rsidP="006051C7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5DA3678" w14:textId="112A17A4" w:rsidR="00FE3C00" w:rsidRDefault="00FE3C00" w:rsidP="00FE3C00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ในระหว่างไตรมาสที่ </w:t>
      </w:r>
      <w:r w:rsidR="00BF0225" w:rsidRPr="00BF0225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บริษัทได้ซื้อส่วนได้เสียในบริษัท เจวีเค อินเตอร์เนชันแนล มูฟเวอรส์ จำกัด</w:t>
      </w:r>
      <w:r>
        <w:rPr>
          <w:rFonts w:ascii="Angsana New" w:hAnsi="Angsana New" w:cs="Angsana New" w:hint="cs"/>
          <w:sz w:val="28"/>
          <w:szCs w:val="28"/>
        </w:rPr>
        <w:t> 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เพิ่มเติมร้อยละ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9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91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เป็นเงินสดจำนวน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75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90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09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เป็นร้อยละ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100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มูลค่าตามบัญชีของสินทรัพย์สุทธิของบริษัท เจวีเค อินเตอร์เนชันแนล มูฟเวอรส์ จำกัด ในงบการเงินของกลุ่มบริษัท ณ วันที่ซื้อเป็นเงินจำนวน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58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ล้านบาท กลุ่มบริษัทรับรู้</w:t>
      </w:r>
      <w:r w:rsidR="002E433B">
        <w:rPr>
          <w:rFonts w:ascii="Angsana New" w:hAnsi="Angsana New" w:cs="Angsana New" w:hint="cs"/>
          <w:sz w:val="28"/>
          <w:szCs w:val="28"/>
          <w:cs/>
        </w:rPr>
        <w:t xml:space="preserve">ส่วนได้เสียที่ไม่มีอำนาจควบคุมลดลงเป็นจำนวน </w:t>
      </w:r>
      <w:r w:rsidR="00BF0225" w:rsidRPr="00BF0225">
        <w:rPr>
          <w:rFonts w:ascii="Angsana New" w:hAnsi="Angsana New" w:cs="Angsana New"/>
          <w:sz w:val="28"/>
          <w:szCs w:val="28"/>
        </w:rPr>
        <w:t>5</w:t>
      </w:r>
      <w:r w:rsidR="002E433B">
        <w:rPr>
          <w:rFonts w:ascii="Angsana New" w:hAnsi="Angsana New" w:cs="Angsana New"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sz w:val="28"/>
          <w:szCs w:val="28"/>
        </w:rPr>
        <w:t>75</w:t>
      </w:r>
      <w:r w:rsidR="002E433B">
        <w:rPr>
          <w:rFonts w:ascii="Angsana New" w:hAnsi="Angsana New" w:cs="Angsana New"/>
          <w:sz w:val="28"/>
          <w:szCs w:val="28"/>
        </w:rPr>
        <w:t xml:space="preserve"> </w:t>
      </w:r>
      <w:r w:rsidR="002E433B">
        <w:rPr>
          <w:rFonts w:ascii="Angsana New" w:hAnsi="Angsana New" w:cs="Angsana New" w:hint="cs"/>
          <w:sz w:val="28"/>
          <w:szCs w:val="28"/>
          <w:cs/>
        </w:rPr>
        <w:t xml:space="preserve">ล้าน </w:t>
      </w:r>
      <w:r>
        <w:rPr>
          <w:rFonts w:ascii="Angsana New" w:hAnsi="Angsana New" w:cs="Angsana New" w:hint="cs"/>
          <w:sz w:val="28"/>
          <w:szCs w:val="28"/>
          <w:cs/>
        </w:rPr>
        <w:t>ไปยังส่วนของ</w:t>
      </w:r>
      <w:r w:rsidR="002E433B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ผู้ถือหุ้นของกลุ่มบริษัท ซึ่งเกิดจากการเปลี่ยนแปลงส่วนของเจ้าของในบริษัท เจวีเค อินเตอร์เนชันแนล มูฟเวอรส์ จำกัด</w:t>
      </w:r>
      <w:r>
        <w:rPr>
          <w:rFonts w:ascii="Angsana New" w:hAnsi="Angsana New" w:cs="Angsana New" w:hint="cs"/>
          <w:sz w:val="28"/>
          <w:szCs w:val="28"/>
        </w:rPr>
        <w:t> </w:t>
      </w:r>
      <w:r w:rsidRPr="00FE3C00">
        <w:rPr>
          <w:rFonts w:ascii="Angsana New" w:hAnsi="Angsana New" w:cs="Angsana New" w:hint="cs"/>
          <w:sz w:val="28"/>
          <w:szCs w:val="28"/>
          <w:cs/>
        </w:rPr>
        <w:t xml:space="preserve">เป็นผลทำให้สัดส่วนในบริษัทย่อยทางอ้อม </w:t>
      </w:r>
      <w:r>
        <w:rPr>
          <w:rFonts w:ascii="Angsana New" w:hAnsi="Angsana New" w:cs="Angsana New" w:hint="cs"/>
          <w:sz w:val="28"/>
          <w:szCs w:val="28"/>
          <w:cs/>
        </w:rPr>
        <w:t xml:space="preserve">ได้แก่ </w:t>
      </w:r>
      <w:r>
        <w:rPr>
          <w:rFonts w:ascii="Angsana New" w:hAnsi="Angsana New" w:cs="Angsana New" w:hint="cs"/>
          <w:sz w:val="28"/>
          <w:szCs w:val="28"/>
        </w:rPr>
        <w:t>JVK Indochina Movers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 บริษัท</w:t>
      </w:r>
      <w:r w:rsidR="0082724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เจดับเบิ้ลยูดีบ็อกเส็ง โลจิสติกส์ (ประเทศไทย) จำกัด เพิ่มขึ้นร้อยละ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9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91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95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3D228B63" w14:textId="77777777" w:rsidR="004F03FB" w:rsidRPr="00D824DF" w:rsidRDefault="004F03FB" w:rsidP="00FA59BD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1F59511B" w14:textId="0D9479B3" w:rsidR="00FE3C00" w:rsidRDefault="00FE3C00" w:rsidP="00FE3C00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ในระหว่างไตรมาสที่ </w:t>
      </w:r>
      <w:r w:rsidR="00BF0225" w:rsidRPr="00BF0225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</w:t>
      </w:r>
      <w:r>
        <w:rPr>
          <w:rFonts w:ascii="Angsana New" w:hAnsi="Angsana New" w:cs="Angsana New" w:hint="cs"/>
          <w:sz w:val="28"/>
          <w:szCs w:val="28"/>
        </w:rPr>
        <w:t> 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เพิ่มเติมร้อยละ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80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เป็นเงินสดจำนวน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13</w:t>
      </w:r>
      <w:r>
        <w:rPr>
          <w:rFonts w:ascii="Angsana New" w:hAnsi="Angsana New" w:cs="Angsana New" w:hint="cs"/>
          <w:sz w:val="28"/>
          <w:szCs w:val="28"/>
        </w:rPr>
        <w:t> 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91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09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เป็นร้อยละ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95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89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</w:t>
      </w:r>
      <w:r>
        <w:rPr>
          <w:rFonts w:ascii="Angsana New" w:hAnsi="Angsana New" w:cs="Angsana New" w:hint="cs"/>
          <w:sz w:val="28"/>
          <w:szCs w:val="28"/>
        </w:rPr>
        <w:t> </w:t>
      </w:r>
      <w:r>
        <w:rPr>
          <w:rFonts w:ascii="Angsana New" w:hAnsi="Angsana New" w:cs="Angsana New" w:hint="cs"/>
          <w:sz w:val="28"/>
          <w:szCs w:val="28"/>
          <w:cs/>
        </w:rPr>
        <w:t xml:space="preserve"> ในงบการเงินของกลุ่มบริษัท ณ วันที่ซื้อเป็นเงินจำนวน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127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61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ล้านบาท กลุ่มบริษัทรับรู้</w:t>
      </w:r>
      <w:r w:rsidR="00AD3699">
        <w:rPr>
          <w:rFonts w:ascii="Angsana New" w:hAnsi="Angsana New" w:cs="Angsana New" w:hint="cs"/>
          <w:sz w:val="28"/>
          <w:szCs w:val="28"/>
          <w:cs/>
        </w:rPr>
        <w:t xml:space="preserve">ส่วนได้เสียที่ไม่มีอำนาจควบคุมลดลงเป็นจำนวน </w:t>
      </w:r>
      <w:r w:rsidR="00BF0225" w:rsidRPr="00BF0225">
        <w:rPr>
          <w:rFonts w:ascii="Angsana New" w:hAnsi="Angsana New" w:cs="Angsana New"/>
          <w:sz w:val="28"/>
          <w:szCs w:val="28"/>
        </w:rPr>
        <w:t>6</w:t>
      </w:r>
      <w:r w:rsidR="00AD3699">
        <w:rPr>
          <w:rFonts w:ascii="Angsana New" w:hAnsi="Angsana New" w:cs="Angsana New"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sz w:val="28"/>
          <w:szCs w:val="28"/>
        </w:rPr>
        <w:t>13</w:t>
      </w:r>
      <w:r w:rsidR="00AD3699">
        <w:rPr>
          <w:rFonts w:ascii="Angsana New" w:hAnsi="Angsana New" w:cs="Angsana New"/>
          <w:sz w:val="28"/>
          <w:szCs w:val="28"/>
        </w:rPr>
        <w:t xml:space="preserve"> </w:t>
      </w:r>
      <w:r w:rsidR="00AD3699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cs="Angsana New" w:hint="cs"/>
          <w:sz w:val="28"/>
          <w:szCs w:val="28"/>
          <w:cs/>
        </w:rPr>
        <w:t>ไปยังส่วนของผู้ถือหุ้นของกลุ่มบริษัท ซึ่งเกิดจากการเปลี่ยนแปลงส่วนของเจ้าของในบริษัท เจดับเบิ้ลยูดี ทรานสปอร์ต (ประเทศไทย) จำกัด</w:t>
      </w:r>
      <w:r>
        <w:rPr>
          <w:rFonts w:ascii="Angsana New" w:hAnsi="Angsana New" w:cs="Angsana New" w:hint="cs"/>
          <w:sz w:val="28"/>
          <w:szCs w:val="28"/>
        </w:rPr>
        <w:t> 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E3C00">
        <w:rPr>
          <w:rFonts w:ascii="Angsana New" w:hAnsi="Angsana New" w:cs="Angsana New" w:hint="cs"/>
          <w:sz w:val="28"/>
          <w:szCs w:val="28"/>
          <w:cs/>
        </w:rPr>
        <w:t xml:space="preserve">เป็นผลทำให้สัดส่วนในบริษัทย่อยทางอ้อม </w:t>
      </w:r>
      <w:r>
        <w:rPr>
          <w:rFonts w:ascii="Angsana New" w:hAnsi="Angsana New" w:cs="Angsana New" w:hint="cs"/>
          <w:sz w:val="28"/>
          <w:szCs w:val="28"/>
          <w:cs/>
        </w:rPr>
        <w:t>ได้แก่ บริษัท เจดับเบิ้ลยูดี เอ็กซ์เพรส จำกัด เพิ่มขึ้น</w:t>
      </w:r>
      <w:r w:rsidR="00193E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3E21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</w:rPr>
        <w:t>.</w:t>
      </w:r>
      <w:r w:rsidR="00BF0225" w:rsidRPr="00BF0225">
        <w:rPr>
          <w:rFonts w:ascii="Angsana New" w:hAnsi="Angsana New" w:cs="Angsana New" w:hint="cs"/>
          <w:sz w:val="28"/>
          <w:szCs w:val="28"/>
        </w:rPr>
        <w:t>80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240D94D" w14:textId="77777777" w:rsidR="004F03FB" w:rsidRPr="00D824DF" w:rsidRDefault="004F03FB" w:rsidP="00FA59BD">
      <w:pPr>
        <w:pStyle w:val="BodyText2"/>
        <w:ind w:left="540" w:firstLine="0"/>
        <w:jc w:val="thaiDistribute"/>
        <w:rPr>
          <w:rFonts w:asciiTheme="majorBidi" w:hAnsiTheme="majorBidi" w:cstheme="majorBidi"/>
        </w:rPr>
      </w:pPr>
    </w:p>
    <w:p w14:paraId="0B427509" w14:textId="39805EB4" w:rsidR="00991336" w:rsidRPr="003C7386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C7386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D824DF" w:rsidRDefault="004B492A" w:rsidP="004B492A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29D6F1ED" w14:textId="7384AF14" w:rsidR="000E0F5D" w:rsidRPr="003C7386" w:rsidRDefault="00802769" w:rsidP="00C13637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7386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ความสัมพันธ์ที่มีกับบริษัทร่วม</w:t>
      </w:r>
      <w:r w:rsidR="007C30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75CE8" w:rsidRPr="003C7386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BC143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C307B">
        <w:rPr>
          <w:rFonts w:asciiTheme="majorBidi" w:hAnsiTheme="majorBidi" w:cstheme="majorBidi" w:hint="cs"/>
          <w:b/>
          <w:sz w:val="28"/>
          <w:szCs w:val="28"/>
          <w:cs/>
        </w:rPr>
        <w:t>และบริษัทย่อย</w:t>
      </w:r>
      <w:r w:rsidRPr="003C7386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</w:t>
      </w:r>
      <w:r w:rsidR="002D4A98" w:rsidRPr="003C7386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D75CE8" w:rsidRPr="003C738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bCs/>
          <w:sz w:val="28"/>
          <w:szCs w:val="28"/>
        </w:rPr>
        <w:t>7</w:t>
      </w:r>
      <w:r w:rsidR="00752EC2" w:rsidRPr="003C73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07C65" w:rsidRPr="003C7386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F50A8" w:rsidRPr="003C738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bCs/>
          <w:sz w:val="28"/>
          <w:szCs w:val="28"/>
        </w:rPr>
        <w:t>8</w:t>
      </w:r>
      <w:r w:rsidR="00752EC2" w:rsidRPr="003C738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212C0" w:rsidRPr="003C7386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E0F5D" w:rsidRPr="003C738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บุคคลหรือกิจการอื่นที่เกี่ยวข้องกัน</w:t>
      </w:r>
      <w:r w:rsidR="00F212C0" w:rsidRPr="003C7386">
        <w:rPr>
          <w:rFonts w:asciiTheme="majorBidi" w:hAnsiTheme="majorBidi" w:cstheme="majorBidi"/>
          <w:b/>
          <w:sz w:val="28"/>
          <w:szCs w:val="28"/>
          <w:cs/>
        </w:rPr>
        <w:t>และกลุ่มบริษัท</w:t>
      </w:r>
      <w:r w:rsidR="000E0F5D" w:rsidRPr="003C7386">
        <w:rPr>
          <w:rFonts w:asciiTheme="majorBidi" w:hAnsiTheme="majorBidi" w:cstheme="majorBidi"/>
          <w:b/>
          <w:sz w:val="28"/>
          <w:szCs w:val="28"/>
          <w:cs/>
        </w:rPr>
        <w:t xml:space="preserve">มีรายการระหว่างกันที่มีนัยสำคัญในระหว่างงวดมีดังต่อไปนี้ </w:t>
      </w:r>
    </w:p>
    <w:p w14:paraId="64171C75" w14:textId="77777777" w:rsidR="003E6A17" w:rsidRPr="003C7386" w:rsidRDefault="003E6A17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802769" w:rsidRPr="003C7386" w14:paraId="2BD62A9A" w14:textId="77777777" w:rsidTr="002E361D">
        <w:trPr>
          <w:trHeight w:val="20"/>
          <w:tblHeader/>
        </w:trPr>
        <w:tc>
          <w:tcPr>
            <w:tcW w:w="3330" w:type="dxa"/>
          </w:tcPr>
          <w:p w14:paraId="65ABA379" w14:textId="77777777" w:rsidR="00802769" w:rsidRPr="003C7386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36D6ED23" w14:textId="3E05326D" w:rsidR="00802769" w:rsidRPr="003C7386" w:rsidRDefault="00802769" w:rsidP="009777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346" w:type="dxa"/>
          </w:tcPr>
          <w:p w14:paraId="6E541C7F" w14:textId="77777777" w:rsidR="00802769" w:rsidRPr="003C7386" w:rsidRDefault="00802769" w:rsidP="009777AF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36CC" w:rsidRPr="003C7386" w14:paraId="08975898" w14:textId="77777777" w:rsidTr="002E361D">
        <w:trPr>
          <w:trHeight w:val="20"/>
        </w:trPr>
        <w:tc>
          <w:tcPr>
            <w:tcW w:w="3330" w:type="dxa"/>
          </w:tcPr>
          <w:p w14:paraId="0377E1D4" w14:textId="781AFC7D" w:rsidR="00DD36CC" w:rsidRPr="003C7386" w:rsidRDefault="00DD36CC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291F3F3C" w14:textId="1165F076" w:rsidR="00DD36CC" w:rsidRPr="003C7386" w:rsidRDefault="008E1EFE" w:rsidP="009777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EC9A3A2" w14:textId="5990974E" w:rsidR="00DD36CC" w:rsidRPr="003C7386" w:rsidRDefault="008E1EFE" w:rsidP="008E1E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8E1EFE" w:rsidRPr="003C7386" w14:paraId="16DBD394" w14:textId="77777777" w:rsidTr="002E361D">
        <w:trPr>
          <w:trHeight w:val="20"/>
        </w:trPr>
        <w:tc>
          <w:tcPr>
            <w:tcW w:w="3330" w:type="dxa"/>
          </w:tcPr>
          <w:p w14:paraId="73701F1E" w14:textId="1EA06C61" w:rsidR="008E1EFE" w:rsidRPr="003C7386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2F66C1BA" w14:textId="0EC6AC7F" w:rsidR="008E1EFE" w:rsidRPr="003C7386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422D1EB" w14:textId="6EE19E6E" w:rsidR="008E1EFE" w:rsidRPr="003C7386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3C7386" w14:paraId="4FB9F216" w14:textId="77777777" w:rsidTr="002E361D">
        <w:trPr>
          <w:trHeight w:val="20"/>
        </w:trPr>
        <w:tc>
          <w:tcPr>
            <w:tcW w:w="3330" w:type="dxa"/>
          </w:tcPr>
          <w:p w14:paraId="3B487C37" w14:textId="52C06116" w:rsidR="008E1EFE" w:rsidRPr="003C7386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วินเนอร์ยี่ (ไทยแลนด์) จำกัด</w:t>
            </w:r>
          </w:p>
        </w:tc>
        <w:tc>
          <w:tcPr>
            <w:tcW w:w="1080" w:type="dxa"/>
          </w:tcPr>
          <w:p w14:paraId="66D22863" w14:textId="476EC7CF" w:rsidR="008E1EFE" w:rsidRPr="003C7386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7645913" w14:textId="0B7A6A93" w:rsidR="008E1EFE" w:rsidRPr="003C7386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3C7386" w14:paraId="74D83068" w14:textId="77777777" w:rsidTr="002E361D">
        <w:trPr>
          <w:trHeight w:val="20"/>
        </w:trPr>
        <w:tc>
          <w:tcPr>
            <w:tcW w:w="3330" w:type="dxa"/>
          </w:tcPr>
          <w:p w14:paraId="122C7024" w14:textId="7897A2C0" w:rsidR="008E1EFE" w:rsidRPr="003C7386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1080" w:type="dxa"/>
          </w:tcPr>
          <w:p w14:paraId="4DD6DD15" w14:textId="7FF42E3B" w:rsidR="008E1EFE" w:rsidRPr="003C7386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46EC5DD3" w14:textId="6BCF0FEF" w:rsidR="008E1EFE" w:rsidRPr="003C7386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3C7386" w14:paraId="5AE434CC" w14:textId="77777777" w:rsidTr="002E361D">
        <w:trPr>
          <w:trHeight w:val="20"/>
        </w:trPr>
        <w:tc>
          <w:tcPr>
            <w:tcW w:w="3330" w:type="dxa"/>
          </w:tcPr>
          <w:p w14:paraId="056CAA7C" w14:textId="6B06254C" w:rsidR="008E1EFE" w:rsidRPr="003C7386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ชุมชนพลังงานสะอาด จำกัด</w:t>
            </w:r>
          </w:p>
        </w:tc>
        <w:tc>
          <w:tcPr>
            <w:tcW w:w="1080" w:type="dxa"/>
          </w:tcPr>
          <w:p w14:paraId="34D5032E" w14:textId="559E8C10" w:rsidR="008E1EFE" w:rsidRPr="003C7386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6AE7D506" w14:textId="00CEF156" w:rsidR="008E1EFE" w:rsidRPr="003C7386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01707F" w:rsidRPr="003C7386" w14:paraId="46E5B992" w14:textId="77777777" w:rsidTr="002E361D">
        <w:trPr>
          <w:trHeight w:val="20"/>
        </w:trPr>
        <w:tc>
          <w:tcPr>
            <w:tcW w:w="3330" w:type="dxa"/>
          </w:tcPr>
          <w:p w14:paraId="7D0846AA" w14:textId="0A3204E6" w:rsidR="0001707F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เซ้าท์อีสต์เอเชี่ยนแพคเกจจิ่งแอนด์</w:t>
            </w:r>
          </w:p>
          <w:p w14:paraId="0769F250" w14:textId="5EAA645A" w:rsidR="0001707F" w:rsidRPr="00317A6E" w:rsidRDefault="00266762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707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06819FC9" w14:textId="7843FAA4" w:rsidR="0001707F" w:rsidRPr="003C7386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50570767" w14:textId="77777777" w:rsidR="0001707F" w:rsidRPr="003C7386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35DBA8C1" w14:textId="2BA73DC8" w:rsidR="0001707F" w:rsidRPr="003C7386" w:rsidRDefault="00266762" w:rsidP="0001707F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707F"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01707F" w:rsidRPr="003C7386" w14:paraId="444F3141" w14:textId="77777777" w:rsidTr="002E361D">
        <w:trPr>
          <w:trHeight w:val="20"/>
        </w:trPr>
        <w:tc>
          <w:tcPr>
            <w:tcW w:w="3330" w:type="dxa"/>
          </w:tcPr>
          <w:p w14:paraId="5270AF07" w14:textId="0751E193" w:rsidR="0001707F" w:rsidRPr="003C7386" w:rsidRDefault="0001707F" w:rsidP="0001707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080" w:type="dxa"/>
            <w:shd w:val="clear" w:color="auto" w:fill="auto"/>
          </w:tcPr>
          <w:p w14:paraId="47F79063" w14:textId="4600DEAB" w:rsidR="0001707F" w:rsidRPr="003C7386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7F6AEE91" w14:textId="295C9B59" w:rsidR="0001707F" w:rsidRPr="003C7386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01707F" w:rsidRPr="003C7386" w14:paraId="30B10E93" w14:textId="77777777" w:rsidTr="002E361D">
        <w:trPr>
          <w:trHeight w:val="20"/>
        </w:trPr>
        <w:tc>
          <w:tcPr>
            <w:tcW w:w="3330" w:type="dxa"/>
            <w:shd w:val="clear" w:color="auto" w:fill="auto"/>
          </w:tcPr>
          <w:p w14:paraId="1CA70916" w14:textId="269E3855" w:rsidR="0001707F" w:rsidRPr="003C7386" w:rsidRDefault="0001707F" w:rsidP="0001707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4F145D7E" w14:textId="6B11EDE6" w:rsidR="0001707F" w:rsidRPr="003C7386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5B539612" w14:textId="520FA159" w:rsidR="0001707F" w:rsidRPr="003C7386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</w:tbl>
    <w:p w14:paraId="67A0DD10" w14:textId="77777777" w:rsidR="00BD2A3E" w:rsidRDefault="00BD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lang w:val="en-GB"/>
        </w:rPr>
      </w:pPr>
      <w:r>
        <w:rPr>
          <w:rFonts w:ascii="Angsana New" w:hAnsi="Angsana New" w:cs="Angsana New"/>
          <w:b/>
          <w:sz w:val="28"/>
          <w:szCs w:val="28"/>
        </w:rPr>
        <w:br w:type="page"/>
      </w:r>
    </w:p>
    <w:p w14:paraId="29696C79" w14:textId="5F3AD55B" w:rsidR="00802769" w:rsidRPr="006C7CA6" w:rsidRDefault="00802769" w:rsidP="009777AF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lastRenderedPageBreak/>
        <w:t>นโยบายการกำหนดราคา</w:t>
      </w:r>
      <w:r w:rsidR="00ED3B5F"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>ที่</w:t>
      </w:r>
      <w:r w:rsidR="00A47312"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>ใน</w:t>
      </w:r>
      <w:r w:rsidR="00ED3B5F"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>ระหว่างงวด</w:t>
      </w:r>
      <w:r w:rsidR="0018795F"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สาม</w:t>
      </w:r>
      <w:r w:rsidR="00ED3B5F"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เดือน</w:t>
      </w:r>
      <w:r w:rsidR="00A14D84"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สิ้นสุดวันที่ </w:t>
      </w:r>
      <w:r w:rsidR="00BF0225" w:rsidRPr="00BF0225">
        <w:rPr>
          <w:rFonts w:ascii="Angsana New" w:hAnsi="Angsana New" w:cs="Angsana New" w:hint="cs"/>
          <w:bCs/>
          <w:sz w:val="28"/>
          <w:szCs w:val="28"/>
          <w:lang w:val="en-US" w:bidi="th-TH"/>
        </w:rPr>
        <w:t>31</w:t>
      </w:r>
      <w:r w:rsidR="00A14D84" w:rsidRPr="006C7CA6">
        <w:rPr>
          <w:rFonts w:ascii="Angsana New" w:hAnsi="Angsana New" w:cs="Angsana New" w:hint="cs"/>
          <w:b/>
          <w:sz w:val="28"/>
          <w:szCs w:val="28"/>
          <w:lang w:val="en-US" w:bidi="th-TH"/>
        </w:rPr>
        <w:t xml:space="preserve"> </w:t>
      </w:r>
      <w:r w:rsidR="00206F4C"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มีนาคม</w:t>
      </w:r>
      <w:r w:rsidR="00A14D84"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 </w:t>
      </w:r>
      <w:r w:rsidR="00BF0225" w:rsidRPr="00BF0225">
        <w:rPr>
          <w:rFonts w:ascii="Angsana New" w:hAnsi="Angsana New" w:cs="Angsana New" w:hint="cs"/>
          <w:bCs/>
          <w:sz w:val="28"/>
          <w:szCs w:val="28"/>
          <w:lang w:val="en-US" w:bidi="th-TH"/>
        </w:rPr>
        <w:t>2563</w:t>
      </w:r>
      <w:r w:rsidR="00FC4BD7" w:rsidRPr="006C7CA6">
        <w:rPr>
          <w:rFonts w:ascii="Angsana New" w:hAnsi="Angsana New" w:cs="Angsana New" w:hint="cs"/>
          <w:b/>
          <w:sz w:val="28"/>
          <w:szCs w:val="28"/>
          <w:lang w:val="en-US" w:bidi="th-TH"/>
        </w:rPr>
        <w:t xml:space="preserve"> </w:t>
      </w:r>
      <w:r w:rsidR="00A14D84"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มี</w:t>
      </w:r>
      <w:r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>ดังต่อไปนี้</w:t>
      </w:r>
      <w:r w:rsidR="00637970"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 </w:t>
      </w:r>
    </w:p>
    <w:p w14:paraId="3063AF6B" w14:textId="3DB1EB22" w:rsidR="00791069" w:rsidRPr="006C7CA6" w:rsidRDefault="0079106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171"/>
        <w:gridCol w:w="5586"/>
      </w:tblGrid>
      <w:tr w:rsidR="00804175" w:rsidRPr="006C7CA6" w14:paraId="1F6588FA" w14:textId="77777777" w:rsidTr="00B56C2A">
        <w:trPr>
          <w:tblHeader/>
        </w:trPr>
        <w:tc>
          <w:tcPr>
            <w:tcW w:w="3171" w:type="dxa"/>
          </w:tcPr>
          <w:p w14:paraId="7B4D5A35" w14:textId="6DB157D0" w:rsidR="00804175" w:rsidRPr="006C7CA6" w:rsidRDefault="00804175" w:rsidP="009777AF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586" w:type="dxa"/>
          </w:tcPr>
          <w:p w14:paraId="618AA840" w14:textId="1205D40C" w:rsidR="00804175" w:rsidRPr="006C7CA6" w:rsidRDefault="00804175" w:rsidP="009777AF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804175" w:rsidRPr="006C7CA6" w14:paraId="56E9FC09" w14:textId="77777777" w:rsidTr="00B56C2A">
        <w:tc>
          <w:tcPr>
            <w:tcW w:w="3171" w:type="dxa"/>
          </w:tcPr>
          <w:p w14:paraId="15449D9D" w14:textId="5F26BAED" w:rsidR="00804175" w:rsidRPr="006C7CA6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ซื้อ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04175"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586" w:type="dxa"/>
          </w:tcPr>
          <w:p w14:paraId="045F4BC2" w14:textId="52E9DA3B" w:rsidR="00804175" w:rsidRPr="006C7CA6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804175" w:rsidRPr="006C7CA6" w14:paraId="18D271B2" w14:textId="77777777" w:rsidTr="00B56C2A">
        <w:tc>
          <w:tcPr>
            <w:tcW w:w="3171" w:type="dxa"/>
          </w:tcPr>
          <w:p w14:paraId="211C68FE" w14:textId="2D121D18" w:rsidR="00804175" w:rsidRPr="006C7CA6" w:rsidRDefault="00804175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การให้บริการ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รับบริการ</w:t>
            </w:r>
          </w:p>
        </w:tc>
        <w:tc>
          <w:tcPr>
            <w:tcW w:w="5586" w:type="dxa"/>
          </w:tcPr>
          <w:p w14:paraId="59F4A107" w14:textId="452B1FD2" w:rsidR="00804175" w:rsidRPr="006C7CA6" w:rsidRDefault="00E17257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804175" w:rsidRPr="006C7CA6" w14:paraId="27A3933F" w14:textId="77777777" w:rsidTr="00B56C2A">
        <w:tc>
          <w:tcPr>
            <w:tcW w:w="3171" w:type="dxa"/>
          </w:tcPr>
          <w:p w14:paraId="5C607F92" w14:textId="5584E4A8" w:rsidR="00804175" w:rsidRPr="006C7CA6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/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การเช่า</w:t>
            </w:r>
          </w:p>
        </w:tc>
        <w:tc>
          <w:tcPr>
            <w:tcW w:w="5586" w:type="dxa"/>
          </w:tcPr>
          <w:p w14:paraId="7D0AEFEF" w14:textId="25DB08AA" w:rsidR="00804175" w:rsidRPr="006C7CA6" w:rsidRDefault="00804175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 w:rsidR="004148AE"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148AE"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/ 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ราคาที่ตกลงกันตามที่ระบุไว้ในสัญญา</w:t>
            </w:r>
          </w:p>
        </w:tc>
      </w:tr>
      <w:tr w:rsidR="00804175" w:rsidRPr="006C7CA6" w14:paraId="61F4DD3C" w14:textId="77777777" w:rsidTr="00B56C2A">
        <w:tc>
          <w:tcPr>
            <w:tcW w:w="3171" w:type="dxa"/>
          </w:tcPr>
          <w:p w14:paraId="36DBE6F6" w14:textId="1846F519" w:rsidR="00804175" w:rsidRPr="006C7CA6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5586" w:type="dxa"/>
          </w:tcPr>
          <w:p w14:paraId="2D383FD0" w14:textId="785460C2" w:rsidR="00804175" w:rsidRPr="006C7CA6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ตามสิทธิที่จะได้รับเงินปันผล</w:t>
            </w:r>
          </w:p>
        </w:tc>
      </w:tr>
      <w:tr w:rsidR="00804175" w:rsidRPr="006C7CA6" w14:paraId="0B008F67" w14:textId="77777777" w:rsidTr="00B56C2A">
        <w:tc>
          <w:tcPr>
            <w:tcW w:w="3171" w:type="dxa"/>
          </w:tcPr>
          <w:p w14:paraId="09D83C5D" w14:textId="302CA0F8" w:rsidR="00804175" w:rsidRPr="006C7CA6" w:rsidRDefault="00804175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ดอกเบี้ยรับ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="000F07BE"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ดอกเบี้ยจ่าย</w:t>
            </w:r>
          </w:p>
        </w:tc>
        <w:tc>
          <w:tcPr>
            <w:tcW w:w="5586" w:type="dxa"/>
          </w:tcPr>
          <w:p w14:paraId="47906F09" w14:textId="08410227" w:rsidR="00804175" w:rsidRPr="006C7CA6" w:rsidRDefault="000F07BE" w:rsidP="00E172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804175" w:rsidRPr="006C7CA6" w14:paraId="17B26E35" w14:textId="77777777" w:rsidTr="00B56C2A">
        <w:tc>
          <w:tcPr>
            <w:tcW w:w="3171" w:type="dxa"/>
          </w:tcPr>
          <w:p w14:paraId="0DE7ABD3" w14:textId="1AD3573A" w:rsidR="00804175" w:rsidRPr="006C7CA6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 / ขายสินทรัพย์</w:t>
            </w:r>
          </w:p>
        </w:tc>
        <w:tc>
          <w:tcPr>
            <w:tcW w:w="5586" w:type="dxa"/>
          </w:tcPr>
          <w:p w14:paraId="0BB7728E" w14:textId="71ECE9CE" w:rsidR="00804175" w:rsidRPr="006C7CA6" w:rsidRDefault="000F07BE" w:rsidP="00E172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ราคาตามบัญชีบวกด้วยส่วนเพิ่ม</w:t>
            </w:r>
          </w:p>
        </w:tc>
      </w:tr>
    </w:tbl>
    <w:p w14:paraId="333A98B5" w14:textId="77777777" w:rsidR="003E6A17" w:rsidRPr="006C7CA6" w:rsidRDefault="003E6A1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  <w:highlight w:val="cyan"/>
        </w:rPr>
      </w:pPr>
    </w:p>
    <w:p w14:paraId="6A012D18" w14:textId="76C3DE4F" w:rsidR="00804175" w:rsidRPr="006C7CA6" w:rsidRDefault="00804175" w:rsidP="00D207D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6C7CA6">
        <w:rPr>
          <w:rFonts w:ascii="Angsana New" w:hAnsi="Angsana New" w:cs="Angsana New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5E07DC" w:rsidRPr="006C7CA6">
        <w:rPr>
          <w:rFonts w:ascii="Angsana New" w:hAnsi="Angsana New" w:cs="Angsana New" w:hint="cs"/>
          <w:b/>
          <w:sz w:val="28"/>
          <w:szCs w:val="28"/>
          <w:cs/>
        </w:rPr>
        <w:t>สำหรับงวดสามเดือนสิ้นสุดวันที่</w:t>
      </w:r>
      <w:r w:rsidRPr="006C7CA6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BF0225" w:rsidRPr="00BF0225">
        <w:rPr>
          <w:rFonts w:ascii="Angsana New" w:hAnsi="Angsana New" w:cs="Angsana New" w:hint="cs"/>
          <w:bCs/>
          <w:sz w:val="28"/>
          <w:szCs w:val="28"/>
          <w:lang w:val="en-US" w:bidi="th-TH"/>
        </w:rPr>
        <w:t>31</w:t>
      </w:r>
      <w:r w:rsidR="005E07DC" w:rsidRPr="006C7CA6">
        <w:rPr>
          <w:rFonts w:ascii="Angsana New" w:hAnsi="Angsana New" w:cs="Angsana New" w:hint="cs"/>
          <w:b/>
          <w:sz w:val="28"/>
          <w:szCs w:val="28"/>
          <w:lang w:bidi="th-TH"/>
        </w:rPr>
        <w:t xml:space="preserve"> </w:t>
      </w:r>
      <w:r w:rsidR="005E07DC" w:rsidRPr="006C7CA6">
        <w:rPr>
          <w:rFonts w:ascii="Angsana New" w:hAnsi="Angsana New" w:cs="Angsana New" w:hint="cs"/>
          <w:b/>
          <w:sz w:val="28"/>
          <w:szCs w:val="28"/>
          <w:cs/>
        </w:rPr>
        <w:t>ม</w:t>
      </w:r>
      <w:r w:rsidR="00C82912" w:rsidRPr="006C7CA6">
        <w:rPr>
          <w:rFonts w:ascii="Angsana New" w:hAnsi="Angsana New" w:cs="Angsana New" w:hint="cs"/>
          <w:b/>
          <w:sz w:val="28"/>
          <w:szCs w:val="28"/>
          <w:cs/>
        </w:rPr>
        <w:t>ีนาคม</w:t>
      </w:r>
      <w:r w:rsidRPr="006C7CA6">
        <w:rPr>
          <w:rFonts w:ascii="Angsana New" w:hAnsi="Angsana New" w:cs="Angsana New" w:hint="cs"/>
          <w:b/>
          <w:sz w:val="28"/>
          <w:szCs w:val="28"/>
          <w:cs/>
        </w:rPr>
        <w:t xml:space="preserve"> สรุปได้ดังนี้</w:t>
      </w:r>
    </w:p>
    <w:p w14:paraId="2DADC6E1" w14:textId="77777777" w:rsidR="00111978" w:rsidRPr="005D16A9" w:rsidRDefault="0011197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14949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4E790C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A14949" w14:paraId="62FFF97A" w14:textId="77777777" w:rsidTr="009777AF">
        <w:trPr>
          <w:tblHeader/>
        </w:trPr>
        <w:tc>
          <w:tcPr>
            <w:tcW w:w="2168" w:type="pct"/>
          </w:tcPr>
          <w:p w14:paraId="406FE742" w14:textId="21210ACD" w:rsidR="00804175" w:rsidRPr="00A14949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804175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82912" w:rsidRPr="00A374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912" w:rsidRPr="00A374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2007AEBD" w14:textId="0690B9B7" w:rsidR="00804175" w:rsidRPr="00A14949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61C7416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74DA0992" w:rsidR="00804175" w:rsidRPr="00A14949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67068FB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0F9F9112" w:rsidR="00804175" w:rsidRPr="00A14949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4B09601A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7C69B7BD" w:rsidR="00804175" w:rsidRPr="00A14949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4175" w:rsidRPr="00A14949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A14949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A14949" w14:paraId="1CE2B2C6" w14:textId="77777777" w:rsidTr="009777AF">
        <w:tc>
          <w:tcPr>
            <w:tcW w:w="2168" w:type="pct"/>
          </w:tcPr>
          <w:p w14:paraId="7A24CAE6" w14:textId="4A656697" w:rsidR="00804175" w:rsidRPr="00A14949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716C7E" w:rsidRPr="00A14949" w14:paraId="5B28C593" w14:textId="77777777" w:rsidTr="009777AF">
        <w:tc>
          <w:tcPr>
            <w:tcW w:w="2168" w:type="pct"/>
          </w:tcPr>
          <w:p w14:paraId="3FF10B5B" w14:textId="77777777" w:rsidR="00716C7E" w:rsidRPr="00A14949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07" w:type="pct"/>
          </w:tcPr>
          <w:p w14:paraId="1D4D6918" w14:textId="5FF6EBB2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DC578B0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BB3CFE7" w14:textId="06D0EB2C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C3BB433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7CD5DB" w14:textId="5E898E1A" w:rsidR="00716C7E" w:rsidRPr="00D76A39" w:rsidRDefault="00BF0225" w:rsidP="001B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6C7E" w:rsidRPr="00D76A3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37" w:type="pct"/>
          </w:tcPr>
          <w:p w14:paraId="0524F76C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6349AEF" w14:textId="413E08B3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716C7E" w:rsidRPr="00A14949" w14:paraId="75ECC534" w14:textId="77777777" w:rsidTr="000D1837">
        <w:tc>
          <w:tcPr>
            <w:tcW w:w="2168" w:type="pct"/>
          </w:tcPr>
          <w:p w14:paraId="463070E5" w14:textId="50B1D5E5" w:rsidR="00716C7E" w:rsidRPr="00A14949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14:paraId="4B67C886" w14:textId="1EBCFD2F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41C4329" w14:textId="17DABDDF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0E8C16" w14:textId="0376A8DD" w:rsidR="00716C7E" w:rsidRPr="00D76A39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C7E" w:rsidRPr="00D76A3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37" w:type="pct"/>
          </w:tcPr>
          <w:p w14:paraId="7E210D84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551085E0" w14:textId="7D4BC736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716C7E" w:rsidRPr="00A14949" w14:paraId="363B166D" w14:textId="77777777" w:rsidTr="000D1837">
        <w:tc>
          <w:tcPr>
            <w:tcW w:w="2168" w:type="pct"/>
          </w:tcPr>
          <w:p w14:paraId="17564C23" w14:textId="21717623" w:rsidR="00716C7E" w:rsidRPr="00A14949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64B39216" w14:textId="5349AEAB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7F838B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8A5E0A9" w14:textId="3DB2C10B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EA8951A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6CDAE3" w14:textId="70661243" w:rsidR="00716C7E" w:rsidRPr="00D76A39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C7E" w:rsidRPr="00D76A3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37" w:type="pct"/>
          </w:tcPr>
          <w:p w14:paraId="3F162B8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508FC310" w14:textId="5FEB63DB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716C7E" w:rsidRPr="00A14949" w14:paraId="784526CA" w14:textId="77777777" w:rsidTr="000D1837">
        <w:tc>
          <w:tcPr>
            <w:tcW w:w="2168" w:type="pct"/>
            <w:vAlign w:val="bottom"/>
          </w:tcPr>
          <w:p w14:paraId="13D836BB" w14:textId="13C5F2BC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144CE101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92C77EE" w14:textId="0DA4A335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84AE17" w14:textId="5DBBA7D8" w:rsidR="00716C7E" w:rsidRPr="00D76A39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359A9" w:rsidRPr="00D76A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37" w:type="pct"/>
          </w:tcPr>
          <w:p w14:paraId="3A178B5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34493A0F" w14:textId="64EC46F4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</w:tr>
      <w:tr w:rsidR="00716C7E" w:rsidRPr="00A14949" w14:paraId="75E1D521" w14:textId="77777777" w:rsidTr="000D1837">
        <w:tc>
          <w:tcPr>
            <w:tcW w:w="2168" w:type="pct"/>
            <w:vAlign w:val="bottom"/>
          </w:tcPr>
          <w:p w14:paraId="0FEE0F51" w14:textId="43EA4ED1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07" w:type="pct"/>
          </w:tcPr>
          <w:p w14:paraId="3ACE5AB0" w14:textId="6460A586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979D7A0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251C5C0" w14:textId="0015E46D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1C528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79707F1" w14:textId="570457E3" w:rsidR="00716C7E" w:rsidRPr="00D76A39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359A9" w:rsidRPr="00D76A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37" w:type="pct"/>
          </w:tcPr>
          <w:p w14:paraId="08188EE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312F1267" w14:textId="337DAA2B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716C7E" w:rsidRPr="00A14949" w14:paraId="50C310DD" w14:textId="77777777" w:rsidTr="000D1837">
        <w:tc>
          <w:tcPr>
            <w:tcW w:w="2168" w:type="pct"/>
            <w:vAlign w:val="bottom"/>
          </w:tcPr>
          <w:p w14:paraId="73BA396A" w14:textId="0692CB7F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4A397D09" w14:textId="6ABAEE6D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A7EA0E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6EFA792" w14:textId="62E8D79A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FC43D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2C43521" w14:textId="6BDEC639" w:rsidR="00716C7E" w:rsidRPr="00D76A39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37" w:type="pct"/>
          </w:tcPr>
          <w:p w14:paraId="0C36DD2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FCFC4F1" w14:textId="06C1E07A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716C7E" w:rsidRPr="00A14949" w14:paraId="15892436" w14:textId="77777777" w:rsidTr="000D1837">
        <w:tc>
          <w:tcPr>
            <w:tcW w:w="2168" w:type="pct"/>
            <w:vAlign w:val="bottom"/>
          </w:tcPr>
          <w:p w14:paraId="666ADAC8" w14:textId="272F25FF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07" w:type="pct"/>
          </w:tcPr>
          <w:p w14:paraId="2C580519" w14:textId="2059C941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7C84CC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A3626B6" w14:textId="19A41D05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A780BB4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A65CE56" w14:textId="2FC2CB0B" w:rsidR="00716C7E" w:rsidRPr="00D76A39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37" w:type="pct"/>
          </w:tcPr>
          <w:p w14:paraId="1EA979D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66B3A9E2" w14:textId="21D3F56D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716C7E" w:rsidRPr="00A14949" w14:paraId="493146EB" w14:textId="77777777" w:rsidTr="000D1837">
        <w:tc>
          <w:tcPr>
            <w:tcW w:w="2168" w:type="pct"/>
            <w:vAlign w:val="bottom"/>
          </w:tcPr>
          <w:p w14:paraId="5267B540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6FA14B0A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9C8B9F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49311F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9253DB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4BE9C63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F8226D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F187AF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25AC397B" w14:textId="77777777" w:rsidTr="009777AF">
        <w:tc>
          <w:tcPr>
            <w:tcW w:w="2168" w:type="pct"/>
          </w:tcPr>
          <w:p w14:paraId="22E2689E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62D43A1B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2C60D4E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2F9279B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B71169E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C7D637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15CB32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C51B57C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516F2B0C" w14:textId="77777777" w:rsidTr="000D1837">
        <w:tc>
          <w:tcPr>
            <w:tcW w:w="2168" w:type="pct"/>
          </w:tcPr>
          <w:p w14:paraId="3C2F87D9" w14:textId="51F07724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07" w:type="pct"/>
          </w:tcPr>
          <w:p w14:paraId="067B534F" w14:textId="709AE577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677</w:t>
            </w:r>
          </w:p>
        </w:tc>
        <w:tc>
          <w:tcPr>
            <w:tcW w:w="147" w:type="pct"/>
          </w:tcPr>
          <w:p w14:paraId="4437B3CC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7F9787F" w14:textId="6B00EF73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47" w:type="pct"/>
          </w:tcPr>
          <w:p w14:paraId="28905C6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534D093" w14:textId="69507786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421</w:t>
            </w:r>
          </w:p>
        </w:tc>
        <w:tc>
          <w:tcPr>
            <w:tcW w:w="137" w:type="pct"/>
          </w:tcPr>
          <w:p w14:paraId="1632815B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A992D64" w14:textId="39199731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716C7E" w:rsidRPr="00A14949" w14:paraId="3E9646BA" w14:textId="77777777" w:rsidTr="000D1837">
        <w:tc>
          <w:tcPr>
            <w:tcW w:w="2168" w:type="pct"/>
            <w:vAlign w:val="bottom"/>
          </w:tcPr>
          <w:p w14:paraId="30D33D68" w14:textId="4E8A2893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2E794A6" w14:textId="25BDC32E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317</w:t>
            </w:r>
          </w:p>
        </w:tc>
        <w:tc>
          <w:tcPr>
            <w:tcW w:w="147" w:type="pct"/>
          </w:tcPr>
          <w:p w14:paraId="793E8449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6E65D882" w14:textId="53735FD4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47" w:type="pct"/>
          </w:tcPr>
          <w:p w14:paraId="542FD3F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9E34B06" w14:textId="36384B85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365</w:t>
            </w:r>
          </w:p>
        </w:tc>
        <w:tc>
          <w:tcPr>
            <w:tcW w:w="137" w:type="pct"/>
          </w:tcPr>
          <w:p w14:paraId="2FC20A09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4207C17A" w14:textId="2C730D09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716C7E" w:rsidRPr="00A14949" w14:paraId="4F362FB6" w14:textId="77777777" w:rsidTr="005E3306">
        <w:tc>
          <w:tcPr>
            <w:tcW w:w="2168" w:type="pct"/>
            <w:vAlign w:val="bottom"/>
          </w:tcPr>
          <w:p w14:paraId="26242C82" w14:textId="270F36DA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54CC3005" w14:textId="1D164104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007</w:t>
            </w:r>
          </w:p>
        </w:tc>
        <w:tc>
          <w:tcPr>
            <w:tcW w:w="147" w:type="pct"/>
          </w:tcPr>
          <w:p w14:paraId="385B23E2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1B7C5671" w14:textId="2DC5A9FC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7" w:type="pct"/>
          </w:tcPr>
          <w:p w14:paraId="0C0CEF84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74D52D9" w14:textId="43B1CF42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C703C0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8BABECB" w14:textId="467BD370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1423F3C9" w14:textId="77777777" w:rsidTr="005E3306">
        <w:tc>
          <w:tcPr>
            <w:tcW w:w="2168" w:type="pct"/>
            <w:vAlign w:val="bottom"/>
          </w:tcPr>
          <w:p w14:paraId="56BC20E1" w14:textId="0E572A50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0A4642E4" w14:textId="203A0F93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480CE90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1C814AD3" w14:textId="6D84DB42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2720325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937AAC4" w14:textId="2E89C382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79EEA69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6938360" w14:textId="0AF625F3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79381FA4" w14:textId="77777777" w:rsidTr="005E3306">
        <w:tc>
          <w:tcPr>
            <w:tcW w:w="2168" w:type="pct"/>
            <w:vAlign w:val="bottom"/>
          </w:tcPr>
          <w:p w14:paraId="1501F919" w14:textId="220950BD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</w:t>
            </w:r>
            <w:r w:rsidR="004A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607" w:type="pct"/>
          </w:tcPr>
          <w:p w14:paraId="07BDF0B4" w14:textId="7905DEA1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47" w:type="pct"/>
          </w:tcPr>
          <w:p w14:paraId="1CC7DAD9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3A2365D0" w14:textId="38B866DF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47" w:type="pct"/>
          </w:tcPr>
          <w:p w14:paraId="7B05B22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48F8677" w14:textId="79F5AEBD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31263B0E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2B447ED" w14:textId="371CA5B1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646F" w:rsidRPr="00A14949" w14:paraId="135F33C7" w14:textId="77777777" w:rsidTr="000D1837">
        <w:tc>
          <w:tcPr>
            <w:tcW w:w="2168" w:type="pct"/>
            <w:vAlign w:val="bottom"/>
          </w:tcPr>
          <w:p w14:paraId="1120E8E2" w14:textId="77777777" w:rsidR="007A646F" w:rsidRPr="00A37420" w:rsidRDefault="007A646F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692D289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A3A098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5554C45B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FFDA86F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13367D7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C2381D1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1937F92F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46F" w:rsidRPr="00A14949" w14:paraId="0CBA711D" w14:textId="77777777" w:rsidTr="000D1837">
        <w:tc>
          <w:tcPr>
            <w:tcW w:w="2168" w:type="pct"/>
            <w:vAlign w:val="bottom"/>
          </w:tcPr>
          <w:p w14:paraId="4DFCD279" w14:textId="77777777" w:rsidR="007A646F" w:rsidRPr="00A37420" w:rsidRDefault="007A646F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772337EE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D25ACB5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495F7059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D65E2F1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C024DE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535972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5E9B73E8" w14:textId="77777777" w:rsidR="007A646F" w:rsidRPr="00A37420" w:rsidRDefault="007A646F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3DD" w:rsidRPr="00A14949" w14:paraId="0D41078A" w14:textId="77777777" w:rsidTr="000D1837">
        <w:tc>
          <w:tcPr>
            <w:tcW w:w="2168" w:type="pct"/>
            <w:vAlign w:val="bottom"/>
          </w:tcPr>
          <w:p w14:paraId="2F3AA1CF" w14:textId="77777777" w:rsidR="001F73DD" w:rsidRPr="00A37420" w:rsidRDefault="001F73DD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775E5631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91D8764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7CDFEF40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5EA680E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CA6BA06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33B6953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3944536B" w14:textId="77777777" w:rsidR="001F73DD" w:rsidRPr="00A37420" w:rsidRDefault="001F73DD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76337D74" w14:textId="77777777" w:rsidTr="000D1837">
        <w:tc>
          <w:tcPr>
            <w:tcW w:w="2168" w:type="pct"/>
            <w:vAlign w:val="bottom"/>
          </w:tcPr>
          <w:p w14:paraId="426B9930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4E0917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386F13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5E09E944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46CCD7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02D269A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F2EBB43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7ED2C09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122AD9FF" w14:textId="77777777" w:rsidTr="009777AF">
        <w:tc>
          <w:tcPr>
            <w:tcW w:w="2168" w:type="pct"/>
          </w:tcPr>
          <w:p w14:paraId="0F2BE8BB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607" w:type="pct"/>
          </w:tcPr>
          <w:p w14:paraId="228C10C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26C304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B85F8E7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DAA845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1A4EAC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ED0C6D1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A67FB92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16099FE3" w14:textId="77777777" w:rsidTr="000D1837">
        <w:tc>
          <w:tcPr>
            <w:tcW w:w="2168" w:type="pct"/>
          </w:tcPr>
          <w:p w14:paraId="6DBDCBF9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07" w:type="pct"/>
          </w:tcPr>
          <w:p w14:paraId="2547095E" w14:textId="5F4264DF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671</w:t>
            </w:r>
          </w:p>
        </w:tc>
        <w:tc>
          <w:tcPr>
            <w:tcW w:w="147" w:type="pct"/>
          </w:tcPr>
          <w:p w14:paraId="313F2302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5E2EBE9E" w14:textId="00EFCEA4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47" w:type="pct"/>
          </w:tcPr>
          <w:p w14:paraId="4253AAC2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ECABBE1" w14:textId="2BC522A4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29673B0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0E115AF" w14:textId="29CCF51C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70C1B348" w14:textId="77777777" w:rsidTr="00BD4314">
        <w:tc>
          <w:tcPr>
            <w:tcW w:w="2168" w:type="pct"/>
          </w:tcPr>
          <w:p w14:paraId="0A477B9E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607" w:type="pct"/>
          </w:tcPr>
          <w:p w14:paraId="735E200E" w14:textId="4F1215CC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D00BA1C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FF0BC49" w14:textId="24558DB4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7173F69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8C7CFEE" w14:textId="4BB9A60F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480A59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65E752B" w14:textId="612DF34D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3D12009D" w14:textId="77777777" w:rsidTr="000D1837">
        <w:tc>
          <w:tcPr>
            <w:tcW w:w="2168" w:type="pct"/>
            <w:vAlign w:val="bottom"/>
          </w:tcPr>
          <w:p w14:paraId="5207C7FE" w14:textId="14FD2E0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  <w:r w:rsidRPr="00A374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14:paraId="0F90386A" w14:textId="743046C2" w:rsidR="00716C7E" w:rsidRPr="00A37420" w:rsidRDefault="00BF0225" w:rsidP="001B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E6A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47" w:type="pct"/>
          </w:tcPr>
          <w:p w14:paraId="2AD0E58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B01DCD6" w14:textId="0581BA51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47" w:type="pct"/>
          </w:tcPr>
          <w:p w14:paraId="0181B61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8335A9B" w14:textId="0E0277E2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527ECB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7B1DA57" w14:textId="1ADB20B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6A60A7ED" w14:textId="77777777" w:rsidTr="00BD4314">
        <w:tc>
          <w:tcPr>
            <w:tcW w:w="2168" w:type="pct"/>
          </w:tcPr>
          <w:p w14:paraId="047A712E" w14:textId="01119F81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854A57C" w14:textId="1432EF43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25D7398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6285720" w14:textId="749F0941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4A33659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68D85D" w14:textId="68FAB282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5412E2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0940A6C" w14:textId="6F1A8F5C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5CFCA75A" w14:textId="77777777" w:rsidTr="009777AF">
        <w:tc>
          <w:tcPr>
            <w:tcW w:w="2168" w:type="pct"/>
            <w:shd w:val="clear" w:color="auto" w:fill="FFFFFF"/>
          </w:tcPr>
          <w:p w14:paraId="5FAFEE37" w14:textId="7E236001" w:rsidR="00716C7E" w:rsidRPr="00A37420" w:rsidRDefault="00716C7E" w:rsidP="00716C7E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A3742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14:paraId="7B5293BC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FA98B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DC29E33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E3BB09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2F2752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A866E4E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2428532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7E" w:rsidRPr="00A14949" w14:paraId="41BCDFB5" w14:textId="77777777" w:rsidTr="009777AF">
        <w:tc>
          <w:tcPr>
            <w:tcW w:w="2168" w:type="pct"/>
            <w:shd w:val="clear" w:color="auto" w:fill="FFFFFF"/>
          </w:tcPr>
          <w:p w14:paraId="63AD1FE1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03ACE212" w14:textId="5584AB7B" w:rsidR="00716C7E" w:rsidRPr="00A37420" w:rsidRDefault="00BF0225" w:rsidP="001B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47" w:type="pct"/>
          </w:tcPr>
          <w:p w14:paraId="1A696C29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9672D65" w14:textId="4433D2ED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47" w:type="pct"/>
          </w:tcPr>
          <w:p w14:paraId="664566F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8CD5F3" w14:textId="25D65330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7" w:type="pct"/>
          </w:tcPr>
          <w:p w14:paraId="28F87D2E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FE72680" w14:textId="36965114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716C7E" w:rsidRPr="00A14949" w14:paraId="3822A384" w14:textId="77777777" w:rsidTr="009777AF">
        <w:tc>
          <w:tcPr>
            <w:tcW w:w="2168" w:type="pct"/>
            <w:shd w:val="clear" w:color="auto" w:fill="FFFFFF"/>
          </w:tcPr>
          <w:p w14:paraId="05DEE91E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</w:tcPr>
          <w:p w14:paraId="53A1C684" w14:textId="5BDD68AA" w:rsidR="00716C7E" w:rsidRPr="00A37420" w:rsidRDefault="00BF0225" w:rsidP="001B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47" w:type="pct"/>
          </w:tcPr>
          <w:p w14:paraId="00498CA6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A575DA" w14:textId="4380A6AC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7" w:type="pct"/>
          </w:tcPr>
          <w:p w14:paraId="06A6F2DC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DBF886F" w14:textId="0AC79CEE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37" w:type="pct"/>
          </w:tcPr>
          <w:p w14:paraId="47E1F21A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21198E0" w14:textId="60F8C3F6" w:rsidR="00716C7E" w:rsidRPr="00A37420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716C7E" w:rsidRPr="00A14949" w14:paraId="7B753E43" w14:textId="77777777" w:rsidTr="00EA5348">
        <w:tc>
          <w:tcPr>
            <w:tcW w:w="2168" w:type="pct"/>
            <w:shd w:val="clear" w:color="auto" w:fill="FFFFFF"/>
          </w:tcPr>
          <w:p w14:paraId="59DAD7DC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B97EB6A" w14:textId="606AE565" w:rsidR="00716C7E" w:rsidRPr="001B5D2C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845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147" w:type="pct"/>
          </w:tcPr>
          <w:p w14:paraId="4E2F08D7" w14:textId="77777777" w:rsidR="00716C7E" w:rsidRPr="00B70BD7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D72F6F2" w14:textId="7F6B4CD1" w:rsidR="00716C7E" w:rsidRPr="00B70BD7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716C7E" w:rsidRPr="00B70B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147" w:type="pct"/>
          </w:tcPr>
          <w:p w14:paraId="3E788FC2" w14:textId="77777777" w:rsidR="00716C7E" w:rsidRPr="00B70BD7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22FEA68" w14:textId="2905F15B" w:rsidR="00716C7E" w:rsidRPr="00B70BD7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16C7E" w:rsidRPr="00B70B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137" w:type="pct"/>
          </w:tcPr>
          <w:p w14:paraId="734064F4" w14:textId="77777777" w:rsidR="00716C7E" w:rsidRPr="00B70BD7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86DE84B" w14:textId="18CBE863" w:rsidR="00716C7E" w:rsidRPr="00B70BD7" w:rsidRDefault="00BF0225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16C7E" w:rsidRPr="00B70B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</w:tr>
      <w:tr w:rsidR="00716C7E" w:rsidRPr="00A14949" w14:paraId="0CA02132" w14:textId="77777777" w:rsidTr="00111978">
        <w:tc>
          <w:tcPr>
            <w:tcW w:w="2168" w:type="pct"/>
            <w:shd w:val="clear" w:color="auto" w:fill="FFFFFF"/>
          </w:tcPr>
          <w:p w14:paraId="65C07549" w14:textId="77777777" w:rsidR="00716C7E" w:rsidRPr="00A37420" w:rsidRDefault="00716C7E" w:rsidP="007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23605F97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33FF72D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07FA5297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93F2B25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766FE6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53BD9EA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2423CDEF" w14:textId="77777777" w:rsidR="00716C7E" w:rsidRPr="00A37420" w:rsidRDefault="00716C7E" w:rsidP="00716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6C7E" w:rsidRPr="00A14949" w14:paraId="32D6AB5A" w14:textId="77777777" w:rsidTr="00EA5348">
        <w:tc>
          <w:tcPr>
            <w:tcW w:w="2168" w:type="pct"/>
          </w:tcPr>
          <w:p w14:paraId="5BE2994F" w14:textId="51E12347" w:rsidR="00716C7E" w:rsidRPr="00A37420" w:rsidRDefault="00716C7E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1F20470A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4520E38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4AF84E0A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E026B" w:rsidRPr="00A14949" w14:paraId="51056CEB" w14:textId="77777777" w:rsidTr="000D1837">
        <w:tc>
          <w:tcPr>
            <w:tcW w:w="2168" w:type="pct"/>
            <w:shd w:val="clear" w:color="auto" w:fill="auto"/>
            <w:vAlign w:val="bottom"/>
          </w:tcPr>
          <w:p w14:paraId="70786DBD" w14:textId="61A2A754" w:rsidR="007E026B" w:rsidRPr="00A37420" w:rsidRDefault="007E026B" w:rsidP="00E2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07" w:type="pct"/>
          </w:tcPr>
          <w:p w14:paraId="5716E7E4" w14:textId="04A6BA42" w:rsidR="007E026B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E026B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723</w:t>
            </w:r>
          </w:p>
        </w:tc>
        <w:tc>
          <w:tcPr>
            <w:tcW w:w="147" w:type="pct"/>
          </w:tcPr>
          <w:p w14:paraId="24CAF5F7" w14:textId="77777777" w:rsidR="007E026B" w:rsidRPr="00A37420" w:rsidRDefault="007E026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194AB9EF" w14:textId="4EA9D353" w:rsidR="007E026B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026B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47" w:type="pct"/>
          </w:tcPr>
          <w:p w14:paraId="62CBB7F3" w14:textId="77777777" w:rsidR="007E026B" w:rsidRPr="00A37420" w:rsidRDefault="007E026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C5CD2F9" w14:textId="31DFCB3C" w:rsidR="007E026B" w:rsidRPr="00A37420" w:rsidRDefault="007E026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016714C" w14:textId="77777777" w:rsidR="007E026B" w:rsidRPr="00A37420" w:rsidRDefault="007E026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8055E75" w14:textId="647793E2" w:rsidR="007E026B" w:rsidRPr="00A37420" w:rsidRDefault="007E026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379E10A5" w14:textId="77777777" w:rsidTr="000D1837">
        <w:tc>
          <w:tcPr>
            <w:tcW w:w="2168" w:type="pct"/>
            <w:shd w:val="clear" w:color="auto" w:fill="auto"/>
            <w:vAlign w:val="bottom"/>
          </w:tcPr>
          <w:p w14:paraId="3E0AFCF4" w14:textId="37FA2399" w:rsidR="00716C7E" w:rsidRPr="00A37420" w:rsidRDefault="00716C7E" w:rsidP="00E2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696E8B1" w14:textId="4564714C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  <w:tc>
          <w:tcPr>
            <w:tcW w:w="147" w:type="pct"/>
          </w:tcPr>
          <w:p w14:paraId="2669B627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407DC691" w14:textId="01C4E6B1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7" w:type="pct"/>
          </w:tcPr>
          <w:p w14:paraId="34377EB2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043A38" w14:textId="24B5F103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  <w:tc>
          <w:tcPr>
            <w:tcW w:w="137" w:type="pct"/>
          </w:tcPr>
          <w:p w14:paraId="4D3A6217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3D1EDD6" w14:textId="02E7ED24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716C7E" w:rsidRPr="00A14949" w14:paraId="7A017AC7" w14:textId="77777777" w:rsidTr="000D1837">
        <w:tc>
          <w:tcPr>
            <w:tcW w:w="2168" w:type="pct"/>
            <w:shd w:val="clear" w:color="auto" w:fill="auto"/>
            <w:vAlign w:val="bottom"/>
          </w:tcPr>
          <w:p w14:paraId="24879C4E" w14:textId="12347582" w:rsidR="00716C7E" w:rsidRPr="00A37420" w:rsidRDefault="00716C7E" w:rsidP="00E2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01842758" w14:textId="47CD3CB8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5E607A0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4BF68DC" w14:textId="44BA48AF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7" w:type="pct"/>
          </w:tcPr>
          <w:p w14:paraId="5E2675CB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481DD98" w14:textId="481408B1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51EB277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5B13316" w14:textId="2AD16C95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30577D8F" w14:textId="77777777" w:rsidTr="000D1837">
        <w:tc>
          <w:tcPr>
            <w:tcW w:w="2168" w:type="pct"/>
            <w:shd w:val="clear" w:color="auto" w:fill="auto"/>
            <w:vAlign w:val="bottom"/>
          </w:tcPr>
          <w:p w14:paraId="6A6B117C" w14:textId="018CB64D" w:rsidR="00716C7E" w:rsidRPr="00A37420" w:rsidRDefault="00716C7E" w:rsidP="00E2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07" w:type="pct"/>
          </w:tcPr>
          <w:p w14:paraId="288AA46E" w14:textId="2517432D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9D2D664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5877B0A4" w14:textId="26CF96F7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7" w:type="pct"/>
          </w:tcPr>
          <w:p w14:paraId="02C05627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7B5D017" w14:textId="439E569A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4FCC57F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0315A06" w14:textId="7C0840D6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5F0F3E8B" w14:textId="77777777" w:rsidTr="000D1837">
        <w:tc>
          <w:tcPr>
            <w:tcW w:w="2168" w:type="pct"/>
            <w:shd w:val="clear" w:color="auto" w:fill="auto"/>
            <w:vAlign w:val="bottom"/>
          </w:tcPr>
          <w:p w14:paraId="7BABDF96" w14:textId="0E3A52AF" w:rsidR="00716C7E" w:rsidRPr="00A37420" w:rsidRDefault="00716C7E" w:rsidP="00E2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07" w:type="pct"/>
          </w:tcPr>
          <w:p w14:paraId="0BAD7DA0" w14:textId="762B9CB0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16C7E"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175</w:t>
            </w:r>
          </w:p>
        </w:tc>
        <w:tc>
          <w:tcPr>
            <w:tcW w:w="147" w:type="pct"/>
          </w:tcPr>
          <w:p w14:paraId="19B9079E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6A65FD7B" w14:textId="314ED628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C7E" w:rsidRPr="00A374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147" w:type="pct"/>
          </w:tcPr>
          <w:p w14:paraId="65BA43A7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5C2540E" w14:textId="2C6D25CB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B1F769F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116B44A" w14:textId="62AE5B3B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C7E" w:rsidRPr="00A14949" w14:paraId="7D9CD896" w14:textId="77777777" w:rsidTr="000D1837">
        <w:tc>
          <w:tcPr>
            <w:tcW w:w="2168" w:type="pct"/>
            <w:shd w:val="clear" w:color="auto" w:fill="auto"/>
            <w:vAlign w:val="bottom"/>
          </w:tcPr>
          <w:p w14:paraId="5EF371E9" w14:textId="2B2A42F9" w:rsidR="00716C7E" w:rsidRPr="00A37420" w:rsidRDefault="00716C7E" w:rsidP="00E2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C65EFAE" w14:textId="56E25852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</w:p>
        </w:tc>
        <w:tc>
          <w:tcPr>
            <w:tcW w:w="147" w:type="pct"/>
          </w:tcPr>
          <w:p w14:paraId="2DA8BF9A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3DCB452C" w14:textId="2980DD27" w:rsidR="00716C7E" w:rsidRPr="00A3742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47" w:type="pct"/>
          </w:tcPr>
          <w:p w14:paraId="3A2974BD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37042A3" w14:textId="724F9A09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4B94818" w14:textId="77777777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30FBB9A" w14:textId="46A8C8B1" w:rsidR="00716C7E" w:rsidRPr="00A37420" w:rsidRDefault="00716C7E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F5E053B" w14:textId="448A45FA" w:rsidR="00A14949" w:rsidRPr="00F85FEC" w:rsidRDefault="00A1494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C1765" w14:textId="7189445C" w:rsidR="00804175" w:rsidRPr="00A1494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1494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 w:rsidR="005E07DC"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ม</w:t>
      </w:r>
      <w:r w:rsidR="00C82912" w:rsidRPr="00A14949">
        <w:rPr>
          <w:rFonts w:asciiTheme="majorBidi" w:hAnsiTheme="majorBidi" w:cstheme="majorBidi"/>
          <w:sz w:val="28"/>
          <w:szCs w:val="28"/>
          <w:cs/>
        </w:rPr>
        <w:t>ีนาคม</w:t>
      </w:r>
      <w:r w:rsidRPr="00A1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>และ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2562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26F1568" w14:textId="77777777" w:rsidR="00612CD3" w:rsidRPr="00F85FEC" w:rsidRDefault="00612CD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804175" w:rsidRPr="0059781B" w14:paraId="6FB865DF" w14:textId="77777777" w:rsidTr="009777AF">
        <w:trPr>
          <w:tblHeader/>
        </w:trPr>
        <w:tc>
          <w:tcPr>
            <w:tcW w:w="2167" w:type="pct"/>
          </w:tcPr>
          <w:p w14:paraId="37AB88B4" w14:textId="0B5ACE3E" w:rsidR="00804175" w:rsidRPr="00A14949" w:rsidRDefault="00804175" w:rsidP="00F85F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4AA8390E" w14:textId="142887C8" w:rsidR="00804175" w:rsidRPr="0059781B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59781B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01B09E5F" w14:textId="6635201C" w:rsidR="00804175" w:rsidRPr="0059781B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59781B" w14:paraId="28331891" w14:textId="77777777" w:rsidTr="009777AF">
        <w:trPr>
          <w:tblHeader/>
        </w:trPr>
        <w:tc>
          <w:tcPr>
            <w:tcW w:w="2167" w:type="pct"/>
          </w:tcPr>
          <w:p w14:paraId="1029012C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101EA16C" w14:textId="5240C319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022354B3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750DCD" w14:textId="48300710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9D4535B" w14:textId="0E1583EA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318E7957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41D1C9AF" w14:textId="3FD079DC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59781B" w14:paraId="6355C962" w14:textId="77777777" w:rsidTr="009777AF">
        <w:trPr>
          <w:tblHeader/>
        </w:trPr>
        <w:tc>
          <w:tcPr>
            <w:tcW w:w="2167" w:type="pct"/>
          </w:tcPr>
          <w:p w14:paraId="4B422BEC" w14:textId="4F13315C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" w:name="_Hlk35959253"/>
            <w:r w:rsidRPr="005978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9" w:type="pct"/>
          </w:tcPr>
          <w:p w14:paraId="449BCDE2" w14:textId="25097C60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14:paraId="28362614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05F91FA" w14:textId="1480EDDC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2D6FECF4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E20AE8" w14:textId="5D1A50CB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2FC93DF3" w14:textId="77777777" w:rsidR="00600B2D" w:rsidRPr="0059781B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A5AAF" w14:textId="20E2BE5A" w:rsidR="00600B2D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4175" w:rsidRPr="0059781B" w14:paraId="263F8192" w14:textId="77777777" w:rsidTr="009777AF">
        <w:trPr>
          <w:tblHeader/>
        </w:trPr>
        <w:tc>
          <w:tcPr>
            <w:tcW w:w="2167" w:type="pct"/>
          </w:tcPr>
          <w:p w14:paraId="6D1B9E53" w14:textId="13ED073E" w:rsidR="00804175" w:rsidRPr="0059781B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3" w:type="pct"/>
            <w:gridSpan w:val="7"/>
          </w:tcPr>
          <w:p w14:paraId="5795BB4E" w14:textId="32337CD6" w:rsidR="00804175" w:rsidRPr="0059781B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1"/>
      <w:tr w:rsidR="00D2797B" w:rsidRPr="0059781B" w14:paraId="10E70A39" w14:textId="77777777" w:rsidTr="009777AF">
        <w:tc>
          <w:tcPr>
            <w:tcW w:w="2167" w:type="pct"/>
          </w:tcPr>
          <w:p w14:paraId="5BF052E7" w14:textId="77777777" w:rsidR="00D2797B" w:rsidRPr="0059781B" w:rsidRDefault="00D2797B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2DA95730" w14:textId="692566B1" w:rsidR="00D2797B" w:rsidRPr="0059781B" w:rsidRDefault="00FF5B57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54829C29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1ADB4ED" w14:textId="6C562174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1E8A79D" w14:textId="4E529570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FF5B57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740</w:t>
            </w:r>
          </w:p>
        </w:tc>
        <w:tc>
          <w:tcPr>
            <w:tcW w:w="140" w:type="pct"/>
          </w:tcPr>
          <w:p w14:paraId="45730CEC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69C3A03C" w14:textId="66B0F3D0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D2797B" w:rsidRPr="0059781B" w14:paraId="6663870E" w14:textId="77777777" w:rsidTr="009777AF">
        <w:tc>
          <w:tcPr>
            <w:tcW w:w="2167" w:type="pct"/>
          </w:tcPr>
          <w:p w14:paraId="0A7FD9D1" w14:textId="159600A8" w:rsidR="00D2797B" w:rsidRPr="0059781B" w:rsidRDefault="001E7EBB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</w:t>
            </w:r>
            <w:r w:rsidR="00D2797B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65D3E7BD" w14:textId="77EA8170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 w:rsidR="00FF5B57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986</w:t>
            </w:r>
          </w:p>
        </w:tc>
        <w:tc>
          <w:tcPr>
            <w:tcW w:w="146" w:type="pct"/>
          </w:tcPr>
          <w:p w14:paraId="0D6E1C13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437B348" w14:textId="7E4172C5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47" w:type="pct"/>
          </w:tcPr>
          <w:p w14:paraId="77E5BBB4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35ECD78" w14:textId="6236DF27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F5B57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781</w:t>
            </w:r>
          </w:p>
        </w:tc>
        <w:tc>
          <w:tcPr>
            <w:tcW w:w="140" w:type="pct"/>
          </w:tcPr>
          <w:p w14:paraId="26FD4FC9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EEA87AB" w14:textId="496B8FCD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</w:tr>
      <w:tr w:rsidR="00D2797B" w:rsidRPr="0059781B" w14:paraId="6EB340D7" w14:textId="77777777" w:rsidTr="009777AF">
        <w:tc>
          <w:tcPr>
            <w:tcW w:w="2167" w:type="pct"/>
          </w:tcPr>
          <w:p w14:paraId="789D8E23" w14:textId="26118CEA" w:rsidR="00D2797B" w:rsidRPr="0059781B" w:rsidRDefault="00D2797B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59781B" w:rsidDel="008C1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F62DCB6" w14:textId="2E5D59BB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146" w:type="pct"/>
          </w:tcPr>
          <w:p w14:paraId="1EB9FFAC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0921CE2" w14:textId="0857EFCC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892</w:t>
            </w:r>
          </w:p>
        </w:tc>
        <w:tc>
          <w:tcPr>
            <w:tcW w:w="147" w:type="pct"/>
          </w:tcPr>
          <w:p w14:paraId="606AFB2B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3327E23" w14:textId="7D889320" w:rsidR="00D2797B" w:rsidRPr="0059781B" w:rsidRDefault="00FF5B57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</w:tcPr>
          <w:p w14:paraId="431DAC34" w14:textId="77777777" w:rsidR="00D2797B" w:rsidRPr="0059781B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464162A" w14:textId="2DA2DAAB" w:rsidR="00D2797B" w:rsidRPr="0059781B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D2797B" w:rsidRPr="005B5C62" w14:paraId="46BC4FFD" w14:textId="77777777" w:rsidTr="009777AF">
        <w:tc>
          <w:tcPr>
            <w:tcW w:w="2167" w:type="pct"/>
          </w:tcPr>
          <w:p w14:paraId="7D9E1CF0" w14:textId="03364E7E" w:rsidR="00D2797B" w:rsidRPr="00910B0F" w:rsidRDefault="000C0077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4CA24FD3" w:rsidR="00D2797B" w:rsidRPr="00910B0F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34</w:t>
            </w:r>
            <w:r w:rsidR="00FF5B57" w:rsidRPr="00910B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146" w:type="pct"/>
          </w:tcPr>
          <w:p w14:paraId="02876C40" w14:textId="77777777" w:rsidR="00D2797B" w:rsidRPr="00910B0F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0B35D68" w:rsidR="00D2797B" w:rsidRPr="00910B0F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D73BA8" w:rsidRPr="00910B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147" w:type="pct"/>
          </w:tcPr>
          <w:p w14:paraId="49AF9D61" w14:textId="77777777" w:rsidR="00D2797B" w:rsidRPr="00910B0F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48EB97DF" w:rsidR="00D2797B" w:rsidRPr="00910B0F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</w:t>
            </w:r>
            <w:r w:rsidR="00FF5B57" w:rsidRPr="00910B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140" w:type="pct"/>
          </w:tcPr>
          <w:p w14:paraId="274CA64A" w14:textId="77777777" w:rsidR="00D2797B" w:rsidRPr="00910B0F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02D0D63" w:rsidR="00D2797B" w:rsidRPr="00910B0F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D73BA8" w:rsidRPr="00910B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</w:t>
            </w:r>
          </w:p>
        </w:tc>
      </w:tr>
    </w:tbl>
    <w:p w14:paraId="3B83E4CE" w14:textId="7BDA280E" w:rsidR="00317D45" w:rsidRDefault="00317D45" w:rsidP="00B0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FAA93" w14:textId="77777777" w:rsidR="00317D45" w:rsidRDefault="0031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7"/>
        <w:gridCol w:w="269"/>
        <w:gridCol w:w="1119"/>
        <w:gridCol w:w="251"/>
        <w:gridCol w:w="1063"/>
        <w:gridCol w:w="262"/>
        <w:gridCol w:w="1106"/>
      </w:tblGrid>
      <w:tr w:rsidR="00804175" w:rsidRPr="0059781B" w14:paraId="59AF6F11" w14:textId="77777777" w:rsidTr="00317D45">
        <w:tc>
          <w:tcPr>
            <w:tcW w:w="2164" w:type="pct"/>
          </w:tcPr>
          <w:p w14:paraId="4DED8B07" w14:textId="1AEA04B9" w:rsidR="00804175" w:rsidRPr="0059781B" w:rsidRDefault="00804175" w:rsidP="00FA13D3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lang w:eastAsia="ja-JP"/>
              </w:rPr>
            </w:pPr>
            <w:bookmarkStart w:id="2" w:name="_Hlk39302751"/>
          </w:p>
        </w:tc>
        <w:tc>
          <w:tcPr>
            <w:tcW w:w="1370" w:type="pct"/>
            <w:gridSpan w:val="3"/>
          </w:tcPr>
          <w:p w14:paraId="2CFB745E" w14:textId="038183BA" w:rsidR="00804175" w:rsidRPr="0059781B" w:rsidRDefault="0080417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5AC1869" w14:textId="77777777" w:rsidR="00804175" w:rsidRPr="0059781B" w:rsidRDefault="0080417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14:paraId="76313AF3" w14:textId="46F6DF75" w:rsidR="00804175" w:rsidRPr="0059781B" w:rsidRDefault="0080417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9342FE" w:rsidRPr="0059781B" w14:paraId="432E09DD" w14:textId="77777777" w:rsidTr="006629F0">
        <w:tc>
          <w:tcPr>
            <w:tcW w:w="2164" w:type="pct"/>
          </w:tcPr>
          <w:p w14:paraId="293D4E5F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2FF46861" w14:textId="5CD61901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4E553139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4E2555" w14:textId="79679188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11FB0E9D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76C639E" w14:textId="6205689F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44368249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A30F4D8" w14:textId="77CEE839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42FE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629F0" w:rsidRPr="0059781B" w14:paraId="1742F032" w14:textId="77777777" w:rsidTr="006629F0">
        <w:tc>
          <w:tcPr>
            <w:tcW w:w="2164" w:type="pct"/>
          </w:tcPr>
          <w:p w14:paraId="747FF6AD" w14:textId="77777777" w:rsidR="006629F0" w:rsidRPr="0059781B" w:rsidRDefault="006629F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0B7B60F3" w14:textId="4A382045" w:rsidR="006629F0" w:rsidRPr="006629F0" w:rsidRDefault="006629F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9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42FE" w:rsidRPr="0059781B" w14:paraId="45CB94E8" w14:textId="77777777" w:rsidTr="006629F0">
        <w:tc>
          <w:tcPr>
            <w:tcW w:w="2164" w:type="pct"/>
          </w:tcPr>
          <w:p w14:paraId="583D45D1" w14:textId="1CFE4A32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11" w:type="pct"/>
          </w:tcPr>
          <w:p w14:paraId="41AC374C" w14:textId="1DD842C9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06D22652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714C4BF" w14:textId="2D25F5DE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7" w:type="pct"/>
          </w:tcPr>
          <w:p w14:paraId="02CCACA1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075CC8" w14:textId="13E0D42B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</w:tcPr>
          <w:p w14:paraId="127F124B" w14:textId="77777777" w:rsidR="009342FE" w:rsidRPr="0059781B" w:rsidRDefault="009342FE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FED831C" w14:textId="0C511879" w:rsidR="009342FE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A5BC0" w:rsidRPr="0059781B" w14:paraId="478A5B1C" w14:textId="77777777" w:rsidTr="006629F0">
        <w:tc>
          <w:tcPr>
            <w:tcW w:w="2164" w:type="pct"/>
          </w:tcPr>
          <w:p w14:paraId="6891FC91" w14:textId="6A2F9D19" w:rsidR="009A5BC0" w:rsidRPr="0059781B" w:rsidRDefault="009A5BC0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3933F16" w14:textId="64A9BCAA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E804DD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0F4BE8" w14:textId="004C665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7DFD0E8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05E4C04" w14:textId="33A8076D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43" w:type="pct"/>
          </w:tcPr>
          <w:p w14:paraId="7C971954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BB3B096" w14:textId="1CFB612F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9A5BC0" w:rsidRPr="0059781B" w14:paraId="77CE6837" w14:textId="77777777" w:rsidTr="006629F0">
        <w:tc>
          <w:tcPr>
            <w:tcW w:w="2164" w:type="pct"/>
            <w:vAlign w:val="bottom"/>
          </w:tcPr>
          <w:p w14:paraId="18317CA7" w14:textId="3FAAB135" w:rsidR="009A5BC0" w:rsidRPr="0059781B" w:rsidRDefault="009A5BC0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11" w:type="pct"/>
          </w:tcPr>
          <w:p w14:paraId="3D87DEB8" w14:textId="627C67A1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7" w:type="pct"/>
          </w:tcPr>
          <w:p w14:paraId="207820B2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8B1D10" w14:textId="181EEF25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7" w:type="pct"/>
          </w:tcPr>
          <w:p w14:paraId="62E6C4D4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A19E6EF" w14:textId="7B30A41B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43" w:type="pct"/>
          </w:tcPr>
          <w:p w14:paraId="5EBD4A92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EE2A486" w14:textId="40229AA0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9A5BC0" w:rsidRPr="0059781B" w14:paraId="6CAE88E4" w14:textId="77777777" w:rsidTr="006629F0">
        <w:tc>
          <w:tcPr>
            <w:tcW w:w="2164" w:type="pct"/>
          </w:tcPr>
          <w:p w14:paraId="44CEEB88" w14:textId="125D1207" w:rsidR="009A5BC0" w:rsidRPr="0059781B" w:rsidRDefault="009A5BC0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12E8F9B" w14:textId="23FDE7DB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47" w:type="pct"/>
          </w:tcPr>
          <w:p w14:paraId="024806ED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03E6EDE" w14:textId="145F6573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37" w:type="pct"/>
          </w:tcPr>
          <w:p w14:paraId="162FFA0B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99835BD" w14:textId="73BEF3CF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43" w:type="pct"/>
          </w:tcPr>
          <w:p w14:paraId="6F5260E9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65CAEE6" w14:textId="734BE74A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A5BC0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9A5BC0" w:rsidRPr="00A14949" w14:paraId="57D51536" w14:textId="77777777" w:rsidTr="006629F0">
        <w:tc>
          <w:tcPr>
            <w:tcW w:w="2164" w:type="pct"/>
          </w:tcPr>
          <w:p w14:paraId="44B02E73" w14:textId="162CD4E3" w:rsidR="009A5BC0" w:rsidRPr="0059781B" w:rsidRDefault="009A5BC0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5F2C6E6" w14:textId="6D780DAB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9A5BC0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147" w:type="pct"/>
          </w:tcPr>
          <w:p w14:paraId="3DC52638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F5802D1" w14:textId="78E557B1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9A5BC0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137" w:type="pct"/>
          </w:tcPr>
          <w:p w14:paraId="7E70E8E9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CA41C71" w14:textId="79F762D9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9A5BC0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143" w:type="pct"/>
          </w:tcPr>
          <w:p w14:paraId="4EE4072C" w14:textId="77777777" w:rsidR="009A5BC0" w:rsidRPr="0059781B" w:rsidRDefault="009A5BC0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CF400F2" w14:textId="3D0357EB" w:rsidR="009A5BC0" w:rsidRPr="0059781B" w:rsidRDefault="00BF022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A5BC0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</w:tr>
      <w:tr w:rsidR="00317D45" w:rsidRPr="00A14949" w14:paraId="73DB00F1" w14:textId="77777777" w:rsidTr="006629F0">
        <w:tc>
          <w:tcPr>
            <w:tcW w:w="2164" w:type="pct"/>
          </w:tcPr>
          <w:p w14:paraId="4585A37B" w14:textId="77777777" w:rsidR="00317D45" w:rsidRPr="0059781B" w:rsidRDefault="00317D4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2DD7F39" w14:textId="77777777" w:rsidR="00317D45" w:rsidRPr="0059781B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66689DE" w14:textId="77777777" w:rsidR="00317D45" w:rsidRPr="0059781B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6C3F385" w14:textId="77777777" w:rsidR="00317D45" w:rsidRPr="0059781B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3662287B" w14:textId="77777777" w:rsidR="00317D45" w:rsidRPr="0059781B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EB7D77D" w14:textId="77777777" w:rsidR="00317D45" w:rsidRPr="0059781B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DD2CA54" w14:textId="77777777" w:rsidR="00317D45" w:rsidRPr="0059781B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AA8ABFE" w14:textId="77777777" w:rsidR="00317D45" w:rsidRDefault="00317D45" w:rsidP="00FA1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2"/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1080"/>
        <w:gridCol w:w="233"/>
        <w:gridCol w:w="1122"/>
        <w:gridCol w:w="234"/>
        <w:gridCol w:w="1007"/>
        <w:gridCol w:w="233"/>
        <w:gridCol w:w="916"/>
        <w:gridCol w:w="233"/>
        <w:gridCol w:w="906"/>
        <w:gridCol w:w="233"/>
        <w:gridCol w:w="1021"/>
      </w:tblGrid>
      <w:tr w:rsidR="00E24E76" w:rsidRPr="008D3806" w14:paraId="7FAF4073" w14:textId="77777777" w:rsidTr="001B5D2C">
        <w:trPr>
          <w:tblHeader/>
        </w:trPr>
        <w:tc>
          <w:tcPr>
            <w:tcW w:w="1962" w:type="dxa"/>
            <w:vAlign w:val="bottom"/>
          </w:tcPr>
          <w:p w14:paraId="6C4240F0" w14:textId="39942CB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4C221F6" w14:textId="5F40437D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669DAE0F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49" w:type="dxa"/>
            <w:gridSpan w:val="7"/>
            <w:vAlign w:val="bottom"/>
          </w:tcPr>
          <w:p w14:paraId="4A2B7188" w14:textId="7F0926B5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4E76" w:rsidRPr="008D3806" w14:paraId="72182EAE" w14:textId="77777777" w:rsidTr="001B5D2C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14:paraId="01487803" w14:textId="585B14EB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5430C4DC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DFD077C" w14:textId="5A8187D1" w:rsidR="00E24E7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F150401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044759D5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04DEE16" w14:textId="718B73A8" w:rsidR="00E24E7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" w:type="dxa"/>
            <w:vAlign w:val="bottom"/>
          </w:tcPr>
          <w:p w14:paraId="08B39431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C48D93D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C2F744" w14:textId="09CFD5EE" w:rsidR="00E24E7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6F94BA27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7B64AD4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vAlign w:val="bottom"/>
          </w:tcPr>
          <w:p w14:paraId="676166C7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EB0D03D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vAlign w:val="bottom"/>
          </w:tcPr>
          <w:p w14:paraId="003175E0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483D152" w14:textId="77777777" w:rsidR="00E24E76" w:rsidRPr="0059781B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01DA15" w14:textId="392AECEC" w:rsidR="00E24E7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F58A5" w:rsidRPr="008D3806" w14:paraId="05B09794" w14:textId="77777777" w:rsidTr="001B5D2C">
        <w:trPr>
          <w:tblHeader/>
        </w:trPr>
        <w:tc>
          <w:tcPr>
            <w:tcW w:w="1962" w:type="dxa"/>
            <w:vAlign w:val="bottom"/>
          </w:tcPr>
          <w:p w14:paraId="24C3B51C" w14:textId="6AB84AE3" w:rsidR="00BF58A5" w:rsidRPr="0059781B" w:rsidRDefault="00E2503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="0033705D" w:rsidRPr="005978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0307BC3B" w14:textId="5D5BD2D7" w:rsidR="00BF58A5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5ACCDABB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FF013B8" w14:textId="71911510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vAlign w:val="bottom"/>
          </w:tcPr>
          <w:p w14:paraId="38317E3E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5DC4E8DD" w14:textId="2BC3AFBC" w:rsidR="00BF58A5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6626460B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6559F314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46CF335C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5F23C3F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08FDFEFA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32B783E" w14:textId="748C92B4" w:rsidR="00BF58A5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58A5" w:rsidRPr="008D3806" w14:paraId="3462500A" w14:textId="77777777" w:rsidTr="001B5D2C">
        <w:trPr>
          <w:tblHeader/>
        </w:trPr>
        <w:tc>
          <w:tcPr>
            <w:tcW w:w="1962" w:type="dxa"/>
          </w:tcPr>
          <w:p w14:paraId="62B3ACF4" w14:textId="1D1EFCA5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5" w:type="dxa"/>
            <w:gridSpan w:val="3"/>
          </w:tcPr>
          <w:p w14:paraId="21FF0294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4F12BDDC" w14:textId="77777777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9" w:type="dxa"/>
            <w:gridSpan w:val="7"/>
          </w:tcPr>
          <w:p w14:paraId="1D0A6F73" w14:textId="146636CA" w:rsidR="00BF58A5" w:rsidRPr="0059781B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21FF2" w:rsidRPr="008D3806" w14:paraId="0D2BCE98" w14:textId="77777777" w:rsidTr="001B5D2C">
        <w:tc>
          <w:tcPr>
            <w:tcW w:w="1962" w:type="dxa"/>
          </w:tcPr>
          <w:p w14:paraId="14F50BAC" w14:textId="03C87C75" w:rsidR="00621FF2" w:rsidRPr="00EF06D4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F06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7CD85DA" w14:textId="65AC2822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3" w:type="dxa"/>
          </w:tcPr>
          <w:p w14:paraId="4294B0CC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D4F4937" w14:textId="64975BE3" w:rsidR="00621FF2" w:rsidRPr="0059781B" w:rsidRDefault="001345D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5B8AB48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88FBD00" w14:textId="275A1B87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3" w:type="dxa"/>
          </w:tcPr>
          <w:p w14:paraId="1D528CA8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2EAD2D7" w14:textId="3325B0E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5A7325D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7A43CC5C" w14:textId="675C864D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3" w:type="dxa"/>
          </w:tcPr>
          <w:p w14:paraId="1603ED8F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FBD5327" w14:textId="3433564A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3E4" w:rsidRPr="008D3806" w14:paraId="67B3DC24" w14:textId="77777777" w:rsidTr="001B5D2C">
        <w:tc>
          <w:tcPr>
            <w:tcW w:w="1962" w:type="dxa"/>
          </w:tcPr>
          <w:p w14:paraId="47891B90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1F3440B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1C8646F2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65C6995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024B77C3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43E2645" w14:textId="28D0095F" w:rsidR="003353E4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63</w:t>
            </w:r>
            <w:r w:rsidR="00621FF2" w:rsidRPr="005978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3" w:type="dxa"/>
          </w:tcPr>
          <w:p w14:paraId="7F4EE1E8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03D8502" w14:textId="09EE497A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3245DCB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452EF3D6" w14:textId="4D6A8146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54D3056" w14:textId="77777777" w:rsidR="003353E4" w:rsidRPr="0059781B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D4413AE" w14:textId="67AF3281" w:rsidR="003353E4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8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DF788A8" w14:textId="77777777" w:rsidR="00BF58A5" w:rsidRPr="00E7438C" w:rsidRDefault="00BF58A5" w:rsidP="00AA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1080"/>
        <w:gridCol w:w="270"/>
        <w:gridCol w:w="990"/>
        <w:gridCol w:w="270"/>
        <w:gridCol w:w="810"/>
        <w:gridCol w:w="90"/>
        <w:gridCol w:w="180"/>
        <w:gridCol w:w="90"/>
        <w:gridCol w:w="810"/>
        <w:gridCol w:w="270"/>
        <w:gridCol w:w="990"/>
      </w:tblGrid>
      <w:tr w:rsidR="00ED38E4" w:rsidRPr="008D3806" w14:paraId="6ACE053F" w14:textId="77777777" w:rsidTr="00006007">
        <w:trPr>
          <w:tblHeader/>
        </w:trPr>
        <w:tc>
          <w:tcPr>
            <w:tcW w:w="1980" w:type="dxa"/>
            <w:vAlign w:val="bottom"/>
          </w:tcPr>
          <w:p w14:paraId="4B2FFBBE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D98ADC" w14:textId="74C36915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6B0BD70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9"/>
            <w:vAlign w:val="bottom"/>
          </w:tcPr>
          <w:p w14:paraId="55604F46" w14:textId="5B605828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D38E4" w:rsidRPr="008D3806" w14:paraId="6C6E7D05" w14:textId="77777777" w:rsidTr="00006007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CAC3366" w14:textId="5F33D725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53CD772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A22394F" w14:textId="3981AC64" w:rsidR="00ED38E4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DFD6025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5E3A1F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5E8601A" w14:textId="491F9711" w:rsidR="00ED38E4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EBB78B3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1227CB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88D7C7F" w14:textId="1C433CF3" w:rsidR="00ED38E4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6EE079A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A67544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ED6EC4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BF56D4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72E625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F3FF32" w14:textId="77777777" w:rsidR="00ED38E4" w:rsidRPr="008D3806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F91EE45" w14:textId="60063008" w:rsidR="00ED38E4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33705D" w:rsidRPr="0059781B" w14:paraId="3473ADF0" w14:textId="77777777" w:rsidTr="00006007">
        <w:trPr>
          <w:tblHeader/>
        </w:trPr>
        <w:tc>
          <w:tcPr>
            <w:tcW w:w="1980" w:type="dxa"/>
            <w:vAlign w:val="bottom"/>
          </w:tcPr>
          <w:p w14:paraId="65BF0C3F" w14:textId="16549EA9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6D45A839" w14:textId="1DE9F53C" w:rsidR="0033705D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24537CA8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E20CE1" w14:textId="2F23D2D3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4814D108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A3E9B5" w14:textId="329B22FD" w:rsidR="0033705D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6849C1BB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9A223C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642048F0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9B03D1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6EE4097" w14:textId="77777777" w:rsidR="0033705D" w:rsidRPr="0059781B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30CEA0" w14:textId="245AC41E" w:rsidR="0033705D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38E4" w:rsidRPr="0059781B" w14:paraId="174F8CB7" w14:textId="77777777" w:rsidTr="00006007">
        <w:trPr>
          <w:tblHeader/>
        </w:trPr>
        <w:tc>
          <w:tcPr>
            <w:tcW w:w="1980" w:type="dxa"/>
          </w:tcPr>
          <w:p w14:paraId="54E4938C" w14:textId="77777777" w:rsidR="00ED38E4" w:rsidRPr="0059781B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FFD4703" w14:textId="77777777" w:rsidR="00ED38E4" w:rsidRPr="0059781B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29A202D" w14:textId="77777777" w:rsidR="00ED38E4" w:rsidRPr="0059781B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9"/>
          </w:tcPr>
          <w:p w14:paraId="3DD108E8" w14:textId="2028370B" w:rsidR="00ED38E4" w:rsidRPr="0059781B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21FF2" w:rsidRPr="0059781B" w14:paraId="1830A622" w14:textId="77777777" w:rsidTr="00006007">
        <w:tc>
          <w:tcPr>
            <w:tcW w:w="1980" w:type="dxa"/>
          </w:tcPr>
          <w:p w14:paraId="13F3A542" w14:textId="1E69C69C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179917" w14:textId="4EE44363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317E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558BF19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827AD" w14:textId="7035C8D4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317E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160712F5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F0531" w14:textId="257BDA79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4626E784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D8C8E10" w14:textId="5DEE0973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  <w:gridSpan w:val="2"/>
          </w:tcPr>
          <w:p w14:paraId="7432F737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42FF66" w14:textId="3F89A9AE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21FF2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F4CE72A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4CFA72" w14:textId="5CE21B62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142</w:t>
            </w:r>
            <w:r w:rsidR="00621FF2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320</w:t>
            </w:r>
          </w:p>
        </w:tc>
      </w:tr>
      <w:tr w:rsidR="00D778BE" w:rsidRPr="0059781B" w14:paraId="0D0CB8A2" w14:textId="77777777" w:rsidTr="00006007">
        <w:tc>
          <w:tcPr>
            <w:tcW w:w="1980" w:type="dxa"/>
          </w:tcPr>
          <w:p w14:paraId="7C1164A5" w14:textId="0426B5D7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73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</w:t>
            </w: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424EFF88" w14:textId="0C0D0BAA" w:rsidR="00D778BE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78BE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6BADEC54" w14:textId="77777777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05040" w14:textId="35E69031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2352EF" w14:textId="77777777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3170B1" w14:textId="06D94102" w:rsidR="00D778BE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D778BE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7BD164A" w14:textId="77777777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C0CBC24" w14:textId="1D14986E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F9AB82D" w14:textId="77777777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5D01" w14:textId="40A2EBD2" w:rsidR="00D778BE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D778BE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934D438" w14:textId="77777777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E2E8E" w14:textId="3DC40673" w:rsidR="00D778BE" w:rsidRPr="0059781B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21FF2" w:rsidRPr="0059781B" w14:paraId="72BBF24F" w14:textId="77777777" w:rsidTr="00006007">
        <w:tc>
          <w:tcPr>
            <w:tcW w:w="1980" w:type="dxa"/>
          </w:tcPr>
          <w:p w14:paraId="37823046" w14:textId="2619E9ED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882C0C1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975FE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06EDC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9C2D2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439E0B" w14:textId="03E17228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204</w:t>
            </w:r>
            <w:r w:rsidR="006B0233" w:rsidRPr="005978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55130F32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73ACD1A" w14:textId="3267D609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5DB336B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5504299" w14:textId="548AEA3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7C04C" w14:textId="77777777" w:rsidR="00621FF2" w:rsidRPr="0059781B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38FFD9" w14:textId="3FD28888" w:rsidR="00621FF2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142</w:t>
            </w:r>
            <w:r w:rsidR="006B0233" w:rsidRPr="005978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320</w:t>
            </w:r>
          </w:p>
        </w:tc>
      </w:tr>
    </w:tbl>
    <w:p w14:paraId="3D9EBE10" w14:textId="347DF698" w:rsidR="004C0C97" w:rsidRPr="00E7438C" w:rsidRDefault="004C0C97" w:rsidP="00AA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119"/>
        <w:gridCol w:w="10"/>
        <w:gridCol w:w="255"/>
        <w:gridCol w:w="55"/>
        <w:gridCol w:w="1007"/>
        <w:gridCol w:w="236"/>
        <w:gridCol w:w="35"/>
        <w:gridCol w:w="988"/>
        <w:gridCol w:w="236"/>
        <w:gridCol w:w="31"/>
        <w:gridCol w:w="896"/>
        <w:gridCol w:w="236"/>
        <w:gridCol w:w="32"/>
        <w:gridCol w:w="808"/>
        <w:gridCol w:w="236"/>
        <w:gridCol w:w="1015"/>
        <w:gridCol w:w="7"/>
      </w:tblGrid>
      <w:tr w:rsidR="00B47633" w:rsidRPr="008D3806" w14:paraId="2EEF2B39" w14:textId="77777777" w:rsidTr="00AE2FEA">
        <w:trPr>
          <w:gridAfter w:val="1"/>
          <w:wAfter w:w="7" w:type="dxa"/>
        </w:trPr>
        <w:tc>
          <w:tcPr>
            <w:tcW w:w="1978" w:type="dxa"/>
            <w:vAlign w:val="bottom"/>
          </w:tcPr>
          <w:p w14:paraId="1E34E969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6" w:type="dxa"/>
            <w:gridSpan w:val="5"/>
            <w:vAlign w:val="bottom"/>
          </w:tcPr>
          <w:p w14:paraId="6EEB20AE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1" w:type="dxa"/>
            <w:gridSpan w:val="2"/>
            <w:vAlign w:val="bottom"/>
          </w:tcPr>
          <w:p w14:paraId="4D51B49D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8" w:type="dxa"/>
            <w:gridSpan w:val="9"/>
            <w:vAlign w:val="bottom"/>
          </w:tcPr>
          <w:p w14:paraId="528AB92F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05BF0" w:rsidRPr="0059781B" w14:paraId="1AC50579" w14:textId="77777777" w:rsidTr="00AE2FEA">
        <w:trPr>
          <w:gridAfter w:val="1"/>
          <w:wAfter w:w="7" w:type="dxa"/>
        </w:trPr>
        <w:tc>
          <w:tcPr>
            <w:tcW w:w="1978" w:type="dxa"/>
            <w:shd w:val="clear" w:color="auto" w:fill="auto"/>
            <w:vAlign w:val="bottom"/>
          </w:tcPr>
          <w:p w14:paraId="2859F9CF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9" w:type="dxa"/>
            <w:vAlign w:val="bottom"/>
          </w:tcPr>
          <w:p w14:paraId="1ED13459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D1EC02" w14:textId="28CFEFBC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7633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5" w:type="dxa"/>
            <w:gridSpan w:val="2"/>
            <w:vAlign w:val="bottom"/>
          </w:tcPr>
          <w:p w14:paraId="4257F2FA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3112A07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48613C8" w14:textId="6AE9FB0E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1" w:type="dxa"/>
            <w:gridSpan w:val="2"/>
            <w:vAlign w:val="bottom"/>
          </w:tcPr>
          <w:p w14:paraId="26B18CD7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74DBE4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2246DC2" w14:textId="1FD3CD4A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5978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7633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7" w:type="dxa"/>
            <w:gridSpan w:val="2"/>
            <w:vAlign w:val="bottom"/>
          </w:tcPr>
          <w:p w14:paraId="1A935A3C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1F97076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795C2F56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6090F997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4C3FFBB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E3675A9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A4CAE3B" w14:textId="49E70C04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105BF0" w:rsidRPr="0059781B" w14:paraId="196AD764" w14:textId="77777777" w:rsidTr="00AE2FEA">
        <w:trPr>
          <w:gridAfter w:val="1"/>
          <w:wAfter w:w="7" w:type="dxa"/>
        </w:trPr>
        <w:tc>
          <w:tcPr>
            <w:tcW w:w="1978" w:type="dxa"/>
            <w:vAlign w:val="bottom"/>
          </w:tcPr>
          <w:p w14:paraId="136FA5FC" w14:textId="7B23E409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19" w:type="dxa"/>
            <w:vAlign w:val="bottom"/>
          </w:tcPr>
          <w:p w14:paraId="3D3F82C6" w14:textId="302EA407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  <w:gridSpan w:val="2"/>
            <w:vAlign w:val="bottom"/>
          </w:tcPr>
          <w:p w14:paraId="4888B1AF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3F15528D" w14:textId="1A502934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vAlign w:val="bottom"/>
          </w:tcPr>
          <w:p w14:paraId="300CCC1B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5FEFC53" w14:textId="6EF68AF5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  <w:gridSpan w:val="2"/>
            <w:vAlign w:val="bottom"/>
          </w:tcPr>
          <w:p w14:paraId="5222F828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297080D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gridSpan w:val="2"/>
            <w:vAlign w:val="bottom"/>
          </w:tcPr>
          <w:p w14:paraId="171C9552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3E991FEA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36A2588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A2E9DDB" w14:textId="76413DE4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47633" w:rsidRPr="0059781B" w14:paraId="577FECBE" w14:textId="77777777" w:rsidTr="00AE2FEA">
        <w:trPr>
          <w:gridAfter w:val="1"/>
          <w:wAfter w:w="7" w:type="dxa"/>
        </w:trPr>
        <w:tc>
          <w:tcPr>
            <w:tcW w:w="1978" w:type="dxa"/>
          </w:tcPr>
          <w:p w14:paraId="32D5E255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6" w:type="dxa"/>
            <w:gridSpan w:val="5"/>
          </w:tcPr>
          <w:p w14:paraId="5258A9E6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1" w:type="dxa"/>
            <w:gridSpan w:val="2"/>
          </w:tcPr>
          <w:p w14:paraId="2E7AC049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8" w:type="dxa"/>
            <w:gridSpan w:val="9"/>
          </w:tcPr>
          <w:p w14:paraId="362F814B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5BF0" w:rsidRPr="0059781B" w14:paraId="1BE4C53A" w14:textId="77777777" w:rsidTr="00AE2FEA">
        <w:trPr>
          <w:gridAfter w:val="1"/>
          <w:wAfter w:w="7" w:type="dxa"/>
        </w:trPr>
        <w:tc>
          <w:tcPr>
            <w:tcW w:w="1978" w:type="dxa"/>
          </w:tcPr>
          <w:p w14:paraId="26DEFD92" w14:textId="77777777" w:rsidR="00EA24AE" w:rsidRDefault="00EA24A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</w:p>
          <w:p w14:paraId="48DD3B19" w14:textId="60689312" w:rsidR="00D73BA8" w:rsidRPr="00105BF0" w:rsidRDefault="00D73BA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05BF0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119" w:type="dxa"/>
          </w:tcPr>
          <w:p w14:paraId="6A3113E8" w14:textId="67BC3843" w:rsidR="00D73BA8" w:rsidRPr="00AA7664" w:rsidRDefault="00AA766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A7664">
              <w:rPr>
                <w:rFonts w:asciiTheme="majorBidi" w:hAnsiTheme="majorBidi" w:cstheme="majorBidi"/>
                <w:sz w:val="28"/>
                <w:szCs w:val="28"/>
              </w:rPr>
              <w:t>LIBOR+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7664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766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65" w:type="dxa"/>
            <w:gridSpan w:val="2"/>
          </w:tcPr>
          <w:p w14:paraId="77D5A5B6" w14:textId="77777777" w:rsidR="00D73BA8" w:rsidRPr="0059781B" w:rsidRDefault="00D73BA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A432FAD" w14:textId="0D9DC5DD" w:rsidR="00D73BA8" w:rsidRPr="0059781B" w:rsidRDefault="00AA766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664">
              <w:rPr>
                <w:rFonts w:asciiTheme="majorBidi" w:hAnsiTheme="majorBidi" w:cstheme="majorBidi"/>
                <w:sz w:val="28"/>
                <w:szCs w:val="28"/>
              </w:rPr>
              <w:t>LIBOR+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7664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766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1" w:type="dxa"/>
            <w:gridSpan w:val="2"/>
          </w:tcPr>
          <w:p w14:paraId="5E88E3BA" w14:textId="77777777" w:rsidR="00D73BA8" w:rsidRPr="0059781B" w:rsidRDefault="00D73BA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2D33E9" w14:textId="77777777" w:rsidR="00A21F59" w:rsidRDefault="00A21F5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953548" w14:textId="6C81F764" w:rsidR="00D73BA8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267" w:type="dxa"/>
            <w:gridSpan w:val="2"/>
          </w:tcPr>
          <w:p w14:paraId="2B29D569" w14:textId="77777777" w:rsidR="00D73BA8" w:rsidRPr="0059781B" w:rsidRDefault="00D73BA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2789A64" w14:textId="77777777" w:rsidR="00A21F59" w:rsidRDefault="00A21F5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ECF734" w14:textId="0836C3E2" w:rsidR="00D73BA8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50BB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68" w:type="dxa"/>
            <w:gridSpan w:val="2"/>
          </w:tcPr>
          <w:p w14:paraId="63D492D4" w14:textId="77777777" w:rsidR="00D73BA8" w:rsidRPr="0059781B" w:rsidRDefault="00D73BA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6C1988F2" w14:textId="77777777" w:rsidR="00A21F59" w:rsidRDefault="00A21F5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1C27A" w14:textId="43C8D915" w:rsidR="00D73BA8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50BB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6" w:type="dxa"/>
          </w:tcPr>
          <w:p w14:paraId="5D5EBF00" w14:textId="77777777" w:rsidR="00D73BA8" w:rsidRPr="0059781B" w:rsidRDefault="00D73BA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CD3749B" w14:textId="77777777" w:rsidR="00A21F59" w:rsidRDefault="00A21F5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2466F" w14:textId="6D4ADE24" w:rsidR="00D73BA8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F5B57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6559B3" w:rsidRPr="0059781B" w14:paraId="1B879A6D" w14:textId="77777777" w:rsidTr="00AE2FEA">
        <w:trPr>
          <w:gridAfter w:val="1"/>
          <w:wAfter w:w="7" w:type="dxa"/>
        </w:trPr>
        <w:tc>
          <w:tcPr>
            <w:tcW w:w="1978" w:type="dxa"/>
          </w:tcPr>
          <w:p w14:paraId="0457822B" w14:textId="77777777" w:rsidR="00EA24AE" w:rsidRDefault="00EA24A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  <w:p w14:paraId="36ACE341" w14:textId="53B29052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BF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19" w:type="dxa"/>
          </w:tcPr>
          <w:p w14:paraId="21971340" w14:textId="37750CFD" w:rsidR="006559B3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.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, LIBOR+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3</w:t>
            </w:r>
          </w:p>
        </w:tc>
        <w:tc>
          <w:tcPr>
            <w:tcW w:w="265" w:type="dxa"/>
            <w:gridSpan w:val="2"/>
          </w:tcPr>
          <w:p w14:paraId="3BCA4189" w14:textId="77777777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94102F4" w14:textId="6D01696C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.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25</w:t>
            </w:r>
            <w:r w:rsidR="00A21F59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, 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LIBOR</w:t>
            </w:r>
            <w:r w:rsidR="00AE2FEA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+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3</w:t>
            </w:r>
          </w:p>
        </w:tc>
        <w:tc>
          <w:tcPr>
            <w:tcW w:w="271" w:type="dxa"/>
            <w:gridSpan w:val="2"/>
          </w:tcPr>
          <w:p w14:paraId="2E1B30D8" w14:textId="77777777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568A9D" w14:textId="77777777" w:rsidR="006559B3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2D9F04" w14:textId="353EDBD9" w:rsidR="006559B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6559B3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67" w:type="dxa"/>
            <w:gridSpan w:val="2"/>
          </w:tcPr>
          <w:p w14:paraId="453A4068" w14:textId="77777777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C803656" w14:textId="77777777" w:rsidR="006559B3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C5BB75" w14:textId="5EF1EED6" w:rsidR="006559B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6559B3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8" w:type="dxa"/>
            <w:gridSpan w:val="2"/>
          </w:tcPr>
          <w:p w14:paraId="4AB56400" w14:textId="77777777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4B500026" w14:textId="77777777" w:rsidR="006559B3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CA2E71" w14:textId="380EAD00" w:rsidR="006559B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59B3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6" w:type="dxa"/>
          </w:tcPr>
          <w:p w14:paraId="066461BF" w14:textId="77777777" w:rsidR="006559B3" w:rsidRPr="0059781B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50EB6B2" w14:textId="77777777" w:rsidR="006559B3" w:rsidRDefault="006559B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0694CF" w14:textId="28B2825B" w:rsidR="006559B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6559B3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105BF0" w:rsidRPr="0059781B" w14:paraId="301B02B8" w14:textId="77777777" w:rsidTr="00AE2FEA">
        <w:trPr>
          <w:gridAfter w:val="1"/>
          <w:wAfter w:w="7" w:type="dxa"/>
        </w:trPr>
        <w:tc>
          <w:tcPr>
            <w:tcW w:w="1978" w:type="dxa"/>
          </w:tcPr>
          <w:p w14:paraId="3C3BF72D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</w:tcPr>
          <w:p w14:paraId="6386604C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3529337A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08A8B06E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4A852F05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69C275" w14:textId="27736803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D73BA8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67" w:type="dxa"/>
            <w:gridSpan w:val="2"/>
          </w:tcPr>
          <w:p w14:paraId="5E55F511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2A7830A" w14:textId="5D89CD6E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F5AE5C3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D2D1620" w14:textId="67CA78D1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B68A84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ECA8F8" w14:textId="2C83EDB7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  <w:r w:rsidR="00FF5B57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670</w:t>
            </w:r>
          </w:p>
        </w:tc>
      </w:tr>
      <w:tr w:rsidR="00B47633" w:rsidRPr="008D3806" w14:paraId="5C5C0FA9" w14:textId="77777777" w:rsidTr="00AE2FEA">
        <w:tc>
          <w:tcPr>
            <w:tcW w:w="1978" w:type="dxa"/>
            <w:vAlign w:val="bottom"/>
          </w:tcPr>
          <w:p w14:paraId="295C7DFA" w14:textId="1B5B77E3" w:rsidR="00B47633" w:rsidRPr="008D3806" w:rsidRDefault="00D046EF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="007419B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46" w:type="dxa"/>
            <w:gridSpan w:val="5"/>
            <w:vAlign w:val="bottom"/>
          </w:tcPr>
          <w:p w14:paraId="5C59A654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4EBB6E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20" w:type="dxa"/>
            <w:gridSpan w:val="11"/>
            <w:vAlign w:val="bottom"/>
          </w:tcPr>
          <w:p w14:paraId="45795FC6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92AC8" w:rsidRPr="008D3806" w14:paraId="7548629A" w14:textId="77777777" w:rsidTr="00AE2FEA">
        <w:tc>
          <w:tcPr>
            <w:tcW w:w="1978" w:type="dxa"/>
            <w:shd w:val="clear" w:color="auto" w:fill="auto"/>
            <w:vAlign w:val="bottom"/>
          </w:tcPr>
          <w:p w14:paraId="52D1B357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9" w:type="dxa"/>
            <w:vAlign w:val="bottom"/>
          </w:tcPr>
          <w:p w14:paraId="51D9EE7D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09F221B" w14:textId="76FA592C" w:rsidR="00B47633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763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5" w:type="dxa"/>
            <w:gridSpan w:val="2"/>
            <w:vAlign w:val="bottom"/>
          </w:tcPr>
          <w:p w14:paraId="63EC207A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4A6CAC6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DBE01B2" w14:textId="7D4C7019" w:rsidR="00B47633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3D53D591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5434F597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EBE7A80" w14:textId="4A976826" w:rsidR="00B47633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763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C6E2F68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6A1D7761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779B2D6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2CE731D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523024B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B1BBA28" w14:textId="77777777" w:rsidR="00B47633" w:rsidRPr="008D3806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1C1723E" w14:textId="2157FC30" w:rsidR="00B47633" w:rsidRPr="008D3806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763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492AC8" w:rsidRPr="0059781B" w14:paraId="56BB3DB3" w14:textId="77777777" w:rsidTr="00AE2FEA">
        <w:tc>
          <w:tcPr>
            <w:tcW w:w="1978" w:type="dxa"/>
            <w:vAlign w:val="bottom"/>
          </w:tcPr>
          <w:p w14:paraId="74FBA2FC" w14:textId="696CA8BE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19" w:type="dxa"/>
            <w:vAlign w:val="bottom"/>
          </w:tcPr>
          <w:p w14:paraId="74A883D2" w14:textId="3DD5DCD3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  <w:gridSpan w:val="2"/>
            <w:vAlign w:val="bottom"/>
          </w:tcPr>
          <w:p w14:paraId="7FD60D3D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1C6EA66" w14:textId="25CF4595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571B3407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9A7DCBD" w14:textId="5AAFA2D1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7CC2397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7D7E2507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B5F8131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49EC142F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0CF31C2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7B49B6C" w14:textId="4537A074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47633" w:rsidRPr="0059781B" w14:paraId="18936EB8" w14:textId="77777777" w:rsidTr="00AE2FEA">
        <w:tc>
          <w:tcPr>
            <w:tcW w:w="1978" w:type="dxa"/>
          </w:tcPr>
          <w:p w14:paraId="683ADB99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6" w:type="dxa"/>
            <w:gridSpan w:val="5"/>
          </w:tcPr>
          <w:p w14:paraId="35075D64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69692E0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0" w:type="dxa"/>
            <w:gridSpan w:val="11"/>
          </w:tcPr>
          <w:p w14:paraId="098D9B82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5BF0" w:rsidRPr="008D3806" w14:paraId="79342905" w14:textId="77777777" w:rsidTr="00AE2FEA">
        <w:tc>
          <w:tcPr>
            <w:tcW w:w="1978" w:type="dxa"/>
          </w:tcPr>
          <w:p w14:paraId="6B0B4DED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9" w:type="dxa"/>
            <w:gridSpan w:val="2"/>
          </w:tcPr>
          <w:p w14:paraId="2BB96912" w14:textId="4DD4AABC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50BB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10" w:type="dxa"/>
            <w:gridSpan w:val="2"/>
          </w:tcPr>
          <w:p w14:paraId="0300A7A4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B2BF8B9" w14:textId="04612C7E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50BB" w:rsidRPr="005978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70F1A93F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01F6D724" w14:textId="4FAB6A01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73BA8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5A8404A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2B74A46" w14:textId="75AE0D5B" w:rsidR="00B47633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A945DB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64E9C802" w14:textId="4E1779F2" w:rsidR="00B47633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597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AAF2AE" w14:textId="77777777" w:rsidR="00B47633" w:rsidRPr="0059781B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742CE402" w14:textId="0D16026F" w:rsidR="00B47633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FF5B57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E2FEA" w:rsidRPr="008D3806" w14:paraId="7AFA1DB5" w14:textId="77777777" w:rsidTr="00AE2FEA">
        <w:tc>
          <w:tcPr>
            <w:tcW w:w="1978" w:type="dxa"/>
          </w:tcPr>
          <w:p w14:paraId="4B8B3650" w14:textId="19263992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E6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129" w:type="dxa"/>
            <w:gridSpan w:val="2"/>
          </w:tcPr>
          <w:p w14:paraId="36AF76B3" w14:textId="2C1ED7B9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LIBOR+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10" w:type="dxa"/>
            <w:gridSpan w:val="2"/>
          </w:tcPr>
          <w:p w14:paraId="0469907D" w14:textId="77777777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0D8CE9F" w14:textId="4D5F78C2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LIBOR+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7B80FA" w14:textId="77777777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350FE125" w14:textId="52BA4293" w:rsidR="00AE2FEA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E2FEA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36" w:type="dxa"/>
          </w:tcPr>
          <w:p w14:paraId="3D3D18B1" w14:textId="77777777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6BE90661" w14:textId="4DC8326E" w:rsidR="00AE2FEA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E2FEA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5A6AD66" w14:textId="77777777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46570D21" w14:textId="5BFF8A16" w:rsidR="00AE2FEA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E2FEA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236" w:type="dxa"/>
          </w:tcPr>
          <w:p w14:paraId="149F741F" w14:textId="77777777" w:rsidR="00AE2FEA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44368787" w14:textId="0A475D75" w:rsidR="00AE2FEA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E2FEA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906416" w:rsidRPr="008D3806" w14:paraId="1F7361E3" w14:textId="77777777" w:rsidTr="00AE2FEA">
        <w:tc>
          <w:tcPr>
            <w:tcW w:w="1978" w:type="dxa"/>
          </w:tcPr>
          <w:p w14:paraId="2C5C456E" w14:textId="77777777" w:rsidR="00786018" w:rsidRDefault="0078601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  <w:p w14:paraId="61168E3D" w14:textId="44CA9FAB" w:rsidR="00906416" w:rsidRPr="0059781B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E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gridSpan w:val="2"/>
          </w:tcPr>
          <w:p w14:paraId="29A9A667" w14:textId="1B587FC7" w:rsidR="00323B28" w:rsidRDefault="00323B2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</w:t>
            </w:r>
            <w:r w:rsidR="00AE2FEA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1</w:t>
            </w:r>
            <w:r w:rsidR="00AE2FEA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.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25</w:t>
            </w:r>
            <w:r w:rsidR="00AE2FEA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,</w:t>
            </w:r>
          </w:p>
          <w:p w14:paraId="395BA9E1" w14:textId="38579BFE" w:rsidR="00906416" w:rsidRPr="006439E4" w:rsidRDefault="00323B28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</w:t>
            </w:r>
            <w:r w:rsidR="00AE2FEA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LIBOR+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3</w:t>
            </w:r>
          </w:p>
        </w:tc>
        <w:tc>
          <w:tcPr>
            <w:tcW w:w="310" w:type="dxa"/>
            <w:gridSpan w:val="2"/>
          </w:tcPr>
          <w:p w14:paraId="0C90EFEA" w14:textId="77777777" w:rsidR="00906416" w:rsidRPr="0059781B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F5088F3" w14:textId="57D0284A" w:rsidR="00906416" w:rsidRPr="0059781B" w:rsidRDefault="00AE2FEA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.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, LIBOR+</w:t>
            </w:r>
            <w:r w:rsidR="00BF0225" w:rsidRPr="00BF0225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FA29ACF" w14:textId="77777777" w:rsidR="00906416" w:rsidRPr="0059781B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1B2360C8" w14:textId="77777777" w:rsidR="00906416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9CA71" w14:textId="70501016" w:rsidR="0090641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906416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36" w:type="dxa"/>
          </w:tcPr>
          <w:p w14:paraId="647849AF" w14:textId="77777777" w:rsidR="00906416" w:rsidRPr="0059781B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EC6033C" w14:textId="77777777" w:rsidR="00906416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AFA958" w14:textId="6A8C33CB" w:rsidR="0090641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906416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F008EF3" w14:textId="77777777" w:rsidR="00906416" w:rsidRPr="0059781B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0734CED0" w14:textId="77777777" w:rsidR="00906416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78F565" w14:textId="14CF37CF" w:rsidR="0090641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906416" w:rsidRPr="0059781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236" w:type="dxa"/>
          </w:tcPr>
          <w:p w14:paraId="526AD392" w14:textId="77777777" w:rsidR="00906416" w:rsidRPr="0059781B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534DD62F" w14:textId="77777777" w:rsidR="00906416" w:rsidRDefault="0090641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436480" w14:textId="2AC9A6B3" w:rsidR="00906416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906416" w:rsidRPr="0059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105BF0" w:rsidRPr="008D3806" w14:paraId="1CE60D9C" w14:textId="77777777" w:rsidTr="00AE2FEA">
        <w:tc>
          <w:tcPr>
            <w:tcW w:w="1978" w:type="dxa"/>
          </w:tcPr>
          <w:p w14:paraId="287EFDB5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8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9" w:type="dxa"/>
            <w:gridSpan w:val="2"/>
          </w:tcPr>
          <w:p w14:paraId="2AD7E418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14:paraId="3756304E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</w:tcPr>
          <w:p w14:paraId="0087F409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A9AC9F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50482C" w14:textId="6BFF9A70" w:rsidR="00C850BB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C850BB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54EDA177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B583822" w14:textId="08758332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E4B64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1C4F0968" w14:textId="1F36D096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89899" w14:textId="77777777" w:rsidR="00C850BB" w:rsidRPr="0059781B" w:rsidRDefault="00C850B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72F9CC" w14:textId="7820C056" w:rsidR="00C850BB" w:rsidRPr="0059781B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  <w:r w:rsidR="00C850BB" w:rsidRPr="00597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973</w:t>
            </w:r>
          </w:p>
        </w:tc>
      </w:tr>
    </w:tbl>
    <w:p w14:paraId="0F572C86" w14:textId="77777777" w:rsidR="008B0A14" w:rsidRPr="008D3806" w:rsidRDefault="008B0A1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2C519B" w:rsidRPr="008D3806" w14:paraId="2ECD0D86" w14:textId="77777777" w:rsidTr="005E18BF">
        <w:tc>
          <w:tcPr>
            <w:tcW w:w="2196" w:type="pct"/>
          </w:tcPr>
          <w:p w14:paraId="585E9F0D" w14:textId="30230029" w:rsidR="002C519B" w:rsidRPr="008D3806" w:rsidRDefault="002C519B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4108A2D2" w14:textId="5662F888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035B17C0" w14:textId="77777777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58AAE2D6" w14:textId="68419A5B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19B" w:rsidRPr="008D3806" w14:paraId="36B9F091" w14:textId="77777777" w:rsidTr="005E18BF">
        <w:tc>
          <w:tcPr>
            <w:tcW w:w="2196" w:type="pct"/>
            <w:shd w:val="clear" w:color="auto" w:fill="auto"/>
          </w:tcPr>
          <w:p w14:paraId="0B8CA919" w14:textId="77777777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2E3FC846" w14:textId="52889C86" w:rsidR="002C519B" w:rsidRPr="008D3806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07DC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5FF2F500" w14:textId="77777777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6ADFD76" w14:textId="65135AE9" w:rsidR="002C519B" w:rsidRPr="008D3806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519B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BE14007" w14:textId="77777777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B62342B" w14:textId="60828A35" w:rsidR="002C519B" w:rsidRPr="008D3806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E07DC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6F4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3178377B" w14:textId="77777777" w:rsidR="002C519B" w:rsidRPr="008D3806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BF525D9" w14:textId="23EFA597" w:rsidR="002C519B" w:rsidRPr="008D3806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519B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D2841" w:rsidRPr="008D3806" w14:paraId="62304BF6" w14:textId="77777777" w:rsidTr="005E18BF">
        <w:tc>
          <w:tcPr>
            <w:tcW w:w="2196" w:type="pct"/>
            <w:shd w:val="clear" w:color="auto" w:fill="auto"/>
          </w:tcPr>
          <w:p w14:paraId="164EB289" w14:textId="662F4903" w:rsidR="009D2841" w:rsidRPr="008D3806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6423ECA9" w14:textId="513A4885" w:rsidR="009D2841" w:rsidRPr="008D3806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513B06C1" w14:textId="77777777" w:rsidR="009D2841" w:rsidRPr="008D3806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07F0183" w14:textId="5B8A29B3" w:rsidR="009D2841" w:rsidRPr="008D3806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</w:tcPr>
          <w:p w14:paraId="0369F1E9" w14:textId="77777777" w:rsidR="009D2841" w:rsidRPr="008D3806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27219AA" w14:textId="5493AFA9" w:rsidR="009D2841" w:rsidRPr="008D3806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3E4F5411" w14:textId="77777777" w:rsidR="009D2841" w:rsidRPr="008D3806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0458EAB1" w14:textId="279523C2" w:rsidR="009D2841" w:rsidRPr="008D3806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C519B" w:rsidRPr="008D3806" w14:paraId="513A8A5C" w14:textId="77777777" w:rsidTr="000378D1">
        <w:tc>
          <w:tcPr>
            <w:tcW w:w="2196" w:type="pct"/>
            <w:shd w:val="clear" w:color="auto" w:fill="auto"/>
          </w:tcPr>
          <w:p w14:paraId="71DEF707" w14:textId="21E63FB0" w:rsidR="002C519B" w:rsidRPr="000378D1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11B7BF82" w14:textId="5F6AA2B3" w:rsidR="002C519B" w:rsidRPr="000378D1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01BCD" w:rsidRPr="008D3806" w14:paraId="7C32A55E" w14:textId="77777777" w:rsidTr="000378D1">
        <w:tc>
          <w:tcPr>
            <w:tcW w:w="2196" w:type="pct"/>
            <w:shd w:val="clear" w:color="auto" w:fill="auto"/>
          </w:tcPr>
          <w:p w14:paraId="3B9AD9B6" w14:textId="77777777" w:rsidR="00E01BCD" w:rsidRPr="000378D1" w:rsidRDefault="00E01BCD" w:rsidP="00E0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3E9EF136" w14:textId="23299A84" w:rsidR="00E01BCD" w:rsidRPr="000378D1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987324" w14:textId="77777777" w:rsidR="00E01BCD" w:rsidRPr="000378D1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D8613B4" w14:textId="212F06C1" w:rsidR="00E01BCD" w:rsidRPr="000378D1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AEC252" w14:textId="77777777" w:rsidR="00E01BCD" w:rsidRPr="000378D1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61AD23" w14:textId="53A91DE9" w:rsidR="00E01BCD" w:rsidRPr="000378D1" w:rsidRDefault="00BF0225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01BCD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37" w:type="pct"/>
            <w:shd w:val="clear" w:color="auto" w:fill="auto"/>
          </w:tcPr>
          <w:p w14:paraId="103C008B" w14:textId="77777777" w:rsidR="00E01BCD" w:rsidRPr="000378D1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8ED8C77" w14:textId="41F8A63E" w:rsidR="00E01BCD" w:rsidRPr="000378D1" w:rsidRDefault="00BF0225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01BCD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0378D1" w:rsidRPr="008D3806" w14:paraId="1AAA94AA" w14:textId="77777777" w:rsidTr="000378D1">
        <w:tc>
          <w:tcPr>
            <w:tcW w:w="2196" w:type="pct"/>
            <w:shd w:val="clear" w:color="auto" w:fill="auto"/>
          </w:tcPr>
          <w:p w14:paraId="3DFEF5D1" w14:textId="2E6E3400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Pr="000378D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2" w:type="pct"/>
            <w:shd w:val="clear" w:color="auto" w:fill="auto"/>
          </w:tcPr>
          <w:p w14:paraId="792937B3" w14:textId="5EECDEE5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45" w:type="pct"/>
            <w:shd w:val="clear" w:color="auto" w:fill="auto"/>
          </w:tcPr>
          <w:p w14:paraId="3D4AD9FE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B99CACC" w14:textId="734656F7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5" w:type="pct"/>
            <w:shd w:val="clear" w:color="auto" w:fill="auto"/>
          </w:tcPr>
          <w:p w14:paraId="5605F908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E2F8ABD" w14:textId="208DD719" w:rsidR="000378D1" w:rsidRPr="000378D1" w:rsidRDefault="000378D1" w:rsidP="00B0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0EA3E8A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56E11B7" w14:textId="6BB0EA2C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8D3806" w14:paraId="7BA20BD0" w14:textId="77777777" w:rsidTr="000378D1">
        <w:tc>
          <w:tcPr>
            <w:tcW w:w="2196" w:type="pct"/>
            <w:shd w:val="clear" w:color="auto" w:fill="auto"/>
          </w:tcPr>
          <w:p w14:paraId="5B0038E4" w14:textId="32884D26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32935866" w14:textId="54E4ABA7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45" w:type="pct"/>
            <w:shd w:val="clear" w:color="auto" w:fill="auto"/>
          </w:tcPr>
          <w:p w14:paraId="59B3052A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3D9FA5E" w14:textId="2FCC71F9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45" w:type="pct"/>
            <w:shd w:val="clear" w:color="auto" w:fill="auto"/>
          </w:tcPr>
          <w:p w14:paraId="1C66C763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DFBCF46" w14:textId="6430EF98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04B6DA6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8BA3C24" w14:textId="1619470D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8D3806" w14:paraId="134BA6CA" w14:textId="77777777" w:rsidTr="000378D1">
        <w:tc>
          <w:tcPr>
            <w:tcW w:w="2196" w:type="pct"/>
            <w:shd w:val="clear" w:color="auto" w:fill="auto"/>
          </w:tcPr>
          <w:p w14:paraId="12AC297E" w14:textId="77777777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09538" w14:textId="088916CA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378D1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145" w:type="pct"/>
            <w:shd w:val="clear" w:color="auto" w:fill="auto"/>
          </w:tcPr>
          <w:p w14:paraId="04298C5E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AB1EA" w14:textId="3062A619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378D1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145" w:type="pct"/>
            <w:shd w:val="clear" w:color="auto" w:fill="auto"/>
          </w:tcPr>
          <w:p w14:paraId="54882796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38D92" w14:textId="5A93D520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378D1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137" w:type="pct"/>
            <w:shd w:val="clear" w:color="auto" w:fill="auto"/>
          </w:tcPr>
          <w:p w14:paraId="343AD8FB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DED6" w14:textId="3FE80BE8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0378D1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</w:p>
        </w:tc>
      </w:tr>
      <w:tr w:rsidR="000378D1" w:rsidRPr="008D3806" w14:paraId="51A4358A" w14:textId="77777777" w:rsidTr="000378D1">
        <w:tc>
          <w:tcPr>
            <w:tcW w:w="2196" w:type="pct"/>
            <w:shd w:val="clear" w:color="auto" w:fill="auto"/>
          </w:tcPr>
          <w:p w14:paraId="7DE30C8D" w14:textId="77777777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0A6569A6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F92B27C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9D62D30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58908B3D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3C3A8637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C3BCAC4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CDE926E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8D1" w:rsidRPr="00295919" w14:paraId="62E442DD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5F8F24E4" w14:textId="56B6F425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39" w:type="pct"/>
            <w:gridSpan w:val="3"/>
            <w:shd w:val="clear" w:color="auto" w:fill="auto"/>
          </w:tcPr>
          <w:p w14:paraId="118731C5" w14:textId="37BF0E9C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shd w:val="clear" w:color="auto" w:fill="auto"/>
          </w:tcPr>
          <w:p w14:paraId="0A8D1E79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62D6BB82" w14:textId="6E9012B1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8D1" w:rsidRPr="00295919" w14:paraId="0B5498C8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69E613EA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A96ECF9" w14:textId="395218F0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4B0DD4B0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CA541AC" w14:textId="3EEE6F5F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1AD5463E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2F47B97" w14:textId="3BDBEDAD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</w:tcPr>
          <w:p w14:paraId="7835F2C5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8AF6222" w14:textId="6BC86347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378D1" w:rsidRPr="00295919" w14:paraId="0C55B0E1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4775EFBF" w14:textId="10EECC30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2" w:type="pct"/>
            <w:shd w:val="clear" w:color="auto" w:fill="auto"/>
          </w:tcPr>
          <w:p w14:paraId="127B49FB" w14:textId="22323066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ED1E2A0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4EFCFB1" w14:textId="535D45A3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2EFFA2A7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00FA322" w14:textId="4C2A58EE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12F20740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A0CE90E" w14:textId="6684B348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378D1" w:rsidRPr="00295919" w14:paraId="1125AEC1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4E6F65B4" w14:textId="65228496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229D8C8C" w14:textId="60F0E79C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78D1" w:rsidRPr="00295919" w14:paraId="53ACC1C6" w14:textId="77777777" w:rsidTr="000378D1">
        <w:tc>
          <w:tcPr>
            <w:tcW w:w="2196" w:type="pct"/>
            <w:shd w:val="clear" w:color="auto" w:fill="auto"/>
          </w:tcPr>
          <w:p w14:paraId="50912508" w14:textId="77777777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6B46871C" w14:textId="4832D422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BBA29E5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FE5FF3E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7DF18C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BA863CC" w14:textId="28D74E47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7" w:type="pct"/>
            <w:shd w:val="clear" w:color="auto" w:fill="auto"/>
          </w:tcPr>
          <w:p w14:paraId="46095E14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06AFE5A" w14:textId="563FC5F5" w:rsidR="000378D1" w:rsidRPr="000378D1" w:rsidRDefault="000378D1" w:rsidP="00732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295919" w14:paraId="48FF640D" w14:textId="77777777" w:rsidTr="000378D1">
        <w:tc>
          <w:tcPr>
            <w:tcW w:w="2196" w:type="pct"/>
            <w:shd w:val="clear" w:color="auto" w:fill="auto"/>
          </w:tcPr>
          <w:p w14:paraId="2592A52B" w14:textId="2AEF3833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บริษัทร่วมและ</w:t>
            </w: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2" w:type="pct"/>
            <w:shd w:val="clear" w:color="auto" w:fill="auto"/>
          </w:tcPr>
          <w:p w14:paraId="05D72D1B" w14:textId="355328D6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5" w:type="pct"/>
            <w:shd w:val="clear" w:color="auto" w:fill="auto"/>
          </w:tcPr>
          <w:p w14:paraId="2AEA070D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F1D57EF" w14:textId="21743DDC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78D1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45" w:type="pct"/>
            <w:shd w:val="clear" w:color="auto" w:fill="auto"/>
          </w:tcPr>
          <w:p w14:paraId="53C36056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953AE78" w14:textId="0915703A" w:rsidR="000378D1" w:rsidRPr="000378D1" w:rsidRDefault="000378D1" w:rsidP="00B0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A58E24B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EEE59FE" w14:textId="679A1CE5" w:rsidR="000378D1" w:rsidRPr="000378D1" w:rsidRDefault="000378D1" w:rsidP="00732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295919" w14:paraId="37DC2977" w14:textId="77777777" w:rsidTr="000378D1">
        <w:tc>
          <w:tcPr>
            <w:tcW w:w="2196" w:type="pct"/>
            <w:shd w:val="clear" w:color="auto" w:fill="auto"/>
          </w:tcPr>
          <w:p w14:paraId="4D5FAA41" w14:textId="77777777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A1350AF" w14:textId="3EC58413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45" w:type="pct"/>
            <w:shd w:val="clear" w:color="auto" w:fill="auto"/>
          </w:tcPr>
          <w:p w14:paraId="020B37F3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36E07C0" w14:textId="6DBBD899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45" w:type="pct"/>
            <w:shd w:val="clear" w:color="auto" w:fill="auto"/>
          </w:tcPr>
          <w:p w14:paraId="2F2BF325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41BAB39" w14:textId="167F1DB1" w:rsidR="000378D1" w:rsidRPr="000378D1" w:rsidRDefault="000378D1" w:rsidP="00B0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4847DA9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9D5BDB9" w14:textId="1E5375AE" w:rsidR="000378D1" w:rsidRPr="000378D1" w:rsidRDefault="000378D1" w:rsidP="00B0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295919" w14:paraId="44E4B0A2" w14:textId="77777777" w:rsidTr="000378D1">
        <w:tc>
          <w:tcPr>
            <w:tcW w:w="2196" w:type="pct"/>
            <w:shd w:val="clear" w:color="auto" w:fill="auto"/>
          </w:tcPr>
          <w:p w14:paraId="142F8A1B" w14:textId="77777777" w:rsidR="000378D1" w:rsidRPr="000378D1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F968" w14:textId="7926BF71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0378D1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</w:t>
            </w:r>
          </w:p>
        </w:tc>
        <w:tc>
          <w:tcPr>
            <w:tcW w:w="145" w:type="pct"/>
            <w:shd w:val="clear" w:color="auto" w:fill="auto"/>
          </w:tcPr>
          <w:p w14:paraId="585A158C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984FD" w14:textId="315F1753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378D1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145" w:type="pct"/>
            <w:shd w:val="clear" w:color="auto" w:fill="auto"/>
          </w:tcPr>
          <w:p w14:paraId="096F8B52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07F1D" w14:textId="5EC8EC07" w:rsidR="000378D1" w:rsidRPr="000378D1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7" w:type="pct"/>
            <w:shd w:val="clear" w:color="auto" w:fill="auto"/>
          </w:tcPr>
          <w:p w14:paraId="20594976" w14:textId="77777777" w:rsidR="000378D1" w:rsidRPr="000378D1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40A1D" w14:textId="02D64AB0" w:rsidR="000378D1" w:rsidRPr="000378D1" w:rsidRDefault="000378D1" w:rsidP="00732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FD8ABA2" w14:textId="77777777" w:rsidR="00BC7236" w:rsidRDefault="00BC7236">
      <w:r>
        <w:br w:type="page"/>
      </w:r>
      <w:bookmarkStart w:id="3" w:name="_GoBack"/>
      <w:bookmarkEnd w:id="3"/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982"/>
        <w:gridCol w:w="236"/>
        <w:gridCol w:w="1013"/>
        <w:gridCol w:w="235"/>
        <w:gridCol w:w="1022"/>
        <w:gridCol w:w="235"/>
        <w:gridCol w:w="932"/>
        <w:gridCol w:w="235"/>
        <w:gridCol w:w="929"/>
        <w:gridCol w:w="235"/>
        <w:gridCol w:w="931"/>
      </w:tblGrid>
      <w:tr w:rsidR="000C180A" w:rsidRPr="00377856" w14:paraId="1026127E" w14:textId="77777777" w:rsidTr="00D90F57">
        <w:trPr>
          <w:tblHeader/>
        </w:trPr>
        <w:tc>
          <w:tcPr>
            <w:tcW w:w="2285" w:type="dxa"/>
            <w:vAlign w:val="bottom"/>
          </w:tcPr>
          <w:p w14:paraId="6982ABC5" w14:textId="65776132" w:rsidR="000C180A" w:rsidRPr="00377856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550495A2" w14:textId="3EE49F51" w:rsidR="000C180A" w:rsidRPr="00377856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BED455D" w14:textId="77777777" w:rsidR="000C180A" w:rsidRPr="00377856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9" w:type="dxa"/>
            <w:gridSpan w:val="7"/>
            <w:vAlign w:val="bottom"/>
          </w:tcPr>
          <w:p w14:paraId="488ACEA3" w14:textId="09B2FCA3" w:rsidR="000C180A" w:rsidRPr="00377856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3E0" w:rsidRPr="00377856" w14:paraId="21D2D9F1" w14:textId="77777777" w:rsidTr="00D90F57">
        <w:trPr>
          <w:tblHeader/>
        </w:trPr>
        <w:tc>
          <w:tcPr>
            <w:tcW w:w="2285" w:type="dxa"/>
            <w:shd w:val="clear" w:color="auto" w:fill="auto"/>
            <w:vAlign w:val="bottom"/>
          </w:tcPr>
          <w:p w14:paraId="1FA025FF" w14:textId="2F66F549" w:rsidR="002153E0" w:rsidRPr="00377856" w:rsidRDefault="002153E0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982" w:type="dxa"/>
            <w:vAlign w:val="bottom"/>
          </w:tcPr>
          <w:p w14:paraId="5DDE6048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7209049" w14:textId="7C9505CE" w:rsidR="002153E0" w:rsidRPr="00377856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377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3E0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74C0A19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B2C4928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CFF68E9" w14:textId="0B323F2F" w:rsidR="002153E0" w:rsidRPr="00377856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5" w:type="dxa"/>
            <w:vAlign w:val="bottom"/>
          </w:tcPr>
          <w:p w14:paraId="5D688344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D80B2A1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5185AF" w14:textId="4258FCD4" w:rsidR="002153E0" w:rsidRPr="00377856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377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3E0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B825115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16D698C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4D76EE4F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6A12D5B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5055E209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9CD5548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54D4EC0" w14:textId="66343713" w:rsidR="002153E0" w:rsidRPr="00377856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6F4C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2153E0" w:rsidRPr="00377856" w14:paraId="572F6279" w14:textId="77777777" w:rsidTr="00D90F57">
        <w:trPr>
          <w:tblHeader/>
        </w:trPr>
        <w:tc>
          <w:tcPr>
            <w:tcW w:w="2285" w:type="dxa"/>
            <w:vAlign w:val="bottom"/>
          </w:tcPr>
          <w:p w14:paraId="30FFC340" w14:textId="5A9700BA" w:rsidR="002153E0" w:rsidRPr="00377856" w:rsidRDefault="00D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 w:rsidR="00193F4D" w:rsidRPr="003778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982" w:type="dxa"/>
            <w:vAlign w:val="bottom"/>
          </w:tcPr>
          <w:p w14:paraId="5EF239C7" w14:textId="4CE3C188" w:rsidR="002153E0" w:rsidRPr="00377856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0D9F64BB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6E820D1" w14:textId="6BACB2DA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023FC553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381BAFF" w14:textId="1A255B15" w:rsidR="002153E0" w:rsidRPr="00377856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02EFAB2C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F867BFE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4FA448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B5E22F0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56F47A6" w14:textId="77777777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91C8BE2" w14:textId="4D24279B" w:rsidR="002153E0" w:rsidRPr="00377856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A28C9" w:rsidRPr="00377856" w14:paraId="462BE7CF" w14:textId="77777777" w:rsidTr="00D90F57">
        <w:trPr>
          <w:tblHeader/>
        </w:trPr>
        <w:tc>
          <w:tcPr>
            <w:tcW w:w="2285" w:type="dxa"/>
            <w:vAlign w:val="bottom"/>
          </w:tcPr>
          <w:p w14:paraId="74F8C252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643B2B9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E2C26DD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9" w:type="dxa"/>
            <w:gridSpan w:val="7"/>
          </w:tcPr>
          <w:p w14:paraId="2EDBED50" w14:textId="68A5DDC1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A28C9" w:rsidRPr="00377856" w14:paraId="12D98B79" w14:textId="77777777" w:rsidTr="00D90F57">
        <w:tc>
          <w:tcPr>
            <w:tcW w:w="2285" w:type="dxa"/>
          </w:tcPr>
          <w:p w14:paraId="625DBE86" w14:textId="4239205E" w:rsidR="003A28C9" w:rsidRPr="000378D1" w:rsidRDefault="00193F4D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2" w:type="dxa"/>
          </w:tcPr>
          <w:p w14:paraId="41631736" w14:textId="5A56E113" w:rsidR="003A28C9" w:rsidRPr="000378D1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9076FB" w:rsidRPr="000378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117E481D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A13DAD" w14:textId="3956F2C3" w:rsidR="003A28C9" w:rsidRPr="000378D1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9076FB" w:rsidRPr="000378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5" w:type="dxa"/>
          </w:tcPr>
          <w:p w14:paraId="28C7F815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A84F621" w14:textId="5578A65A" w:rsidR="003A28C9" w:rsidRPr="000378D1" w:rsidRDefault="00BF0225" w:rsidP="0024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73BA8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5" w:type="dxa"/>
          </w:tcPr>
          <w:p w14:paraId="79E301D0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14C980C0" w14:textId="67FC3C5E" w:rsidR="003A28C9" w:rsidRPr="000378D1" w:rsidRDefault="009076FB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</w:tcPr>
          <w:p w14:paraId="115D06B7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38D76077" w14:textId="0BE89D16" w:rsidR="003A28C9" w:rsidRPr="000378D1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C3C1D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5" w:type="dxa"/>
          </w:tcPr>
          <w:p w14:paraId="399C81BC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4429CE3B" w14:textId="7E3EE666" w:rsidR="003A28C9" w:rsidRPr="000378D1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2C3C1D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A28C9" w:rsidRPr="00377856" w14:paraId="4C57C416" w14:textId="77777777" w:rsidTr="00D90F57">
        <w:tc>
          <w:tcPr>
            <w:tcW w:w="2285" w:type="dxa"/>
          </w:tcPr>
          <w:p w14:paraId="3EC852DC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8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2" w:type="dxa"/>
          </w:tcPr>
          <w:p w14:paraId="261F9AB7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F1B53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8480583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E083B93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CE226BB" w14:textId="30112F78" w:rsidR="003A28C9" w:rsidRPr="007F1282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D73BA8" w:rsidRPr="007F1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5" w:type="dxa"/>
          </w:tcPr>
          <w:p w14:paraId="4AF4B3D7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</w:tcPr>
          <w:p w14:paraId="28A42C21" w14:textId="0561EB9F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D3DAC7B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020EB0E5" w14:textId="4934B072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08A4FC3D" w14:textId="77777777" w:rsidR="003A28C9" w:rsidRPr="000378D1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C6D68BC" w14:textId="1A24C49E" w:rsidR="003A28C9" w:rsidRPr="000378D1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2C3C1D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68EF7906" w14:textId="3C6E08D9" w:rsidR="00F63615" w:rsidRPr="00377856" w:rsidRDefault="00F63615" w:rsidP="009777A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4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4"/>
        <w:gridCol w:w="965"/>
        <w:gridCol w:w="233"/>
        <w:gridCol w:w="999"/>
        <w:gridCol w:w="235"/>
        <w:gridCol w:w="1020"/>
        <w:gridCol w:w="234"/>
        <w:gridCol w:w="929"/>
        <w:gridCol w:w="234"/>
        <w:gridCol w:w="923"/>
        <w:gridCol w:w="234"/>
        <w:gridCol w:w="1018"/>
      </w:tblGrid>
      <w:tr w:rsidR="00193F4D" w:rsidRPr="00377856" w14:paraId="282092AE" w14:textId="77777777" w:rsidTr="000D1837">
        <w:trPr>
          <w:tblHeader/>
        </w:trPr>
        <w:tc>
          <w:tcPr>
            <w:tcW w:w="2224" w:type="dxa"/>
            <w:vAlign w:val="bottom"/>
          </w:tcPr>
          <w:p w14:paraId="5B07BB7E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7" w:type="dxa"/>
            <w:gridSpan w:val="3"/>
            <w:vAlign w:val="bottom"/>
          </w:tcPr>
          <w:p w14:paraId="52B0C5F6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62A74B80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4708653C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4D" w:rsidRPr="00377856" w14:paraId="0C7BCDE8" w14:textId="77777777" w:rsidTr="000D1837">
        <w:trPr>
          <w:tblHeader/>
        </w:trPr>
        <w:tc>
          <w:tcPr>
            <w:tcW w:w="2224" w:type="dxa"/>
            <w:shd w:val="clear" w:color="auto" w:fill="auto"/>
            <w:vAlign w:val="bottom"/>
          </w:tcPr>
          <w:p w14:paraId="04A7D590" w14:textId="77777777" w:rsidR="00193F4D" w:rsidRPr="00377856" w:rsidRDefault="00193F4D" w:rsidP="000D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965" w:type="dxa"/>
            <w:vAlign w:val="bottom"/>
          </w:tcPr>
          <w:p w14:paraId="35B89934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5DA39F5" w14:textId="407E9A11" w:rsidR="00193F4D" w:rsidRPr="00377856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377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D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FEE2C38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F232D60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39064DC" w14:textId="3991E6BF" w:rsidR="00193F4D" w:rsidRPr="00377856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5" w:type="dxa"/>
            <w:vAlign w:val="bottom"/>
          </w:tcPr>
          <w:p w14:paraId="657A3379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C1583D9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06FDBFA" w14:textId="25724E01" w:rsidR="00193F4D" w:rsidRPr="00377856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377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D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56A583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D188C6D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71CFFDDF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34B50C4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0B6659AE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08B1FF4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55D93D" w14:textId="548E0F54" w:rsidR="00193F4D" w:rsidRPr="00377856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193F4D" w:rsidRPr="00377856" w14:paraId="4E97ED8B" w14:textId="77777777" w:rsidTr="000378D1">
        <w:trPr>
          <w:tblHeader/>
        </w:trPr>
        <w:tc>
          <w:tcPr>
            <w:tcW w:w="2224" w:type="dxa"/>
            <w:vAlign w:val="bottom"/>
          </w:tcPr>
          <w:p w14:paraId="04970178" w14:textId="55950362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65" w:type="dxa"/>
            <w:vAlign w:val="bottom"/>
          </w:tcPr>
          <w:p w14:paraId="3020174F" w14:textId="2E73E623" w:rsidR="00193F4D" w:rsidRPr="00377856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5A2B0CD0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0975C9B" w14:textId="41E1E07A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09C8865F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D798BD" w14:textId="30C854D6" w:rsidR="00193F4D" w:rsidRPr="000378D1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14:paraId="260B8DA3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4456D2D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67A0B5A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312316B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BFEB8C7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6037B25" w14:textId="01F577B7" w:rsidR="00193F4D" w:rsidRPr="00377856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3F4D" w:rsidRPr="00377856" w14:paraId="29767D08" w14:textId="77777777" w:rsidTr="000378D1">
        <w:trPr>
          <w:tblHeader/>
        </w:trPr>
        <w:tc>
          <w:tcPr>
            <w:tcW w:w="2224" w:type="dxa"/>
            <w:vAlign w:val="bottom"/>
          </w:tcPr>
          <w:p w14:paraId="3580C2B1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7" w:type="dxa"/>
            <w:gridSpan w:val="3"/>
          </w:tcPr>
          <w:p w14:paraId="27B9C7EF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78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1D37E82E" w14:textId="77777777" w:rsidR="00193F4D" w:rsidRPr="00377856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2" w:type="dxa"/>
            <w:gridSpan w:val="7"/>
            <w:shd w:val="clear" w:color="auto" w:fill="auto"/>
          </w:tcPr>
          <w:p w14:paraId="04D2E3B6" w14:textId="77777777" w:rsidR="00193F4D" w:rsidRPr="000378D1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7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2805" w:rsidRPr="00377856" w14:paraId="5FEB888D" w14:textId="77777777" w:rsidTr="000378D1">
        <w:tc>
          <w:tcPr>
            <w:tcW w:w="2224" w:type="dxa"/>
          </w:tcPr>
          <w:p w14:paraId="41A7736C" w14:textId="0907CC0A" w:rsidR="00FA2805" w:rsidRPr="00377856" w:rsidRDefault="00695098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098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65" w:type="dxa"/>
          </w:tcPr>
          <w:p w14:paraId="5003D611" w14:textId="4A12F082" w:rsidR="00FA2805" w:rsidRPr="00377856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A280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233" w:type="dxa"/>
          </w:tcPr>
          <w:p w14:paraId="3E38303B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C9F0A0C" w14:textId="78DEF34C" w:rsidR="00FA2805" w:rsidRPr="00377856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A280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BF0225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235" w:type="dxa"/>
          </w:tcPr>
          <w:p w14:paraId="4C513431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24C20BA" w14:textId="2238CE09" w:rsidR="00FA2805" w:rsidRPr="000378D1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A2805" w:rsidRPr="000378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4" w:type="dxa"/>
          </w:tcPr>
          <w:p w14:paraId="1D90731D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99CD675" w14:textId="4CCEA30D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20DC25D1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38A37833" w14:textId="1D9A6D9F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378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72471BFC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D097C1F" w14:textId="6F281EA2" w:rsidR="00FA2805" w:rsidRPr="00377856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A28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A2805" w:rsidRPr="00377856" w14:paraId="3128FE50" w14:textId="77777777" w:rsidTr="000378D1">
        <w:tc>
          <w:tcPr>
            <w:tcW w:w="2224" w:type="dxa"/>
          </w:tcPr>
          <w:p w14:paraId="69E27A83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78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082E602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8BE9C37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337BBA61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CA9F142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93889" w14:textId="3D5C9A6C" w:rsidR="00FA2805" w:rsidRPr="000378D1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FA2805" w:rsidRPr="00037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4" w:type="dxa"/>
          </w:tcPr>
          <w:p w14:paraId="271AA528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443EAAA6" w14:textId="17CBD966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33258835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41E7344B" w14:textId="0CD66420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DCDEF52" w14:textId="77777777" w:rsidR="00FA2805" w:rsidRPr="00377856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06300F8" w14:textId="08449FD2" w:rsidR="00FA2805" w:rsidRPr="00377856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FA28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0CB12333" w14:textId="77777777" w:rsidR="00193F4D" w:rsidRPr="00377856" w:rsidRDefault="00193F4D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1BCAE9D" w14:textId="5ED1B3C5" w:rsidR="00886177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37785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สัญญา</w:t>
      </w:r>
      <w:r w:rsidR="00640801" w:rsidRPr="003778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สำคัญที่ทำกับบุคคลหรือ</w:t>
      </w:r>
      <w:r w:rsidRPr="0037785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กิจการที่เกี่ยวข้องกัน </w:t>
      </w:r>
    </w:p>
    <w:p w14:paraId="3FE578B9" w14:textId="1FCB3A1B" w:rsidR="000F07BE" w:rsidRDefault="000F07BE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279A03" w14:textId="27BF4343" w:rsidR="00D76A39" w:rsidRDefault="00D76A39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6A39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สัญญาเงินให้กู้ยืมระยะสั้น</w:t>
      </w:r>
    </w:p>
    <w:p w14:paraId="394C6DE9" w14:textId="77777777" w:rsidR="00D76A39" w:rsidRDefault="00D76A39" w:rsidP="00D76A39">
      <w:pPr>
        <w:rPr>
          <w:rFonts w:asciiTheme="majorBidi" w:hAnsiTheme="majorBidi" w:cstheme="majorBidi"/>
          <w:b/>
          <w:bCs/>
          <w:i/>
          <w:iCs/>
          <w:sz w:val="28"/>
        </w:rPr>
      </w:pPr>
    </w:p>
    <w:p w14:paraId="44215132" w14:textId="53006D18" w:rsidR="00D76A39" w:rsidRPr="00D76A39" w:rsidRDefault="00DE03B4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="00D76A39" w:rsidRPr="00D76A39">
        <w:rPr>
          <w:rFonts w:asciiTheme="majorBidi" w:hAnsiTheme="majorBidi" w:cstheme="majorBidi"/>
          <w:sz w:val="28"/>
          <w:szCs w:val="28"/>
        </w:rPr>
        <w:t xml:space="preserve"> 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>สัญญาเงินกู้ยืมระยะสั้นกับบริษัทย่อยแห่งหนึ่ง (</w:t>
      </w:r>
      <w:r w:rsidR="00D76A39" w:rsidRPr="00D76A39">
        <w:rPr>
          <w:rFonts w:asciiTheme="majorBidi" w:hAnsiTheme="majorBidi" w:cstheme="majorBidi"/>
          <w:sz w:val="28"/>
          <w:szCs w:val="28"/>
        </w:rPr>
        <w:t>“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>บริษัท เจดับเบิ้ลยูดี ทรานสปอร์ต (ประเทศไทย) จำกัด</w:t>
      </w:r>
      <w:r w:rsidR="00D76A39" w:rsidRPr="00D76A39">
        <w:rPr>
          <w:rFonts w:asciiTheme="majorBidi" w:hAnsiTheme="majorBidi" w:cstheme="majorBidi"/>
          <w:sz w:val="28"/>
          <w:szCs w:val="28"/>
        </w:rPr>
        <w:t>”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>)</w:t>
      </w:r>
      <w:r w:rsidR="00D76A39" w:rsidRPr="00D76A39">
        <w:rPr>
          <w:rFonts w:asciiTheme="majorBidi" w:hAnsiTheme="majorBidi" w:cstheme="majorBidi"/>
          <w:sz w:val="28"/>
          <w:szCs w:val="28"/>
        </w:rPr>
        <w:t xml:space="preserve"> 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F0225" w:rsidRPr="00BF0225">
        <w:rPr>
          <w:rFonts w:asciiTheme="majorBidi" w:hAnsiTheme="majorBidi" w:cstheme="majorBidi"/>
          <w:sz w:val="28"/>
          <w:szCs w:val="28"/>
        </w:rPr>
        <w:t>10</w:t>
      </w:r>
      <w:r w:rsidR="00D76A39" w:rsidRPr="00D76A39">
        <w:rPr>
          <w:rFonts w:asciiTheme="majorBidi" w:hAnsiTheme="majorBidi" w:cstheme="majorBidi"/>
          <w:sz w:val="28"/>
          <w:szCs w:val="28"/>
        </w:rPr>
        <w:t xml:space="preserve"> 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ล้านบาท โดยมีอัตราดอกเบี้ยร้อยละ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  <w:r w:rsidR="00D76A39" w:rsidRPr="00D76A39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50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 ต่อปี และมีกำหนดชำระเมื่อทวงถาม</w:t>
      </w:r>
    </w:p>
    <w:p w14:paraId="4D34C4ED" w14:textId="77777777" w:rsidR="00D76A39" w:rsidRDefault="00D76A39" w:rsidP="00D76A39">
      <w:pPr>
        <w:rPr>
          <w:rFonts w:asciiTheme="majorBidi" w:hAnsiTheme="majorBidi" w:cstheme="majorBidi"/>
          <w:b/>
          <w:bCs/>
          <w:i/>
          <w:iCs/>
          <w:sz w:val="28"/>
        </w:rPr>
      </w:pPr>
    </w:p>
    <w:p w14:paraId="7C73A929" w14:textId="2D0830B7" w:rsidR="00D76A39" w:rsidRDefault="00DE03B4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D76A39">
        <w:rPr>
          <w:rFonts w:asciiTheme="majorBidi" w:hAnsiTheme="majorBidi" w:cstheme="majorBidi"/>
          <w:sz w:val="28"/>
          <w:szCs w:val="28"/>
        </w:rPr>
        <w:t xml:space="preserve"> </w:t>
      </w:r>
      <w:r w:rsidRPr="00D76A3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</w:t>
      </w:r>
      <w:r w:rsidR="00FA08AE">
        <w:rPr>
          <w:rFonts w:asciiTheme="majorBidi" w:hAnsiTheme="majorBidi" w:cstheme="majorBidi" w:hint="cs"/>
          <w:sz w:val="28"/>
          <w:szCs w:val="28"/>
          <w:cs/>
        </w:rPr>
        <w:t>ี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สัญญาเงินกู้ยืมระยะสั้นกับบริษัทย่อยแห่งหนึ่ง </w:t>
      </w:r>
      <w:r w:rsidR="00D76A39" w:rsidRPr="00D76A39">
        <w:rPr>
          <w:rFonts w:asciiTheme="majorBidi" w:hAnsiTheme="majorBidi" w:cstheme="majorBidi"/>
          <w:sz w:val="28"/>
          <w:szCs w:val="28"/>
        </w:rPr>
        <w:t>(“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>บริษัท โกลบอล ฟู้ดเซอร์วิส เน็ตเวิร์ก จำกัด</w:t>
      </w:r>
      <w:r w:rsidR="00D76A39" w:rsidRPr="00D76A39">
        <w:rPr>
          <w:rFonts w:asciiTheme="majorBidi" w:hAnsiTheme="majorBidi" w:cstheme="majorBidi"/>
          <w:sz w:val="28"/>
          <w:szCs w:val="28"/>
        </w:rPr>
        <w:t>”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) จำนวน </w:t>
      </w:r>
      <w:r w:rsidR="00BF0225" w:rsidRPr="00BF0225">
        <w:rPr>
          <w:rFonts w:asciiTheme="majorBidi" w:hAnsiTheme="majorBidi" w:cstheme="majorBidi"/>
          <w:sz w:val="28"/>
          <w:szCs w:val="28"/>
        </w:rPr>
        <w:t>2</w:t>
      </w:r>
      <w:r w:rsidR="00D76A39" w:rsidRPr="00D76A39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40</w:t>
      </w:r>
      <w:r w:rsidR="00D76A39" w:rsidRPr="00D76A39">
        <w:rPr>
          <w:rFonts w:asciiTheme="majorBidi" w:hAnsiTheme="majorBidi" w:cstheme="majorBidi"/>
          <w:sz w:val="28"/>
          <w:szCs w:val="28"/>
        </w:rPr>
        <w:t xml:space="preserve"> 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ล้านบาท โดยมีอัตราดอกเบี้ยร้อยละ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  <w:r w:rsidR="00D76A39" w:rsidRPr="00D76A39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50</w:t>
      </w:r>
      <w:r w:rsidR="00D76A39" w:rsidRPr="00D76A39">
        <w:rPr>
          <w:rFonts w:asciiTheme="majorBidi" w:hAnsiTheme="majorBidi" w:cstheme="majorBidi" w:hint="cs"/>
          <w:sz w:val="28"/>
          <w:szCs w:val="28"/>
          <w:cs/>
        </w:rPr>
        <w:t xml:space="preserve"> ต่อปี และมีกำหนดชำระเมื่อทวงถาม</w:t>
      </w:r>
    </w:p>
    <w:p w14:paraId="36BD1990" w14:textId="705B1647" w:rsidR="00514626" w:rsidRDefault="0051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F8368BF" w14:textId="4A8E70BC" w:rsidR="00132B72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</w:t>
      </w:r>
      <w:r w:rsidR="00136FA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ัญญาให้บริการ</w:t>
      </w:r>
    </w:p>
    <w:p w14:paraId="3724EB53" w14:textId="1E64B1D6" w:rsidR="00132B72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E92212B" w14:textId="30B2B0B0" w:rsidR="00132B72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24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บริษัทและบริษัท</w:t>
      </w:r>
      <w:r w:rsidR="00136FA6">
        <w:rPr>
          <w:rFonts w:asciiTheme="majorBidi" w:hAnsiTheme="majorBidi" w:cstheme="majorBidi" w:hint="cs"/>
          <w:sz w:val="28"/>
          <w:szCs w:val="28"/>
          <w:cs/>
        </w:rPr>
        <w:t>ย่อยแห่งหนึ่ง (</w:t>
      </w:r>
      <w:r w:rsidR="00136FA6">
        <w:rPr>
          <w:rFonts w:asciiTheme="majorBidi" w:hAnsiTheme="majorBidi" w:cstheme="majorBidi"/>
          <w:sz w:val="28"/>
          <w:szCs w:val="28"/>
        </w:rPr>
        <w:t>“</w:t>
      </w:r>
      <w:r w:rsidR="00136FA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เจดับเบิ้ลยูดี ทรานสปอร์</w:t>
      </w:r>
      <w:r w:rsidR="00136FA6">
        <w:rPr>
          <w:rFonts w:asciiTheme="majorBidi" w:hAnsiTheme="majorBidi" w:cstheme="majorBidi" w:hint="cs"/>
          <w:sz w:val="28"/>
          <w:szCs w:val="28"/>
          <w:cs/>
        </w:rPr>
        <w:t>ต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 (ประเทศไทย)</w:t>
      </w:r>
      <w:r w:rsidR="00136FA6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136FA6">
        <w:rPr>
          <w:rFonts w:asciiTheme="majorBidi" w:hAnsiTheme="majorBidi" w:cstheme="majorBidi"/>
          <w:sz w:val="28"/>
          <w:szCs w:val="28"/>
        </w:rPr>
        <w:t>”)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 ได้ร่วมกันทำสัญญาให้บริการที่ท่าเทียบเรือชายฝั่ง จังหวัดชลบุรี กับการท่าเรือแห่งประเทศไทย</w:t>
      </w:r>
      <w:r w:rsidR="000303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เพื่อให้บริการเคลื่อนย้ายตู้สินค้า เริ่มตั้งแต่วันที่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15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30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F0225" w:rsidRPr="00BF0225">
        <w:rPr>
          <w:rFonts w:asciiTheme="majorBidi" w:hAnsiTheme="majorBidi" w:cstheme="majorBidi"/>
          <w:sz w:val="28"/>
          <w:szCs w:val="28"/>
        </w:rPr>
        <w:t>256</w:t>
      </w:r>
      <w:r w:rsidR="00A1368A">
        <w:rPr>
          <w:rFonts w:asciiTheme="majorBidi" w:hAnsiTheme="majorBidi" w:cstheme="majorBidi"/>
          <w:sz w:val="28"/>
          <w:szCs w:val="28"/>
        </w:rPr>
        <w:t>6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ภายใต้ข้อกำหนดและเงื่อนในสัญญาดังกล่าว บริษัทและ </w:t>
      </w:r>
      <w:r w:rsidR="00F5187B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จะได้รับค่าจ้างเป็นรายเดือนตามอัตราที่กำหนดในสัญญา นอกจากนี้บริษัทและ</w:t>
      </w:r>
      <w:r w:rsidR="00F5187B">
        <w:rPr>
          <w:rFonts w:asciiTheme="majorBidi" w:hAnsiTheme="majorBidi" w:cstheme="majorBidi" w:hint="cs"/>
          <w:sz w:val="28"/>
          <w:szCs w:val="28"/>
          <w:cs/>
        </w:rPr>
        <w:t>บริษัทย่อยดังกล่าว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ได้ออก</w:t>
      </w:r>
      <w:r w:rsidR="00F5187B">
        <w:rPr>
          <w:rFonts w:asciiTheme="majorBidi" w:hAnsiTheme="majorBidi" w:cstheme="majorBidi"/>
          <w:sz w:val="28"/>
          <w:szCs w:val="28"/>
          <w:cs/>
        </w:rPr>
        <w:br/>
      </w:r>
      <w:r w:rsidRPr="00132B72">
        <w:rPr>
          <w:rFonts w:asciiTheme="majorBidi" w:hAnsiTheme="majorBidi" w:cstheme="majorBidi" w:hint="cs"/>
          <w:sz w:val="28"/>
          <w:szCs w:val="28"/>
          <w:cs/>
        </w:rPr>
        <w:t xml:space="preserve">หนังสือค้ำประกันจากธนาคารเป็นจำนวนเงิน </w:t>
      </w:r>
      <w:r w:rsidR="00BF0225" w:rsidRPr="00BF0225">
        <w:rPr>
          <w:rFonts w:asciiTheme="majorBidi" w:hAnsiTheme="majorBidi" w:cstheme="majorBidi"/>
          <w:sz w:val="28"/>
          <w:szCs w:val="28"/>
        </w:rPr>
        <w:t>18</w:t>
      </w:r>
      <w:r w:rsidRPr="00132B72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91</w:t>
      </w:r>
      <w:r w:rsidRPr="00132B72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8D53FE">
        <w:rPr>
          <w:rFonts w:asciiTheme="majorBidi" w:hAnsiTheme="majorBidi" w:cstheme="majorBidi"/>
          <w:sz w:val="28"/>
          <w:szCs w:val="28"/>
        </w:rPr>
        <w:t xml:space="preserve"> </w:t>
      </w:r>
      <w:r w:rsidRPr="00132B72">
        <w:rPr>
          <w:rFonts w:asciiTheme="majorBidi" w:hAnsiTheme="majorBidi" w:cstheme="majorBidi" w:hint="cs"/>
          <w:sz w:val="28"/>
          <w:szCs w:val="28"/>
          <w:cs/>
        </w:rPr>
        <w:t>เเก่</w:t>
      </w:r>
      <w:r w:rsidR="000303F6" w:rsidRPr="00132B72">
        <w:rPr>
          <w:rFonts w:asciiTheme="majorBidi" w:hAnsiTheme="majorBidi" w:cstheme="majorBidi" w:hint="cs"/>
          <w:sz w:val="28"/>
          <w:szCs w:val="28"/>
          <w:cs/>
        </w:rPr>
        <w:t>การท่าเรือแห่งประเทศไทย</w:t>
      </w:r>
    </w:p>
    <w:p w14:paraId="4164D318" w14:textId="77777777" w:rsidR="00514626" w:rsidRPr="00132B72" w:rsidRDefault="00514626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565395" w14:textId="77777777" w:rsidR="00132B72" w:rsidRPr="003F5ED7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3F5E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3DD1600F" w14:textId="77777777" w:rsidR="00132B72" w:rsidRPr="00377856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C0275" w14:textId="0D23A15C" w:rsidR="00132B72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378D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10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Pr="000378D1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="004C6179" w:rsidRPr="0037785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C6179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="004C6179">
        <w:rPr>
          <w:rFonts w:asciiTheme="majorBidi" w:hAnsiTheme="majorBidi" w:cstheme="majorBidi"/>
          <w:sz w:val="28"/>
          <w:szCs w:val="28"/>
        </w:rPr>
        <w:t>(“</w:t>
      </w:r>
      <w:r w:rsidRPr="000378D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Pr="000378D1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Pr="000378D1">
        <w:rPr>
          <w:rFonts w:asciiTheme="majorBidi" w:hAnsiTheme="majorBidi" w:cstheme="majorBidi"/>
          <w:sz w:val="28"/>
          <w:szCs w:val="28"/>
          <w:cs/>
        </w:rPr>
        <w:t>จำกัด</w:t>
      </w:r>
      <w:r w:rsidR="004C6179">
        <w:rPr>
          <w:rFonts w:asciiTheme="majorBidi" w:hAnsiTheme="majorBidi" w:cstheme="majorBidi"/>
          <w:sz w:val="28"/>
          <w:szCs w:val="28"/>
        </w:rPr>
        <w:t>”</w:t>
      </w:r>
      <w:r w:rsidR="004C6179">
        <w:rPr>
          <w:rFonts w:asciiTheme="majorBidi" w:hAnsiTheme="majorBidi" w:cstheme="majorBidi" w:hint="cs"/>
          <w:sz w:val="28"/>
          <w:szCs w:val="28"/>
          <w:cs/>
        </w:rPr>
        <w:t>)</w:t>
      </w:r>
      <w:r w:rsidRPr="000378D1">
        <w:rPr>
          <w:rFonts w:asciiTheme="majorBidi" w:hAnsiTheme="majorBidi" w:cstheme="majorBidi"/>
          <w:sz w:val="28"/>
          <w:szCs w:val="28"/>
          <w:cs/>
        </w:rPr>
        <w:t xml:space="preserve"> ทำสัญญาเช่าดำเนินงานเพื่อเช่าพื้นที่จอดรถกับ</w:t>
      </w:r>
      <w:r w:rsidR="008F6047" w:rsidRPr="0037785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F6047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="008F6047">
        <w:rPr>
          <w:rFonts w:asciiTheme="majorBidi" w:hAnsiTheme="majorBidi" w:cstheme="majorBidi"/>
          <w:sz w:val="28"/>
          <w:szCs w:val="28"/>
        </w:rPr>
        <w:t>(“</w:t>
      </w:r>
      <w:r w:rsidRPr="000378D1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="008F6047">
        <w:rPr>
          <w:rFonts w:asciiTheme="majorBidi" w:hAnsiTheme="majorBidi" w:cstheme="majorBidi"/>
          <w:sz w:val="28"/>
          <w:szCs w:val="28"/>
        </w:rPr>
        <w:t>”)</w:t>
      </w:r>
      <w:r w:rsidRPr="000378D1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Pr="000378D1">
        <w:rPr>
          <w:rFonts w:asciiTheme="majorBidi" w:hAnsiTheme="majorBidi" w:cstheme="majorBidi"/>
          <w:sz w:val="28"/>
          <w:szCs w:val="28"/>
          <w:cs/>
        </w:rPr>
        <w:t>ปี</w:t>
      </w:r>
      <w:r w:rsidRPr="000378D1">
        <w:rPr>
          <w:rFonts w:asciiTheme="majorBidi" w:hAnsiTheme="majorBidi" w:cstheme="majorBidi"/>
          <w:sz w:val="28"/>
          <w:szCs w:val="28"/>
        </w:rPr>
        <w:t xml:space="preserve"> </w:t>
      </w:r>
      <w:r w:rsidRPr="000378D1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BF0225" w:rsidRPr="00BF0225">
        <w:rPr>
          <w:rFonts w:asciiTheme="majorBidi" w:hAnsiTheme="majorBidi" w:cstheme="majorBidi"/>
          <w:sz w:val="28"/>
          <w:szCs w:val="28"/>
        </w:rPr>
        <w:t>0</w:t>
      </w:r>
      <w:r w:rsidRPr="000378D1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50</w:t>
      </w:r>
      <w:r w:rsidRPr="000378D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50BC367E" w14:textId="77777777" w:rsidR="00132B72" w:rsidRPr="00D76A39" w:rsidRDefault="00132B72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1973A" w14:textId="7BA21E8F" w:rsidR="00886177" w:rsidRDefault="00886177" w:rsidP="00B7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721CE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5B58FC67" w14:textId="7FD7E9A2" w:rsidR="0096252B" w:rsidRDefault="0096252B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9D375F1" w14:textId="000B6632" w:rsidR="00AB46F2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7785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Pr="00377856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="00A55490">
        <w:rPr>
          <w:rFonts w:asciiTheme="majorBidi" w:hAnsiTheme="majorBidi" w:cstheme="majorBidi"/>
          <w:sz w:val="28"/>
          <w:szCs w:val="28"/>
        </w:rPr>
        <w:t xml:space="preserve"> </w:t>
      </w:r>
      <w:r w:rsidRPr="0037785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E71DB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377856">
        <w:rPr>
          <w:rFonts w:asciiTheme="majorBidi" w:hAnsiTheme="majorBidi" w:cstheme="majorBidi"/>
          <w:sz w:val="28"/>
          <w:szCs w:val="28"/>
          <w:cs/>
        </w:rPr>
        <w:t>ทำสัญญาเช่าดำเนินงานหลายฉบับ เพื่อเช่าสำนักงาน คลังสินค้าและการบริการ กับบริษัท</w:t>
      </w:r>
      <w:r w:rsidR="00EE71DB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="00EE71DB">
        <w:rPr>
          <w:rFonts w:asciiTheme="majorBidi" w:hAnsiTheme="majorBidi" w:cstheme="majorBidi"/>
          <w:sz w:val="28"/>
          <w:szCs w:val="28"/>
        </w:rPr>
        <w:t>(“</w:t>
      </w:r>
      <w:r w:rsidR="00EE71D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77856">
        <w:rPr>
          <w:rFonts w:asciiTheme="majorBidi" w:hAnsiTheme="majorBidi" w:cstheme="majorBidi"/>
          <w:sz w:val="28"/>
          <w:szCs w:val="28"/>
        </w:rPr>
        <w:t xml:space="preserve"> </w:t>
      </w:r>
      <w:r w:rsidRPr="00377856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="00EE71DB">
        <w:rPr>
          <w:rFonts w:asciiTheme="majorBidi" w:hAnsiTheme="majorBidi" w:cstheme="majorBidi"/>
          <w:sz w:val="28"/>
          <w:szCs w:val="28"/>
        </w:rPr>
        <w:t>”)</w:t>
      </w:r>
      <w:r w:rsidRPr="00377856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F0225" w:rsidRPr="00BF0225">
        <w:rPr>
          <w:rFonts w:asciiTheme="majorBidi" w:hAnsiTheme="majorBidi" w:cstheme="majorBidi"/>
          <w:sz w:val="28"/>
          <w:szCs w:val="28"/>
        </w:rPr>
        <w:t>0</w:t>
      </w:r>
      <w:r w:rsidRPr="00377856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34</w:t>
      </w:r>
      <w:r w:rsidRPr="0037785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6187">
        <w:rPr>
          <w:rFonts w:asciiTheme="majorBidi" w:hAnsiTheme="majorBidi" w:cstheme="majorBidi"/>
          <w:sz w:val="28"/>
          <w:szCs w:val="28"/>
        </w:rPr>
        <w:t>-</w:t>
      </w:r>
      <w:r w:rsidRPr="0037785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  <w:r w:rsidR="00A55490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91</w:t>
      </w:r>
      <w:r w:rsidRPr="00377856">
        <w:rPr>
          <w:rFonts w:asciiTheme="majorBidi" w:hAnsiTheme="majorBidi" w:cstheme="majorBidi"/>
          <w:sz w:val="28"/>
          <w:szCs w:val="28"/>
        </w:rPr>
        <w:t xml:space="preserve"> </w:t>
      </w:r>
      <w:r w:rsidRPr="0037785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77856">
        <w:rPr>
          <w:rFonts w:asciiTheme="majorBidi" w:hAnsiTheme="majorBidi" w:cstheme="majorBidi"/>
          <w:sz w:val="28"/>
          <w:szCs w:val="28"/>
        </w:rPr>
        <w:t xml:space="preserve"> </w:t>
      </w:r>
      <w:r w:rsidRPr="00377856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Pr="00377856">
        <w:rPr>
          <w:rFonts w:asciiTheme="majorBidi" w:hAnsiTheme="majorBidi" w:cstheme="majorBidi"/>
          <w:sz w:val="28"/>
          <w:szCs w:val="28"/>
        </w:rPr>
        <w:t xml:space="preserve"> </w:t>
      </w:r>
      <w:r w:rsidRPr="00377856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B9130D1" w14:textId="77777777" w:rsidR="00AB46F2" w:rsidRDefault="00AB4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F529CF" w14:textId="534BA237" w:rsidR="00886177" w:rsidRPr="00295919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2"/>
          <w:szCs w:val="22"/>
          <w:cs/>
        </w:rPr>
        <w:sectPr w:rsidR="00886177" w:rsidRPr="00295919" w:rsidSect="00F4795A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5"/>
          <w:cols w:space="708"/>
          <w:docGrid w:linePitch="360"/>
        </w:sectPr>
      </w:pPr>
    </w:p>
    <w:p w14:paraId="4D0953CD" w14:textId="65C10DFB" w:rsidR="00804175" w:rsidRPr="00E20F25" w:rsidRDefault="00D75CE8" w:rsidP="00D305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E20F25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E20F25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 </w:t>
      </w:r>
    </w:p>
    <w:p w14:paraId="6931B6C2" w14:textId="77777777" w:rsidR="00C32630" w:rsidRPr="00743A3C" w:rsidRDefault="00C32630" w:rsidP="00C32630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tbl>
      <w:tblPr>
        <w:tblW w:w="1404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2"/>
        <w:gridCol w:w="2052"/>
        <w:gridCol w:w="821"/>
        <w:gridCol w:w="300"/>
        <w:gridCol w:w="828"/>
        <w:gridCol w:w="248"/>
        <w:gridCol w:w="1127"/>
        <w:gridCol w:w="248"/>
        <w:gridCol w:w="1206"/>
        <w:gridCol w:w="248"/>
        <w:gridCol w:w="884"/>
        <w:gridCol w:w="248"/>
        <w:gridCol w:w="864"/>
        <w:gridCol w:w="248"/>
        <w:gridCol w:w="853"/>
        <w:gridCol w:w="248"/>
        <w:gridCol w:w="874"/>
        <w:gridCol w:w="199"/>
        <w:gridCol w:w="21"/>
      </w:tblGrid>
      <w:tr w:rsidR="0061391C" w:rsidRPr="00D766C8" w14:paraId="641A292C" w14:textId="77777777" w:rsidTr="00B71C54">
        <w:trPr>
          <w:gridAfter w:val="1"/>
          <w:wAfter w:w="21" w:type="dxa"/>
          <w:cantSplit/>
          <w:trHeight w:val="58"/>
          <w:tblHeader/>
        </w:trPr>
        <w:tc>
          <w:tcPr>
            <w:tcW w:w="9362" w:type="dxa"/>
            <w:gridSpan w:val="9"/>
          </w:tcPr>
          <w:p w14:paraId="592F964D" w14:textId="4E7F1B56" w:rsidR="0061391C" w:rsidRPr="00D766C8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1A5E5F0" w14:textId="77777777" w:rsidR="0061391C" w:rsidRPr="00D766C8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18" w:type="dxa"/>
            <w:gridSpan w:val="8"/>
          </w:tcPr>
          <w:p w14:paraId="2472D320" w14:textId="0EC6659E" w:rsidR="0061391C" w:rsidRPr="00D766C8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75232B" w:rsidRPr="00D766C8" w14:paraId="51A8A571" w14:textId="77777777" w:rsidTr="00B71C54">
        <w:trPr>
          <w:cantSplit/>
          <w:trHeight w:val="440"/>
          <w:tblHeader/>
        </w:trPr>
        <w:tc>
          <w:tcPr>
            <w:tcW w:w="2532" w:type="dxa"/>
          </w:tcPr>
          <w:p w14:paraId="5AAA5FD0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2" w:type="dxa"/>
            <w:vAlign w:val="bottom"/>
          </w:tcPr>
          <w:p w14:paraId="552A9ECE" w14:textId="77777777" w:rsidR="0075232B" w:rsidRPr="00D766C8" w:rsidRDefault="0075232B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949" w:type="dxa"/>
            <w:gridSpan w:val="3"/>
          </w:tcPr>
          <w:p w14:paraId="5F1B226B" w14:textId="77777777" w:rsidR="0075232B" w:rsidRPr="00D766C8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F045E0E" w14:textId="77777777" w:rsidR="0075232B" w:rsidRPr="00D766C8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55990A3D" w14:textId="77777777" w:rsidR="0075232B" w:rsidRPr="00D766C8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1" w:type="dxa"/>
            <w:gridSpan w:val="3"/>
          </w:tcPr>
          <w:p w14:paraId="6B2AA71D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5A0562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D766C8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</w:tcPr>
          <w:p w14:paraId="3E8D7890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5456FEBC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7744A5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02913953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1850CE4A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6F06BC02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D766C8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0" w:type="dxa"/>
            <w:gridSpan w:val="2"/>
          </w:tcPr>
          <w:p w14:paraId="29E09478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5232B" w:rsidRPr="00D766C8" w14:paraId="44615016" w14:textId="77777777" w:rsidTr="00B71C54">
        <w:trPr>
          <w:cantSplit/>
          <w:trHeight w:val="58"/>
          <w:tblHeader/>
        </w:trPr>
        <w:tc>
          <w:tcPr>
            <w:tcW w:w="2532" w:type="dxa"/>
          </w:tcPr>
          <w:p w14:paraId="4DDFC62D" w14:textId="77777777" w:rsidR="0075232B" w:rsidRPr="00D766C8" w:rsidRDefault="0075232B" w:rsidP="00C853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2" w:type="dxa"/>
          </w:tcPr>
          <w:p w14:paraId="1CC29C4B" w14:textId="77777777" w:rsidR="0075232B" w:rsidRPr="00D766C8" w:rsidRDefault="0075232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1" w:type="dxa"/>
            <w:vAlign w:val="bottom"/>
          </w:tcPr>
          <w:p w14:paraId="0D73EA0B" w14:textId="1367CD7E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70F2AAF5" w14:textId="46DADA39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300" w:type="dxa"/>
            <w:vAlign w:val="bottom"/>
          </w:tcPr>
          <w:p w14:paraId="28955E4F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54FC65C" w14:textId="3A2161CD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07959BD" w14:textId="7B1018CF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2A7488D8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27" w:type="dxa"/>
            <w:vAlign w:val="bottom"/>
          </w:tcPr>
          <w:p w14:paraId="235796C6" w14:textId="1B1FEE14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53B2907F" w14:textId="6DC27843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045E43AA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2F5676F9" w14:textId="744F5BD8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31EFA5D" w14:textId="22EEC6BB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76777555" w14:textId="77777777" w:rsidR="0075232B" w:rsidRPr="00D766C8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84" w:type="dxa"/>
            <w:vAlign w:val="bottom"/>
          </w:tcPr>
          <w:p w14:paraId="479987EF" w14:textId="01D44B1A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45757F72" w14:textId="757DC7DF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7A70DFB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464D4B24" w14:textId="73A9D79D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1E488350" w14:textId="73049336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5EE268BB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3" w:type="dxa"/>
            <w:vAlign w:val="bottom"/>
          </w:tcPr>
          <w:p w14:paraId="33D0E9B6" w14:textId="7FEA21E9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2ED8B184" w14:textId="6D1F29E6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A1ED7CA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C493B20" w14:textId="73301C47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406DECD4" w14:textId="4AD18730" w:rsidR="0075232B" w:rsidRPr="00D766C8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20" w:type="dxa"/>
            <w:gridSpan w:val="2"/>
            <w:vAlign w:val="bottom"/>
          </w:tcPr>
          <w:p w14:paraId="02F23038" w14:textId="77777777" w:rsidR="0075232B" w:rsidRPr="00D766C8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61391C" w:rsidRPr="00D766C8" w14:paraId="20446352" w14:textId="77777777" w:rsidTr="00B71C54">
        <w:trPr>
          <w:gridAfter w:val="1"/>
          <w:wAfter w:w="21" w:type="dxa"/>
          <w:cantSplit/>
          <w:trHeight w:val="58"/>
        </w:trPr>
        <w:tc>
          <w:tcPr>
            <w:tcW w:w="2532" w:type="dxa"/>
          </w:tcPr>
          <w:p w14:paraId="644A281E" w14:textId="77777777" w:rsidR="0061391C" w:rsidRPr="00D766C8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</w:tcPr>
          <w:p w14:paraId="0BF1F5B9" w14:textId="77777777" w:rsidR="0061391C" w:rsidRPr="00D766C8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5C6C601F" w14:textId="77777777" w:rsidR="0061391C" w:rsidRPr="00D766C8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44B05BA7" w14:textId="77777777" w:rsidR="0061391C" w:rsidRPr="00D766C8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47" w:type="dxa"/>
            <w:gridSpan w:val="12"/>
          </w:tcPr>
          <w:p w14:paraId="3CB90011" w14:textId="0086AE49" w:rsidR="0061391C" w:rsidRPr="00D766C8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75232B" w:rsidRPr="00D766C8" w14:paraId="7327C531" w14:textId="77777777" w:rsidTr="00B71C54">
        <w:trPr>
          <w:cantSplit/>
          <w:trHeight w:val="58"/>
        </w:trPr>
        <w:tc>
          <w:tcPr>
            <w:tcW w:w="2532" w:type="dxa"/>
          </w:tcPr>
          <w:p w14:paraId="7AA2FDC7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2" w:type="dxa"/>
          </w:tcPr>
          <w:p w14:paraId="59EEB5F3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35C71274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11BCA8D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23657F8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49D98947" w14:textId="77777777" w:rsidR="0075232B" w:rsidRPr="00D766C8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39744DDF" w14:textId="77777777" w:rsidR="0075232B" w:rsidRPr="00D766C8" w:rsidRDefault="0075232B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DDC3F20" w14:textId="77777777" w:rsidR="0075232B" w:rsidRPr="00D766C8" w:rsidRDefault="0075232B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</w:tcPr>
          <w:p w14:paraId="456E83AB" w14:textId="77777777" w:rsidR="0075232B" w:rsidRPr="00D766C8" w:rsidRDefault="0075232B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BBE172E" w14:textId="77777777" w:rsidR="0075232B" w:rsidRPr="00D766C8" w:rsidRDefault="0075232B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068C144F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46F3D0F2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12A3C13D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2F38F529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3" w:type="dxa"/>
          </w:tcPr>
          <w:p w14:paraId="372201FB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2EB2DD17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ED88C3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0" w:type="dxa"/>
            <w:gridSpan w:val="2"/>
          </w:tcPr>
          <w:p w14:paraId="7487805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44E34DA6" w14:textId="77777777" w:rsidTr="00B71C54">
        <w:trPr>
          <w:cantSplit/>
          <w:trHeight w:val="58"/>
        </w:trPr>
        <w:tc>
          <w:tcPr>
            <w:tcW w:w="2532" w:type="dxa"/>
          </w:tcPr>
          <w:p w14:paraId="57C4E688" w14:textId="6582033C" w:rsidR="0075232B" w:rsidRPr="00D766C8" w:rsidRDefault="0075232B" w:rsidP="000378D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2" w:type="dxa"/>
          </w:tcPr>
          <w:p w14:paraId="37CCC174" w14:textId="69B0EAA7" w:rsidR="0075232B" w:rsidRPr="00D766C8" w:rsidRDefault="0075232B" w:rsidP="000378D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5265502" w14:textId="0DE2111E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6A980DB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652CCBE" w14:textId="51CED8EC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118575C2" w14:textId="77777777" w:rsidR="0075232B" w:rsidRPr="00D766C8" w:rsidRDefault="0075232B" w:rsidP="000378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48035A0F" w14:textId="65CADAFD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43A2CF5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57F8E092" w14:textId="5EDFA916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01CC2213" w14:textId="77777777" w:rsidR="0075232B" w:rsidRPr="00D766C8" w:rsidRDefault="0075232B" w:rsidP="00037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0F43EF00" w14:textId="038FDD12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3C347A0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443AB477" w14:textId="69577C22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1B2A031D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35C626C2" w14:textId="6D175492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960</w:t>
            </w:r>
          </w:p>
        </w:tc>
        <w:tc>
          <w:tcPr>
            <w:tcW w:w="248" w:type="dxa"/>
          </w:tcPr>
          <w:p w14:paraId="0DC9B54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E3CEFC4" w14:textId="43CD2099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</w:p>
        </w:tc>
        <w:tc>
          <w:tcPr>
            <w:tcW w:w="220" w:type="dxa"/>
            <w:gridSpan w:val="2"/>
          </w:tcPr>
          <w:p w14:paraId="52C6ECC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7205DD34" w14:textId="77777777" w:rsidTr="00B71C54">
        <w:trPr>
          <w:cantSplit/>
          <w:trHeight w:val="58"/>
        </w:trPr>
        <w:tc>
          <w:tcPr>
            <w:tcW w:w="2532" w:type="dxa"/>
          </w:tcPr>
          <w:p w14:paraId="5F26ABCD" w14:textId="515EC770" w:rsidR="0075232B" w:rsidRPr="00D766C8" w:rsidRDefault="0075232B" w:rsidP="000378D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2" w:type="dxa"/>
          </w:tcPr>
          <w:p w14:paraId="6999B0C9" w14:textId="46FFF90F" w:rsidR="0075232B" w:rsidRPr="00D766C8" w:rsidRDefault="0075232B" w:rsidP="000378D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81FFCA4" w14:textId="3DA87DCD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0E2BEF74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468E00BE" w14:textId="238547D9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50BF5D6D" w14:textId="77777777" w:rsidR="0075232B" w:rsidRPr="00D766C8" w:rsidRDefault="0075232B" w:rsidP="000378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587007B9" w14:textId="14C1A96E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5CE517FA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5BD5AE81" w14:textId="26E05A39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2F947F27" w14:textId="77777777" w:rsidR="0075232B" w:rsidRPr="00D766C8" w:rsidRDefault="0075232B" w:rsidP="00037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EDED168" w14:textId="5316C429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7514859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F566AD8" w14:textId="7E628103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214DAAB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3B9B5545" w14:textId="1F9036CB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705</w:t>
            </w:r>
          </w:p>
        </w:tc>
        <w:tc>
          <w:tcPr>
            <w:tcW w:w="248" w:type="dxa"/>
          </w:tcPr>
          <w:p w14:paraId="51231EA4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B5B6CF8" w14:textId="0484078D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557</w:t>
            </w:r>
          </w:p>
        </w:tc>
        <w:tc>
          <w:tcPr>
            <w:tcW w:w="220" w:type="dxa"/>
            <w:gridSpan w:val="2"/>
          </w:tcPr>
          <w:p w14:paraId="0D703572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061707A2" w14:textId="77777777" w:rsidTr="00B71C54">
        <w:trPr>
          <w:cantSplit/>
          <w:trHeight w:val="58"/>
        </w:trPr>
        <w:tc>
          <w:tcPr>
            <w:tcW w:w="2532" w:type="dxa"/>
          </w:tcPr>
          <w:p w14:paraId="0AF571B9" w14:textId="62D7A810" w:rsidR="0075232B" w:rsidRPr="00D766C8" w:rsidRDefault="0075232B" w:rsidP="000378D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</w:rPr>
              <w:t>Phnom Penh SEZ Plc.</w:t>
            </w:r>
          </w:p>
        </w:tc>
        <w:tc>
          <w:tcPr>
            <w:tcW w:w="2052" w:type="dxa"/>
          </w:tcPr>
          <w:p w14:paraId="051888D2" w14:textId="6B7A19BA" w:rsidR="0075232B" w:rsidRPr="00D766C8" w:rsidRDefault="0075232B" w:rsidP="00D766C8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</w:t>
            </w:r>
            <w:r w:rsidR="009D54F4">
              <w:rPr>
                <w:rFonts w:asciiTheme="majorBidi" w:hAnsiTheme="majorBidi" w:cstheme="majorBidi" w:hint="cs"/>
                <w:sz w:val="20"/>
                <w:szCs w:val="20"/>
                <w:cs/>
              </w:rPr>
              <w:t>จ</w:t>
            </w: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พิเศษ</w:t>
            </w:r>
          </w:p>
        </w:tc>
        <w:tc>
          <w:tcPr>
            <w:tcW w:w="821" w:type="dxa"/>
          </w:tcPr>
          <w:p w14:paraId="1945A620" w14:textId="5FB13AD9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2002D831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82C9CFB" w14:textId="7A8ABA3E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528F001B" w14:textId="77777777" w:rsidR="0075232B" w:rsidRPr="00D766C8" w:rsidRDefault="0075232B" w:rsidP="000378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5303EB1E" w14:textId="6A1329A5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8" w:type="dxa"/>
          </w:tcPr>
          <w:p w14:paraId="585FB989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6B5D9C3A" w14:textId="1406FEE5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8" w:type="dxa"/>
          </w:tcPr>
          <w:p w14:paraId="013F46A6" w14:textId="77777777" w:rsidR="0075232B" w:rsidRPr="00D766C8" w:rsidRDefault="0075232B" w:rsidP="00037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7385FF3B" w14:textId="3818DF21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769D6BB9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103A962A" w14:textId="26242B44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329F89C6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2D753378" w14:textId="7E7E59C7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AE095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972</w:t>
            </w:r>
          </w:p>
        </w:tc>
        <w:tc>
          <w:tcPr>
            <w:tcW w:w="248" w:type="dxa"/>
          </w:tcPr>
          <w:p w14:paraId="04444176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9900E8E" w14:textId="5E06AF10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266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052</w:t>
            </w:r>
          </w:p>
        </w:tc>
        <w:tc>
          <w:tcPr>
            <w:tcW w:w="220" w:type="dxa"/>
            <w:gridSpan w:val="2"/>
          </w:tcPr>
          <w:p w14:paraId="368B2A63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7C0BEBFA" w14:textId="77777777" w:rsidTr="00B71C54">
        <w:trPr>
          <w:cantSplit/>
          <w:trHeight w:val="58"/>
        </w:trPr>
        <w:tc>
          <w:tcPr>
            <w:tcW w:w="2532" w:type="dxa"/>
          </w:tcPr>
          <w:p w14:paraId="79E773CD" w14:textId="06575EA9" w:rsidR="0075232B" w:rsidRPr="00D766C8" w:rsidRDefault="0075232B" w:rsidP="000378D1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D766C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D766C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D766C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D766C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2" w:type="dxa"/>
          </w:tcPr>
          <w:p w14:paraId="3F5284B2" w14:textId="36904ED3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5BB97901" w14:textId="72A26E68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63FB1E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7A5B359" w14:textId="5982D88A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4ADE2424" w14:textId="77777777" w:rsidR="0075232B" w:rsidRPr="00D766C8" w:rsidRDefault="0075232B" w:rsidP="000378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471D4581" w14:textId="394012E2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</w:tcPr>
          <w:p w14:paraId="49004A31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2B2B1BF5" w14:textId="1983E55F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</w:tcPr>
          <w:p w14:paraId="2FDC5DE5" w14:textId="77777777" w:rsidR="0075232B" w:rsidRPr="00D766C8" w:rsidRDefault="0075232B" w:rsidP="00037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40AF681" w14:textId="38C7680E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239F8450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39A3B58C" w14:textId="0A8FB709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58789672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25308468" w14:textId="797586F0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157</w:t>
            </w:r>
            <w:r w:rsidR="00F8499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064</w:t>
            </w:r>
          </w:p>
        </w:tc>
        <w:tc>
          <w:tcPr>
            <w:tcW w:w="248" w:type="dxa"/>
          </w:tcPr>
          <w:p w14:paraId="51546053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D002220" w14:textId="5386D31C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156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292</w:t>
            </w:r>
          </w:p>
        </w:tc>
        <w:tc>
          <w:tcPr>
            <w:tcW w:w="220" w:type="dxa"/>
            <w:gridSpan w:val="2"/>
          </w:tcPr>
          <w:p w14:paraId="7929F48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57C7F83E" w14:textId="77777777" w:rsidTr="00B71C54">
        <w:trPr>
          <w:cantSplit/>
          <w:trHeight w:val="308"/>
        </w:trPr>
        <w:tc>
          <w:tcPr>
            <w:tcW w:w="2532" w:type="dxa"/>
          </w:tcPr>
          <w:p w14:paraId="0DE4A427" w14:textId="77777777" w:rsidR="00EB7D6C" w:rsidRDefault="0075232B" w:rsidP="006C27D0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D766C8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D766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768EE89C" w14:textId="4150E34E" w:rsidR="0075232B" w:rsidRPr="00D766C8" w:rsidRDefault="00EB7D6C" w:rsidP="006C27D0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="0075232B" w:rsidRPr="00D766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2" w:type="dxa"/>
          </w:tcPr>
          <w:p w14:paraId="637EA1D4" w14:textId="4F49CE9F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6076EB9F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C133748" w14:textId="7D758BB9" w:rsidR="0075232B" w:rsidRPr="00D766C8" w:rsidRDefault="00BF0225" w:rsidP="00F44983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583C82E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499D239D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4767ECF" w14:textId="6797AA6B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70EB8916" w14:textId="77777777" w:rsidR="0075232B" w:rsidRPr="00D766C8" w:rsidRDefault="0075232B" w:rsidP="006C27D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4A3E79A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7128C" w14:textId="217EB304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1F8F3A9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</w:tcPr>
          <w:p w14:paraId="44B359DF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4C74909" w14:textId="050B4104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7C49AF1D" w14:textId="77777777" w:rsidR="0075232B" w:rsidRPr="00D766C8" w:rsidRDefault="0075232B" w:rsidP="006C27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1CFEB5D" w14:textId="2D3134D9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10852422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5EC7DB8E" w14:textId="505C8083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343EC10F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16CB7234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66813A8F" w14:textId="1137721C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195</w:t>
            </w:r>
          </w:p>
        </w:tc>
        <w:tc>
          <w:tcPr>
            <w:tcW w:w="248" w:type="dxa"/>
          </w:tcPr>
          <w:p w14:paraId="06B05F30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2413A2B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374062BE" w14:textId="1EE4C821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20" w:type="dxa"/>
            <w:gridSpan w:val="2"/>
          </w:tcPr>
          <w:p w14:paraId="3C18F69B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4D013D94" w14:textId="77777777" w:rsidTr="00B71C54">
        <w:trPr>
          <w:cantSplit/>
          <w:trHeight w:val="58"/>
        </w:trPr>
        <w:tc>
          <w:tcPr>
            <w:tcW w:w="2532" w:type="dxa"/>
          </w:tcPr>
          <w:p w14:paraId="7DC48A0F" w14:textId="4230217E" w:rsidR="0075232B" w:rsidRPr="00D766C8" w:rsidRDefault="0075232B" w:rsidP="006C27D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D766C8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D766C8">
              <w:rPr>
                <w:rFonts w:asciiTheme="majorBidi" w:hAnsiTheme="majorBidi" w:cstheme="majorBidi"/>
                <w:sz w:val="20"/>
                <w:szCs w:val="20"/>
              </w:rPr>
              <w:t xml:space="preserve"> Corporation</w:t>
            </w:r>
          </w:p>
        </w:tc>
        <w:tc>
          <w:tcPr>
            <w:tcW w:w="2052" w:type="dxa"/>
          </w:tcPr>
          <w:p w14:paraId="77F159DB" w14:textId="4FCD1658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11122DE" w14:textId="4580516A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78</w:t>
            </w:r>
          </w:p>
        </w:tc>
        <w:tc>
          <w:tcPr>
            <w:tcW w:w="300" w:type="dxa"/>
          </w:tcPr>
          <w:p w14:paraId="09735F51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A1C508A" w14:textId="76917AE5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78</w:t>
            </w:r>
          </w:p>
        </w:tc>
        <w:tc>
          <w:tcPr>
            <w:tcW w:w="248" w:type="dxa"/>
          </w:tcPr>
          <w:p w14:paraId="1B4A8042" w14:textId="77777777" w:rsidR="0075232B" w:rsidRPr="00D766C8" w:rsidRDefault="0075232B" w:rsidP="006C27D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14273610" w14:textId="6081FB9F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</w:pPr>
            <w:proofErr w:type="gramStart"/>
            <w:r w:rsidRPr="00D766C8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VND</w:t>
            </w:r>
            <w:r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 xml:space="preserve"> </w:t>
            </w:r>
            <w:r w:rsidR="009D54F4">
              <w:rPr>
                <w:rFonts w:asciiTheme="majorBidi" w:hAnsiTheme="majorBidi" w:cstheme="majorBidi" w:hint="cs"/>
                <w:spacing w:val="-6"/>
                <w:sz w:val="20"/>
                <w:cs/>
                <w:lang w:bidi="th-TH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548</w:t>
            </w:r>
            <w:r w:rsidRPr="00D766C8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807</w:t>
            </w:r>
            <w:r w:rsidRPr="00D766C8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570</w:t>
            </w:r>
            <w:proofErr w:type="gramEnd"/>
          </w:p>
        </w:tc>
        <w:tc>
          <w:tcPr>
            <w:tcW w:w="248" w:type="dxa"/>
          </w:tcPr>
          <w:p w14:paraId="3F51C9FC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3FBE934A" w14:textId="531F39D6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 xml:space="preserve">VND </w:t>
            </w:r>
            <w:r w:rsidR="00BF0225" w:rsidRPr="00BF022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548</w:t>
            </w:r>
            <w:r w:rsidRPr="00D766C8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807</w:t>
            </w:r>
            <w:r w:rsidRPr="00D766C8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570</w:t>
            </w:r>
          </w:p>
        </w:tc>
        <w:tc>
          <w:tcPr>
            <w:tcW w:w="248" w:type="dxa"/>
          </w:tcPr>
          <w:p w14:paraId="0D254BA9" w14:textId="77777777" w:rsidR="0075232B" w:rsidRPr="00D766C8" w:rsidRDefault="0075232B" w:rsidP="006C27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AD45AB3" w14:textId="62A1B8AE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572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664</w:t>
            </w:r>
          </w:p>
        </w:tc>
        <w:tc>
          <w:tcPr>
            <w:tcW w:w="248" w:type="dxa"/>
          </w:tcPr>
          <w:p w14:paraId="6FA869B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ED0992" w14:textId="5E71670A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572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664</w:t>
            </w:r>
          </w:p>
        </w:tc>
        <w:tc>
          <w:tcPr>
            <w:tcW w:w="248" w:type="dxa"/>
          </w:tcPr>
          <w:p w14:paraId="6294E966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05CAD336" w14:textId="312A164D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631</w:t>
            </w:r>
            <w:r w:rsidR="00AE095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158</w:t>
            </w:r>
          </w:p>
        </w:tc>
        <w:tc>
          <w:tcPr>
            <w:tcW w:w="248" w:type="dxa"/>
          </w:tcPr>
          <w:p w14:paraId="51157A56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003062A" w14:textId="3952B9F9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596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934</w:t>
            </w:r>
          </w:p>
        </w:tc>
        <w:tc>
          <w:tcPr>
            <w:tcW w:w="220" w:type="dxa"/>
            <w:gridSpan w:val="2"/>
          </w:tcPr>
          <w:p w14:paraId="4F1059B1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68CC817E" w14:textId="77777777" w:rsidTr="00B71C54">
        <w:trPr>
          <w:cantSplit/>
          <w:trHeight w:val="48"/>
        </w:trPr>
        <w:tc>
          <w:tcPr>
            <w:tcW w:w="2532" w:type="dxa"/>
          </w:tcPr>
          <w:p w14:paraId="66040CD3" w14:textId="77777777" w:rsidR="0075232B" w:rsidRPr="00D766C8" w:rsidRDefault="0075232B" w:rsidP="006C2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</w:tcPr>
          <w:p w14:paraId="446CDB16" w14:textId="77777777" w:rsidR="0075232B" w:rsidRPr="00D766C8" w:rsidRDefault="0075232B" w:rsidP="00D766C8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1F1DAC11" w14:textId="77777777" w:rsidR="0075232B" w:rsidRPr="00D766C8" w:rsidRDefault="0075232B" w:rsidP="00D766C8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05ED02E" w14:textId="77777777" w:rsidR="0075232B" w:rsidRPr="00D766C8" w:rsidRDefault="0075232B" w:rsidP="00D766C8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06563E7" w14:textId="77777777" w:rsidR="0075232B" w:rsidRPr="00D766C8" w:rsidRDefault="0075232B" w:rsidP="00D766C8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2CB6840A" w14:textId="77777777" w:rsidR="0075232B" w:rsidRPr="00D766C8" w:rsidRDefault="0075232B" w:rsidP="006C27D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70F4356B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B23624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6" w:type="dxa"/>
          </w:tcPr>
          <w:p w14:paraId="46D3EF0D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B8695BF" w14:textId="77777777" w:rsidR="0075232B" w:rsidRPr="00D766C8" w:rsidRDefault="0075232B" w:rsidP="006C27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052B99EE" w14:textId="53E923FF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A1368A">
              <w:rPr>
                <w:rFonts w:asciiTheme="majorBidi" w:hAnsiTheme="majorBidi" w:cstheme="majorBidi"/>
                <w:sz w:val="20"/>
                <w:lang w:val="en-US"/>
              </w:rPr>
              <w:t>63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696</w:t>
            </w:r>
          </w:p>
        </w:tc>
        <w:tc>
          <w:tcPr>
            <w:tcW w:w="248" w:type="dxa"/>
          </w:tcPr>
          <w:p w14:paraId="74BCF542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19CEDA" w14:textId="3CE7047F" w:rsidR="0075232B" w:rsidRPr="00D766C8" w:rsidRDefault="004F67F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963,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696</w:t>
            </w:r>
          </w:p>
        </w:tc>
        <w:tc>
          <w:tcPr>
            <w:tcW w:w="248" w:type="dxa"/>
          </w:tcPr>
          <w:p w14:paraId="49214DFF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1DBA1072" w14:textId="74505386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076</w:t>
            </w:r>
            <w:r w:rsidR="00AE095A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054</w:t>
            </w:r>
          </w:p>
        </w:tc>
        <w:tc>
          <w:tcPr>
            <w:tcW w:w="248" w:type="dxa"/>
          </w:tcPr>
          <w:p w14:paraId="0615B2F8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97F8780" w14:textId="694FE3C7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031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963</w:t>
            </w:r>
          </w:p>
        </w:tc>
        <w:tc>
          <w:tcPr>
            <w:tcW w:w="220" w:type="dxa"/>
            <w:gridSpan w:val="2"/>
          </w:tcPr>
          <w:p w14:paraId="7C7DDDD6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5232B" w:rsidRPr="00D766C8" w14:paraId="3E3C2A86" w14:textId="77777777" w:rsidTr="00B71C54">
        <w:trPr>
          <w:cantSplit/>
          <w:trHeight w:val="58"/>
        </w:trPr>
        <w:tc>
          <w:tcPr>
            <w:tcW w:w="2532" w:type="dxa"/>
          </w:tcPr>
          <w:p w14:paraId="04FB4FE0" w14:textId="4BC525D8" w:rsidR="0075232B" w:rsidRPr="00D766C8" w:rsidRDefault="0075232B" w:rsidP="006C27D0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2" w:type="dxa"/>
          </w:tcPr>
          <w:p w14:paraId="3833EEDC" w14:textId="15FE04B8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B5F4763" w14:textId="1728DEF4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1427628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DBBCA86" w14:textId="44DAC0F2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8556966" w14:textId="77777777" w:rsidR="0075232B" w:rsidRPr="00D766C8" w:rsidRDefault="0075232B" w:rsidP="006C27D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6FB92520" w14:textId="4DC6208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CD229DF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159D238F" w14:textId="4442B27C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869ECBB" w14:textId="77777777" w:rsidR="0075232B" w:rsidRPr="00D766C8" w:rsidRDefault="0075232B" w:rsidP="006C27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22AB9C39" w14:textId="50255BE1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C950BD4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6CF384AD" w14:textId="4E849A6E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535D7AF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DA031B7" w14:textId="6A5B602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59FE47D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720D7349" w14:textId="038D9A0C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0" w:type="dxa"/>
            <w:gridSpan w:val="2"/>
          </w:tcPr>
          <w:p w14:paraId="090CBC99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00462308" w14:textId="77777777" w:rsidTr="00B71C54">
        <w:trPr>
          <w:cantSplit/>
          <w:trHeight w:val="58"/>
        </w:trPr>
        <w:tc>
          <w:tcPr>
            <w:tcW w:w="2532" w:type="dxa"/>
          </w:tcPr>
          <w:p w14:paraId="1AB6BB88" w14:textId="5733BC02" w:rsidR="0075232B" w:rsidRPr="00D766C8" w:rsidRDefault="0075232B" w:rsidP="00742263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</w:p>
        </w:tc>
        <w:tc>
          <w:tcPr>
            <w:tcW w:w="2052" w:type="dxa"/>
          </w:tcPr>
          <w:p w14:paraId="6F450BF9" w14:textId="76C06F91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46E938CE" w14:textId="195AD22C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C351FA8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D0C74A8" w14:textId="4532FD0A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01E417FE" w14:textId="77777777" w:rsidR="0075232B" w:rsidRPr="00D766C8" w:rsidRDefault="0075232B" w:rsidP="0074226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26791F47" w14:textId="47F8D789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</w:tcPr>
          <w:p w14:paraId="0FB19C8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2BCE6DDD" w14:textId="0BEBC82D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</w:tcPr>
          <w:p w14:paraId="29597F11" w14:textId="77777777" w:rsidR="0075232B" w:rsidRPr="00D766C8" w:rsidRDefault="0075232B" w:rsidP="007422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96C8976" w14:textId="7BAABB3C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03E26F5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0D6905C" w14:textId="5D9B049C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626CE9E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755D32E" w14:textId="26E986E9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AE095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876</w:t>
            </w:r>
          </w:p>
        </w:tc>
        <w:tc>
          <w:tcPr>
            <w:tcW w:w="248" w:type="dxa"/>
          </w:tcPr>
          <w:p w14:paraId="02934F27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68502A90" w14:textId="6A9D2434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441</w:t>
            </w:r>
          </w:p>
        </w:tc>
        <w:tc>
          <w:tcPr>
            <w:tcW w:w="220" w:type="dxa"/>
            <w:gridSpan w:val="2"/>
          </w:tcPr>
          <w:p w14:paraId="667DB446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60C6B535" w14:textId="77777777" w:rsidTr="00B71C54">
        <w:trPr>
          <w:cantSplit/>
          <w:trHeight w:val="58"/>
        </w:trPr>
        <w:tc>
          <w:tcPr>
            <w:tcW w:w="2532" w:type="dxa"/>
          </w:tcPr>
          <w:p w14:paraId="462EDC80" w14:textId="18E2BF19" w:rsidR="0075232B" w:rsidRPr="00D766C8" w:rsidRDefault="0075232B" w:rsidP="0074226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ลิงค์ เอเชีย โลจิสติกส์ จำกัด</w:t>
            </w:r>
          </w:p>
        </w:tc>
        <w:tc>
          <w:tcPr>
            <w:tcW w:w="2052" w:type="dxa"/>
          </w:tcPr>
          <w:p w14:paraId="0ECDE5E2" w14:textId="0523A55D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BF8B83E" w14:textId="4CB6A660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5FC0CB48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243822B" w14:textId="09BE6E60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72E56C82" w14:textId="77777777" w:rsidR="0075232B" w:rsidRPr="00D766C8" w:rsidRDefault="0075232B" w:rsidP="0074226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66809C9B" w14:textId="785F4D7C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6F04CDEF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</w:tcPr>
          <w:p w14:paraId="265D2BAF" w14:textId="70F58918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5F6194BD" w14:textId="77777777" w:rsidR="0075232B" w:rsidRPr="00D766C8" w:rsidRDefault="0075232B" w:rsidP="007422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D941165" w14:textId="1EA17A1D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8" w:type="dxa"/>
          </w:tcPr>
          <w:p w14:paraId="746C176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71CA775F" w14:textId="075C1176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8" w:type="dxa"/>
          </w:tcPr>
          <w:p w14:paraId="7F52771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19B07A44" w14:textId="48529DF0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968</w:t>
            </w:r>
          </w:p>
        </w:tc>
        <w:tc>
          <w:tcPr>
            <w:tcW w:w="248" w:type="dxa"/>
          </w:tcPr>
          <w:p w14:paraId="224F3761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540C5250" w14:textId="2498F016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75232B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968</w:t>
            </w:r>
          </w:p>
        </w:tc>
        <w:tc>
          <w:tcPr>
            <w:tcW w:w="220" w:type="dxa"/>
            <w:gridSpan w:val="2"/>
          </w:tcPr>
          <w:p w14:paraId="77BEAB3D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1CE72579" w14:textId="77777777" w:rsidTr="00B71C54">
        <w:trPr>
          <w:cantSplit/>
          <w:trHeight w:val="317"/>
        </w:trPr>
        <w:tc>
          <w:tcPr>
            <w:tcW w:w="2532" w:type="dxa"/>
          </w:tcPr>
          <w:p w14:paraId="32D2B2D5" w14:textId="159335B1" w:rsidR="0075232B" w:rsidRPr="00D766C8" w:rsidRDefault="009B3909" w:rsidP="0074226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75232B" w:rsidRPr="00D766C8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75232B" w:rsidRPr="00D766C8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75232B" w:rsidRPr="00D766C8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052" w:type="dxa"/>
          </w:tcPr>
          <w:p w14:paraId="58236CD2" w14:textId="2032CE25" w:rsidR="0075232B" w:rsidRPr="00D766C8" w:rsidRDefault="0075232B" w:rsidP="00D766C8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70BAF7FC" w14:textId="77777777" w:rsidR="0075232B" w:rsidRDefault="0075232B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62128D27" w14:textId="65DC5C45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CBDFB57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9297AA2" w14:textId="77777777" w:rsidR="0075232B" w:rsidRDefault="0075232B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1F602135" w14:textId="338F2C3A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5E6B79C" w14:textId="77777777" w:rsidR="0075232B" w:rsidRPr="00D766C8" w:rsidRDefault="0075232B" w:rsidP="0074226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3F1EAED8" w14:textId="126E1F99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17265FC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3634F776" w14:textId="6362C6A9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29063D1D" w14:textId="77777777" w:rsidR="0075232B" w:rsidRPr="00D766C8" w:rsidRDefault="0075232B" w:rsidP="007422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F6353CE" w14:textId="2EAF01E2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5092F09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3025645E" w14:textId="04869294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25883FDE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7706F9B1" w14:textId="79EF97D7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735</w:t>
            </w:r>
          </w:p>
        </w:tc>
        <w:tc>
          <w:tcPr>
            <w:tcW w:w="248" w:type="dxa"/>
          </w:tcPr>
          <w:p w14:paraId="61A5F788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715FC8A" w14:textId="555A108F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340</w:t>
            </w:r>
          </w:p>
        </w:tc>
        <w:tc>
          <w:tcPr>
            <w:tcW w:w="220" w:type="dxa"/>
            <w:gridSpan w:val="2"/>
          </w:tcPr>
          <w:p w14:paraId="618615B2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731EA1E7" w14:textId="77777777" w:rsidTr="00B71C54">
        <w:trPr>
          <w:cantSplit/>
          <w:trHeight w:val="58"/>
        </w:trPr>
        <w:tc>
          <w:tcPr>
            <w:tcW w:w="2532" w:type="dxa"/>
          </w:tcPr>
          <w:p w14:paraId="2538341E" w14:textId="56FF9665" w:rsidR="0075232B" w:rsidRPr="00D766C8" w:rsidRDefault="0075232B" w:rsidP="0074226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D766C8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D766C8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</w:p>
        </w:tc>
        <w:tc>
          <w:tcPr>
            <w:tcW w:w="2052" w:type="dxa"/>
          </w:tcPr>
          <w:p w14:paraId="783429C7" w14:textId="08E00F5D" w:rsidR="0075232B" w:rsidRPr="00D766C8" w:rsidRDefault="0075232B" w:rsidP="00D766C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433B10E" w14:textId="7DD7DBC0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01</w:t>
            </w:r>
          </w:p>
        </w:tc>
        <w:tc>
          <w:tcPr>
            <w:tcW w:w="300" w:type="dxa"/>
          </w:tcPr>
          <w:p w14:paraId="4E1C2001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804AFDD" w14:textId="3D0AE349" w:rsidR="0075232B" w:rsidRPr="00D766C8" w:rsidRDefault="00BF0225" w:rsidP="00D766C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56DB8188" w14:textId="77777777" w:rsidR="0075232B" w:rsidRPr="00D766C8" w:rsidRDefault="0075232B" w:rsidP="0074226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3E052CDA" w14:textId="788899CA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IDR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</w:tcPr>
          <w:p w14:paraId="679676FE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vAlign w:val="bottom"/>
          </w:tcPr>
          <w:p w14:paraId="125FD946" w14:textId="07F58DC3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IDR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</w:tcPr>
          <w:p w14:paraId="021F1498" w14:textId="77777777" w:rsidR="0075232B" w:rsidRPr="00D766C8" w:rsidRDefault="0075232B" w:rsidP="007422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7D65CD9A" w14:textId="3162BE92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458D8A9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0B17E0" w14:textId="73F219C8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5E9FD5B9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34D702E2" w14:textId="5ECB9D1A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  <w:r w:rsidR="00AE095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759</w:t>
            </w:r>
          </w:p>
        </w:tc>
        <w:tc>
          <w:tcPr>
            <w:tcW w:w="248" w:type="dxa"/>
          </w:tcPr>
          <w:p w14:paraId="3796686D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030ECA6" w14:textId="50A1C671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953</w:t>
            </w:r>
          </w:p>
        </w:tc>
        <w:tc>
          <w:tcPr>
            <w:tcW w:w="220" w:type="dxa"/>
            <w:gridSpan w:val="2"/>
          </w:tcPr>
          <w:p w14:paraId="0FF367F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5232B" w:rsidRPr="00D766C8" w14:paraId="6F8D2326" w14:textId="77777777" w:rsidTr="00B71C54">
        <w:trPr>
          <w:cantSplit/>
          <w:trHeight w:val="48"/>
        </w:trPr>
        <w:tc>
          <w:tcPr>
            <w:tcW w:w="2532" w:type="dxa"/>
          </w:tcPr>
          <w:p w14:paraId="793606E3" w14:textId="0DC6A664" w:rsidR="0075232B" w:rsidRPr="00D766C8" w:rsidRDefault="0075232B" w:rsidP="007422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</w:tcPr>
          <w:p w14:paraId="28B328EE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7C35ECAD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BC5AE38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29B98079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4C826B89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42644ED8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D3199C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6" w:type="dxa"/>
          </w:tcPr>
          <w:p w14:paraId="12E50A96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77D3E52B" w14:textId="77777777" w:rsidR="0075232B" w:rsidRPr="00D766C8" w:rsidRDefault="0075232B" w:rsidP="007422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AA2B" w14:textId="4C85731F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166</w:t>
            </w:r>
          </w:p>
        </w:tc>
        <w:tc>
          <w:tcPr>
            <w:tcW w:w="248" w:type="dxa"/>
          </w:tcPr>
          <w:p w14:paraId="358BFDBA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194B2" w14:textId="737AE804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166</w:t>
            </w:r>
          </w:p>
        </w:tc>
        <w:tc>
          <w:tcPr>
            <w:tcW w:w="248" w:type="dxa"/>
          </w:tcPr>
          <w:p w14:paraId="2A025F7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E453" w14:textId="298F857A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57</w:t>
            </w:r>
            <w:r w:rsidR="00AE095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338</w:t>
            </w:r>
          </w:p>
        </w:tc>
        <w:tc>
          <w:tcPr>
            <w:tcW w:w="248" w:type="dxa"/>
          </w:tcPr>
          <w:p w14:paraId="3AE51A8C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830E6" w14:textId="738967E1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43</w:t>
            </w:r>
            <w:r w:rsidR="0075232B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702</w:t>
            </w:r>
          </w:p>
        </w:tc>
        <w:tc>
          <w:tcPr>
            <w:tcW w:w="220" w:type="dxa"/>
            <w:gridSpan w:val="2"/>
          </w:tcPr>
          <w:p w14:paraId="40B89855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5232B" w:rsidRPr="00D766C8" w14:paraId="0CEDF0F0" w14:textId="77777777" w:rsidTr="00B71C54">
        <w:trPr>
          <w:cantSplit/>
          <w:trHeight w:val="48"/>
        </w:trPr>
        <w:tc>
          <w:tcPr>
            <w:tcW w:w="2532" w:type="dxa"/>
          </w:tcPr>
          <w:p w14:paraId="148A65DD" w14:textId="77777777" w:rsidR="0075232B" w:rsidRPr="00D766C8" w:rsidRDefault="0075232B" w:rsidP="007422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2" w:type="dxa"/>
          </w:tcPr>
          <w:p w14:paraId="1C7288E8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70FAF9E8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7521A03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53BCD21C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0DD56107" w14:textId="77777777" w:rsidR="0075232B" w:rsidRPr="00D766C8" w:rsidRDefault="0075232B" w:rsidP="0074226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4DF80FC0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0811A28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6" w:type="dxa"/>
          </w:tcPr>
          <w:p w14:paraId="33D54F77" w14:textId="77777777" w:rsidR="0075232B" w:rsidRPr="00D766C8" w:rsidRDefault="0075232B" w:rsidP="00EA61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9566764" w14:textId="77777777" w:rsidR="0075232B" w:rsidRPr="00D766C8" w:rsidRDefault="0075232B" w:rsidP="007422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C93508" w14:textId="677794F4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053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862</w:t>
            </w:r>
          </w:p>
        </w:tc>
        <w:tc>
          <w:tcPr>
            <w:tcW w:w="248" w:type="dxa"/>
          </w:tcPr>
          <w:p w14:paraId="1C04353F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87B7459" w14:textId="462651A0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053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862</w:t>
            </w:r>
          </w:p>
        </w:tc>
        <w:tc>
          <w:tcPr>
            <w:tcW w:w="248" w:type="dxa"/>
          </w:tcPr>
          <w:p w14:paraId="632B5897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10F28607" w14:textId="1323B92B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133</w:t>
            </w:r>
            <w:r w:rsidR="00AE095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392</w:t>
            </w:r>
          </w:p>
        </w:tc>
        <w:tc>
          <w:tcPr>
            <w:tcW w:w="248" w:type="dxa"/>
          </w:tcPr>
          <w:p w14:paraId="430C86F8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3E8FF554" w:rsidR="0075232B" w:rsidRPr="00D766C8" w:rsidRDefault="00BF0225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075</w:t>
            </w:r>
            <w:r w:rsidR="0075232B"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665</w:t>
            </w:r>
          </w:p>
        </w:tc>
        <w:tc>
          <w:tcPr>
            <w:tcW w:w="220" w:type="dxa"/>
            <w:gridSpan w:val="2"/>
          </w:tcPr>
          <w:p w14:paraId="48235D64" w14:textId="77777777" w:rsidR="0075232B" w:rsidRPr="00D766C8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2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455"/>
        <w:gridCol w:w="339"/>
        <w:gridCol w:w="1922"/>
        <w:gridCol w:w="1189"/>
        <w:gridCol w:w="1080"/>
        <w:gridCol w:w="190"/>
        <w:gridCol w:w="1229"/>
        <w:gridCol w:w="245"/>
        <w:gridCol w:w="1231"/>
        <w:gridCol w:w="368"/>
        <w:gridCol w:w="1069"/>
        <w:gridCol w:w="245"/>
        <w:gridCol w:w="1108"/>
        <w:gridCol w:w="320"/>
        <w:gridCol w:w="49"/>
      </w:tblGrid>
      <w:tr w:rsidR="00D766C8" w:rsidRPr="003766BC" w14:paraId="2661AFCF" w14:textId="77777777" w:rsidTr="007E5CC9">
        <w:trPr>
          <w:gridAfter w:val="1"/>
          <w:wAfter w:w="49" w:type="dxa"/>
          <w:cantSplit/>
          <w:trHeight w:val="296"/>
          <w:tblHeader/>
        </w:trPr>
        <w:tc>
          <w:tcPr>
            <w:tcW w:w="3205" w:type="dxa"/>
            <w:shd w:val="clear" w:color="auto" w:fill="auto"/>
          </w:tcPr>
          <w:p w14:paraId="1C04D50F" w14:textId="30DA10ED" w:rsidR="00D766C8" w:rsidRPr="00D766C8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16" w:type="dxa"/>
            <w:gridSpan w:val="3"/>
            <w:vAlign w:val="center"/>
          </w:tcPr>
          <w:p w14:paraId="006E5C8C" w14:textId="77777777" w:rsidR="00D766C8" w:rsidRPr="00D766C8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59" w:type="dxa"/>
            <w:gridSpan w:val="3"/>
          </w:tcPr>
          <w:p w14:paraId="24E10DE6" w14:textId="04041BC7" w:rsidR="00D766C8" w:rsidRPr="00D766C8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705" w:type="dxa"/>
            <w:gridSpan w:val="3"/>
          </w:tcPr>
          <w:p w14:paraId="68DEFC62" w14:textId="77777777" w:rsidR="00D766C8" w:rsidRPr="00D766C8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68" w:type="dxa"/>
          </w:tcPr>
          <w:p w14:paraId="4D851A0C" w14:textId="77777777" w:rsidR="00D766C8" w:rsidRPr="00D766C8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742" w:type="dxa"/>
            <w:gridSpan w:val="4"/>
          </w:tcPr>
          <w:p w14:paraId="064529CF" w14:textId="1D9CDA0E" w:rsidR="00D766C8" w:rsidRPr="00D766C8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766C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947B4" w:rsidRPr="00FA2FDF" w14:paraId="5C8DFE4A" w14:textId="77777777" w:rsidTr="007E5CC9">
        <w:trPr>
          <w:cantSplit/>
          <w:trHeight w:val="55"/>
          <w:tblHeader/>
        </w:trPr>
        <w:tc>
          <w:tcPr>
            <w:tcW w:w="3205" w:type="dxa"/>
          </w:tcPr>
          <w:p w14:paraId="0CA2683A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08FF490D" w14:textId="60A35F9E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59" w:type="dxa"/>
            <w:gridSpan w:val="3"/>
          </w:tcPr>
          <w:p w14:paraId="6684379E" w14:textId="0A1BD2EC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44A23B3C" w14:textId="795689A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705" w:type="dxa"/>
            <w:gridSpan w:val="3"/>
          </w:tcPr>
          <w:p w14:paraId="1EC73987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6A384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368" w:type="dxa"/>
          </w:tcPr>
          <w:p w14:paraId="1FEBF6FE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422" w:type="dxa"/>
            <w:gridSpan w:val="3"/>
          </w:tcPr>
          <w:p w14:paraId="3A6F214D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45D5532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369" w:type="dxa"/>
            <w:gridSpan w:val="2"/>
          </w:tcPr>
          <w:p w14:paraId="1B9A5148" w14:textId="77777777" w:rsidR="00F947B4" w:rsidRPr="00D766C8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</w:tr>
      <w:tr w:rsidR="007E5CC9" w:rsidRPr="00FA2FDF" w14:paraId="6741CB24" w14:textId="77777777" w:rsidTr="00E833E4">
        <w:trPr>
          <w:cantSplit/>
          <w:trHeight w:val="55"/>
          <w:tblHeader/>
        </w:trPr>
        <w:tc>
          <w:tcPr>
            <w:tcW w:w="3205" w:type="dxa"/>
          </w:tcPr>
          <w:p w14:paraId="4E614183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35CF1CE1" w14:textId="0E3349D0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</w:rPr>
              <w:t>ลักษณะธุรกิจ</w:t>
            </w:r>
          </w:p>
        </w:tc>
        <w:tc>
          <w:tcPr>
            <w:tcW w:w="1189" w:type="dxa"/>
            <w:vAlign w:val="bottom"/>
          </w:tcPr>
          <w:p w14:paraId="0093B765" w14:textId="138A6778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1E40A622" w14:textId="196E5309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080" w:type="dxa"/>
            <w:vAlign w:val="bottom"/>
          </w:tcPr>
          <w:p w14:paraId="7490E8C1" w14:textId="0373C520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D766C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31322F8F" w14:textId="60EE6A25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90" w:type="dxa"/>
            <w:vAlign w:val="bottom"/>
          </w:tcPr>
          <w:p w14:paraId="6593A66C" w14:textId="476D6702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29" w:type="dxa"/>
            <w:vAlign w:val="bottom"/>
          </w:tcPr>
          <w:p w14:paraId="65D36B77" w14:textId="34FB0BD5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65F0A613" w14:textId="661FAE50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5" w:type="dxa"/>
            <w:vAlign w:val="bottom"/>
          </w:tcPr>
          <w:p w14:paraId="5C200A2E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1" w:type="dxa"/>
            <w:vAlign w:val="bottom"/>
          </w:tcPr>
          <w:p w14:paraId="54337A66" w14:textId="2F391A56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5EB8647" w14:textId="0790E89E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368" w:type="dxa"/>
            <w:vAlign w:val="bottom"/>
          </w:tcPr>
          <w:p w14:paraId="478B28DC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  <w:vAlign w:val="bottom"/>
          </w:tcPr>
          <w:p w14:paraId="31143B55" w14:textId="648B0C50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มีนาคม</w:t>
            </w:r>
          </w:p>
          <w:p w14:paraId="09011B1E" w14:textId="64AD28C6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5" w:type="dxa"/>
            <w:vAlign w:val="bottom"/>
          </w:tcPr>
          <w:p w14:paraId="0A7A0E44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8" w:type="dxa"/>
            <w:vAlign w:val="bottom"/>
          </w:tcPr>
          <w:p w14:paraId="2092A672" w14:textId="56F63B0D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E5CC9"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3508255A" w14:textId="06D68DB6" w:rsidR="007E5CC9" w:rsidRPr="00D766C8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369" w:type="dxa"/>
            <w:gridSpan w:val="2"/>
            <w:vAlign w:val="bottom"/>
          </w:tcPr>
          <w:p w14:paraId="148DC18B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7E5CC9" w:rsidRPr="00FA2FDF" w14:paraId="445972D3" w14:textId="77777777" w:rsidTr="007E5CC9">
        <w:trPr>
          <w:gridAfter w:val="1"/>
          <w:wAfter w:w="49" w:type="dxa"/>
          <w:cantSplit/>
          <w:trHeight w:val="55"/>
          <w:tblHeader/>
        </w:trPr>
        <w:tc>
          <w:tcPr>
            <w:tcW w:w="3205" w:type="dxa"/>
          </w:tcPr>
          <w:p w14:paraId="621B137F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16" w:type="dxa"/>
            <w:gridSpan w:val="3"/>
          </w:tcPr>
          <w:p w14:paraId="43C7CCCC" w14:textId="7E84E9E9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59" w:type="dxa"/>
            <w:gridSpan w:val="3"/>
          </w:tcPr>
          <w:p w14:paraId="630889E5" w14:textId="6415BCA8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5815" w:type="dxa"/>
            <w:gridSpan w:val="8"/>
          </w:tcPr>
          <w:p w14:paraId="599F0396" w14:textId="090C9561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D766C8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7E5CC9" w:rsidRPr="00FA2FDF" w14:paraId="686CB23F" w14:textId="77777777" w:rsidTr="007E5CC9">
        <w:trPr>
          <w:cantSplit/>
          <w:trHeight w:val="55"/>
        </w:trPr>
        <w:tc>
          <w:tcPr>
            <w:tcW w:w="5921" w:type="dxa"/>
            <w:gridSpan w:val="4"/>
          </w:tcPr>
          <w:p w14:paraId="3696E09E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D766C8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บริษัทร่วม</w:t>
            </w:r>
          </w:p>
        </w:tc>
        <w:tc>
          <w:tcPr>
            <w:tcW w:w="2459" w:type="dxa"/>
            <w:gridSpan w:val="3"/>
          </w:tcPr>
          <w:p w14:paraId="5533F0AD" w14:textId="5ABA5F60" w:rsidR="007E5CC9" w:rsidRPr="00D766C8" w:rsidRDefault="007E5CC9" w:rsidP="007E5C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29" w:type="dxa"/>
          </w:tcPr>
          <w:p w14:paraId="44A51089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5" w:type="dxa"/>
          </w:tcPr>
          <w:p w14:paraId="0B7842FF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1" w:type="dxa"/>
          </w:tcPr>
          <w:p w14:paraId="1FAEE158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68" w:type="dxa"/>
          </w:tcPr>
          <w:p w14:paraId="1307A2FF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14:paraId="2704C2B1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5" w:type="dxa"/>
          </w:tcPr>
          <w:p w14:paraId="7CADC0A9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8" w:type="dxa"/>
          </w:tcPr>
          <w:p w14:paraId="30C514B9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69" w:type="dxa"/>
            <w:gridSpan w:val="2"/>
          </w:tcPr>
          <w:p w14:paraId="13B8C478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7E5CC9" w:rsidRPr="00FA2FDF" w14:paraId="38C647C9" w14:textId="77777777" w:rsidTr="00E833E4">
        <w:trPr>
          <w:cantSplit/>
          <w:trHeight w:val="55"/>
        </w:trPr>
        <w:tc>
          <w:tcPr>
            <w:tcW w:w="3205" w:type="dxa"/>
          </w:tcPr>
          <w:p w14:paraId="2CFF0F8D" w14:textId="131D4D24" w:rsidR="007E5CC9" w:rsidRPr="00D766C8" w:rsidRDefault="007E5CC9" w:rsidP="007E5CC9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pacing w:val="-8"/>
                <w:sz w:val="20"/>
                <w:szCs w:val="20"/>
              </w:rPr>
              <w:t>Phnom Penh SEZ Plc.</w:t>
            </w:r>
          </w:p>
        </w:tc>
        <w:tc>
          <w:tcPr>
            <w:tcW w:w="2716" w:type="dxa"/>
            <w:gridSpan w:val="3"/>
          </w:tcPr>
          <w:p w14:paraId="705F7BD2" w14:textId="1562EC5A" w:rsidR="007E5CC9" w:rsidRPr="00D766C8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1189" w:type="dxa"/>
          </w:tcPr>
          <w:p w14:paraId="048EB184" w14:textId="60F00E96" w:rsidR="007E5CC9" w:rsidRPr="00D766C8" w:rsidRDefault="00BF0225" w:rsidP="00E833E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7E5CC9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080" w:type="dxa"/>
          </w:tcPr>
          <w:p w14:paraId="713CCDD2" w14:textId="7EF00845" w:rsidR="007E5CC9" w:rsidRPr="00D766C8" w:rsidRDefault="00BF0225" w:rsidP="00E833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7E5CC9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90" w:type="dxa"/>
          </w:tcPr>
          <w:p w14:paraId="1A1E1EA7" w14:textId="3F463C93" w:rsidR="007E5CC9" w:rsidRPr="00D766C8" w:rsidRDefault="007E5CC9" w:rsidP="007E5C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29" w:type="dxa"/>
            <w:vAlign w:val="bottom"/>
          </w:tcPr>
          <w:p w14:paraId="108AADC9" w14:textId="6DE02AB5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5" w:type="dxa"/>
          </w:tcPr>
          <w:p w14:paraId="3339A594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1" w:type="dxa"/>
            <w:vAlign w:val="bottom"/>
          </w:tcPr>
          <w:p w14:paraId="4591E306" w14:textId="069E4E8C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368" w:type="dxa"/>
          </w:tcPr>
          <w:p w14:paraId="08BF493B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14:paraId="2D690D10" w14:textId="0174C205" w:rsidR="007E5CC9" w:rsidRPr="00D766C8" w:rsidRDefault="00BF0225" w:rsidP="007E5C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7E5CC9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5" w:type="dxa"/>
          </w:tcPr>
          <w:p w14:paraId="3226F43B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8" w:type="dxa"/>
          </w:tcPr>
          <w:p w14:paraId="1B7457F9" w14:textId="55E8CF54" w:rsidR="007E5CC9" w:rsidRPr="00D766C8" w:rsidRDefault="00BF0225" w:rsidP="007E5C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7E5CC9" w:rsidRPr="00D766C8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369" w:type="dxa"/>
            <w:gridSpan w:val="2"/>
          </w:tcPr>
          <w:p w14:paraId="595FAB72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7E5CC9" w:rsidRPr="00FA2FDF" w14:paraId="6B706FF9" w14:textId="77777777" w:rsidTr="00E833E4">
        <w:trPr>
          <w:cantSplit/>
          <w:trHeight w:val="224"/>
        </w:trPr>
        <w:tc>
          <w:tcPr>
            <w:tcW w:w="3205" w:type="dxa"/>
          </w:tcPr>
          <w:p w14:paraId="29BCC9B4" w14:textId="58EF0174" w:rsidR="007E5CC9" w:rsidRPr="00D766C8" w:rsidRDefault="007E5CC9" w:rsidP="007E5CC9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</w:t>
            </w:r>
            <w:r w:rsidRPr="00D766C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โลจิสติกส์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766C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D766C8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766C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716" w:type="dxa"/>
            <w:gridSpan w:val="3"/>
          </w:tcPr>
          <w:p w14:paraId="5F755EB6" w14:textId="28D68813" w:rsidR="007E5CC9" w:rsidRPr="00D766C8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1189" w:type="dxa"/>
          </w:tcPr>
          <w:p w14:paraId="40D3BE9E" w14:textId="60FAB98E" w:rsidR="007E5CC9" w:rsidRPr="00D766C8" w:rsidRDefault="00BF0225" w:rsidP="00E833E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7E5CC9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080" w:type="dxa"/>
          </w:tcPr>
          <w:p w14:paraId="16447F4E" w14:textId="75A27D0E" w:rsidR="007E5CC9" w:rsidRPr="00D766C8" w:rsidRDefault="00BF0225" w:rsidP="00E833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7E5CC9" w:rsidRPr="00D766C8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90" w:type="dxa"/>
          </w:tcPr>
          <w:p w14:paraId="34BF583D" w14:textId="5F224591" w:rsidR="007E5CC9" w:rsidRPr="00D766C8" w:rsidRDefault="007E5CC9" w:rsidP="007E5C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29" w:type="dxa"/>
          </w:tcPr>
          <w:p w14:paraId="2BA8FA1F" w14:textId="20B9AB2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5" w:type="dxa"/>
          </w:tcPr>
          <w:p w14:paraId="0C904890" w14:textId="77777777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1" w:type="dxa"/>
          </w:tcPr>
          <w:p w14:paraId="163C72DD" w14:textId="78A5606B" w:rsidR="007E5CC9" w:rsidRPr="00D766C8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766C8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D766C8">
              <w:rPr>
                <w:rFonts w:asciiTheme="majorBidi" w:hAnsiTheme="majorBidi" w:cstheme="majorBidi"/>
                <w:sz w:val="20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368" w:type="dxa"/>
          </w:tcPr>
          <w:p w14:paraId="280F44C1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CCD69FD" w14:textId="35C9EE4D" w:rsidR="007E5CC9" w:rsidRPr="00D766C8" w:rsidRDefault="00BF0225" w:rsidP="007E5C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5" w:type="dxa"/>
          </w:tcPr>
          <w:p w14:paraId="1F6812DC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6A856D0" w14:textId="74F8C6DA" w:rsidR="007E5CC9" w:rsidRPr="00D766C8" w:rsidRDefault="00BF0225" w:rsidP="007E5C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369" w:type="dxa"/>
            <w:gridSpan w:val="2"/>
          </w:tcPr>
          <w:p w14:paraId="3317620C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7E5CC9" w:rsidRPr="00FA2FDF" w14:paraId="4797DF21" w14:textId="77777777" w:rsidTr="007E5CC9">
        <w:trPr>
          <w:cantSplit/>
          <w:trHeight w:val="45"/>
        </w:trPr>
        <w:tc>
          <w:tcPr>
            <w:tcW w:w="3205" w:type="dxa"/>
          </w:tcPr>
          <w:p w14:paraId="53848B15" w14:textId="3AAE107C" w:rsidR="007E5CC9" w:rsidRPr="00D766C8" w:rsidRDefault="007E5CC9" w:rsidP="007E5C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766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5" w:type="dxa"/>
          </w:tcPr>
          <w:p w14:paraId="1ED88690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39" w:type="dxa"/>
          </w:tcPr>
          <w:p w14:paraId="73AF054C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922" w:type="dxa"/>
          </w:tcPr>
          <w:p w14:paraId="1C6B1D49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59" w:type="dxa"/>
            <w:gridSpan w:val="3"/>
          </w:tcPr>
          <w:p w14:paraId="544F49EB" w14:textId="1694890B" w:rsidR="007E5CC9" w:rsidRPr="00D766C8" w:rsidRDefault="007E5CC9" w:rsidP="007E5C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29" w:type="dxa"/>
          </w:tcPr>
          <w:p w14:paraId="00D39265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5" w:type="dxa"/>
          </w:tcPr>
          <w:p w14:paraId="4FA3CDE2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31" w:type="dxa"/>
          </w:tcPr>
          <w:p w14:paraId="5A1E42D9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68" w:type="dxa"/>
          </w:tcPr>
          <w:p w14:paraId="55F76BC7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FEE8F2E" w14:textId="6A6AFD30" w:rsidR="007E5CC9" w:rsidRPr="00D766C8" w:rsidRDefault="00BF0225" w:rsidP="007E5C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7E5CC9" w:rsidRPr="00D766C8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245" w:type="dxa"/>
          </w:tcPr>
          <w:p w14:paraId="4DF7A20A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30103AAB" w14:textId="3E097D12" w:rsidR="007E5CC9" w:rsidRPr="00D766C8" w:rsidRDefault="00BF0225" w:rsidP="007E5C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7E5CC9" w:rsidRPr="00D766C8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369" w:type="dxa"/>
            <w:gridSpan w:val="2"/>
          </w:tcPr>
          <w:p w14:paraId="79A76E36" w14:textId="77777777" w:rsidR="007E5CC9" w:rsidRPr="00D766C8" w:rsidRDefault="007E5CC9" w:rsidP="007E5CC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2D2DE4D2" w14:textId="23B05768" w:rsidR="006F5AB0" w:rsidRPr="002E6D73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D9D9D9"/>
        </w:rPr>
      </w:pPr>
    </w:p>
    <w:p w14:paraId="2B0F89DB" w14:textId="77777777" w:rsidR="005A3E5F" w:rsidRDefault="005A3E5F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1DD8982" w14:textId="4252AEBA" w:rsidR="00206652" w:rsidRPr="005A3E5F" w:rsidRDefault="000A2DC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0A2DC6">
        <w:rPr>
          <w:rFonts w:ascii="Angsana New" w:hAnsi="Angsana New" w:cs="Angsana New" w:hint="cs"/>
          <w:sz w:val="24"/>
          <w:szCs w:val="24"/>
          <w:cs/>
        </w:rPr>
        <w:t xml:space="preserve"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ยกเว้นบริษัท </w:t>
      </w:r>
      <w:proofErr w:type="spellStart"/>
      <w:r w:rsidRPr="000A2DC6">
        <w:rPr>
          <w:rFonts w:ascii="Angsana New" w:hAnsi="Angsana New" w:cs="Angsana New" w:hint="cs"/>
          <w:sz w:val="24"/>
          <w:szCs w:val="24"/>
        </w:rPr>
        <w:t>Transimex</w:t>
      </w:r>
      <w:proofErr w:type="spellEnd"/>
      <w:r w:rsidRPr="000A2DC6">
        <w:rPr>
          <w:rFonts w:ascii="Angsana New" w:hAnsi="Angsana New" w:cs="Angsana New" w:hint="cs"/>
          <w:sz w:val="24"/>
          <w:szCs w:val="24"/>
        </w:rPr>
        <w:t xml:space="preserve"> Corporation 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และ </w:t>
      </w:r>
      <w:r w:rsidRPr="000A2DC6">
        <w:rPr>
          <w:rFonts w:ascii="Angsana New" w:hAnsi="Angsana New" w:cs="Angsana New" w:hint="cs"/>
          <w:sz w:val="24"/>
          <w:szCs w:val="24"/>
        </w:rPr>
        <w:t xml:space="preserve">Phnom Penh SEZ Plc. 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ซึ่งเป็นบริษัทจดทะเบียนในตลาดหลักทรัพย์เวียดนามและกัมพูชา ตามลำดับ ณ วันที่ </w:t>
      </w:r>
      <w:r w:rsidR="00BF0225" w:rsidRPr="00BF0225">
        <w:rPr>
          <w:rFonts w:ascii="Angsana New" w:hAnsi="Angsana New" w:cs="Angsana New"/>
          <w:sz w:val="24"/>
          <w:szCs w:val="24"/>
        </w:rPr>
        <w:t>31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มีนาคม </w:t>
      </w:r>
      <w:r w:rsidR="00BF0225" w:rsidRPr="00BF0225">
        <w:rPr>
          <w:rFonts w:ascii="Angsana New" w:hAnsi="Angsana New" w:cs="Angsana New"/>
          <w:sz w:val="24"/>
          <w:szCs w:val="24"/>
        </w:rPr>
        <w:t>2563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มีราคาปิดอยู่ที่ </w:t>
      </w:r>
      <w:r w:rsidR="00BF0225" w:rsidRPr="00BF0225">
        <w:rPr>
          <w:rFonts w:ascii="Angsana New" w:hAnsi="Angsana New" w:cs="Angsana New"/>
          <w:sz w:val="24"/>
          <w:szCs w:val="24"/>
        </w:rPr>
        <w:t>25</w:t>
      </w:r>
      <w:r w:rsidR="002E71A4">
        <w:rPr>
          <w:rFonts w:ascii="Angsana New" w:hAnsi="Angsana New" w:cs="Angsana New"/>
          <w:sz w:val="24"/>
          <w:szCs w:val="24"/>
        </w:rPr>
        <w:t>,</w:t>
      </w:r>
      <w:r w:rsidR="00BF0225" w:rsidRPr="00BF0225">
        <w:rPr>
          <w:rFonts w:ascii="Angsana New" w:hAnsi="Angsana New" w:cs="Angsana New"/>
          <w:sz w:val="24"/>
          <w:szCs w:val="24"/>
        </w:rPr>
        <w:t>100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ดองเวียดนาม และ </w:t>
      </w:r>
      <w:r w:rsidR="00BF0225" w:rsidRPr="00BF0225">
        <w:rPr>
          <w:rFonts w:ascii="Angsana New" w:hAnsi="Angsana New" w:cs="Angsana New"/>
          <w:sz w:val="24"/>
          <w:szCs w:val="24"/>
        </w:rPr>
        <w:t>2</w:t>
      </w:r>
      <w:r w:rsidR="002E71A4">
        <w:rPr>
          <w:rFonts w:ascii="Angsana New" w:hAnsi="Angsana New" w:cs="Angsana New"/>
          <w:sz w:val="24"/>
          <w:szCs w:val="24"/>
        </w:rPr>
        <w:t>,</w:t>
      </w:r>
      <w:r w:rsidR="00BF0225" w:rsidRPr="00BF0225">
        <w:rPr>
          <w:rFonts w:ascii="Angsana New" w:hAnsi="Angsana New" w:cs="Angsana New"/>
          <w:sz w:val="24"/>
          <w:szCs w:val="24"/>
        </w:rPr>
        <w:t>310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เรียลกัมพูชา ตามลำดับ 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31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2562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27</w:t>
      </w:r>
      <w:r w:rsidRPr="005A3E5F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250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ดองเวียดนาม และ 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</w:t>
      </w:r>
      <w:r w:rsidRPr="005A3E5F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580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เรียลกัมพูชา ตามลำดับ)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มูลค่ายุติธรรมของเงินลงทุนในบริษัท </w:t>
      </w:r>
      <w:proofErr w:type="spellStart"/>
      <w:r w:rsidRPr="000A2DC6">
        <w:rPr>
          <w:rFonts w:ascii="Angsana New" w:hAnsi="Angsana New" w:cs="Angsana New" w:hint="cs"/>
          <w:sz w:val="24"/>
          <w:szCs w:val="24"/>
        </w:rPr>
        <w:t>Transimex</w:t>
      </w:r>
      <w:proofErr w:type="spellEnd"/>
      <w:r w:rsidRPr="000A2DC6">
        <w:rPr>
          <w:rFonts w:ascii="Angsana New" w:hAnsi="Angsana New" w:cs="Angsana New" w:hint="cs"/>
          <w:sz w:val="24"/>
          <w:szCs w:val="24"/>
        </w:rPr>
        <w:t xml:space="preserve"> Corporation 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และ </w:t>
      </w:r>
      <w:r w:rsidRPr="000A2DC6">
        <w:rPr>
          <w:rFonts w:ascii="Angsana New" w:hAnsi="Angsana New" w:cs="Angsana New" w:hint="cs"/>
          <w:sz w:val="24"/>
          <w:szCs w:val="24"/>
        </w:rPr>
        <w:t xml:space="preserve">Phnom Penh SEZ Plc 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เท่ากับ </w:t>
      </w:r>
      <w:r w:rsidR="00BF0225" w:rsidRPr="00BF0225">
        <w:rPr>
          <w:rFonts w:ascii="Angsana New" w:hAnsi="Angsana New" w:cs="Angsana New" w:hint="cs"/>
          <w:sz w:val="24"/>
          <w:szCs w:val="24"/>
        </w:rPr>
        <w:t>392</w:t>
      </w:r>
      <w:r w:rsidRPr="000A2DC6">
        <w:rPr>
          <w:rFonts w:ascii="Angsana New" w:hAnsi="Angsana New" w:cs="Angsana New" w:hint="cs"/>
          <w:sz w:val="24"/>
          <w:szCs w:val="24"/>
        </w:rPr>
        <w:t>,</w:t>
      </w:r>
      <w:r w:rsidR="00BF0225" w:rsidRPr="00BF0225">
        <w:rPr>
          <w:rFonts w:ascii="Angsana New" w:hAnsi="Angsana New" w:cs="Angsana New" w:hint="cs"/>
          <w:sz w:val="24"/>
          <w:szCs w:val="24"/>
        </w:rPr>
        <w:t>410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ล้านดองเวียดนาม และ </w:t>
      </w:r>
      <w:r w:rsidR="00BF0225" w:rsidRPr="00BF0225">
        <w:rPr>
          <w:rFonts w:ascii="Angsana New" w:hAnsi="Angsana New" w:cs="Angsana New" w:hint="cs"/>
          <w:sz w:val="24"/>
          <w:szCs w:val="24"/>
        </w:rPr>
        <w:t>24</w:t>
      </w:r>
      <w:r w:rsidRPr="000A2DC6">
        <w:rPr>
          <w:rFonts w:ascii="Angsana New" w:hAnsi="Angsana New" w:cs="Angsana New" w:hint="cs"/>
          <w:sz w:val="24"/>
          <w:szCs w:val="24"/>
        </w:rPr>
        <w:t>,</w:t>
      </w:r>
      <w:r w:rsidR="00BF0225" w:rsidRPr="00BF0225">
        <w:rPr>
          <w:rFonts w:ascii="Angsana New" w:hAnsi="Angsana New" w:cs="Angsana New" w:hint="cs"/>
          <w:sz w:val="24"/>
          <w:szCs w:val="24"/>
        </w:rPr>
        <w:t>257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ล้านเรียลกัมพูชา ตามลำดับ 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31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2562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BF0225" w:rsidRPr="00BF0225">
        <w:rPr>
          <w:rFonts w:ascii="Angsana New" w:hAnsi="Angsana New" w:cs="Angsana New"/>
          <w:i/>
          <w:iCs/>
          <w:sz w:val="24"/>
          <w:szCs w:val="24"/>
        </w:rPr>
        <w:t>426</w:t>
      </w:r>
      <w:r w:rsidR="002E71A4">
        <w:rPr>
          <w:rFonts w:ascii="Angsana New" w:hAnsi="Angsana New" w:cs="Angsana New"/>
          <w:i/>
          <w:iCs/>
          <w:sz w:val="24"/>
          <w:szCs w:val="24"/>
        </w:rPr>
        <w:t>,</w:t>
      </w:r>
      <w:r w:rsidR="00BF0225" w:rsidRPr="00BF0225">
        <w:rPr>
          <w:rFonts w:ascii="Angsana New" w:hAnsi="Angsana New" w:cs="Angsana New"/>
          <w:i/>
          <w:iCs/>
          <w:sz w:val="24"/>
          <w:szCs w:val="24"/>
        </w:rPr>
        <w:t>023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ล้านดองเวียดนาม และ 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27</w:t>
      </w:r>
      <w:r w:rsidRPr="005A3E5F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092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ล้านเรียลกัมพูชา ตามลำดับ)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เทียบเท่าเงินบาทจำนวน </w:t>
      </w:r>
      <w:r w:rsidR="00BF0225" w:rsidRPr="00BF0225">
        <w:rPr>
          <w:rFonts w:ascii="Angsana New" w:hAnsi="Angsana New" w:cs="Angsana New"/>
          <w:sz w:val="24"/>
          <w:szCs w:val="24"/>
        </w:rPr>
        <w:t>542</w:t>
      </w:r>
      <w:r w:rsidR="002E71A4">
        <w:rPr>
          <w:rFonts w:ascii="Angsana New" w:hAnsi="Angsana New" w:cs="Angsana New"/>
          <w:sz w:val="24"/>
          <w:szCs w:val="24"/>
        </w:rPr>
        <w:t>.</w:t>
      </w:r>
      <w:r w:rsidR="00BF0225" w:rsidRPr="00BF0225">
        <w:rPr>
          <w:rFonts w:ascii="Angsana New" w:hAnsi="Angsana New" w:cs="Angsana New"/>
          <w:sz w:val="24"/>
          <w:szCs w:val="24"/>
        </w:rPr>
        <w:t>31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ล้านบาท และ </w:t>
      </w:r>
      <w:r w:rsidR="00BF0225" w:rsidRPr="00BF0225">
        <w:rPr>
          <w:rFonts w:ascii="Angsana New" w:hAnsi="Angsana New" w:cs="Angsana New"/>
          <w:sz w:val="24"/>
          <w:szCs w:val="24"/>
        </w:rPr>
        <w:t>195</w:t>
      </w:r>
      <w:r w:rsidR="002E71A4">
        <w:rPr>
          <w:rFonts w:ascii="Angsana New" w:hAnsi="Angsana New" w:cs="Angsana New"/>
          <w:sz w:val="24"/>
          <w:szCs w:val="24"/>
        </w:rPr>
        <w:t>.</w:t>
      </w:r>
      <w:r w:rsidR="00BF0225" w:rsidRPr="00BF0225">
        <w:rPr>
          <w:rFonts w:ascii="Angsana New" w:hAnsi="Angsana New" w:cs="Angsana New"/>
          <w:sz w:val="24"/>
          <w:szCs w:val="24"/>
        </w:rPr>
        <w:t>17</w:t>
      </w:r>
      <w:r w:rsidRPr="000A2DC6">
        <w:rPr>
          <w:rFonts w:ascii="Angsana New" w:hAnsi="Angsana New" w:cs="Angsana New" w:hint="cs"/>
          <w:sz w:val="24"/>
          <w:szCs w:val="24"/>
          <w:cs/>
        </w:rPr>
        <w:t xml:space="preserve"> ล้านบาท ตามลำดับ 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BF0225">
        <w:rPr>
          <w:rFonts w:ascii="Angsana New" w:hAnsi="Angsana New" w:cs="Angsana New"/>
          <w:i/>
          <w:iCs/>
          <w:sz w:val="24"/>
          <w:szCs w:val="24"/>
        </w:rPr>
        <w:t>31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BF0225">
        <w:rPr>
          <w:rFonts w:ascii="Angsana New" w:hAnsi="Angsana New" w:cs="Angsana New"/>
          <w:i/>
          <w:iCs/>
          <w:sz w:val="24"/>
          <w:szCs w:val="24"/>
        </w:rPr>
        <w:t>2562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BF0225" w:rsidRPr="00BF0225">
        <w:rPr>
          <w:rFonts w:ascii="Angsana New" w:hAnsi="Angsana New" w:cs="Angsana New"/>
          <w:i/>
          <w:iCs/>
          <w:sz w:val="24"/>
          <w:szCs w:val="24"/>
        </w:rPr>
        <w:t>554</w:t>
      </w:r>
      <w:r w:rsidR="00B92C95">
        <w:rPr>
          <w:rFonts w:ascii="Angsana New" w:hAnsi="Angsana New" w:cs="Angsana New"/>
          <w:i/>
          <w:iCs/>
          <w:sz w:val="24"/>
          <w:szCs w:val="24"/>
        </w:rPr>
        <w:t>.</w:t>
      </w:r>
      <w:r w:rsidR="00BF0225" w:rsidRPr="00BF0225">
        <w:rPr>
          <w:rFonts w:ascii="Angsana New" w:hAnsi="Angsana New" w:cs="Angsana New"/>
          <w:i/>
          <w:iCs/>
          <w:sz w:val="24"/>
          <w:szCs w:val="24"/>
        </w:rPr>
        <w:t>45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ล้านบาทและ 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200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>.</w:t>
      </w:r>
      <w:r w:rsidR="00BF0225" w:rsidRPr="00BF0225">
        <w:rPr>
          <w:rFonts w:ascii="Angsana New" w:hAnsi="Angsana New" w:cs="Angsana New" w:hint="cs"/>
          <w:i/>
          <w:iCs/>
          <w:sz w:val="24"/>
          <w:szCs w:val="24"/>
        </w:rPr>
        <w:t>81</w:t>
      </w:r>
      <w:r w:rsidRPr="005A3E5F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ล้านบาท ตามลำดับ</w:t>
      </w:r>
      <w:r w:rsidR="005A3E5F" w:rsidRPr="005A3E5F">
        <w:rPr>
          <w:rFonts w:ascii="Angsana New" w:hAnsi="Angsana New" w:cs="Angsana New"/>
          <w:i/>
          <w:iCs/>
          <w:sz w:val="24"/>
          <w:szCs w:val="24"/>
        </w:rPr>
        <w:t>)</w:t>
      </w:r>
    </w:p>
    <w:p w14:paraId="0A68F821" w14:textId="77777777" w:rsidR="00141A30" w:rsidRDefault="00141A30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401E4BB5" w14:textId="58AF9A7E" w:rsidR="00141A30" w:rsidRDefault="00141A30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  <w:r>
        <w:rPr>
          <w:rFonts w:asciiTheme="majorBidi" w:hAnsiTheme="majorBidi" w:cs="Angsana New" w:hint="cs"/>
          <w:sz w:val="24"/>
          <w:szCs w:val="24"/>
          <w:cs/>
        </w:rPr>
        <w:t xml:space="preserve">สำหรับงวดสามเดือนสิ้นสุดวันที่ </w:t>
      </w:r>
      <w:r w:rsidR="00BF0225" w:rsidRPr="00BF0225">
        <w:rPr>
          <w:rFonts w:asciiTheme="majorBidi" w:hAnsiTheme="majorBidi" w:cs="Angsana New"/>
          <w:sz w:val="24"/>
          <w:szCs w:val="24"/>
        </w:rPr>
        <w:t>31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มีนาคม </w:t>
      </w:r>
      <w:r w:rsidR="00BF0225" w:rsidRPr="00BF0225">
        <w:rPr>
          <w:rFonts w:asciiTheme="majorBidi" w:hAnsiTheme="majorBidi" w:cs="Angsana New"/>
          <w:sz w:val="24"/>
          <w:szCs w:val="24"/>
        </w:rPr>
        <w:t>2563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และ </w:t>
      </w:r>
      <w:r w:rsidR="00BF0225" w:rsidRPr="00BF0225">
        <w:rPr>
          <w:rFonts w:asciiTheme="majorBidi" w:hAnsiTheme="majorBidi" w:cs="Angsana New"/>
          <w:sz w:val="24"/>
          <w:szCs w:val="24"/>
        </w:rPr>
        <w:t>2562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 w:hint="cs"/>
          <w:sz w:val="24"/>
          <w:szCs w:val="24"/>
          <w:cs/>
        </w:rPr>
        <w:t>กลุ่มบริษัทและบริษัทไม่มีรายได้เงินปันผลจากเงินลงทุนในบริษัทร่วมและการร่วมค้า</w:t>
      </w:r>
    </w:p>
    <w:p w14:paraId="4197AD09" w14:textId="77777777" w:rsidR="00141A30" w:rsidRDefault="00141A30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6B6915A3" w14:textId="2E858C6D" w:rsidR="00206652" w:rsidRPr="00624027" w:rsidRDefault="00206652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206652"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BF0225" w:rsidRPr="00BF0225">
        <w:rPr>
          <w:rFonts w:asciiTheme="majorBidi" w:hAnsiTheme="majorBidi" w:cs="Angsana New"/>
          <w:sz w:val="24"/>
          <w:szCs w:val="24"/>
        </w:rPr>
        <w:t>31</w:t>
      </w:r>
      <w:r w:rsidR="003A4598">
        <w:rPr>
          <w:rFonts w:asciiTheme="majorBidi" w:hAnsiTheme="majorBidi" w:cs="Angsana New"/>
          <w:sz w:val="24"/>
          <w:szCs w:val="24"/>
        </w:rPr>
        <w:t xml:space="preserve"> </w:t>
      </w:r>
      <w:r w:rsidR="003A4598">
        <w:rPr>
          <w:rFonts w:asciiTheme="majorBidi" w:hAnsiTheme="majorBidi" w:cs="Angsana New" w:hint="cs"/>
          <w:sz w:val="24"/>
          <w:szCs w:val="24"/>
          <w:cs/>
        </w:rPr>
        <w:t>มีนาคม</w:t>
      </w:r>
      <w:r w:rsidRPr="00206652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="00BF0225" w:rsidRPr="00BF0225">
        <w:rPr>
          <w:rFonts w:asciiTheme="majorBidi" w:hAnsiTheme="majorBidi" w:cs="Angsana New"/>
          <w:sz w:val="24"/>
          <w:szCs w:val="24"/>
        </w:rPr>
        <w:t>2563</w:t>
      </w:r>
      <w:r w:rsidRPr="00206652">
        <w:rPr>
          <w:rFonts w:asciiTheme="majorBidi" w:hAnsiTheme="majorBidi" w:cs="Angsana New"/>
          <w:sz w:val="24"/>
          <w:szCs w:val="24"/>
        </w:rPr>
        <w:t xml:space="preserve"> </w:t>
      </w:r>
      <w:r w:rsidRPr="00206652">
        <w:rPr>
          <w:rFonts w:asciiTheme="majorBidi" w:hAnsiTheme="majorBidi" w:cs="Angsana New" w:hint="cs"/>
          <w:sz w:val="24"/>
          <w:szCs w:val="24"/>
          <w:cs/>
        </w:rPr>
        <w:t xml:space="preserve">เงินลงทุนในบริษัท </w:t>
      </w:r>
      <w:proofErr w:type="spellStart"/>
      <w:r w:rsidRPr="00D14694">
        <w:rPr>
          <w:rFonts w:asciiTheme="majorBidi" w:hAnsiTheme="majorBidi" w:cs="Angsana New"/>
          <w:sz w:val="24"/>
          <w:szCs w:val="24"/>
        </w:rPr>
        <w:t>Transimex</w:t>
      </w:r>
      <w:proofErr w:type="spellEnd"/>
      <w:r w:rsidRPr="00D14694">
        <w:rPr>
          <w:rFonts w:asciiTheme="majorBidi" w:hAnsiTheme="majorBidi" w:cs="Angsana New"/>
          <w:sz w:val="24"/>
          <w:szCs w:val="24"/>
        </w:rPr>
        <w:t xml:space="preserve"> Corporation</w:t>
      </w:r>
      <w:r w:rsidRPr="00206652">
        <w:rPr>
          <w:rFonts w:asciiTheme="majorBidi" w:hAnsiTheme="majorBidi" w:cs="Angsana New"/>
          <w:sz w:val="24"/>
          <w:szCs w:val="24"/>
        </w:rPr>
        <w:t xml:space="preserve"> </w:t>
      </w:r>
      <w:r w:rsidRPr="00206652">
        <w:rPr>
          <w:rFonts w:asciiTheme="majorBidi" w:hAnsiTheme="majorBidi" w:cs="Angsana New" w:hint="cs"/>
          <w:sz w:val="24"/>
          <w:szCs w:val="24"/>
          <w:cs/>
        </w:rPr>
        <w:t xml:space="preserve">ราคาทุนจำนวน </w:t>
      </w:r>
      <w:r w:rsidR="00BF0225" w:rsidRPr="00BF0225">
        <w:rPr>
          <w:rFonts w:asciiTheme="majorBidi" w:hAnsiTheme="majorBidi" w:cs="Angsana New"/>
          <w:sz w:val="24"/>
          <w:szCs w:val="24"/>
        </w:rPr>
        <w:t>572</w:t>
      </w:r>
      <w:r w:rsidRPr="00206652">
        <w:rPr>
          <w:rFonts w:asciiTheme="majorBidi" w:hAnsiTheme="majorBidi" w:cs="Angsana New"/>
          <w:sz w:val="24"/>
          <w:szCs w:val="24"/>
        </w:rPr>
        <w:t>.</w:t>
      </w:r>
      <w:r w:rsidR="00BF0225" w:rsidRPr="00BF0225">
        <w:rPr>
          <w:rFonts w:asciiTheme="majorBidi" w:hAnsiTheme="majorBidi" w:cs="Angsana New"/>
          <w:sz w:val="24"/>
          <w:szCs w:val="24"/>
        </w:rPr>
        <w:t>66</w:t>
      </w:r>
      <w:r w:rsidRPr="00206652">
        <w:rPr>
          <w:rFonts w:asciiTheme="majorBidi" w:hAnsiTheme="majorBidi" w:cs="Angsana New"/>
          <w:sz w:val="24"/>
          <w:szCs w:val="24"/>
        </w:rPr>
        <w:t xml:space="preserve"> </w:t>
      </w:r>
      <w:r w:rsidRPr="00206652">
        <w:rPr>
          <w:rFonts w:asciiTheme="majorBidi" w:hAnsiTheme="majorBidi" w:cs="Angsana New" w:hint="cs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206652">
        <w:rPr>
          <w:rFonts w:asciiTheme="majorBidi" w:hAnsiTheme="majorBidi" w:cs="Angsana New" w:hint="cs"/>
          <w:i/>
          <w:iCs/>
          <w:sz w:val="24"/>
          <w:szCs w:val="24"/>
          <w:cs/>
        </w:rPr>
        <w:t>(</w:t>
      </w:r>
      <w:r w:rsidR="00BF0225" w:rsidRPr="00BF0225">
        <w:rPr>
          <w:rFonts w:asciiTheme="majorBidi" w:hAnsiTheme="majorBidi" w:cs="Angsana New"/>
          <w:i/>
          <w:iCs/>
          <w:sz w:val="24"/>
          <w:szCs w:val="24"/>
        </w:rPr>
        <w:t>2562</w:t>
      </w:r>
      <w:r w:rsidR="003A4598">
        <w:rPr>
          <w:rFonts w:asciiTheme="majorBidi" w:hAnsiTheme="majorBidi" w:cs="Angsana New"/>
          <w:i/>
          <w:iCs/>
          <w:sz w:val="24"/>
          <w:szCs w:val="24"/>
        </w:rPr>
        <w:t xml:space="preserve">: </w:t>
      </w:r>
      <w:r w:rsidR="00BF0225" w:rsidRPr="00BF0225">
        <w:rPr>
          <w:rFonts w:asciiTheme="majorBidi" w:hAnsiTheme="majorBidi" w:cs="Angsana New"/>
          <w:i/>
          <w:iCs/>
          <w:sz w:val="24"/>
          <w:szCs w:val="24"/>
        </w:rPr>
        <w:t>572</w:t>
      </w:r>
      <w:r w:rsidR="003A4598">
        <w:rPr>
          <w:rFonts w:asciiTheme="majorBidi" w:hAnsiTheme="majorBidi" w:cs="Angsana New"/>
          <w:i/>
          <w:iCs/>
          <w:sz w:val="24"/>
          <w:szCs w:val="24"/>
        </w:rPr>
        <w:t>.</w:t>
      </w:r>
      <w:r w:rsidR="00BF0225" w:rsidRPr="00BF0225">
        <w:rPr>
          <w:rFonts w:asciiTheme="majorBidi" w:hAnsiTheme="majorBidi" w:cs="Angsana New"/>
          <w:i/>
          <w:iCs/>
          <w:sz w:val="24"/>
          <w:szCs w:val="24"/>
        </w:rPr>
        <w:t>66</w:t>
      </w:r>
      <w:r w:rsidR="003A4598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3A4598">
        <w:rPr>
          <w:rFonts w:asciiTheme="majorBidi" w:hAnsiTheme="majorBidi" w:cs="Angsana New" w:hint="cs"/>
          <w:i/>
          <w:iCs/>
          <w:sz w:val="24"/>
          <w:szCs w:val="24"/>
          <w:cs/>
        </w:rPr>
        <w:t>ล้านบาท</w:t>
      </w:r>
      <w:r w:rsidRPr="00206652">
        <w:rPr>
          <w:rFonts w:asciiTheme="majorBidi" w:hAnsiTheme="majorBidi" w:cs="Angsana New" w:hint="cs"/>
          <w:i/>
          <w:iCs/>
          <w:sz w:val="24"/>
          <w:szCs w:val="24"/>
          <w:cs/>
        </w:rPr>
        <w:t>)</w:t>
      </w:r>
      <w:r w:rsidR="00624027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624027">
        <w:rPr>
          <w:rFonts w:asciiTheme="majorBidi" w:hAnsiTheme="majorBidi" w:cs="Angsana New" w:hint="cs"/>
          <w:sz w:val="24"/>
          <w:szCs w:val="24"/>
          <w:cs/>
        </w:rPr>
        <w:t xml:space="preserve">(ดูหมายเหตุข้อ </w:t>
      </w:r>
      <w:r w:rsidR="00BF0225" w:rsidRPr="00BF0225">
        <w:rPr>
          <w:rFonts w:asciiTheme="majorBidi" w:hAnsiTheme="majorBidi" w:cs="Angsana New"/>
          <w:sz w:val="24"/>
          <w:szCs w:val="24"/>
        </w:rPr>
        <w:t>13</w:t>
      </w:r>
      <w:r w:rsidR="00624027">
        <w:rPr>
          <w:rFonts w:asciiTheme="majorBidi" w:hAnsiTheme="majorBidi" w:cs="Angsana New" w:hint="cs"/>
          <w:sz w:val="24"/>
          <w:szCs w:val="24"/>
          <w:cs/>
        </w:rPr>
        <w:t>)</w:t>
      </w:r>
    </w:p>
    <w:p w14:paraId="072FA42C" w14:textId="77777777" w:rsidR="00206652" w:rsidRPr="00206652" w:rsidRDefault="00206652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115C9BED" w14:textId="77777777" w:rsidR="006F5AB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</w:rPr>
      </w:pPr>
    </w:p>
    <w:p w14:paraId="6A9831E9" w14:textId="30784786" w:rsidR="00B42F86" w:rsidRPr="00295919" w:rsidRDefault="00B42F86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  <w:cs/>
        </w:rPr>
        <w:sectPr w:rsidR="00B42F86" w:rsidRPr="00295919" w:rsidSect="00240FB9">
          <w:headerReference w:type="even" r:id="rId11"/>
          <w:head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2515C7CF" w:rsidR="008834BE" w:rsidRPr="00B045DA" w:rsidRDefault="00BF0225" w:rsidP="00FA19D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F0225">
        <w:rPr>
          <w:rFonts w:asciiTheme="majorBidi" w:hAnsiTheme="majorBidi" w:cstheme="majorBidi" w:hint="cs"/>
          <w:sz w:val="28"/>
          <w:szCs w:val="28"/>
          <w:u w:val="none"/>
        </w:rPr>
        <w:lastRenderedPageBreak/>
        <w:t>8</w:t>
      </w:r>
      <w:r w:rsidR="00BE65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A19DA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</w:t>
      </w:r>
      <w:r w:rsidR="00007EE9" w:rsidRPr="00B045D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B045D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34EEC19" w14:textId="77777777" w:rsidR="004648C8" w:rsidRPr="008274AC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64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3"/>
        <w:gridCol w:w="341"/>
        <w:gridCol w:w="1999"/>
        <w:gridCol w:w="179"/>
        <w:gridCol w:w="90"/>
        <w:gridCol w:w="549"/>
        <w:gridCol w:w="180"/>
        <w:gridCol w:w="180"/>
        <w:gridCol w:w="569"/>
        <w:gridCol w:w="180"/>
        <w:gridCol w:w="55"/>
        <w:gridCol w:w="180"/>
        <w:gridCol w:w="808"/>
        <w:gridCol w:w="237"/>
        <w:gridCol w:w="807"/>
        <w:gridCol w:w="126"/>
        <w:gridCol w:w="109"/>
        <w:gridCol w:w="126"/>
        <w:gridCol w:w="620"/>
        <w:gridCol w:w="126"/>
        <w:gridCol w:w="109"/>
        <w:gridCol w:w="126"/>
        <w:gridCol w:w="647"/>
        <w:gridCol w:w="126"/>
        <w:gridCol w:w="109"/>
        <w:gridCol w:w="126"/>
        <w:gridCol w:w="638"/>
        <w:gridCol w:w="126"/>
        <w:gridCol w:w="109"/>
        <w:gridCol w:w="126"/>
        <w:gridCol w:w="683"/>
        <w:gridCol w:w="126"/>
        <w:gridCol w:w="109"/>
        <w:gridCol w:w="126"/>
        <w:gridCol w:w="646"/>
        <w:gridCol w:w="126"/>
        <w:gridCol w:w="107"/>
        <w:gridCol w:w="126"/>
        <w:gridCol w:w="660"/>
        <w:gridCol w:w="8"/>
      </w:tblGrid>
      <w:tr w:rsidR="004648C8" w:rsidRPr="002152C7" w14:paraId="10006D10" w14:textId="77777777" w:rsidTr="00626477">
        <w:trPr>
          <w:gridAfter w:val="1"/>
          <w:wAfter w:w="8" w:type="dxa"/>
          <w:cantSplit/>
          <w:trHeight w:val="174"/>
          <w:tblHeader/>
        </w:trPr>
        <w:tc>
          <w:tcPr>
            <w:tcW w:w="4832" w:type="dxa"/>
            <w:gridSpan w:val="5"/>
            <w:vAlign w:val="bottom"/>
          </w:tcPr>
          <w:p w14:paraId="35C46003" w14:textId="5A546CE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58" w:type="dxa"/>
            <w:gridSpan w:val="5"/>
            <w:vAlign w:val="bottom"/>
          </w:tcPr>
          <w:p w14:paraId="49A42057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8798DDC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2" w:type="dxa"/>
            <w:gridSpan w:val="3"/>
            <w:vAlign w:val="bottom"/>
          </w:tcPr>
          <w:p w14:paraId="2A440C1C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0F916A30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23" w:type="dxa"/>
            <w:gridSpan w:val="22"/>
            <w:vAlign w:val="bottom"/>
          </w:tcPr>
          <w:p w14:paraId="58A36903" w14:textId="34B8DE83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A21F3" w:rsidRPr="002152C7" w14:paraId="4BFF3208" w14:textId="77777777" w:rsidTr="00626477">
        <w:trPr>
          <w:gridAfter w:val="1"/>
          <w:wAfter w:w="8" w:type="dxa"/>
          <w:cantSplit/>
          <w:trHeight w:val="549"/>
        </w:trPr>
        <w:tc>
          <w:tcPr>
            <w:tcW w:w="2564" w:type="dxa"/>
            <w:gridSpan w:val="2"/>
            <w:vAlign w:val="bottom"/>
          </w:tcPr>
          <w:p w14:paraId="7B64B189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37FB0812" w14:textId="7EDE91C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658" w:type="dxa"/>
            <w:gridSpan w:val="5"/>
            <w:vAlign w:val="bottom"/>
          </w:tcPr>
          <w:p w14:paraId="34716505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7D3D396B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gridSpan w:val="2"/>
            <w:vAlign w:val="bottom"/>
          </w:tcPr>
          <w:p w14:paraId="30D0BE73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2" w:type="dxa"/>
            <w:gridSpan w:val="3"/>
            <w:vAlign w:val="bottom"/>
          </w:tcPr>
          <w:p w14:paraId="53270FED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9AE23F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gridSpan w:val="2"/>
            <w:vAlign w:val="bottom"/>
          </w:tcPr>
          <w:p w14:paraId="7CE65AFB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54" w:type="dxa"/>
            <w:gridSpan w:val="6"/>
            <w:vAlign w:val="bottom"/>
          </w:tcPr>
          <w:p w14:paraId="2C3D560E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B2F20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gridSpan w:val="2"/>
            <w:vAlign w:val="bottom"/>
          </w:tcPr>
          <w:p w14:paraId="1C426A55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8" w:type="dxa"/>
            <w:gridSpan w:val="6"/>
            <w:vAlign w:val="bottom"/>
          </w:tcPr>
          <w:p w14:paraId="01952D5D" w14:textId="77777777" w:rsidR="005A21F3" w:rsidRPr="006A5549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6A5BB0" w14:textId="52F9F9A4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35" w:type="dxa"/>
            <w:gridSpan w:val="2"/>
            <w:vAlign w:val="bottom"/>
          </w:tcPr>
          <w:p w14:paraId="0A4C1DB2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1" w:type="dxa"/>
            <w:gridSpan w:val="6"/>
            <w:vAlign w:val="bottom"/>
          </w:tcPr>
          <w:p w14:paraId="45A9FCF0" w14:textId="77777777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000CFD" w14:textId="25595CE1" w:rsidR="005A21F3" w:rsidRPr="002152C7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2152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875D06" w:rsidRPr="002152C7" w14:paraId="7EF01419" w14:textId="77777777" w:rsidTr="00626477">
        <w:trPr>
          <w:gridAfter w:val="1"/>
          <w:wAfter w:w="8" w:type="dxa"/>
          <w:cantSplit/>
          <w:trHeight w:val="187"/>
        </w:trPr>
        <w:tc>
          <w:tcPr>
            <w:tcW w:w="2564" w:type="dxa"/>
            <w:gridSpan w:val="2"/>
          </w:tcPr>
          <w:p w14:paraId="182F3AF2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8" w:type="dxa"/>
            <w:gridSpan w:val="3"/>
          </w:tcPr>
          <w:p w14:paraId="66F507D0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9" w:type="dxa"/>
            <w:gridSpan w:val="2"/>
          </w:tcPr>
          <w:p w14:paraId="6139B5B7" w14:textId="40E970F4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DFD10AF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7075F64B" w14:textId="2E12F186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78768AA9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76B2797D" w14:textId="50825723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7" w:type="dxa"/>
          </w:tcPr>
          <w:p w14:paraId="37EBB99B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693C3943" w14:textId="786ED06C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466DA3E5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773558E3" w14:textId="54E78407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5" w:type="dxa"/>
            <w:gridSpan w:val="2"/>
          </w:tcPr>
          <w:p w14:paraId="549FEE5B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687F67F" w14:textId="1224CC2A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0F5FB156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6522F852" w14:textId="60B94AAA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5" w:type="dxa"/>
            <w:gridSpan w:val="2"/>
          </w:tcPr>
          <w:p w14:paraId="099D57F4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443F046" w14:textId="1EDA7996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6D6595F4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762BA434" w14:textId="00847C38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3" w:type="dxa"/>
            <w:gridSpan w:val="2"/>
          </w:tcPr>
          <w:p w14:paraId="03474F96" w14:textId="77777777" w:rsidR="00875D06" w:rsidRPr="002152C7" w:rsidRDefault="00875D06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5A0B4F5A" w14:textId="4FE214AD" w:rsidR="00875D06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875D06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4648C8" w:rsidRPr="002152C7" w14:paraId="1B054BD1" w14:textId="77777777" w:rsidTr="00626477">
        <w:trPr>
          <w:gridAfter w:val="1"/>
          <w:wAfter w:w="8" w:type="dxa"/>
          <w:cantSplit/>
          <w:trHeight w:val="180"/>
        </w:trPr>
        <w:tc>
          <w:tcPr>
            <w:tcW w:w="2564" w:type="dxa"/>
            <w:gridSpan w:val="2"/>
          </w:tcPr>
          <w:p w14:paraId="5B3FEC35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8" w:type="dxa"/>
            <w:gridSpan w:val="3"/>
          </w:tcPr>
          <w:p w14:paraId="3E558119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9" w:type="dxa"/>
            <w:gridSpan w:val="2"/>
          </w:tcPr>
          <w:p w14:paraId="71467FBC" w14:textId="2BD36E6A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89F3F77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50528EEC" w14:textId="4731C57A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0A41D3A5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1A61279A" w14:textId="32778EA3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1C38FD70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15F77E5" w14:textId="56CF68A2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56876D99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4846585" w14:textId="5F546E4F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5" w:type="dxa"/>
            <w:gridSpan w:val="2"/>
          </w:tcPr>
          <w:p w14:paraId="0637581E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43C1E3D" w14:textId="61FE1CA9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24B7590A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28DF929A" w14:textId="12C9595A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5" w:type="dxa"/>
            <w:gridSpan w:val="2"/>
          </w:tcPr>
          <w:p w14:paraId="2407D9BD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gridSpan w:val="2"/>
          </w:tcPr>
          <w:p w14:paraId="5C38FF8D" w14:textId="2312CB36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11B0A08A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600A9BB" w14:textId="6A9F1B81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3" w:type="dxa"/>
            <w:gridSpan w:val="2"/>
          </w:tcPr>
          <w:p w14:paraId="227C3CE8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13395F2F" w14:textId="11BB1AB8" w:rsidR="004648C8" w:rsidRPr="002152C7" w:rsidRDefault="00BF0225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4648C8" w:rsidRPr="002152C7" w14:paraId="5CF4D42D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353A5E2E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8" w:type="dxa"/>
            <w:gridSpan w:val="3"/>
          </w:tcPr>
          <w:p w14:paraId="1B3BC89B" w14:textId="7F4E75B0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58" w:type="dxa"/>
            <w:gridSpan w:val="5"/>
          </w:tcPr>
          <w:p w14:paraId="5F8B9722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2152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235" w:type="dxa"/>
            <w:gridSpan w:val="2"/>
          </w:tcPr>
          <w:p w14:paraId="0931CF5E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910" w:type="dxa"/>
            <w:gridSpan w:val="27"/>
          </w:tcPr>
          <w:p w14:paraId="56ECFEB9" w14:textId="48506CB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="00415E1A" w:rsidRPr="002152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2152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4648C8" w:rsidRPr="002152C7" w14:paraId="6DD36323" w14:textId="77777777" w:rsidTr="00626477">
        <w:trPr>
          <w:gridAfter w:val="1"/>
          <w:wAfter w:w="8" w:type="dxa"/>
          <w:cantSplit/>
          <w:trHeight w:val="60"/>
        </w:trPr>
        <w:tc>
          <w:tcPr>
            <w:tcW w:w="4832" w:type="dxa"/>
            <w:gridSpan w:val="5"/>
          </w:tcPr>
          <w:p w14:paraId="377C9B70" w14:textId="77777777" w:rsidR="004648C8" w:rsidRPr="002152C7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2152C7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729" w:type="dxa"/>
            <w:gridSpan w:val="2"/>
          </w:tcPr>
          <w:p w14:paraId="4263F067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0A7BA8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2036A683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6B9EB831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430D3061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7" w:type="dxa"/>
          </w:tcPr>
          <w:p w14:paraId="6C05C763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4BF0C1D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204084C9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632DB19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480C443E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9A2E986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19E57BD8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1A669CC7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6D992F4B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8B84882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40C26B3C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17046FE7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3" w:type="dxa"/>
            <w:gridSpan w:val="2"/>
          </w:tcPr>
          <w:p w14:paraId="2045BA5A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2E0AC279" w14:textId="77777777" w:rsidR="004648C8" w:rsidRPr="002152C7" w:rsidRDefault="004648C8" w:rsidP="002152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5F6F6F" w:rsidRPr="002152C7" w14:paraId="6CE8D864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618F24FB" w14:textId="1915E893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2152C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268" w:type="dxa"/>
            <w:gridSpan w:val="3"/>
          </w:tcPr>
          <w:p w14:paraId="4B8AA758" w14:textId="5CFA60BC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29" w:type="dxa"/>
            <w:gridSpan w:val="2"/>
          </w:tcPr>
          <w:p w14:paraId="2142C5F8" w14:textId="156A10A0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9B17D42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91F0F5D" w14:textId="1507941F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479D3A1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75C9DC31" w14:textId="0228BBC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56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5C11363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B59C3E9" w14:textId="35A93C52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DBD72A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7E41C33" w14:textId="4AE7FD6E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556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151ABED3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E176684" w14:textId="59C47C2E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22C4A2D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186D70FF" w14:textId="0551559B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994B23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886B291" w14:textId="02D72B2A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27D277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A58429B" w14:textId="58BB1FA3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556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3" w:type="dxa"/>
            <w:gridSpan w:val="2"/>
          </w:tcPr>
          <w:p w14:paraId="3700218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1B1417FC" w14:textId="207F6E9A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5F6F6F" w:rsidRPr="002152C7" w14:paraId="75FBC560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051E3A26" w14:textId="21FF5B7E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2152C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268" w:type="dxa"/>
            <w:gridSpan w:val="3"/>
          </w:tcPr>
          <w:p w14:paraId="73A96931" w14:textId="250AEEBD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ี่</w:t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ลานจอดรถ</w:t>
            </w:r>
          </w:p>
        </w:tc>
        <w:tc>
          <w:tcPr>
            <w:tcW w:w="729" w:type="dxa"/>
            <w:gridSpan w:val="2"/>
          </w:tcPr>
          <w:p w14:paraId="45356F24" w14:textId="3C3A6347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DF5991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1FFA9A1" w14:textId="28D84101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081B52E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1B47C0A8" w14:textId="71A5BB96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2AB6BFF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FEFB695" w14:textId="321078FB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6A3C470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7D834E" w14:textId="63E5C55C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35" w:type="dxa"/>
            <w:gridSpan w:val="2"/>
          </w:tcPr>
          <w:p w14:paraId="5B22FDCF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686FCA0F" w14:textId="7666EDA5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35" w:type="dxa"/>
            <w:gridSpan w:val="2"/>
          </w:tcPr>
          <w:p w14:paraId="23A795D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6F2B29C5" w14:textId="1C4DDEAC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5EE694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6495BE7" w14:textId="139F9B6A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7576C9B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7FEE5F48" w14:textId="56A52150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  <w:tc>
          <w:tcPr>
            <w:tcW w:w="233" w:type="dxa"/>
            <w:gridSpan w:val="2"/>
          </w:tcPr>
          <w:p w14:paraId="76CA395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470716A0" w14:textId="374FC4CD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</w:tr>
      <w:tr w:rsidR="005F6F6F" w:rsidRPr="002152C7" w14:paraId="6DD3B1EA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5791D382" w14:textId="1713CA32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2268" w:type="dxa"/>
            <w:gridSpan w:val="3"/>
          </w:tcPr>
          <w:p w14:paraId="106BFFF7" w14:textId="0B80454D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29" w:type="dxa"/>
            <w:gridSpan w:val="2"/>
          </w:tcPr>
          <w:p w14:paraId="1A476320" w14:textId="2DF11113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FB28589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3EB9BA7A" w14:textId="5BEF19D7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7633AEC3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37C463E1" w14:textId="599F28AC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04387E1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0649F98C" w14:textId="00911BFF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EF72462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A3BAA1A" w14:textId="15CF29DD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6DF993D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AAA7F1F" w14:textId="1771FCD7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19DB893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162C3C0E" w14:textId="441CB896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A08B19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A91B2C9" w14:textId="6D19EAFA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284CD6B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7BC95A35" w14:textId="0FB2F2A3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3" w:type="dxa"/>
            <w:gridSpan w:val="2"/>
          </w:tcPr>
          <w:p w14:paraId="7696A95F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0CECA71D" w14:textId="2D405CC2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5F6F6F" w:rsidRPr="002152C7" w14:paraId="103C16DE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60FB37CC" w14:textId="77777777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70DA4420" w14:textId="02F4BB42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มูฟเวอรส์ จำกัด</w:t>
            </w:r>
          </w:p>
        </w:tc>
        <w:tc>
          <w:tcPr>
            <w:tcW w:w="2268" w:type="dxa"/>
            <w:gridSpan w:val="3"/>
          </w:tcPr>
          <w:p w14:paraId="00746F1F" w14:textId="52EF5424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2152C7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729" w:type="dxa"/>
            <w:gridSpan w:val="2"/>
          </w:tcPr>
          <w:p w14:paraId="2F113032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DD7B688" w14:textId="77D7D75B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78230B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15CB7FF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8938906" w14:textId="4413332D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5F6F6F" w:rsidRPr="002152C7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235" w:type="dxa"/>
            <w:gridSpan w:val="2"/>
          </w:tcPr>
          <w:p w14:paraId="5EFC97A3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6A8C3A66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B523251" w14:textId="05BECEAD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37" w:type="dxa"/>
          </w:tcPr>
          <w:p w14:paraId="3B6108B2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6D7CEA1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4976225" w14:textId="3B6EEA8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35" w:type="dxa"/>
            <w:gridSpan w:val="2"/>
          </w:tcPr>
          <w:p w14:paraId="0E9CD1E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AAC0E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2C4D33" w14:textId="1BCCEC38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280AB1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235" w:type="dxa"/>
            <w:gridSpan w:val="2"/>
          </w:tcPr>
          <w:p w14:paraId="0B9A7AAB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46B1218F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40609D21" w14:textId="76047DB4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578DED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5DC14E75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0AC95C" w14:textId="5BEBD749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DDB98A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65875E1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7CFEE8" w14:textId="5AAEF25B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24C1738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692666AF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23B2D0" w14:textId="44FF355C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280AB1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233" w:type="dxa"/>
            <w:gridSpan w:val="2"/>
          </w:tcPr>
          <w:p w14:paraId="208F858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0DC1C5A6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D01FC62" w14:textId="6A0F453E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5F6F6F" w:rsidRPr="002152C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5F6F6F" w:rsidRPr="002152C7" w14:paraId="369B17EC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7E53CDD0" w14:textId="61AC0967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2268" w:type="dxa"/>
            <w:gridSpan w:val="3"/>
          </w:tcPr>
          <w:p w14:paraId="54C6737B" w14:textId="77777777" w:rsidR="005F6F6F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2152C7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2152C7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2152C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</w:p>
          <w:p w14:paraId="700BAE34" w14:textId="5C490F39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729" w:type="dxa"/>
            <w:gridSpan w:val="2"/>
          </w:tcPr>
          <w:p w14:paraId="4DEEB33D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595EFE67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B26F4A9" w14:textId="767BEA5D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0849CE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FB5C81E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BCB16C5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A8556BD" w14:textId="5F956714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585D694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3EAC6EF2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78291B18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29D843F" w14:textId="18C422C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3FE70D20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A81C6FD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FBB967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DEF4CDC" w14:textId="17399C43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00644B4C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94406DF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71C87B04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2A95F01" w14:textId="5C89B11A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6AE6C4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953B747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5BAAE2C0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7C7CA985" w14:textId="423ED274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580495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24216D0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428510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89F8A7" w14:textId="72F79C1D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914F00B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494810D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278A17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499384" w14:textId="17E9814E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8ACE74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1A0DC219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DC0968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323F3A" w14:textId="34AB9F47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3" w:type="dxa"/>
            <w:gridSpan w:val="2"/>
          </w:tcPr>
          <w:p w14:paraId="0EB0852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5AEA3075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551DD95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F06D3A" w14:textId="17C8CB21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5F6F6F" w:rsidRPr="002152C7" w14:paraId="31E26E67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0F70FF5D" w14:textId="519232FD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2152C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2268" w:type="dxa"/>
            <w:gridSpan w:val="3"/>
          </w:tcPr>
          <w:p w14:paraId="19CD18CE" w14:textId="77777777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7B756D28" w14:textId="46F44B0D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7D013C11" w14:textId="24F01096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ซอฟต์แวร์ และระบบเครือข่าย</w:t>
            </w:r>
          </w:p>
        </w:tc>
        <w:tc>
          <w:tcPr>
            <w:tcW w:w="729" w:type="dxa"/>
            <w:gridSpan w:val="2"/>
          </w:tcPr>
          <w:p w14:paraId="4DB4C2C2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AA05B3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36A5B9A" w14:textId="218BD078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248ED8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6B2302E7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9334A7C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2CC1714" w14:textId="248E265B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3A9E09FF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5DB31A3D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B02886D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5BF24A29" w14:textId="488A467B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237" w:type="dxa"/>
          </w:tcPr>
          <w:p w14:paraId="7913EE8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873AA8B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68627222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CB2462D" w14:textId="781CB4E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235" w:type="dxa"/>
            <w:gridSpan w:val="2"/>
          </w:tcPr>
          <w:p w14:paraId="2E3AE88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7200CFD4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431E5C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4F6E453" w14:textId="328AA349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905</w:t>
            </w:r>
          </w:p>
        </w:tc>
        <w:tc>
          <w:tcPr>
            <w:tcW w:w="235" w:type="dxa"/>
            <w:gridSpan w:val="2"/>
          </w:tcPr>
          <w:p w14:paraId="2EA20BDC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753D2B8E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46BCD135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19ADCA3F" w14:textId="204DED98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905</w:t>
            </w:r>
          </w:p>
        </w:tc>
        <w:tc>
          <w:tcPr>
            <w:tcW w:w="235" w:type="dxa"/>
            <w:gridSpan w:val="2"/>
          </w:tcPr>
          <w:p w14:paraId="3B3485C3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77AEB457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C6BB98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FC707D" w14:textId="1BB9903E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77465C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41244DB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E8763F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7101CC" w14:textId="200D5649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55EB0A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2A5A15BC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D00A1E4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CAC8DD9" w14:textId="77BE5240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905</w:t>
            </w:r>
          </w:p>
        </w:tc>
        <w:tc>
          <w:tcPr>
            <w:tcW w:w="233" w:type="dxa"/>
            <w:gridSpan w:val="2"/>
          </w:tcPr>
          <w:p w14:paraId="32CAB618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28BEE92B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F03D350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B87EBA" w14:textId="7F28EE2A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905</w:t>
            </w:r>
          </w:p>
        </w:tc>
      </w:tr>
      <w:tr w:rsidR="005F6F6F" w:rsidRPr="002152C7" w14:paraId="7106E880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36D6B32F" w14:textId="77777777" w:rsidR="005F6F6F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0F836260" w14:textId="65A4D6DB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2268" w:type="dxa"/>
            <w:gridSpan w:val="3"/>
          </w:tcPr>
          <w:p w14:paraId="54271A53" w14:textId="77777777" w:rsidR="005F6F6F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2152C7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3E61BC91" w14:textId="7B29BBEA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29" w:type="dxa"/>
            <w:gridSpan w:val="2"/>
          </w:tcPr>
          <w:p w14:paraId="33E3252C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8BC949" w14:textId="528F142B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7BB5E1B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3C989131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A10E6A" w14:textId="7140A4FC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235" w:type="dxa"/>
            <w:gridSpan w:val="2"/>
          </w:tcPr>
          <w:p w14:paraId="3CB29F6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67E78DC6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99C9F2" w14:textId="6B79A97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45E5241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5E62226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2A6D576" w14:textId="26B576AA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557C57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E2C2CB5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3E5506" w14:textId="174A64FC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287</w:t>
            </w:r>
          </w:p>
        </w:tc>
        <w:tc>
          <w:tcPr>
            <w:tcW w:w="235" w:type="dxa"/>
            <w:gridSpan w:val="2"/>
          </w:tcPr>
          <w:p w14:paraId="295090E9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515BD0A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12D40A4C" w14:textId="33817594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54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</w:p>
        </w:tc>
        <w:tc>
          <w:tcPr>
            <w:tcW w:w="235" w:type="dxa"/>
            <w:gridSpan w:val="2"/>
          </w:tcPr>
          <w:p w14:paraId="6B9BBC4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6BBFD0A6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93ED1A" w14:textId="38B46B6A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5FBE68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AB3EAB0" w14:textId="77777777" w:rsidR="005F6F6F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C7619F" w14:textId="233F364F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AF8DA6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5B693F07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E0038D" w14:textId="4FA4C4AC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287</w:t>
            </w:r>
          </w:p>
        </w:tc>
        <w:tc>
          <w:tcPr>
            <w:tcW w:w="233" w:type="dxa"/>
            <w:gridSpan w:val="2"/>
          </w:tcPr>
          <w:p w14:paraId="17F5198F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755B67C2" w14:textId="77777777" w:rsidR="005F6F6F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E2348E" w14:textId="76C2ACF0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655</w:t>
            </w:r>
          </w:p>
        </w:tc>
      </w:tr>
      <w:tr w:rsidR="005F6F6F" w:rsidRPr="002152C7" w14:paraId="447C0267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0CC2C456" w14:textId="05C655B6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2268" w:type="dxa"/>
            <w:gridSpan w:val="3"/>
          </w:tcPr>
          <w:p w14:paraId="26F2CC85" w14:textId="65E38FA0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9" w:type="dxa"/>
            <w:gridSpan w:val="2"/>
          </w:tcPr>
          <w:p w14:paraId="4B9CC369" w14:textId="7D959812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8017CB8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C1A760F" w14:textId="3FD8825A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2E3007C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03A7071B" w14:textId="1EEA9CCE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37" w:type="dxa"/>
          </w:tcPr>
          <w:p w14:paraId="39C857EC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5E1CCA7" w14:textId="25C9A709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35" w:type="dxa"/>
            <w:gridSpan w:val="2"/>
          </w:tcPr>
          <w:p w14:paraId="52750D4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F8BBBED" w14:textId="2D5401E6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35" w:type="dxa"/>
            <w:gridSpan w:val="2"/>
          </w:tcPr>
          <w:p w14:paraId="5EB57073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71A7E7A2" w14:textId="5BD62C6E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35" w:type="dxa"/>
            <w:gridSpan w:val="2"/>
          </w:tcPr>
          <w:p w14:paraId="516E155B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0736264B" w14:textId="7C8985C4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367C3B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ECD2836" w14:textId="4B133C68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F8C97C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6FA87ACC" w14:textId="61268854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  <w:tc>
          <w:tcPr>
            <w:tcW w:w="233" w:type="dxa"/>
            <w:gridSpan w:val="2"/>
          </w:tcPr>
          <w:p w14:paraId="2D7BD07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01F8E529" w14:textId="6C366601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</w:tr>
      <w:tr w:rsidR="005F6F6F" w:rsidRPr="002152C7" w14:paraId="0FFDA86A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44A82063" w14:textId="679F4145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2268" w:type="dxa"/>
            <w:gridSpan w:val="3"/>
          </w:tcPr>
          <w:p w14:paraId="00EF4372" w14:textId="0383FAF5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ให้บริการรับฝากสินค้าแช่แข็งในห้องเย็น</w:t>
            </w:r>
          </w:p>
        </w:tc>
        <w:tc>
          <w:tcPr>
            <w:tcW w:w="729" w:type="dxa"/>
            <w:gridSpan w:val="2"/>
          </w:tcPr>
          <w:p w14:paraId="75FB18D8" w14:textId="1921D800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3CF50BA9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1FCD14B5" w14:textId="3197F626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235" w:type="dxa"/>
            <w:gridSpan w:val="2"/>
          </w:tcPr>
          <w:p w14:paraId="19A0341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31FAB251" w14:textId="2D6D91B5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7997991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47D965D1" w14:textId="444E3AF2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7A23E800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E88497A" w14:textId="0DBCA4F0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D77A25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519CA9D8" w14:textId="6C3C50CF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022C981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03D27A6E" w14:textId="42DD9C40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CAF6E8F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1312EF2" w14:textId="3C01351A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6E2BDA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03926AF1" w14:textId="43DB60EF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3" w:type="dxa"/>
            <w:gridSpan w:val="2"/>
          </w:tcPr>
          <w:p w14:paraId="231D46A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352CBA8E" w14:textId="01CD88EE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5F6F6F" w:rsidRPr="002152C7" w14:paraId="6207C0D2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4DAC11CE" w14:textId="77777777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เจดับเบิ้ลยูดี แปซิฟิค แลนด์ จำกัด</w:t>
            </w:r>
          </w:p>
        </w:tc>
        <w:tc>
          <w:tcPr>
            <w:tcW w:w="2268" w:type="dxa"/>
            <w:gridSpan w:val="3"/>
          </w:tcPr>
          <w:p w14:paraId="3BC256DC" w14:textId="279044CE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29" w:type="dxa"/>
            <w:gridSpan w:val="2"/>
          </w:tcPr>
          <w:p w14:paraId="298B0A5E" w14:textId="16313EFE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61986D2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2C561BDA" w14:textId="13242C81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7E7753CE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42D70F54" w14:textId="0A63ACB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4F73EF58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DB1D70A" w14:textId="19E93309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1A936CD5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4C2E4D2" w14:textId="6079BA9B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63D1240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69601547" w14:textId="753AB34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261D44D9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8AB5302" w14:textId="4AC01A64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F9C48C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9A08DA0" w14:textId="155EFFB0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F6607B8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598D781C" w14:textId="3F2EE139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3" w:type="dxa"/>
            <w:gridSpan w:val="2"/>
          </w:tcPr>
          <w:p w14:paraId="2345C1C2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4627056B" w14:textId="63DAA593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5F6F6F" w:rsidRPr="002152C7" w14:paraId="702DD456" w14:textId="77777777" w:rsidTr="00626477">
        <w:trPr>
          <w:gridAfter w:val="1"/>
          <w:wAfter w:w="8" w:type="dxa"/>
          <w:cantSplit/>
          <w:trHeight w:val="60"/>
        </w:trPr>
        <w:tc>
          <w:tcPr>
            <w:tcW w:w="2564" w:type="dxa"/>
            <w:gridSpan w:val="2"/>
          </w:tcPr>
          <w:p w14:paraId="5E7D2828" w14:textId="4724C22B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2268" w:type="dxa"/>
            <w:gridSpan w:val="3"/>
          </w:tcPr>
          <w:p w14:paraId="027A67A4" w14:textId="5C34D9E2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29" w:type="dxa"/>
            <w:gridSpan w:val="2"/>
          </w:tcPr>
          <w:p w14:paraId="2CE6C1A4" w14:textId="1F3B7AC2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B9F79D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2012D021" w14:textId="6C6234A7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35" w:type="dxa"/>
            <w:gridSpan w:val="2"/>
          </w:tcPr>
          <w:p w14:paraId="0CC74859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8" w:type="dxa"/>
          </w:tcPr>
          <w:p w14:paraId="542F4750" w14:textId="64466790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115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34CF9EC1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C0A3206" w14:textId="66E1A771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91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235" w:type="dxa"/>
            <w:gridSpan w:val="2"/>
          </w:tcPr>
          <w:p w14:paraId="4E2DD6D6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F97B498" w14:textId="71A593CF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102</w:t>
            </w:r>
            <w:r w:rsidR="005F6F6F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350</w:t>
            </w:r>
          </w:p>
        </w:tc>
        <w:tc>
          <w:tcPr>
            <w:tcW w:w="235" w:type="dxa"/>
            <w:gridSpan w:val="2"/>
          </w:tcPr>
          <w:p w14:paraId="09F817CB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0DB581CB" w14:textId="5F7296DA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07410152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70A71769" w14:textId="46C151AF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53A047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DCA23AC" w14:textId="7883C339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EC73A2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A0F21BE" w14:textId="2CEED128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102</w:t>
            </w:r>
            <w:r w:rsidR="005F6F6F" w:rsidRPr="002152C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350</w:t>
            </w:r>
          </w:p>
        </w:tc>
        <w:tc>
          <w:tcPr>
            <w:tcW w:w="233" w:type="dxa"/>
            <w:gridSpan w:val="2"/>
          </w:tcPr>
          <w:p w14:paraId="418E3F7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6" w:type="dxa"/>
            <w:gridSpan w:val="2"/>
          </w:tcPr>
          <w:p w14:paraId="09251F48" w14:textId="54FBC444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100F95" w:rsidRPr="002152C7" w14:paraId="3A369E4B" w14:textId="77777777" w:rsidTr="00626477">
        <w:trPr>
          <w:gridAfter w:val="1"/>
          <w:wAfter w:w="8" w:type="dxa"/>
          <w:cantSplit/>
          <w:trHeight w:val="187"/>
        </w:trPr>
        <w:tc>
          <w:tcPr>
            <w:tcW w:w="2564" w:type="dxa"/>
            <w:gridSpan w:val="2"/>
          </w:tcPr>
          <w:p w14:paraId="2937D683" w14:textId="6839BE1D" w:rsidR="00100F95" w:rsidRPr="002152C7" w:rsidRDefault="00100F95" w:rsidP="00100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2268" w:type="dxa"/>
            <w:gridSpan w:val="3"/>
          </w:tcPr>
          <w:p w14:paraId="5E2D2F63" w14:textId="7297AB95" w:rsidR="00100F95" w:rsidRPr="002152C7" w:rsidRDefault="00100F95" w:rsidP="00100F9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9" w:type="dxa"/>
            <w:gridSpan w:val="2"/>
          </w:tcPr>
          <w:p w14:paraId="067FD3F7" w14:textId="44AED781" w:rsidR="00100F95" w:rsidRPr="002152C7" w:rsidRDefault="00BF0225" w:rsidP="00100F9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100F95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0F36CE4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9" w:type="dxa"/>
            <w:gridSpan w:val="2"/>
          </w:tcPr>
          <w:p w14:paraId="45A54F94" w14:textId="7E6A66BC" w:rsidR="00100F95" w:rsidRPr="002152C7" w:rsidRDefault="00BF0225" w:rsidP="00100F9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100F95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71EAB834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8" w:type="dxa"/>
          </w:tcPr>
          <w:p w14:paraId="54A9A21E" w14:textId="4BACEF2D" w:rsidR="00100F95" w:rsidRPr="002152C7" w:rsidRDefault="00BF022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="00100F95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  <w:vAlign w:val="bottom"/>
          </w:tcPr>
          <w:p w14:paraId="0ABD433A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19C8B1E2" w14:textId="4640472B" w:rsidR="00100F95" w:rsidRPr="002152C7" w:rsidRDefault="00BF022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="00100F95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  <w:vAlign w:val="bottom"/>
          </w:tcPr>
          <w:p w14:paraId="435CEC37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6" w:type="dxa"/>
            <w:gridSpan w:val="2"/>
          </w:tcPr>
          <w:p w14:paraId="5EDECDE6" w14:textId="701610EF" w:rsidR="00100F95" w:rsidRPr="002152C7" w:rsidRDefault="00280AB1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35" w:type="dxa"/>
            <w:gridSpan w:val="2"/>
          </w:tcPr>
          <w:p w14:paraId="248DDB2E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3" w:type="dxa"/>
            <w:gridSpan w:val="2"/>
          </w:tcPr>
          <w:p w14:paraId="711E3964" w14:textId="1193F426" w:rsidR="00100F95" w:rsidRPr="002152C7" w:rsidRDefault="000C136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35" w:type="dxa"/>
            <w:gridSpan w:val="2"/>
          </w:tcPr>
          <w:p w14:paraId="2F8CAEAF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4" w:type="dxa"/>
            <w:gridSpan w:val="2"/>
          </w:tcPr>
          <w:p w14:paraId="2EDF18D6" w14:textId="01677ADF" w:rsidR="00100F95" w:rsidRPr="002152C7" w:rsidRDefault="00100F95" w:rsidP="00100F9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FC89B90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E04CAA4" w14:textId="71E55C10" w:rsidR="00100F95" w:rsidRPr="002152C7" w:rsidRDefault="00100F95" w:rsidP="00100F9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8DEBB8F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gridSpan w:val="2"/>
          </w:tcPr>
          <w:p w14:paraId="47D34CDB" w14:textId="7571012E" w:rsidR="00100F95" w:rsidRPr="002152C7" w:rsidRDefault="00280AB1" w:rsidP="00100F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33" w:type="dxa"/>
            <w:gridSpan w:val="2"/>
          </w:tcPr>
          <w:p w14:paraId="103850C4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6" w:type="dxa"/>
            <w:gridSpan w:val="2"/>
          </w:tcPr>
          <w:p w14:paraId="5B7F358F" w14:textId="4C12D91F" w:rsidR="00100F95" w:rsidRPr="002152C7" w:rsidRDefault="00BF0225" w:rsidP="00100F9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="00100F95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</w:tr>
      <w:tr w:rsidR="005F6F6F" w:rsidRPr="002152C7" w14:paraId="490C0EF9" w14:textId="77777777" w:rsidTr="00626477">
        <w:trPr>
          <w:gridAfter w:val="1"/>
          <w:wAfter w:w="8" w:type="dxa"/>
          <w:cantSplit/>
          <w:trHeight w:val="187"/>
        </w:trPr>
        <w:tc>
          <w:tcPr>
            <w:tcW w:w="2564" w:type="dxa"/>
            <w:gridSpan w:val="2"/>
          </w:tcPr>
          <w:p w14:paraId="51924B91" w14:textId="243FF435" w:rsidR="005F6F6F" w:rsidRPr="002152C7" w:rsidRDefault="005F6F6F" w:rsidP="005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152C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2268" w:type="dxa"/>
            <w:gridSpan w:val="3"/>
          </w:tcPr>
          <w:p w14:paraId="7469D097" w14:textId="448853E5" w:rsidR="005F6F6F" w:rsidRPr="002152C7" w:rsidRDefault="005F6F6F" w:rsidP="005F6F6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29" w:type="dxa"/>
            <w:gridSpan w:val="2"/>
          </w:tcPr>
          <w:p w14:paraId="1A7425AC" w14:textId="194EFA06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4D5F1D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9" w:type="dxa"/>
            <w:gridSpan w:val="2"/>
          </w:tcPr>
          <w:p w14:paraId="4EAC2524" w14:textId="1F81E059" w:rsidR="005F6F6F" w:rsidRPr="002152C7" w:rsidRDefault="00BF0225" w:rsidP="005F6F6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3D19B41D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8" w:type="dxa"/>
          </w:tcPr>
          <w:p w14:paraId="1E1F94CE" w14:textId="17C2447D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  <w:vAlign w:val="bottom"/>
          </w:tcPr>
          <w:p w14:paraId="3C9C5543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547FCE8B" w14:textId="2EA6AAE9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  <w:vAlign w:val="bottom"/>
          </w:tcPr>
          <w:p w14:paraId="46239738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6" w:type="dxa"/>
            <w:gridSpan w:val="2"/>
            <w:tcBorders>
              <w:bottom w:val="single" w:sz="4" w:space="0" w:color="auto"/>
            </w:tcBorders>
          </w:tcPr>
          <w:p w14:paraId="5E6D0853" w14:textId="1BBC46AE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17E52ED9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</w:tcPr>
          <w:p w14:paraId="4E42F460" w14:textId="441B2126" w:rsidR="005F6F6F" w:rsidRPr="002152C7" w:rsidRDefault="00BF0225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79A5F3E4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6E8A7D0B" w14:textId="79E17DBF" w:rsidR="005F6F6F" w:rsidRPr="002152C7" w:rsidRDefault="005F6F6F" w:rsidP="005F6F6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1EBFBB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65248AE6" w14:textId="0709C37C" w:rsidR="005F6F6F" w:rsidRPr="002152C7" w:rsidRDefault="005F6F6F" w:rsidP="005F6F6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45F17737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14:paraId="5B7754C4" w14:textId="52672CAD" w:rsidR="005F6F6F" w:rsidRPr="002152C7" w:rsidRDefault="00BF0225" w:rsidP="007753B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5F6F6F" w:rsidRPr="002152C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3" w:type="dxa"/>
            <w:gridSpan w:val="2"/>
          </w:tcPr>
          <w:p w14:paraId="0BFBD09A" w14:textId="77777777" w:rsidR="005F6F6F" w:rsidRPr="002152C7" w:rsidRDefault="005F6F6F" w:rsidP="005F6F6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14:paraId="567E5EEA" w14:textId="502B8095" w:rsidR="005F6F6F" w:rsidRPr="002152C7" w:rsidRDefault="00BF0225" w:rsidP="007753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5F6F6F" w:rsidRPr="002152C7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100F95" w:rsidRPr="002152C7" w14:paraId="1A070345" w14:textId="77777777" w:rsidTr="00626477">
        <w:trPr>
          <w:gridAfter w:val="1"/>
          <w:wAfter w:w="8" w:type="dxa"/>
          <w:cantSplit/>
          <w:trHeight w:val="187"/>
        </w:trPr>
        <w:tc>
          <w:tcPr>
            <w:tcW w:w="2564" w:type="dxa"/>
            <w:gridSpan w:val="2"/>
          </w:tcPr>
          <w:p w14:paraId="1832CEAE" w14:textId="5AD578E5" w:rsidR="00100F95" w:rsidRPr="002152C7" w:rsidRDefault="00100F95" w:rsidP="00100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152C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68" w:type="dxa"/>
            <w:gridSpan w:val="3"/>
          </w:tcPr>
          <w:p w14:paraId="702F99FD" w14:textId="77777777" w:rsidR="00100F95" w:rsidRPr="002152C7" w:rsidRDefault="00100F95" w:rsidP="00100F9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9" w:type="dxa"/>
            <w:gridSpan w:val="2"/>
          </w:tcPr>
          <w:p w14:paraId="6D336243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74D9F25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9" w:type="dxa"/>
            <w:gridSpan w:val="2"/>
          </w:tcPr>
          <w:p w14:paraId="27DF438E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3B2F74C1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8" w:type="dxa"/>
          </w:tcPr>
          <w:p w14:paraId="269EE59C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38DB4ED0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506B63CB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42E0419B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41AF80" w14:textId="03EB844E" w:rsidR="00100F95" w:rsidRPr="002152C7" w:rsidRDefault="00BF022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380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350</w:t>
            </w:r>
          </w:p>
        </w:tc>
        <w:tc>
          <w:tcPr>
            <w:tcW w:w="235" w:type="dxa"/>
            <w:gridSpan w:val="2"/>
          </w:tcPr>
          <w:p w14:paraId="62F69352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E981E" w14:textId="4B633520" w:rsidR="00100F95" w:rsidRPr="002152C7" w:rsidRDefault="00BF022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  <w:tc>
          <w:tcPr>
            <w:tcW w:w="235" w:type="dxa"/>
            <w:gridSpan w:val="2"/>
          </w:tcPr>
          <w:p w14:paraId="1B9E7CE2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29B69B" w14:textId="5AA20631" w:rsidR="00100F95" w:rsidRPr="005F6F6F" w:rsidRDefault="00100F95" w:rsidP="00100F9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F6F6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D4F1D3F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21B18E" w14:textId="57AD3E4E" w:rsidR="00100F95" w:rsidRPr="002152C7" w:rsidRDefault="00100F95" w:rsidP="00100F9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4AA59337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D7DEB" w14:textId="0712AC7A" w:rsidR="00100F95" w:rsidRPr="002152C7" w:rsidRDefault="00BF0225" w:rsidP="00100F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380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350</w:t>
            </w:r>
          </w:p>
        </w:tc>
        <w:tc>
          <w:tcPr>
            <w:tcW w:w="233" w:type="dxa"/>
            <w:gridSpan w:val="2"/>
          </w:tcPr>
          <w:p w14:paraId="19A49184" w14:textId="77777777" w:rsidR="00100F95" w:rsidRPr="002152C7" w:rsidRDefault="00100F95" w:rsidP="00100F9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6F3311" w14:textId="0BFC5306" w:rsidR="00100F95" w:rsidRPr="002152C7" w:rsidRDefault="00BF0225" w:rsidP="00100F9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="00100F95" w:rsidRPr="002152C7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</w:tr>
      <w:tr w:rsidR="002B002D" w:rsidRPr="002152C7" w14:paraId="3152E158" w14:textId="77777777" w:rsidTr="00626477">
        <w:trPr>
          <w:gridAfter w:val="1"/>
          <w:wAfter w:w="8" w:type="dxa"/>
          <w:cantSplit/>
          <w:trHeight w:val="187"/>
        </w:trPr>
        <w:tc>
          <w:tcPr>
            <w:tcW w:w="2564" w:type="dxa"/>
            <w:gridSpan w:val="2"/>
          </w:tcPr>
          <w:p w14:paraId="47AB06C2" w14:textId="77777777" w:rsidR="002B002D" w:rsidRPr="002152C7" w:rsidRDefault="002B002D" w:rsidP="0044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3"/>
          </w:tcPr>
          <w:p w14:paraId="072F1CB8" w14:textId="77777777" w:rsidR="002B002D" w:rsidRPr="002152C7" w:rsidRDefault="002B002D" w:rsidP="00446DB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9" w:type="dxa"/>
            <w:gridSpan w:val="2"/>
          </w:tcPr>
          <w:p w14:paraId="356D62F6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07A3FF9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9" w:type="dxa"/>
            <w:gridSpan w:val="2"/>
          </w:tcPr>
          <w:p w14:paraId="2CF50DAC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501A4DA2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8" w:type="dxa"/>
          </w:tcPr>
          <w:p w14:paraId="1C212B00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3F7B6F19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7D61F296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1A462E6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6" w:type="dxa"/>
            <w:gridSpan w:val="2"/>
            <w:tcBorders>
              <w:top w:val="double" w:sz="4" w:space="0" w:color="auto"/>
            </w:tcBorders>
          </w:tcPr>
          <w:p w14:paraId="0A72D585" w14:textId="77777777" w:rsidR="002B002D" w:rsidRPr="00A35448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5" w:type="dxa"/>
            <w:gridSpan w:val="2"/>
          </w:tcPr>
          <w:p w14:paraId="7275F920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3" w:type="dxa"/>
            <w:gridSpan w:val="2"/>
            <w:tcBorders>
              <w:top w:val="double" w:sz="4" w:space="0" w:color="auto"/>
            </w:tcBorders>
          </w:tcPr>
          <w:p w14:paraId="32E3281A" w14:textId="77777777" w:rsidR="002B002D" w:rsidRPr="00A35448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5" w:type="dxa"/>
            <w:gridSpan w:val="2"/>
          </w:tcPr>
          <w:p w14:paraId="4F864170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</w:tcPr>
          <w:p w14:paraId="6C895747" w14:textId="77777777" w:rsidR="002B002D" w:rsidRPr="00A35448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5" w:type="dxa"/>
            <w:gridSpan w:val="2"/>
          </w:tcPr>
          <w:p w14:paraId="6BE626B7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</w:tcBorders>
          </w:tcPr>
          <w:p w14:paraId="77683848" w14:textId="77777777" w:rsidR="002B002D" w:rsidRPr="00A35448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4442175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gridSpan w:val="2"/>
            <w:tcBorders>
              <w:top w:val="double" w:sz="4" w:space="0" w:color="auto"/>
            </w:tcBorders>
          </w:tcPr>
          <w:p w14:paraId="74C476B8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33" w:type="dxa"/>
            <w:gridSpan w:val="2"/>
          </w:tcPr>
          <w:p w14:paraId="300B5C5E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6" w:type="dxa"/>
            <w:gridSpan w:val="2"/>
            <w:tcBorders>
              <w:top w:val="double" w:sz="4" w:space="0" w:color="auto"/>
            </w:tcBorders>
          </w:tcPr>
          <w:p w14:paraId="3EE34ECD" w14:textId="77777777" w:rsidR="002B002D" w:rsidRPr="002152C7" w:rsidRDefault="002B002D" w:rsidP="00446DB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DA6510" w:rsidRPr="002152C7" w14:paraId="066A6DB9" w14:textId="77777777" w:rsidTr="00626477">
        <w:trPr>
          <w:cantSplit/>
          <w:trHeight w:val="549"/>
        </w:trPr>
        <w:tc>
          <w:tcPr>
            <w:tcW w:w="2223" w:type="dxa"/>
            <w:vAlign w:val="bottom"/>
          </w:tcPr>
          <w:p w14:paraId="58FBE9A5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bookmarkStart w:id="4" w:name="_Hlk40181453"/>
          </w:p>
        </w:tc>
        <w:tc>
          <w:tcPr>
            <w:tcW w:w="2340" w:type="dxa"/>
            <w:gridSpan w:val="2"/>
            <w:vAlign w:val="bottom"/>
          </w:tcPr>
          <w:p w14:paraId="533F4AD6" w14:textId="027A4160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4E5798D" w14:textId="68951A3B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68" w:type="dxa"/>
            <w:gridSpan w:val="5"/>
            <w:vAlign w:val="bottom"/>
          </w:tcPr>
          <w:p w14:paraId="22751860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0134E1FC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gridSpan w:val="2"/>
            <w:vAlign w:val="bottom"/>
          </w:tcPr>
          <w:p w14:paraId="64CE427B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58" w:type="dxa"/>
            <w:gridSpan w:val="5"/>
            <w:vAlign w:val="bottom"/>
          </w:tcPr>
          <w:p w14:paraId="57D962E4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B3B3F2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gridSpan w:val="2"/>
            <w:vAlign w:val="bottom"/>
          </w:tcPr>
          <w:p w14:paraId="0E0B3311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54" w:type="dxa"/>
            <w:gridSpan w:val="6"/>
            <w:vAlign w:val="bottom"/>
          </w:tcPr>
          <w:p w14:paraId="5EB2D915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3EE687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gridSpan w:val="2"/>
            <w:vAlign w:val="bottom"/>
          </w:tcPr>
          <w:p w14:paraId="1E1E921A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8" w:type="dxa"/>
            <w:gridSpan w:val="6"/>
            <w:vAlign w:val="bottom"/>
          </w:tcPr>
          <w:p w14:paraId="15D7A6BF" w14:textId="77777777" w:rsidR="00DA6510" w:rsidRPr="006A5549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24A2D0" w14:textId="50CA0F77" w:rsidR="00DA6510" w:rsidRPr="006A5549" w:rsidRDefault="000A2199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35" w:type="dxa"/>
            <w:gridSpan w:val="2"/>
            <w:vAlign w:val="bottom"/>
          </w:tcPr>
          <w:p w14:paraId="5186CC98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7D782D2F" w14:textId="6B1A9886" w:rsidR="00DA6510" w:rsidRPr="002152C7" w:rsidRDefault="000A2199" w:rsidP="000A2199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6A554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DA6510" w:rsidRPr="002152C7" w14:paraId="1E13F04F" w14:textId="77777777" w:rsidTr="00626477">
        <w:trPr>
          <w:cantSplit/>
          <w:trHeight w:val="187"/>
        </w:trPr>
        <w:tc>
          <w:tcPr>
            <w:tcW w:w="2223" w:type="dxa"/>
          </w:tcPr>
          <w:p w14:paraId="3BFFF93F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2"/>
          </w:tcPr>
          <w:p w14:paraId="6609B1B6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1CF38C6E" w14:textId="3B1C4238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465F0E5C" w14:textId="09D2264A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7B6B451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730598C" w14:textId="31D14732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24E82CB3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7A078486" w14:textId="0ED7E80E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7" w:type="dxa"/>
          </w:tcPr>
          <w:p w14:paraId="0D73FD0C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35BF6C48" w14:textId="48AB9D92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0BA9E578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FD4E1DF" w14:textId="013235E2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5" w:type="dxa"/>
            <w:gridSpan w:val="2"/>
          </w:tcPr>
          <w:p w14:paraId="74E9E11B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4B6DB262" w14:textId="7017D556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4A6130E5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0D9D8C20" w14:textId="4C6BD1FF" w:rsidR="00DA6510" w:rsidRPr="006A5549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A6510" w:rsidRPr="006A554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5" w:type="dxa"/>
            <w:gridSpan w:val="2"/>
          </w:tcPr>
          <w:p w14:paraId="70154D50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C43DDE9" w14:textId="185F35BF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52A52A8E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255E6D9E" w14:textId="167D1196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3" w:type="dxa"/>
            <w:gridSpan w:val="2"/>
          </w:tcPr>
          <w:p w14:paraId="32A00CAF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1135796" w14:textId="5C135184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DA6510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</w:tr>
      <w:tr w:rsidR="00DA6510" w:rsidRPr="002152C7" w14:paraId="1F64A846" w14:textId="77777777" w:rsidTr="00626477">
        <w:trPr>
          <w:cantSplit/>
          <w:trHeight w:val="180"/>
        </w:trPr>
        <w:tc>
          <w:tcPr>
            <w:tcW w:w="2223" w:type="dxa"/>
          </w:tcPr>
          <w:p w14:paraId="7DF6BFDE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2"/>
          </w:tcPr>
          <w:p w14:paraId="7E2B9830" w14:textId="272AB4DA" w:rsidR="00DA6510" w:rsidRPr="002152C7" w:rsidRDefault="009816AA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697A630B" w14:textId="462530B1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173695B5" w14:textId="1E6AAFBA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1A0C22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165043DA" w14:textId="38C77BAA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2047D152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7E36096E" w14:textId="46BC85AB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7A14CE92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0B45C2EF" w14:textId="2311BD20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0E540319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807995E" w14:textId="304BA1A2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5" w:type="dxa"/>
            <w:gridSpan w:val="2"/>
          </w:tcPr>
          <w:p w14:paraId="66938955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45086815" w14:textId="57C28214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6E8DBE2D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4EC5A84D" w14:textId="4C896426" w:rsidR="00DA6510" w:rsidRPr="006A5549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5" w:type="dxa"/>
            <w:gridSpan w:val="2"/>
          </w:tcPr>
          <w:p w14:paraId="0FD677CE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gridSpan w:val="2"/>
          </w:tcPr>
          <w:p w14:paraId="31BEC78B" w14:textId="54FB05D1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7EF9F1B0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55B9F71B" w14:textId="534DCF9C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3" w:type="dxa"/>
            <w:gridSpan w:val="2"/>
          </w:tcPr>
          <w:p w14:paraId="5A499E8C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55545599" w14:textId="250EF266" w:rsidR="00DA6510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bookmarkEnd w:id="4"/>
      <w:tr w:rsidR="00DA6510" w:rsidRPr="002152C7" w14:paraId="4C39A392" w14:textId="77777777" w:rsidTr="00626477">
        <w:trPr>
          <w:cantSplit/>
          <w:trHeight w:val="60"/>
        </w:trPr>
        <w:tc>
          <w:tcPr>
            <w:tcW w:w="2223" w:type="dxa"/>
          </w:tcPr>
          <w:p w14:paraId="73984929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2"/>
          </w:tcPr>
          <w:p w14:paraId="343BB1E4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1244560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568" w:type="dxa"/>
            <w:gridSpan w:val="5"/>
          </w:tcPr>
          <w:p w14:paraId="17867401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2152C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235" w:type="dxa"/>
            <w:gridSpan w:val="2"/>
          </w:tcPr>
          <w:p w14:paraId="1C1D1538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8098" w:type="dxa"/>
            <w:gridSpan w:val="29"/>
          </w:tcPr>
          <w:p w14:paraId="22C3CA6E" w14:textId="77777777" w:rsidR="00DA6510" w:rsidRPr="006A5549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DA6510" w:rsidRPr="002152C7" w14:paraId="38C0DE1D" w14:textId="77777777" w:rsidTr="00626477">
        <w:trPr>
          <w:cantSplit/>
          <w:trHeight w:val="60"/>
        </w:trPr>
        <w:tc>
          <w:tcPr>
            <w:tcW w:w="4563" w:type="dxa"/>
            <w:gridSpan w:val="3"/>
          </w:tcPr>
          <w:p w14:paraId="5A44E810" w14:textId="77777777" w:rsidR="00DA6510" w:rsidRPr="002152C7" w:rsidRDefault="00DA6510" w:rsidP="00333F6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2152C7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งอ้อม</w:t>
            </w:r>
          </w:p>
        </w:tc>
        <w:tc>
          <w:tcPr>
            <w:tcW w:w="179" w:type="dxa"/>
          </w:tcPr>
          <w:p w14:paraId="2087875B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9" w:type="dxa"/>
            <w:gridSpan w:val="2"/>
          </w:tcPr>
          <w:p w14:paraId="0A6063DC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E3B26F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7041190C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0C6AE191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7B5C230E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7" w:type="dxa"/>
          </w:tcPr>
          <w:p w14:paraId="18B9D6CF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2C728D74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41A97534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1D023278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7856F29E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AA68D1D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228052CD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2FF53DF8" w14:textId="77777777" w:rsidR="00DA6510" w:rsidRPr="006A5549" w:rsidRDefault="00DA6510" w:rsidP="00333F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6E570F1C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CEB91F8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144BA70C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35542391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3" w:type="dxa"/>
            <w:gridSpan w:val="2"/>
          </w:tcPr>
          <w:p w14:paraId="77E551F5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33860D81" w14:textId="77777777" w:rsidR="00DA6510" w:rsidRPr="002152C7" w:rsidRDefault="00DA6510" w:rsidP="00333F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6A5549" w:rsidRPr="002152C7" w14:paraId="5321E486" w14:textId="77777777" w:rsidTr="00626477">
        <w:trPr>
          <w:cantSplit/>
          <w:trHeight w:val="60"/>
        </w:trPr>
        <w:tc>
          <w:tcPr>
            <w:tcW w:w="2223" w:type="dxa"/>
          </w:tcPr>
          <w:p w14:paraId="5A15C69D" w14:textId="79958AD6" w:rsidR="006A5549" w:rsidRPr="002152C7" w:rsidRDefault="006A5549" w:rsidP="00B7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ห้องเย็น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340" w:type="dxa"/>
            <w:gridSpan w:val="2"/>
          </w:tcPr>
          <w:p w14:paraId="10716B33" w14:textId="7634AEB5" w:rsidR="006A5549" w:rsidRPr="002152C7" w:rsidRDefault="006A5549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ให้บริการรับฝากสินค้าแช่แข็งในห้องเย็นและขนส่งสินค้าแช่แข็ง</w:t>
            </w:r>
          </w:p>
        </w:tc>
        <w:tc>
          <w:tcPr>
            <w:tcW w:w="179" w:type="dxa"/>
          </w:tcPr>
          <w:p w14:paraId="731F356B" w14:textId="4CDDF52B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9" w:type="dxa"/>
            <w:gridSpan w:val="2"/>
          </w:tcPr>
          <w:p w14:paraId="0F5132A0" w14:textId="77777777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90FD534" w14:textId="6B079D9F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6A5549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F7304C2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6A8A4A49" w14:textId="77777777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650BB1E" w14:textId="0CCC8683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35" w:type="dxa"/>
            <w:gridSpan w:val="2"/>
          </w:tcPr>
          <w:p w14:paraId="72275D9D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6B3F4991" w14:textId="77777777" w:rsidR="006A5549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5F6317D" w14:textId="5AD9AFE8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00D58552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1A68467A" w14:textId="77777777" w:rsidR="006A5549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D6465D4" w14:textId="7E87CF11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7FA33B22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42089FD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F5A9017" w14:textId="33DFFEC5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056B2C0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6EE8BD07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E9B38" w14:textId="71A8A9FB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7D5A59B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731D05F7" w14:textId="77777777" w:rsidR="006A5549" w:rsidRDefault="006A5549" w:rsidP="005919F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477F222" w14:textId="3B7AC340" w:rsidR="006A5549" w:rsidRPr="005919FE" w:rsidRDefault="006A5549" w:rsidP="005919F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919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890D79E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8E47134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E96117" w14:textId="0ED79676" w:rsidR="006A5549" w:rsidRPr="002152C7" w:rsidRDefault="006A5549" w:rsidP="000F30C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C3E940F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67C2E215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A682947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490466FA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8EF6B06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E995BB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A5549" w:rsidRPr="002152C7" w14:paraId="0226DAB7" w14:textId="77777777" w:rsidTr="00626477">
        <w:trPr>
          <w:cantSplit/>
          <w:trHeight w:val="60"/>
        </w:trPr>
        <w:tc>
          <w:tcPr>
            <w:tcW w:w="2223" w:type="dxa"/>
          </w:tcPr>
          <w:p w14:paraId="5648CE5B" w14:textId="04EBC06E" w:rsidR="006A5549" w:rsidRPr="002152C7" w:rsidRDefault="006A5549" w:rsidP="006A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โลจิสติกส์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โปร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340" w:type="dxa"/>
            <w:gridSpan w:val="2"/>
          </w:tcPr>
          <w:p w14:paraId="4221658E" w14:textId="5185D1A1" w:rsidR="006A5549" w:rsidRPr="002152C7" w:rsidRDefault="006A5549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ให้บริการขนส่ง</w:t>
            </w:r>
          </w:p>
        </w:tc>
        <w:tc>
          <w:tcPr>
            <w:tcW w:w="179" w:type="dxa"/>
          </w:tcPr>
          <w:p w14:paraId="7649703B" w14:textId="7A1359DF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5815016D" w14:textId="08CA7C9E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6A5549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8E48F96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C12E038" w14:textId="7A463E3C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6A5549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35" w:type="dxa"/>
            <w:gridSpan w:val="2"/>
          </w:tcPr>
          <w:p w14:paraId="0B30A24F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24FB32C4" w14:textId="54FDA963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="005919FE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7" w:type="dxa"/>
          </w:tcPr>
          <w:p w14:paraId="53D745AB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6E734A5E" w14:textId="54B4CE26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="005919FE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35" w:type="dxa"/>
            <w:gridSpan w:val="2"/>
          </w:tcPr>
          <w:p w14:paraId="57F8F354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86246DC" w14:textId="4BA13A4C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D4567C6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59A47598" w14:textId="09473F02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5401EB0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024C093" w14:textId="33DCC286" w:rsidR="006A5549" w:rsidRPr="005919FE" w:rsidRDefault="006A5549" w:rsidP="005919F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919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CFC84C6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5DF6BE1A" w14:textId="3B3D6B7D" w:rsidR="006A5549" w:rsidRPr="002152C7" w:rsidRDefault="006A5549" w:rsidP="000F30C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DE7C4C2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1F743419" w14:textId="7EE742E0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47FF72F5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2DE9EC9C" w14:textId="02D4D373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A5549" w:rsidRPr="002152C7" w14:paraId="3531A9D6" w14:textId="77777777" w:rsidTr="00626477">
        <w:trPr>
          <w:cantSplit/>
          <w:trHeight w:val="60"/>
        </w:trPr>
        <w:tc>
          <w:tcPr>
            <w:tcW w:w="2223" w:type="dxa"/>
          </w:tcPr>
          <w:p w14:paraId="27A1613E" w14:textId="22943319" w:rsidR="006A5549" w:rsidRPr="002152C7" w:rsidRDefault="006A5549" w:rsidP="006A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เจพีเค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โคลด์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สโตเรจ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340" w:type="dxa"/>
            <w:gridSpan w:val="2"/>
          </w:tcPr>
          <w:p w14:paraId="707CA8FE" w14:textId="77777777" w:rsidR="00C3169B" w:rsidRDefault="006A5549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ให้บริการรับฝากสินค้าแช่แข็ง</w:t>
            </w:r>
          </w:p>
          <w:p w14:paraId="751C5B4B" w14:textId="0DD2AF04" w:rsidR="006A5549" w:rsidRPr="002152C7" w:rsidRDefault="00C3169B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/>
                <w:sz w:val="20"/>
              </w:rPr>
              <w:t xml:space="preserve">   </w:t>
            </w:r>
            <w:r w:rsidR="006A5549" w:rsidRPr="00C36EC6">
              <w:rPr>
                <w:rFonts w:ascii="Angsana New" w:hAnsi="Angsana New" w:cs="Angsana New" w:hint="cs"/>
                <w:sz w:val="20"/>
                <w:cs/>
              </w:rPr>
              <w:t>ในห้องเย็น</w:t>
            </w:r>
          </w:p>
        </w:tc>
        <w:tc>
          <w:tcPr>
            <w:tcW w:w="179" w:type="dxa"/>
          </w:tcPr>
          <w:p w14:paraId="518C9F0C" w14:textId="536BBC64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1ABE666E" w14:textId="77777777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6C3FFD" w14:textId="124AC90D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74DF7EF6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3D168A18" w14:textId="77777777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BC95C2" w14:textId="29802EA9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235" w:type="dxa"/>
            <w:gridSpan w:val="2"/>
          </w:tcPr>
          <w:p w14:paraId="71CA018D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6DAA6266" w14:textId="77777777" w:rsidR="006A5549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8DDDB6" w14:textId="648C6636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237" w:type="dxa"/>
          </w:tcPr>
          <w:p w14:paraId="297F764C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19E9F9A9" w14:textId="77777777" w:rsidR="006A5549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1B76C7" w14:textId="436B61C2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235" w:type="dxa"/>
            <w:gridSpan w:val="2"/>
          </w:tcPr>
          <w:p w14:paraId="78A87479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71E4138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04913E" w14:textId="1EB8C635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644D39D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44D78664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12009E" w14:textId="1B4B82BF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7AE6080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54F9D787" w14:textId="77777777" w:rsidR="006A5549" w:rsidRDefault="006A5549" w:rsidP="005919F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03EB4B" w14:textId="0FCE2818" w:rsidR="006A5549" w:rsidRPr="005919FE" w:rsidRDefault="006A5549" w:rsidP="005919F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919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0668EF7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F14FAB1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3B5B7" w14:textId="72E22600" w:rsidR="006A5549" w:rsidRPr="002152C7" w:rsidRDefault="006A5549" w:rsidP="000F30C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5CF273D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7C7B6B1" w14:textId="77777777" w:rsidR="000F30C3" w:rsidRDefault="000F30C3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212F5E" w14:textId="32216FB8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0F230BAF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67BD9D65" w14:textId="77777777" w:rsidR="000F30C3" w:rsidRDefault="000F30C3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83E694" w14:textId="53B87DC4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6A5549" w:rsidRPr="002152C7" w14:paraId="7FED57E8" w14:textId="77777777" w:rsidTr="00626477">
        <w:trPr>
          <w:cantSplit/>
          <w:trHeight w:val="60"/>
        </w:trPr>
        <w:tc>
          <w:tcPr>
            <w:tcW w:w="2223" w:type="dxa"/>
          </w:tcPr>
          <w:p w14:paraId="4D4D4A10" w14:textId="0040FB26" w:rsidR="006A5549" w:rsidRPr="002152C7" w:rsidRDefault="006A5549" w:rsidP="006A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กีลเลี่ยน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340" w:type="dxa"/>
            <w:gridSpan w:val="2"/>
          </w:tcPr>
          <w:p w14:paraId="291F210E" w14:textId="2FA682D6" w:rsidR="006A5549" w:rsidRPr="002152C7" w:rsidRDefault="006A5549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ให้เช่าที่ดิน</w:t>
            </w:r>
          </w:p>
        </w:tc>
        <w:tc>
          <w:tcPr>
            <w:tcW w:w="179" w:type="dxa"/>
          </w:tcPr>
          <w:p w14:paraId="2A43D660" w14:textId="6727363F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9" w:type="dxa"/>
            <w:gridSpan w:val="2"/>
          </w:tcPr>
          <w:p w14:paraId="0783F4E0" w14:textId="37C273A0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6A5549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C55DA3D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34A23E16" w14:textId="3426E3CA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6A5549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35" w:type="dxa"/>
            <w:gridSpan w:val="2"/>
          </w:tcPr>
          <w:p w14:paraId="4F34A96F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3254E031" w14:textId="7656A0E7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237" w:type="dxa"/>
          </w:tcPr>
          <w:p w14:paraId="7D297B9C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3B77F846" w14:textId="1C2BA976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6A554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235" w:type="dxa"/>
            <w:gridSpan w:val="2"/>
          </w:tcPr>
          <w:p w14:paraId="047C5ECA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24D1831" w14:textId="488E35B6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2A5DB1A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FD36357" w14:textId="701886CA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B96D3DA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544A2477" w14:textId="5CBF7CDA" w:rsidR="006A5549" w:rsidRPr="005919FE" w:rsidRDefault="006A5549" w:rsidP="005919F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919F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B65D401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C82FDFC" w14:textId="71E3704F" w:rsidR="006A5549" w:rsidRPr="002152C7" w:rsidRDefault="006A5549" w:rsidP="000F30C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8567B4C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08C4E8C8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0522EFCA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2855D587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A5549" w:rsidRPr="002152C7" w14:paraId="28C1BB32" w14:textId="77777777" w:rsidTr="00626477">
        <w:trPr>
          <w:cantSplit/>
          <w:trHeight w:val="569"/>
        </w:trPr>
        <w:tc>
          <w:tcPr>
            <w:tcW w:w="2223" w:type="dxa"/>
          </w:tcPr>
          <w:p w14:paraId="4F526481" w14:textId="15D7F196" w:rsidR="006A5549" w:rsidRPr="002152C7" w:rsidRDefault="006A5549" w:rsidP="006A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36EC6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บริษัท</w:t>
            </w:r>
            <w:r w:rsidRPr="00C36EC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เจดับเบิ้ลยูดี</w:t>
            </w:r>
            <w:r w:rsidRPr="00C36EC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เอนเนอร์ยี</w:t>
            </w:r>
            <w:r w:rsidRPr="00C36EC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แอนด์</w:t>
            </w:r>
            <w:r w:rsidRPr="00C36EC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="00C3169B">
              <w:rPr>
                <w:rFonts w:ascii="Angsana New" w:hAnsi="Angsana New"/>
                <w:spacing w:val="-6"/>
                <w:sz w:val="20"/>
                <w:szCs w:val="20"/>
              </w:rPr>
              <w:br/>
            </w:r>
            <w:r w:rsidRPr="00C36EC6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รีซอร์สเซส</w:t>
            </w:r>
            <w:r w:rsidRPr="00C36EC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จำกัด</w:t>
            </w:r>
          </w:p>
        </w:tc>
        <w:tc>
          <w:tcPr>
            <w:tcW w:w="2340" w:type="dxa"/>
            <w:gridSpan w:val="2"/>
          </w:tcPr>
          <w:p w14:paraId="26E68135" w14:textId="77777777" w:rsidR="006A5549" w:rsidRDefault="006A5549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73F787A5" w14:textId="21F6250F" w:rsidR="006A5549" w:rsidRPr="002152C7" w:rsidRDefault="006A5549" w:rsidP="006A554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17302523" w14:textId="6658FAA2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2D0D7C38" w14:textId="77777777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79633546" w14:textId="093D5C8B" w:rsidR="006A5549" w:rsidRPr="002152C7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6DFFC2D3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07E2175C" w14:textId="77777777" w:rsidR="006A5549" w:rsidRDefault="006A5549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7A6DDE5" w14:textId="6A8C8F37" w:rsidR="006A5549" w:rsidRPr="002152C7" w:rsidRDefault="00BF0225" w:rsidP="006A554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  <w:r w:rsidR="006A5549">
              <w:rPr>
                <w:rFonts w:asciiTheme="majorBidi" w:hAnsiTheme="majorBidi" w:cstheme="majorBidi"/>
                <w:sz w:val="20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</w:p>
        </w:tc>
        <w:tc>
          <w:tcPr>
            <w:tcW w:w="235" w:type="dxa"/>
            <w:gridSpan w:val="2"/>
          </w:tcPr>
          <w:p w14:paraId="279B59E2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0DD3F5B7" w14:textId="77777777" w:rsidR="006A5549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7863351" w14:textId="5713A4B3" w:rsidR="006A5549" w:rsidRPr="002152C7" w:rsidRDefault="006A5549" w:rsidP="006A55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</w:tcPr>
          <w:p w14:paraId="126B68FE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3DA7A573" w14:textId="77777777" w:rsidR="006A5549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830A10" w14:textId="6D5C975B" w:rsidR="006A5549" w:rsidRPr="002152C7" w:rsidRDefault="00BF0225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6A5549">
              <w:rPr>
                <w:rFonts w:asciiTheme="majorBidi" w:hAnsiTheme="majorBidi" w:cstheme="majorBidi"/>
                <w:sz w:val="20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</w:p>
        </w:tc>
        <w:tc>
          <w:tcPr>
            <w:tcW w:w="235" w:type="dxa"/>
            <w:gridSpan w:val="2"/>
          </w:tcPr>
          <w:p w14:paraId="3525E71F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7E650526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D83604" w14:textId="04838170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99CFAAA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58BF37C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CF94C8" w14:textId="55089A29" w:rsidR="006A5549" w:rsidRPr="002152C7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C8B8CD5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063994BE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CF1DB1" w14:textId="6A0BF8D0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7B2F9EC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9CACB3D" w14:textId="77777777" w:rsidR="006A5549" w:rsidRDefault="006A5549" w:rsidP="006A55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E8B599" w14:textId="63E3B49B" w:rsidR="006A5549" w:rsidRPr="002152C7" w:rsidRDefault="006A5549" w:rsidP="000F30C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C8B607D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3282414A" w14:textId="77777777" w:rsidR="000F30C3" w:rsidRDefault="000F30C3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A014DD7" w14:textId="704C19AF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0F13EDF3" w14:textId="77777777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5246BDAC" w14:textId="77777777" w:rsidR="000F30C3" w:rsidRDefault="000F30C3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9C49A3" w14:textId="4A0F9151" w:rsidR="006A5549" w:rsidRPr="002152C7" w:rsidRDefault="006A5549" w:rsidP="006A554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2A841C53" w14:textId="77777777" w:rsidTr="00626477">
        <w:trPr>
          <w:cantSplit/>
          <w:trHeight w:val="60"/>
        </w:trPr>
        <w:tc>
          <w:tcPr>
            <w:tcW w:w="2223" w:type="dxa"/>
          </w:tcPr>
          <w:p w14:paraId="2B3743DC" w14:textId="2379E0B9" w:rsidR="00FC7A05" w:rsidRPr="002152C7" w:rsidRDefault="00FC7A05" w:rsidP="00FC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36EC6">
              <w:rPr>
                <w:rFonts w:ascii="Angsana New" w:hAnsi="Angsana New"/>
                <w:sz w:val="20"/>
                <w:szCs w:val="20"/>
              </w:rPr>
              <w:t>JWD Asia Holdings Private Ltd.</w:t>
            </w:r>
          </w:p>
        </w:tc>
        <w:tc>
          <w:tcPr>
            <w:tcW w:w="2340" w:type="dxa"/>
            <w:gridSpan w:val="2"/>
          </w:tcPr>
          <w:p w14:paraId="02330879" w14:textId="7AF877B4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7AD8AA3F" w14:textId="7E93FA54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9" w:type="dxa"/>
            <w:gridSpan w:val="2"/>
          </w:tcPr>
          <w:p w14:paraId="65083E1B" w14:textId="6ED29272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8436F1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1E09CB08" w14:textId="19781E24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35" w:type="dxa"/>
            <w:gridSpan w:val="2"/>
          </w:tcPr>
          <w:p w14:paraId="78BEA72D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45206F2B" w14:textId="32BA7A95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237" w:type="dxa"/>
          </w:tcPr>
          <w:p w14:paraId="0855AE59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5A0E4B1F" w14:textId="32ED03C1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235" w:type="dxa"/>
            <w:gridSpan w:val="2"/>
          </w:tcPr>
          <w:p w14:paraId="7164C657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219EEE4" w14:textId="1578BEC6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7EE8142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3E1B86A" w14:textId="0654D0F5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56C82AA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EDD8A86" w14:textId="2A5E9E1F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4181D8E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32B97C" w14:textId="07EE6260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102AF47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5F0AF97A" w14:textId="73CE402A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4311B07D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18AC7152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52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FC7A05" w:rsidRPr="002152C7" w14:paraId="3A42B9FE" w14:textId="77777777" w:rsidTr="00626477">
        <w:trPr>
          <w:cantSplit/>
          <w:trHeight w:val="60"/>
        </w:trPr>
        <w:tc>
          <w:tcPr>
            <w:tcW w:w="2223" w:type="dxa"/>
          </w:tcPr>
          <w:p w14:paraId="293F6536" w14:textId="68C25643" w:rsidR="00FC7A05" w:rsidRPr="002152C7" w:rsidRDefault="00FC7A05" w:rsidP="00FC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5" w:name="_Hlk40049070"/>
            <w:r w:rsidRPr="00C36EC6">
              <w:rPr>
                <w:rFonts w:ascii="Angsana New" w:hAnsi="Angsana New"/>
                <w:sz w:val="20"/>
                <w:szCs w:val="20"/>
              </w:rPr>
              <w:t>JVK Indochina Movers Ltd.</w:t>
            </w:r>
            <w:bookmarkEnd w:id="5"/>
          </w:p>
        </w:tc>
        <w:tc>
          <w:tcPr>
            <w:tcW w:w="2340" w:type="dxa"/>
            <w:gridSpan w:val="2"/>
          </w:tcPr>
          <w:p w14:paraId="001A7FEB" w14:textId="29152AA1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ให้บริการขนส่ง</w:t>
            </w:r>
          </w:p>
        </w:tc>
        <w:tc>
          <w:tcPr>
            <w:tcW w:w="179" w:type="dxa"/>
          </w:tcPr>
          <w:p w14:paraId="13AA0FCC" w14:textId="0DF774C9" w:rsidR="00FC7A05" w:rsidRPr="002152C7" w:rsidRDefault="00FC7A05" w:rsidP="00FC7A0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7E2CCC24" w14:textId="702C218A" w:rsidR="00FC7A05" w:rsidRPr="004777E8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7A070C8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01135D56" w14:textId="10B86BAB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235" w:type="dxa"/>
            <w:gridSpan w:val="2"/>
          </w:tcPr>
          <w:p w14:paraId="5EF053F4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44D19BD2" w14:textId="43BFD9AE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237" w:type="dxa"/>
          </w:tcPr>
          <w:p w14:paraId="3853A6F9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7C397692" w14:textId="7917F6D5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235" w:type="dxa"/>
            <w:gridSpan w:val="2"/>
          </w:tcPr>
          <w:p w14:paraId="4386B041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1249923" w14:textId="61CE37B0" w:rsidR="00FC7A05" w:rsidRPr="0045211C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413A04B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4FF92926" w14:textId="6149FB16" w:rsidR="00FC7A05" w:rsidRPr="0045211C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4AC70B8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64" w:type="dxa"/>
            <w:gridSpan w:val="2"/>
          </w:tcPr>
          <w:p w14:paraId="066D1B7D" w14:textId="4E8C6BF2" w:rsidR="00FC7A05" w:rsidRPr="0045211C" w:rsidRDefault="00FC7A05" w:rsidP="00FC7A0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2C43951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5CD7A706" w14:textId="74181811" w:rsidR="00FC7A05" w:rsidRPr="0045211C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82F7FC6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3145ACA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58FDD88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1D6802DE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6A9A22ED" w14:textId="77777777" w:rsidTr="00626477">
        <w:trPr>
          <w:cantSplit/>
          <w:trHeight w:val="60"/>
        </w:trPr>
        <w:tc>
          <w:tcPr>
            <w:tcW w:w="2223" w:type="dxa"/>
          </w:tcPr>
          <w:p w14:paraId="2CE619B8" w14:textId="340CC58E" w:rsidR="00FC7A05" w:rsidRPr="002152C7" w:rsidRDefault="00FC7A05" w:rsidP="00FC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36EC6">
              <w:rPr>
                <w:rFonts w:ascii="Angsana New" w:hAnsi="Angsana New"/>
                <w:sz w:val="20"/>
                <w:szCs w:val="20"/>
              </w:rPr>
              <w:t xml:space="preserve">JCM Logistics &amp; Warehousing </w:t>
            </w:r>
            <w:r w:rsidR="002930AE">
              <w:rPr>
                <w:rFonts w:ascii="Angsana New" w:hAnsi="Angsana New"/>
                <w:sz w:val="20"/>
                <w:szCs w:val="20"/>
              </w:rPr>
              <w:br/>
            </w:r>
            <w:r w:rsidRPr="00C36EC6">
              <w:rPr>
                <w:rFonts w:ascii="Angsana New" w:hAnsi="Angsana New"/>
                <w:sz w:val="20"/>
                <w:szCs w:val="20"/>
              </w:rPr>
              <w:t>Private Limited</w:t>
            </w:r>
          </w:p>
        </w:tc>
        <w:tc>
          <w:tcPr>
            <w:tcW w:w="2340" w:type="dxa"/>
            <w:gridSpan w:val="2"/>
          </w:tcPr>
          <w:p w14:paraId="12757686" w14:textId="77777777" w:rsidR="00FC7A05" w:rsidRPr="0062647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lang w:val="en-US"/>
              </w:rPr>
            </w:pPr>
          </w:p>
          <w:p w14:paraId="3F509B84" w14:textId="2C112E3E" w:rsidR="00FC7A05" w:rsidRPr="004777E8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2B9BCDCF" w14:textId="6947F7B1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13333D97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FCE96F5" w14:textId="7570F787" w:rsidR="00FC7A05" w:rsidRPr="004777E8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3820B5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EF92C38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223B9B" w14:textId="49DDC1DF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235" w:type="dxa"/>
            <w:gridSpan w:val="2"/>
          </w:tcPr>
          <w:p w14:paraId="64558C4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4F4AF971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B40A5E" w14:textId="6FB604BE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237" w:type="dxa"/>
          </w:tcPr>
          <w:p w14:paraId="0CFEB415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44C1D5B9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76629C5" w14:textId="3022880C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235" w:type="dxa"/>
            <w:gridSpan w:val="2"/>
          </w:tcPr>
          <w:p w14:paraId="055D49CE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59348D44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F5D2A8" w14:textId="501C5048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D9F603A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705A856C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6637AA1" w14:textId="5BBD67C9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1642166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12FEBF19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FF7B7B" w14:textId="51F5DA94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030E09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BA283D4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D4408B" w14:textId="14A81CFB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2BCE32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034890F1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63DE30" w14:textId="374593EC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294F8AB1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F894D31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886511" w14:textId="11ED169D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6EDEFAA4" w14:textId="77777777" w:rsidTr="00626477">
        <w:trPr>
          <w:cantSplit/>
          <w:trHeight w:val="60"/>
        </w:trPr>
        <w:tc>
          <w:tcPr>
            <w:tcW w:w="2223" w:type="dxa"/>
          </w:tcPr>
          <w:p w14:paraId="363AD1B7" w14:textId="2C0D0CEE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proofErr w:type="spellStart"/>
            <w:r w:rsidRPr="00C36EC6">
              <w:rPr>
                <w:rFonts w:ascii="Angsana New" w:hAnsi="Angsana New"/>
                <w:sz w:val="20"/>
              </w:rPr>
              <w:t>Jasia</w:t>
            </w:r>
            <w:proofErr w:type="spellEnd"/>
            <w:r w:rsidRPr="00C36EC6">
              <w:rPr>
                <w:rFonts w:ascii="Angsana New" w:hAnsi="Angsana New"/>
                <w:sz w:val="20"/>
              </w:rPr>
              <w:t xml:space="preserve"> Logistics (</w:t>
            </w:r>
            <w:proofErr w:type="gramStart"/>
            <w:r w:rsidRPr="00C36EC6">
              <w:rPr>
                <w:rFonts w:ascii="Angsana New" w:hAnsi="Angsana New"/>
                <w:sz w:val="20"/>
              </w:rPr>
              <w:t xml:space="preserve">Myanmar) 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/>
                <w:sz w:val="20"/>
              </w:rPr>
              <w:t>Co.</w:t>
            </w:r>
            <w:proofErr w:type="gramEnd"/>
            <w:r w:rsidRPr="00C36EC6">
              <w:rPr>
                <w:rFonts w:ascii="Angsana New" w:hAnsi="Angsana New"/>
                <w:sz w:val="20"/>
              </w:rPr>
              <w:t>, Ltd.</w:t>
            </w:r>
          </w:p>
        </w:tc>
        <w:tc>
          <w:tcPr>
            <w:tcW w:w="2340" w:type="dxa"/>
            <w:gridSpan w:val="2"/>
          </w:tcPr>
          <w:p w14:paraId="098C1760" w14:textId="2A27CC81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ให้บริการรับฝากสินค้าและขนส่งสินค้า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 </w:t>
            </w:r>
          </w:p>
        </w:tc>
        <w:tc>
          <w:tcPr>
            <w:tcW w:w="179" w:type="dxa"/>
          </w:tcPr>
          <w:p w14:paraId="0E62190B" w14:textId="08F635BE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64677091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566601" w14:textId="108244CA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09433D1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3094B1B8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729CAF" w14:textId="3BD585E9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235" w:type="dxa"/>
            <w:gridSpan w:val="2"/>
          </w:tcPr>
          <w:p w14:paraId="6EF1D24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189E33A0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5B55B2" w14:textId="1B473229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581</w:t>
            </w:r>
          </w:p>
        </w:tc>
        <w:tc>
          <w:tcPr>
            <w:tcW w:w="237" w:type="dxa"/>
          </w:tcPr>
          <w:p w14:paraId="59F37B82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2BE21663" w14:textId="77777777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0A7EF7" w14:textId="070FF9F6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581</w:t>
            </w:r>
          </w:p>
        </w:tc>
        <w:tc>
          <w:tcPr>
            <w:tcW w:w="235" w:type="dxa"/>
            <w:gridSpan w:val="2"/>
          </w:tcPr>
          <w:p w14:paraId="0CB5AF4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7701262D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0E2B53" w14:textId="02228B35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7A0C6FA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61FB6E6C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9D14371" w14:textId="05C7FF99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C1538A8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2FBD3120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F82FD2" w14:textId="08125D90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74F513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55DDDFD0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44949DE" w14:textId="3BE0075A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AA3A750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76306519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565D7D" w14:textId="587AB2F6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734D4B70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F6D82F3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540F61" w14:textId="39A37934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5036A47C" w14:textId="77777777" w:rsidTr="00626477">
        <w:trPr>
          <w:cantSplit/>
          <w:trHeight w:val="60"/>
        </w:trPr>
        <w:tc>
          <w:tcPr>
            <w:tcW w:w="2223" w:type="dxa"/>
          </w:tcPr>
          <w:p w14:paraId="7B424FE6" w14:textId="5AAD042E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C36EC6">
              <w:rPr>
                <w:rFonts w:ascii="Angsana New" w:hAnsi="Angsana New"/>
                <w:sz w:val="20"/>
              </w:rPr>
              <w:t>Chi Shan Long Feng Food Co., Ltd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3A00212B" w14:textId="53DD2B62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ให้บริการด้านอาหาร</w:t>
            </w:r>
          </w:p>
        </w:tc>
        <w:tc>
          <w:tcPr>
            <w:tcW w:w="179" w:type="dxa"/>
          </w:tcPr>
          <w:p w14:paraId="320536C7" w14:textId="687877D6" w:rsidR="00FC7A05" w:rsidRPr="002152C7" w:rsidRDefault="00FC7A05" w:rsidP="00FC7A0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0D134710" w14:textId="0EF60086" w:rsidR="00FC7A05" w:rsidRPr="004777E8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99F154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27CBE60E" w14:textId="42EA04F9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35" w:type="dxa"/>
            <w:gridSpan w:val="2"/>
          </w:tcPr>
          <w:p w14:paraId="544565F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05650455" w14:textId="111A3DA4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0F63D752" w14:textId="77777777" w:rsidR="00FC7A05" w:rsidRPr="00BD06E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33" w:type="dxa"/>
            <w:gridSpan w:val="2"/>
          </w:tcPr>
          <w:p w14:paraId="04481F3D" w14:textId="52BFF303" w:rsidR="00FC7A05" w:rsidRPr="00BD06E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5DE30E5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AAA4618" w14:textId="1F80496B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14FF7CA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3E1B788" w14:textId="25E4CD65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54AAA41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2C727541" w14:textId="7EEE6646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E08F8D5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93EE263" w14:textId="3130D4C6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C7FD617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F45205F" w14:textId="2972575C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29F7CBA2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224BC7A4" w14:textId="10901739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C7A05" w:rsidRPr="002152C7" w14:paraId="586EE9CE" w14:textId="77777777" w:rsidTr="00626477">
        <w:trPr>
          <w:cantSplit/>
          <w:trHeight w:val="60"/>
        </w:trPr>
        <w:tc>
          <w:tcPr>
            <w:tcW w:w="2223" w:type="dxa"/>
          </w:tcPr>
          <w:p w14:paraId="5B5114F1" w14:textId="49C117B9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proofErr w:type="spellStart"/>
            <w:r>
              <w:rPr>
                <w:rFonts w:ascii="Angsana New" w:hAnsi="Angsana New"/>
                <w:sz w:val="20"/>
              </w:rPr>
              <w:t>DataSafe</w:t>
            </w:r>
            <w:proofErr w:type="spellEnd"/>
            <w:r>
              <w:rPr>
                <w:rFonts w:ascii="Angsana New" w:hAnsi="Angsana New"/>
                <w:sz w:val="20"/>
              </w:rPr>
              <w:t xml:space="preserve"> </w:t>
            </w:r>
            <w:r w:rsidRPr="00C36EC6">
              <w:rPr>
                <w:rFonts w:ascii="Angsana New" w:hAnsi="Angsana New"/>
                <w:sz w:val="20"/>
              </w:rPr>
              <w:t xml:space="preserve">(Cambodia) Ltd. </w:t>
            </w:r>
          </w:p>
        </w:tc>
        <w:tc>
          <w:tcPr>
            <w:tcW w:w="2340" w:type="dxa"/>
            <w:gridSpan w:val="2"/>
          </w:tcPr>
          <w:p w14:paraId="509D50F8" w14:textId="66D6231E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ให้บริการจัดการเอกสาร</w:t>
            </w:r>
          </w:p>
        </w:tc>
        <w:tc>
          <w:tcPr>
            <w:tcW w:w="179" w:type="dxa"/>
          </w:tcPr>
          <w:p w14:paraId="3E3817C1" w14:textId="709A4752" w:rsidR="00FC7A05" w:rsidRPr="002152C7" w:rsidRDefault="00FC7A05" w:rsidP="00FC7A0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08F422E7" w14:textId="4775AA2B" w:rsidR="00FC7A05" w:rsidRPr="004777E8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8EBBEF4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2709519C" w14:textId="272F6A18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35" w:type="dxa"/>
            <w:gridSpan w:val="2"/>
          </w:tcPr>
          <w:p w14:paraId="2B8CA5A4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4DBB417F" w14:textId="37F7B800" w:rsidR="00FC7A05" w:rsidRPr="0045211C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237" w:type="dxa"/>
          </w:tcPr>
          <w:p w14:paraId="23CC7277" w14:textId="77777777" w:rsidR="00FC7A05" w:rsidRPr="00BD06E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33" w:type="dxa"/>
            <w:gridSpan w:val="2"/>
          </w:tcPr>
          <w:p w14:paraId="75500416" w14:textId="707CD845" w:rsidR="00FC7A05" w:rsidRPr="00BD06E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  <w:r w:rsidRPr="0045211C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235" w:type="dxa"/>
            <w:gridSpan w:val="2"/>
          </w:tcPr>
          <w:p w14:paraId="19B9BD6D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5A4B4C6" w14:textId="01489222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AB7CFEC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8B048DC" w14:textId="19A96AC2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DE7D545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01ED9E7F" w14:textId="1E74DBED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3E62D3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061E1AB" w14:textId="3A0312C5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61B0E3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16FC9366" w14:textId="39F9C885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72AF5BE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C64F745" w14:textId="3E8E6C7C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1AD3B879" w14:textId="77777777" w:rsidTr="00626477">
        <w:trPr>
          <w:cantSplit/>
          <w:trHeight w:val="60"/>
        </w:trPr>
        <w:tc>
          <w:tcPr>
            <w:tcW w:w="2223" w:type="dxa"/>
          </w:tcPr>
          <w:p w14:paraId="320C7893" w14:textId="3134EA68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C36EC6">
              <w:rPr>
                <w:rFonts w:ascii="Angsana New" w:hAnsi="Angsana New" w:cs="Angsana New" w:hint="cs"/>
                <w:sz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โกโกเฟรชเทคโนโลยี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จำกัด</w:t>
            </w:r>
          </w:p>
        </w:tc>
        <w:tc>
          <w:tcPr>
            <w:tcW w:w="2340" w:type="dxa"/>
            <w:gridSpan w:val="2"/>
          </w:tcPr>
          <w:p w14:paraId="237A7918" w14:textId="400E31E8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จำหน่ายเครื่องควบคุมอุณหภูมิ</w:t>
            </w:r>
          </w:p>
        </w:tc>
        <w:tc>
          <w:tcPr>
            <w:tcW w:w="179" w:type="dxa"/>
          </w:tcPr>
          <w:p w14:paraId="6B35B0C5" w14:textId="69AF1B48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67978DBA" w14:textId="1B63E553" w:rsidR="00FC7A05" w:rsidRPr="004777E8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C24F555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0BDF880E" w14:textId="4DBE433F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235" w:type="dxa"/>
            <w:gridSpan w:val="2"/>
          </w:tcPr>
          <w:p w14:paraId="19733790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2187AD91" w14:textId="4D61C6D9" w:rsidR="00FC7A05" w:rsidRPr="002152C7" w:rsidRDefault="00BF022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6D1A4A9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0FBE3C78" w14:textId="5356B9DC" w:rsidR="00FC7A05" w:rsidRPr="002152C7" w:rsidRDefault="00BF022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102280B1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70D27DCE" w14:textId="515DACCB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56313228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0DDD9687" w14:textId="4384D5F8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8E4627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4CAB84F3" w14:textId="0303244F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B184706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A6512BE" w14:textId="23C9C769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28CFC6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5BC0583" w14:textId="69373B7D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592C435D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12211949" w14:textId="06F21E7A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7907A1CA" w14:textId="77777777" w:rsidTr="00626477">
        <w:trPr>
          <w:cantSplit/>
          <w:trHeight w:val="60"/>
        </w:trPr>
        <w:tc>
          <w:tcPr>
            <w:tcW w:w="2223" w:type="dxa"/>
          </w:tcPr>
          <w:p w14:paraId="4758C137" w14:textId="7B69DD5A" w:rsidR="00FC7A05" w:rsidRPr="004777E8" w:rsidRDefault="00FC7A05" w:rsidP="00FC7A05">
            <w:pPr>
              <w:ind w:left="251" w:hanging="251"/>
              <w:rPr>
                <w:rFonts w:ascii="Angsana New" w:hAnsi="Angsana New"/>
                <w:sz w:val="20"/>
                <w:szCs w:val="20"/>
              </w:rPr>
            </w:pPr>
            <w:bookmarkStart w:id="6" w:name="_Hlk40049496"/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เจดับเบิ้ลยูดี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szCs w:val="20"/>
                <w:cs/>
              </w:rPr>
              <w:t>บ็อกเส็ง</w:t>
            </w:r>
            <w:r w:rsidRPr="00C36EC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theme="minorBidi"/>
                <w:sz w:val="20"/>
                <w:szCs w:val="20"/>
                <w:cs/>
              </w:rPr>
              <w:br/>
            </w:r>
            <w:r w:rsidRPr="00971BB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โลจิสติกส์</w:t>
            </w:r>
            <w:r w:rsidRPr="00971BB0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 </w:t>
            </w:r>
            <w:r w:rsidRPr="00971BB0">
              <w:rPr>
                <w:rFonts w:ascii="Angsana New" w:hAnsi="Angsana New" w:cstheme="minorBidi" w:hint="cs"/>
                <w:spacing w:val="-2"/>
                <w:sz w:val="20"/>
                <w:szCs w:val="20"/>
                <w:cs/>
              </w:rPr>
              <w:t>(</w:t>
            </w:r>
            <w:r w:rsidRPr="00971BB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ประเทศไทย</w:t>
            </w:r>
            <w:r w:rsidRPr="00971BB0">
              <w:rPr>
                <w:rFonts w:ascii="Angsana New" w:hAnsi="Angsana New" w:cstheme="minorBidi" w:hint="cs"/>
                <w:spacing w:val="-2"/>
                <w:sz w:val="20"/>
                <w:szCs w:val="20"/>
                <w:cs/>
              </w:rPr>
              <w:t>)</w:t>
            </w:r>
            <w:r w:rsidRPr="00971BB0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Pr="00971BB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จำกัด</w:t>
            </w:r>
            <w:r w:rsidRPr="00C36EC6">
              <w:rPr>
                <w:rFonts w:ascii="Angsana New" w:hAnsi="Angsana New"/>
                <w:sz w:val="20"/>
                <w:szCs w:val="20"/>
              </w:rPr>
              <w:t xml:space="preserve"> </w:t>
            </w:r>
            <w:bookmarkEnd w:id="6"/>
          </w:p>
        </w:tc>
        <w:tc>
          <w:tcPr>
            <w:tcW w:w="2340" w:type="dxa"/>
            <w:gridSpan w:val="2"/>
          </w:tcPr>
          <w:p w14:paraId="32F92ADB" w14:textId="334889A2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ให้บริการขนย้ายภายในประเทศและระหว่างประเทศ</w:t>
            </w:r>
          </w:p>
        </w:tc>
        <w:tc>
          <w:tcPr>
            <w:tcW w:w="179" w:type="dxa"/>
          </w:tcPr>
          <w:p w14:paraId="0F970C4D" w14:textId="7DB69B2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30BFA8BC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3B90811" w14:textId="105ADFAB" w:rsidR="00FC7A05" w:rsidRPr="004777E8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C7750DD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7865FC35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8979DB" w14:textId="77891B50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05</w:t>
            </w:r>
          </w:p>
        </w:tc>
        <w:tc>
          <w:tcPr>
            <w:tcW w:w="235" w:type="dxa"/>
            <w:gridSpan w:val="2"/>
          </w:tcPr>
          <w:p w14:paraId="6414C975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0C8173EF" w14:textId="77777777" w:rsidR="00FC7A05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D4956EA" w14:textId="179AA0CE" w:rsidR="00FC7A05" w:rsidRPr="00342F54" w:rsidRDefault="00BF022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6198269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250DA263" w14:textId="77777777" w:rsidR="00FC7A05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1B6B89" w14:textId="4ADA10F8" w:rsidR="00FC7A05" w:rsidRPr="002152C7" w:rsidRDefault="00BF022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FC7A0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11F929C2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A633C0D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5BB4AB4" w14:textId="0C03A4B4" w:rsidR="00FC7A05" w:rsidRPr="002152C7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D2DD0CF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5848A839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C19EF6" w14:textId="766A7743" w:rsidR="00FC7A05" w:rsidRPr="00347B16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EFC285F" w14:textId="77777777" w:rsidR="00FC7A05" w:rsidRPr="00347B1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9E059B0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DDE3E32" w14:textId="6EDD9990" w:rsidR="00FC7A05" w:rsidRPr="00347B16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204E3D9" w14:textId="77777777" w:rsidR="00FC7A05" w:rsidRPr="00347B1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65472286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4C0DC21" w14:textId="75045A6C" w:rsidR="00FC7A05" w:rsidRPr="00347B16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5C9C970" w14:textId="77777777" w:rsidR="00FC7A05" w:rsidRPr="00347B16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09179E11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419ED6" w14:textId="1A88B1BF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757746B7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2AB04D05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E0C58D" w14:textId="6A17B60F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57977FF2" w14:textId="77777777" w:rsidTr="00626477">
        <w:trPr>
          <w:cantSplit/>
          <w:trHeight w:val="60"/>
        </w:trPr>
        <w:tc>
          <w:tcPr>
            <w:tcW w:w="2223" w:type="dxa"/>
          </w:tcPr>
          <w:p w14:paraId="34D6AE0E" w14:textId="1188C1CD" w:rsidR="00FC7A05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C36EC6">
              <w:rPr>
                <w:rFonts w:ascii="Angsana New" w:hAnsi="Angsana New" w:cs="Angsana New" w:hint="cs"/>
                <w:sz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เจดับเบิ้ลยูดี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สโตร์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อิท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</w:p>
          <w:p w14:paraId="2AE029AD" w14:textId="77777777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5"/>
                <w:cs/>
                <w:lang w:val="en-US" w:bidi="th-TH"/>
              </w:rPr>
              <w:t>(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รามอินทรา</w:t>
            </w:r>
            <w:r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>)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จำกัด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74AB9C79" w14:textId="77777777" w:rsidR="00FC7A05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769ECADC" w14:textId="407AEB9F" w:rsidR="00FC7A05" w:rsidRPr="00C36EC6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cs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C36EC6">
              <w:rPr>
                <w:rFonts w:ascii="Angsana New" w:hAnsi="Angsana New" w:cs="Angsana New" w:hint="cs"/>
                <w:sz w:val="20"/>
                <w:cs/>
              </w:rPr>
              <w:t>ให้บริการห้องเก็บของส่วนตัว</w:t>
            </w:r>
          </w:p>
        </w:tc>
        <w:tc>
          <w:tcPr>
            <w:tcW w:w="179" w:type="dxa"/>
          </w:tcPr>
          <w:p w14:paraId="60385CD2" w14:textId="616B2CFD" w:rsidR="00FC7A05" w:rsidRPr="004777E8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9" w:type="dxa"/>
            <w:gridSpan w:val="2"/>
          </w:tcPr>
          <w:p w14:paraId="6D4DCB3D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7AD307" w14:textId="40480C0B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EFE94B9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9C6D9A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0725721C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974263" w14:textId="34A707AE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235" w:type="dxa"/>
            <w:gridSpan w:val="2"/>
          </w:tcPr>
          <w:p w14:paraId="3FDA9BDE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409A6D90" w14:textId="77777777" w:rsidR="00FC7A05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05F3" w14:textId="2930557E" w:rsidR="00FC7A05" w:rsidRPr="002152C7" w:rsidRDefault="00BF0225" w:rsidP="00E03C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237" w:type="dxa"/>
          </w:tcPr>
          <w:p w14:paraId="217336E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5C0E5765" w14:textId="77777777" w:rsidR="00FC7A05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D3B93DC" w14:textId="0EC21C2E" w:rsidR="00FC7A05" w:rsidRPr="002152C7" w:rsidRDefault="00BF0225" w:rsidP="00E03C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235" w:type="dxa"/>
            <w:gridSpan w:val="2"/>
          </w:tcPr>
          <w:p w14:paraId="61A4346A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AA832EA" w14:textId="77777777" w:rsidR="00FC7A05" w:rsidRPr="006A5549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361752" w14:textId="11B616F3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82983B9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05C9B532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B8F6D9" w14:textId="2638F185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4E2CA8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50C8695" w14:textId="77777777" w:rsidR="00FC7A05" w:rsidRPr="006A5549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5C31B3" w14:textId="3C93D992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25EB4079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8D1E18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A160EF" w14:textId="0CC840F5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A1089E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5ED39750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87AEB9" w14:textId="7660AF33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6B46CB71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5005ED86" w14:textId="77777777" w:rsidR="00FC7A05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F79EE5" w14:textId="0E761143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10927" w:rsidRPr="002152C7" w14:paraId="686588F9" w14:textId="77777777" w:rsidTr="00626477">
        <w:trPr>
          <w:cantSplit/>
          <w:trHeight w:val="60"/>
        </w:trPr>
        <w:tc>
          <w:tcPr>
            <w:tcW w:w="2223" w:type="dxa"/>
          </w:tcPr>
          <w:p w14:paraId="75D9F923" w14:textId="77777777" w:rsidR="00D10927" w:rsidRPr="00C36EC6" w:rsidRDefault="00D10927" w:rsidP="00FC7A05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 w:cs="Angsana New"/>
                <w:sz w:val="20"/>
                <w:cs/>
              </w:rPr>
            </w:pPr>
          </w:p>
        </w:tc>
        <w:tc>
          <w:tcPr>
            <w:tcW w:w="2340" w:type="dxa"/>
            <w:gridSpan w:val="2"/>
          </w:tcPr>
          <w:p w14:paraId="4637B0D8" w14:textId="77777777" w:rsidR="00D10927" w:rsidRDefault="00D10927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</w:tcPr>
          <w:p w14:paraId="6188357E" w14:textId="77777777" w:rsidR="00D10927" w:rsidRDefault="00D10927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4179199C" w14:textId="77777777" w:rsidR="00D10927" w:rsidRDefault="00D10927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DD852A8" w14:textId="77777777" w:rsidR="00D10927" w:rsidRDefault="00D10927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49" w:type="dxa"/>
            <w:gridSpan w:val="2"/>
          </w:tcPr>
          <w:p w14:paraId="4EE7E0D4" w14:textId="77777777" w:rsidR="00D10927" w:rsidRDefault="00D10927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30A91123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610349AC" w14:textId="77777777" w:rsidR="00D1092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7" w:type="dxa"/>
          </w:tcPr>
          <w:p w14:paraId="562E4325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47D2BF5A" w14:textId="77777777" w:rsidR="00D1092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7B03C286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5A4A7EEC" w14:textId="77777777" w:rsidR="00D10927" w:rsidRPr="006A5549" w:rsidRDefault="00D10927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76F40177" w14:textId="77777777" w:rsidR="00D10927" w:rsidRPr="006A5549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09E93B5A" w14:textId="77777777" w:rsidR="00D10927" w:rsidRPr="006A5549" w:rsidRDefault="00D10927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5396AEC1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56BB11C1" w14:textId="77777777" w:rsidR="00D10927" w:rsidRPr="006A5549" w:rsidRDefault="00D10927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61A50BAD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3BDE1A3" w14:textId="77777777" w:rsidR="00D10927" w:rsidRPr="006A5549" w:rsidRDefault="00D10927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7685F25E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0BAFFD48" w14:textId="77777777" w:rsidR="00D10927" w:rsidRDefault="00D1092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3" w:type="dxa"/>
            <w:gridSpan w:val="2"/>
          </w:tcPr>
          <w:p w14:paraId="799473D1" w14:textId="77777777" w:rsidR="00D10927" w:rsidRPr="002152C7" w:rsidRDefault="00D1092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F2C0FC3" w14:textId="77777777" w:rsidR="00D10927" w:rsidRDefault="00D1092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C7A05" w:rsidRPr="002152C7" w14:paraId="3BC9B381" w14:textId="77777777" w:rsidTr="00626477">
        <w:trPr>
          <w:cantSplit/>
          <w:trHeight w:val="549"/>
        </w:trPr>
        <w:tc>
          <w:tcPr>
            <w:tcW w:w="2223" w:type="dxa"/>
            <w:vAlign w:val="bottom"/>
          </w:tcPr>
          <w:p w14:paraId="48B40AA4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090FCB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A88B856" w14:textId="5F400F85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68" w:type="dxa"/>
            <w:gridSpan w:val="5"/>
            <w:vAlign w:val="bottom"/>
          </w:tcPr>
          <w:p w14:paraId="6A14B1DA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36F7E6B7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gridSpan w:val="2"/>
            <w:vAlign w:val="bottom"/>
          </w:tcPr>
          <w:p w14:paraId="5F5AD13F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58" w:type="dxa"/>
            <w:gridSpan w:val="5"/>
            <w:vAlign w:val="bottom"/>
          </w:tcPr>
          <w:p w14:paraId="3A1A44C4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CD5BE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gridSpan w:val="2"/>
            <w:vAlign w:val="bottom"/>
          </w:tcPr>
          <w:p w14:paraId="793098E3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54" w:type="dxa"/>
            <w:gridSpan w:val="6"/>
            <w:vAlign w:val="bottom"/>
          </w:tcPr>
          <w:p w14:paraId="58662583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BA05E7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gridSpan w:val="2"/>
            <w:vAlign w:val="bottom"/>
          </w:tcPr>
          <w:p w14:paraId="38815DAA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8" w:type="dxa"/>
            <w:gridSpan w:val="6"/>
            <w:vAlign w:val="bottom"/>
          </w:tcPr>
          <w:p w14:paraId="55F30811" w14:textId="77777777" w:rsidR="00FC7A05" w:rsidRPr="006A5549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894EB0" w14:textId="77777777" w:rsidR="00FC7A05" w:rsidRPr="006A5549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35" w:type="dxa"/>
            <w:gridSpan w:val="2"/>
            <w:vAlign w:val="bottom"/>
          </w:tcPr>
          <w:p w14:paraId="199C9FF7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28B17B08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6A554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FC7A05" w:rsidRPr="002152C7" w14:paraId="29DCC98E" w14:textId="77777777" w:rsidTr="00626477">
        <w:trPr>
          <w:cantSplit/>
          <w:trHeight w:val="187"/>
        </w:trPr>
        <w:tc>
          <w:tcPr>
            <w:tcW w:w="2223" w:type="dxa"/>
          </w:tcPr>
          <w:p w14:paraId="43F82E49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2"/>
          </w:tcPr>
          <w:p w14:paraId="231478DE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636DA806" w14:textId="37A05C59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00D3E40C" w14:textId="6C5081EE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5BE0491E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661FCE9" w14:textId="6CD329E7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383042FF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2E870E00" w14:textId="76C31D65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7" w:type="dxa"/>
          </w:tcPr>
          <w:p w14:paraId="0E30D5EB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028B4987" w14:textId="0CAFE8BD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34907984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927CA5" w14:textId="7E89EC21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5" w:type="dxa"/>
            <w:gridSpan w:val="2"/>
          </w:tcPr>
          <w:p w14:paraId="7FC49F8D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3529EDB8" w14:textId="5D16B372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24916B4F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79CE89C4" w14:textId="4C670D6A" w:rsidR="00FC7A05" w:rsidRPr="006A5549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C7A05" w:rsidRPr="006A554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5" w:type="dxa"/>
            <w:gridSpan w:val="2"/>
          </w:tcPr>
          <w:p w14:paraId="03881CC4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7C448B9" w14:textId="7D8182AA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  <w:gridSpan w:val="2"/>
          </w:tcPr>
          <w:p w14:paraId="6026998D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3DDA6D7" w14:textId="5235686C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3" w:type="dxa"/>
            <w:gridSpan w:val="2"/>
          </w:tcPr>
          <w:p w14:paraId="2956602C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71B43832" w14:textId="58887677" w:rsidR="00FC7A05" w:rsidRPr="002152C7" w:rsidRDefault="00BF022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FC7A05" w:rsidRPr="002152C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มีนาคม</w:t>
            </w:r>
          </w:p>
        </w:tc>
      </w:tr>
      <w:tr w:rsidR="00E03C45" w:rsidRPr="002152C7" w14:paraId="13D9CA6D" w14:textId="77777777" w:rsidTr="00626477">
        <w:trPr>
          <w:cantSplit/>
          <w:trHeight w:val="180"/>
        </w:trPr>
        <w:tc>
          <w:tcPr>
            <w:tcW w:w="2223" w:type="dxa"/>
          </w:tcPr>
          <w:p w14:paraId="35B44852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2"/>
          </w:tcPr>
          <w:p w14:paraId="60473500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26C91838" w14:textId="1E03A5EA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0BB2E04F" w14:textId="72C8853C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53E082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74D8C2B3" w14:textId="1A3186D2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3AB24750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64668C52" w14:textId="22C42D40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4D2211D6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2F1315BC" w14:textId="7624A0BD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0A35A2B8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46B02304" w14:textId="46D9EA11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5" w:type="dxa"/>
            <w:gridSpan w:val="2"/>
          </w:tcPr>
          <w:p w14:paraId="6E3C36CD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70F5B53" w14:textId="54789289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432F3494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0500D8CD" w14:textId="2EA656C7" w:rsidR="00E03C45" w:rsidRPr="006A5549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5" w:type="dxa"/>
            <w:gridSpan w:val="2"/>
          </w:tcPr>
          <w:p w14:paraId="0C89EB72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gridSpan w:val="2"/>
          </w:tcPr>
          <w:p w14:paraId="221A2605" w14:textId="64520D21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35" w:type="dxa"/>
            <w:gridSpan w:val="2"/>
          </w:tcPr>
          <w:p w14:paraId="60314ABB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5E0CDB9F" w14:textId="22992A5C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33" w:type="dxa"/>
            <w:gridSpan w:val="2"/>
          </w:tcPr>
          <w:p w14:paraId="2E524DFC" w14:textId="77777777" w:rsidR="00E03C45" w:rsidRPr="002152C7" w:rsidRDefault="00E03C4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2686939E" w14:textId="773DC66E" w:rsidR="00E03C45" w:rsidRPr="002152C7" w:rsidRDefault="00BF0225" w:rsidP="00333F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FC7A05" w:rsidRPr="002152C7" w14:paraId="1059BB10" w14:textId="77777777" w:rsidTr="00626477">
        <w:trPr>
          <w:cantSplit/>
          <w:trHeight w:val="180"/>
        </w:trPr>
        <w:tc>
          <w:tcPr>
            <w:tcW w:w="2223" w:type="dxa"/>
          </w:tcPr>
          <w:p w14:paraId="162D1BF0" w14:textId="6F84D189" w:rsidR="00FC7A05" w:rsidRPr="002152C7" w:rsidRDefault="00E03C45" w:rsidP="00E03C45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03C45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2340" w:type="dxa"/>
            <w:gridSpan w:val="2"/>
          </w:tcPr>
          <w:p w14:paraId="5B958760" w14:textId="2ACF0D46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127748C4" w14:textId="68C00D6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052F4758" w14:textId="3B8497CB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D0C108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</w:tcPr>
          <w:p w14:paraId="4089FD03" w14:textId="4FF3154A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08BC4346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396D7D1E" w14:textId="03DCFD6E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3865B394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30A6F9C7" w14:textId="7790AA2A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10C905F0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F575F9" w14:textId="3E9F125F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gridSpan w:val="2"/>
          </w:tcPr>
          <w:p w14:paraId="05BB8443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05CDB7AA" w14:textId="04976234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400BA683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19FFBA72" w14:textId="41E8371E" w:rsidR="00FC7A05" w:rsidRPr="006A5549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gridSpan w:val="2"/>
          </w:tcPr>
          <w:p w14:paraId="02A06C81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gridSpan w:val="2"/>
          </w:tcPr>
          <w:p w14:paraId="5F6F301B" w14:textId="0B57C9DF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47957233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4B4AD8B5" w14:textId="59DCEC08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3" w:type="dxa"/>
            <w:gridSpan w:val="2"/>
          </w:tcPr>
          <w:p w14:paraId="11686ADA" w14:textId="7777777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6DD7F187" w14:textId="253769A7" w:rsidR="00FC7A05" w:rsidRPr="002152C7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408F8" w:rsidRPr="002152C7" w14:paraId="54BD82CF" w14:textId="77777777" w:rsidTr="001C2034">
        <w:trPr>
          <w:cantSplit/>
          <w:trHeight w:val="60"/>
        </w:trPr>
        <w:tc>
          <w:tcPr>
            <w:tcW w:w="2223" w:type="dxa"/>
          </w:tcPr>
          <w:p w14:paraId="01D29A6D" w14:textId="77777777" w:rsidR="00D408F8" w:rsidRPr="00C36EC6" w:rsidRDefault="00D408F8" w:rsidP="00FC7A05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  <w:gridSpan w:val="2"/>
          </w:tcPr>
          <w:p w14:paraId="077AFE13" w14:textId="77777777" w:rsidR="00D408F8" w:rsidRDefault="00D408F8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</w:tcPr>
          <w:p w14:paraId="1471D468" w14:textId="77777777" w:rsidR="00D408F8" w:rsidRPr="002152C7" w:rsidRDefault="00D408F8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6DEE5869" w14:textId="77777777" w:rsidR="00D408F8" w:rsidRDefault="00D408F8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BC29F67" w14:textId="77777777" w:rsidR="00D408F8" w:rsidRPr="002152C7" w:rsidRDefault="00D408F8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49" w:type="dxa"/>
            <w:gridSpan w:val="2"/>
          </w:tcPr>
          <w:p w14:paraId="246A2031" w14:textId="77777777" w:rsidR="00D408F8" w:rsidRDefault="00D408F8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5" w:type="dxa"/>
            <w:gridSpan w:val="2"/>
          </w:tcPr>
          <w:p w14:paraId="1661AF53" w14:textId="77777777" w:rsidR="00D408F8" w:rsidRPr="002152C7" w:rsidRDefault="00D408F8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8" w:type="dxa"/>
            <w:gridSpan w:val="29"/>
          </w:tcPr>
          <w:p w14:paraId="4BAA0638" w14:textId="6C73C6BD" w:rsidR="00D408F8" w:rsidRPr="007420A7" w:rsidRDefault="00D408F8" w:rsidP="00D408F8">
            <w:pPr>
              <w:pStyle w:val="acctfourfigures"/>
              <w:tabs>
                <w:tab w:val="clear" w:pos="765"/>
                <w:tab w:val="decimal" w:pos="4329"/>
              </w:tabs>
              <w:spacing w:line="240" w:lineRule="auto"/>
              <w:ind w:left="-79" w:right="-35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420A7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FC7A05" w:rsidRPr="002152C7" w14:paraId="72297D40" w14:textId="77777777" w:rsidTr="00626477">
        <w:trPr>
          <w:cantSplit/>
          <w:trHeight w:val="60"/>
        </w:trPr>
        <w:tc>
          <w:tcPr>
            <w:tcW w:w="2223" w:type="dxa"/>
          </w:tcPr>
          <w:p w14:paraId="2C672EE4" w14:textId="77777777" w:rsidR="00BB7820" w:rsidRDefault="00FC7A05" w:rsidP="00FC7A05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C36EC6">
              <w:rPr>
                <w:rFonts w:ascii="Angsana New" w:hAnsi="Angsana New"/>
                <w:sz w:val="20"/>
              </w:rPr>
              <w:t xml:space="preserve">Prosper Logistics Joint </w:t>
            </w:r>
          </w:p>
          <w:p w14:paraId="37546D4F" w14:textId="2F1584F4" w:rsidR="00FC7A05" w:rsidRPr="00DA6510" w:rsidRDefault="00BB7820" w:rsidP="00FC7A05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="00FC7A05" w:rsidRPr="00C36EC6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2340" w:type="dxa"/>
            <w:gridSpan w:val="2"/>
          </w:tcPr>
          <w:p w14:paraId="3CF23E00" w14:textId="77777777" w:rsidR="00FC7A05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344158B9" w14:textId="46AE190A" w:rsidR="00FC7A05" w:rsidRPr="00DA6510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DA6510">
              <w:rPr>
                <w:rFonts w:ascii="Angsana New" w:hAnsi="Angsana New" w:cs="Angsana New" w:hint="cs"/>
                <w:sz w:val="20"/>
                <w:cs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69323C11" w14:textId="0D00C4D9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47374F89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FF3222C" w14:textId="21270A83" w:rsidR="00FC7A05" w:rsidRPr="00DA6510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FC7A05" w:rsidRPr="00DA651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1D72BEF0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49" w:type="dxa"/>
            <w:gridSpan w:val="2"/>
          </w:tcPr>
          <w:p w14:paraId="5613C591" w14:textId="77777777" w:rsidR="00FC7A05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F8F3759" w14:textId="130A9220" w:rsidR="00FC7A05" w:rsidRPr="002152C7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235" w:type="dxa"/>
            <w:gridSpan w:val="2"/>
          </w:tcPr>
          <w:p w14:paraId="444B2BD8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64BB0995" w14:textId="77777777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606A76F" w14:textId="0740D943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28524549" w14:textId="77777777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5A0CB78A" w14:textId="77777777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A2796E5" w14:textId="76D72201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3BD4C102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C1D585A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94892A" w14:textId="4CD33DC0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65F09B7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7052B3EE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EB3D4F" w14:textId="2FCD9EDC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99BD56B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75905C97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A27C3C" w14:textId="3E3CFEAC" w:rsidR="00FC7A05" w:rsidRPr="00DA6510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785104C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ACC5584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C90590" w14:textId="2BF977DB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CE72885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711932CE" w14:textId="77777777" w:rsidR="002C35F7" w:rsidRDefault="002C35F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0A73E5" w14:textId="145DE4A4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6B0D0283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2E274048" w14:textId="77777777" w:rsidR="002C35F7" w:rsidRDefault="002C35F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265220" w14:textId="6EBEF0C2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FC7A05" w:rsidRPr="002152C7" w14:paraId="3DBDB122" w14:textId="77777777" w:rsidTr="00626477">
        <w:trPr>
          <w:cantSplit/>
          <w:trHeight w:val="60"/>
        </w:trPr>
        <w:tc>
          <w:tcPr>
            <w:tcW w:w="2223" w:type="dxa"/>
          </w:tcPr>
          <w:p w14:paraId="23BAD950" w14:textId="77777777" w:rsidR="00BB7820" w:rsidRDefault="00FC7A05" w:rsidP="00FC7A05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C36EC6">
              <w:rPr>
                <w:rFonts w:ascii="Angsana New" w:hAnsi="Angsana New"/>
                <w:sz w:val="20"/>
              </w:rPr>
              <w:t xml:space="preserve">JDMS Logistics Joint </w:t>
            </w:r>
          </w:p>
          <w:p w14:paraId="3CB6E22F" w14:textId="32B376BC" w:rsidR="00FC7A05" w:rsidRPr="00DA6510" w:rsidRDefault="00BB7820" w:rsidP="00FC7A05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="00FC7A05" w:rsidRPr="00C36EC6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2340" w:type="dxa"/>
            <w:gridSpan w:val="2"/>
          </w:tcPr>
          <w:p w14:paraId="7FFA4C53" w14:textId="77777777" w:rsidR="000861BA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lang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</w:p>
          <w:p w14:paraId="30494FFF" w14:textId="61727B8A" w:rsidR="00FC7A05" w:rsidRPr="00DA6510" w:rsidRDefault="00FC7A05" w:rsidP="006B520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73"/>
              <w:rPr>
                <w:rFonts w:ascii="Angsana New" w:hAnsi="Angsana New"/>
                <w:sz w:val="20"/>
              </w:rPr>
            </w:pPr>
            <w:r w:rsidRPr="00DA6510">
              <w:rPr>
                <w:rFonts w:ascii="Angsana New" w:hAnsi="Angsana New" w:cs="Angsana New" w:hint="cs"/>
                <w:sz w:val="20"/>
                <w:cs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08E2C888" w14:textId="718C6D34" w:rsidR="00FC7A05" w:rsidRPr="00DA6510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4DA18F50" w14:textId="77777777" w:rsidR="00496913" w:rsidRDefault="00496913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FB5815" w14:textId="5FA8B96D" w:rsidR="00FC7A05" w:rsidRPr="00DA6510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FC7A05" w:rsidRPr="00DA651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226EDE4B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49" w:type="dxa"/>
            <w:gridSpan w:val="2"/>
          </w:tcPr>
          <w:p w14:paraId="0F346B48" w14:textId="77777777" w:rsidR="00496913" w:rsidRDefault="00496913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C58DD6" w14:textId="7FED69C2" w:rsidR="00FC7A05" w:rsidRPr="00DA6510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FC7A05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235" w:type="dxa"/>
            <w:gridSpan w:val="2"/>
          </w:tcPr>
          <w:p w14:paraId="7ADF051C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1A55FE02" w14:textId="77777777" w:rsidR="00383118" w:rsidRDefault="00383118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5AF8CEF" w14:textId="2D22E9E8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021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700</w:t>
            </w:r>
          </w:p>
        </w:tc>
        <w:tc>
          <w:tcPr>
            <w:tcW w:w="237" w:type="dxa"/>
          </w:tcPr>
          <w:p w14:paraId="09DABEED" w14:textId="77777777" w:rsidR="00FC7A05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ABE8517" w14:textId="6FFE4CF1" w:rsidR="00383118" w:rsidRPr="00B83E24" w:rsidRDefault="00383118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22AD6CDE" w14:textId="77777777" w:rsidR="00383118" w:rsidRDefault="00383118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E71AA5" w14:textId="3E4F62E4" w:rsidR="00FC7A05" w:rsidRPr="00B83E24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021</w:t>
            </w:r>
            <w:r w:rsidRPr="00B83E2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0"/>
                <w:lang w:val="en-US" w:bidi="th-TH"/>
              </w:rPr>
              <w:t>700</w:t>
            </w:r>
          </w:p>
        </w:tc>
        <w:tc>
          <w:tcPr>
            <w:tcW w:w="235" w:type="dxa"/>
            <w:gridSpan w:val="2"/>
          </w:tcPr>
          <w:p w14:paraId="55F618A9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2A17566" w14:textId="77777777" w:rsidR="00BB7820" w:rsidRDefault="00BB7820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CEDB39" w14:textId="29DEC7BD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9BCF57F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14A14B70" w14:textId="77777777" w:rsidR="00BB7820" w:rsidRDefault="00BB7820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98E2F5" w14:textId="6721BECA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4747829B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13A3CFDE" w14:textId="77777777" w:rsidR="00BB7820" w:rsidRDefault="00BB7820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AF092F" w14:textId="0AD7CB6D" w:rsidR="00FC7A05" w:rsidRPr="00713CA6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3D0014EF" w14:textId="77777777" w:rsidR="00FC7A05" w:rsidRPr="002152C7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1DEAAF6C" w14:textId="77777777" w:rsidR="00BB7820" w:rsidRDefault="00BB7820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4796638" w14:textId="0E6A4521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10532466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13C1C997" w14:textId="77777777" w:rsidR="00BB7820" w:rsidRDefault="00BB7820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A81D6B" w14:textId="4F58910F" w:rsidR="00FC7A05" w:rsidRPr="00DA6510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DA65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2C7D6CD6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3FAE122A" w14:textId="77777777" w:rsidR="00BB7820" w:rsidRDefault="00BB7820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C514D9" w14:textId="0C5F50DE" w:rsidR="00FC7A05" w:rsidRPr="00DA6510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DA651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FC7A05" w:rsidRPr="002152C7" w14:paraId="56E2A66B" w14:textId="77777777" w:rsidTr="00626477">
        <w:trPr>
          <w:cantSplit/>
          <w:trHeight w:val="60"/>
        </w:trPr>
        <w:tc>
          <w:tcPr>
            <w:tcW w:w="2223" w:type="dxa"/>
          </w:tcPr>
          <w:p w14:paraId="31413933" w14:textId="5AE5B118" w:rsidR="00FC7A05" w:rsidRPr="00DA6510" w:rsidRDefault="00FC7A05" w:rsidP="00FC7A05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  <w:cs/>
              </w:rPr>
            </w:pPr>
            <w:bookmarkStart w:id="7" w:name="_Hlk40049622"/>
            <w:r w:rsidRPr="00DA6510">
              <w:rPr>
                <w:rFonts w:ascii="Angsana New" w:hAnsi="Angsana New" w:cs="Angsana New" w:hint="cs"/>
                <w:sz w:val="20"/>
                <w:cs/>
              </w:rPr>
              <w:t>บริษัท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DA6510">
              <w:rPr>
                <w:rFonts w:ascii="Angsana New" w:hAnsi="Angsana New" w:cs="Angsana New" w:hint="cs"/>
                <w:sz w:val="20"/>
                <w:cs/>
              </w:rPr>
              <w:t>เจดับเบิ้ลยูดี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DA6510">
              <w:rPr>
                <w:rFonts w:ascii="Angsana New" w:hAnsi="Angsana New" w:cs="Angsana New" w:hint="cs"/>
                <w:sz w:val="20"/>
                <w:cs/>
              </w:rPr>
              <w:t>เอ็กซ์เพรส</w:t>
            </w:r>
            <w:r w:rsidRPr="00C36EC6">
              <w:rPr>
                <w:rFonts w:ascii="Angsana New" w:hAnsi="Angsana New"/>
                <w:sz w:val="20"/>
                <w:cs/>
              </w:rPr>
              <w:t xml:space="preserve"> </w:t>
            </w:r>
            <w:r w:rsidRPr="00DA6510">
              <w:rPr>
                <w:rFonts w:ascii="Angsana New" w:hAnsi="Angsana New" w:cs="Angsana New" w:hint="cs"/>
                <w:sz w:val="20"/>
                <w:cs/>
              </w:rPr>
              <w:t>จำกัด</w:t>
            </w:r>
            <w:bookmarkEnd w:id="7"/>
          </w:p>
        </w:tc>
        <w:tc>
          <w:tcPr>
            <w:tcW w:w="2340" w:type="dxa"/>
            <w:gridSpan w:val="2"/>
          </w:tcPr>
          <w:p w14:paraId="2E3C16D2" w14:textId="3E58CDA3" w:rsidR="00FC7A05" w:rsidRPr="00DA6510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DA6510">
              <w:rPr>
                <w:rFonts w:ascii="Angsana New" w:hAnsi="Angsana New" w:cs="Angsana New" w:hint="cs"/>
                <w:sz w:val="20"/>
                <w:cs/>
              </w:rPr>
              <w:t>ให้บริการขนส่งสินค้าควบคุมอุณหภูมิ</w:t>
            </w:r>
          </w:p>
        </w:tc>
        <w:tc>
          <w:tcPr>
            <w:tcW w:w="179" w:type="dxa"/>
          </w:tcPr>
          <w:p w14:paraId="1F5BAF57" w14:textId="334662D2" w:rsidR="00FC7A05" w:rsidRPr="00DA6510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9" w:type="dxa"/>
            <w:gridSpan w:val="2"/>
          </w:tcPr>
          <w:p w14:paraId="1B624F2F" w14:textId="77777777" w:rsidR="00FC7A05" w:rsidRPr="007710CA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8488DB" w14:textId="0602E794" w:rsidR="00FC7A05" w:rsidRPr="007710CA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="00FC7A05" w:rsidRPr="007710CA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6882F7AC" w14:textId="77777777" w:rsidR="00FC7A05" w:rsidRPr="007710CA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49" w:type="dxa"/>
            <w:gridSpan w:val="2"/>
          </w:tcPr>
          <w:p w14:paraId="03647195" w14:textId="77777777" w:rsidR="00FC7A05" w:rsidRPr="007710CA" w:rsidRDefault="00FC7A0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F660A6A" w14:textId="1ADA1F4C" w:rsidR="00FC7A05" w:rsidRPr="007710CA" w:rsidRDefault="00BF0225" w:rsidP="00FC7A0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="00FC7A05" w:rsidRPr="007710CA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235" w:type="dxa"/>
            <w:gridSpan w:val="2"/>
          </w:tcPr>
          <w:p w14:paraId="48AA6192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</w:tcPr>
          <w:p w14:paraId="4B6DE871" w14:textId="77777777" w:rsidR="00FC7A05" w:rsidRPr="00C9596E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27B1F0D" w14:textId="0ACBC8E6" w:rsidR="00FC7A05" w:rsidRPr="00DA6510" w:rsidRDefault="00BF0225" w:rsidP="003563D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FC7A05" w:rsidRPr="00C9596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5863140E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3" w:type="dxa"/>
            <w:gridSpan w:val="2"/>
          </w:tcPr>
          <w:p w14:paraId="6C055139" w14:textId="77777777" w:rsidR="00FC7A05" w:rsidRPr="00C9596E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09E661" w14:textId="352933E1" w:rsidR="00FC7A05" w:rsidRPr="00DA6510" w:rsidRDefault="00BF0225" w:rsidP="003563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FC7A05" w:rsidRPr="00DA651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35" w:type="dxa"/>
            <w:gridSpan w:val="2"/>
          </w:tcPr>
          <w:p w14:paraId="4DD7D5A7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9C90E79" w14:textId="77777777" w:rsidR="00FC7A05" w:rsidRPr="006A5549" w:rsidRDefault="00FC7A05" w:rsidP="00FC7A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9D3597" w14:textId="613D26C6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C1DE6DA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3" w:type="dxa"/>
            <w:gridSpan w:val="2"/>
          </w:tcPr>
          <w:p w14:paraId="2522F36F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FE7699" w14:textId="48E1AD5C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6318B4A1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" w:type="dxa"/>
            <w:gridSpan w:val="2"/>
          </w:tcPr>
          <w:p w14:paraId="34509318" w14:textId="77777777" w:rsidR="002C35F7" w:rsidRDefault="002C35F7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B9227A" w14:textId="66CBD252" w:rsidR="00FC7A05" w:rsidRPr="00713CA6" w:rsidRDefault="00FC7A05" w:rsidP="00FC7A0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0C6C6FE0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1808647" w14:textId="77777777" w:rsidR="00FC7A05" w:rsidRPr="006A5549" w:rsidRDefault="00FC7A05" w:rsidP="00FC7A0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92777FE" w14:textId="2AAC2E68" w:rsidR="00FC7A05" w:rsidRPr="002152C7" w:rsidRDefault="00FC7A05" w:rsidP="00FC7A0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A554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5" w:type="dxa"/>
            <w:gridSpan w:val="2"/>
          </w:tcPr>
          <w:p w14:paraId="7A334F25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  <w:gridSpan w:val="2"/>
          </w:tcPr>
          <w:p w14:paraId="6BEA00DC" w14:textId="77777777" w:rsidR="002C35F7" w:rsidRDefault="002C35F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7032A8" w14:textId="32D9E319" w:rsidR="00FC7A05" w:rsidRPr="00DA6510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DA651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3" w:type="dxa"/>
            <w:gridSpan w:val="2"/>
          </w:tcPr>
          <w:p w14:paraId="74542661" w14:textId="77777777" w:rsidR="00FC7A05" w:rsidRPr="00DA6510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8" w:type="dxa"/>
            <w:gridSpan w:val="2"/>
          </w:tcPr>
          <w:p w14:paraId="46272539" w14:textId="77777777" w:rsidR="002C35F7" w:rsidRDefault="002C35F7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513ECA" w14:textId="0B2FDC67" w:rsidR="00FC7A05" w:rsidRPr="002152C7" w:rsidRDefault="00FC7A05" w:rsidP="00FC7A0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2152C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</w:tbl>
    <w:p w14:paraId="648934DB" w14:textId="77777777" w:rsidR="00DA6510" w:rsidRDefault="00DA6510" w:rsidP="00DA6510">
      <w:pPr>
        <w:rPr>
          <w:rFonts w:cstheme="minorBidi"/>
        </w:rPr>
      </w:pPr>
    </w:p>
    <w:p w14:paraId="6BF36514" w14:textId="1266DAE2" w:rsidR="007E0FB0" w:rsidRPr="00793CC2" w:rsidRDefault="007E0FB0" w:rsidP="007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7E0FB0"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BF0225" w:rsidRPr="00BF0225">
        <w:rPr>
          <w:rFonts w:asciiTheme="majorBidi" w:hAnsiTheme="majorBidi" w:cs="Angsana New"/>
          <w:sz w:val="24"/>
          <w:szCs w:val="24"/>
        </w:rPr>
        <w:t>31</w:t>
      </w:r>
      <w:r w:rsidR="00243551">
        <w:rPr>
          <w:rFonts w:asciiTheme="majorBidi" w:hAnsiTheme="majorBidi" w:cs="Angsana New"/>
          <w:sz w:val="24"/>
          <w:szCs w:val="24"/>
        </w:rPr>
        <w:t xml:space="preserve"> </w:t>
      </w:r>
      <w:r w:rsidR="00243551">
        <w:rPr>
          <w:rFonts w:asciiTheme="majorBidi" w:hAnsiTheme="majorBidi" w:cs="Angsana New" w:hint="cs"/>
          <w:sz w:val="24"/>
          <w:szCs w:val="24"/>
          <w:cs/>
        </w:rPr>
        <w:t xml:space="preserve">มีนาคม </w:t>
      </w:r>
      <w:r w:rsidR="00BF0225" w:rsidRPr="00BF0225">
        <w:rPr>
          <w:rFonts w:asciiTheme="majorBidi" w:hAnsiTheme="majorBidi" w:cs="Angsana New"/>
          <w:sz w:val="24"/>
          <w:szCs w:val="24"/>
        </w:rPr>
        <w:t>2563</w:t>
      </w:r>
      <w:r w:rsidR="00243551">
        <w:rPr>
          <w:rFonts w:asciiTheme="majorBidi" w:hAnsiTheme="majorBidi" w:cs="Angsana New"/>
          <w:sz w:val="24"/>
          <w:szCs w:val="24"/>
        </w:rPr>
        <w:t xml:space="preserve"> </w:t>
      </w:r>
      <w:r w:rsidRPr="007E0FB0">
        <w:rPr>
          <w:rFonts w:asciiTheme="majorBidi" w:hAnsiTheme="majorBidi" w:cs="Angsana New" w:hint="cs"/>
          <w:sz w:val="24"/>
          <w:szCs w:val="24"/>
          <w:cs/>
        </w:rPr>
        <w:t xml:space="preserve">เงินลงทุนในบริษัท </w:t>
      </w:r>
      <w:r w:rsidRPr="007E0FB0">
        <w:rPr>
          <w:rFonts w:asciiTheme="majorBidi" w:hAnsiTheme="majorBidi" w:cs="Angsana New"/>
          <w:sz w:val="24"/>
          <w:szCs w:val="24"/>
        </w:rPr>
        <w:t>JWD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Pr="007E0FB0">
        <w:rPr>
          <w:rFonts w:asciiTheme="majorBidi" w:hAnsiTheme="majorBidi" w:cs="Angsana New"/>
          <w:sz w:val="24"/>
          <w:szCs w:val="24"/>
        </w:rPr>
        <w:t>A</w:t>
      </w:r>
      <w:r>
        <w:rPr>
          <w:rFonts w:asciiTheme="majorBidi" w:hAnsiTheme="majorBidi" w:cs="Angsana New"/>
          <w:sz w:val="24"/>
          <w:szCs w:val="24"/>
        </w:rPr>
        <w:t xml:space="preserve">sia </w:t>
      </w:r>
      <w:r w:rsidRPr="007E0FB0">
        <w:rPr>
          <w:rFonts w:asciiTheme="majorBidi" w:hAnsiTheme="majorBidi" w:cs="Angsana New"/>
          <w:sz w:val="24"/>
          <w:szCs w:val="24"/>
        </w:rPr>
        <w:t>H</w:t>
      </w:r>
      <w:r>
        <w:rPr>
          <w:rFonts w:asciiTheme="majorBidi" w:hAnsiTheme="majorBidi" w:cs="Angsana New"/>
          <w:sz w:val="24"/>
          <w:szCs w:val="24"/>
        </w:rPr>
        <w:t>olding Private Ltd.</w:t>
      </w:r>
      <w:r w:rsidRPr="007E0FB0">
        <w:rPr>
          <w:rFonts w:asciiTheme="majorBidi" w:hAnsiTheme="majorBidi" w:cs="Angsana New"/>
          <w:sz w:val="24"/>
          <w:szCs w:val="24"/>
        </w:rPr>
        <w:t xml:space="preserve"> </w:t>
      </w:r>
      <w:r w:rsidRPr="007E0FB0">
        <w:rPr>
          <w:rFonts w:asciiTheme="majorBidi" w:hAnsiTheme="majorBidi" w:cs="Angsana New" w:hint="cs"/>
          <w:sz w:val="24"/>
          <w:szCs w:val="24"/>
          <w:cs/>
        </w:rPr>
        <w:t xml:space="preserve">ราคาทุนจำนวน </w:t>
      </w:r>
      <w:r w:rsidR="00BF0225" w:rsidRPr="00BF0225">
        <w:rPr>
          <w:rFonts w:asciiTheme="majorBidi" w:hAnsiTheme="majorBidi" w:cs="Angsana New"/>
          <w:sz w:val="24"/>
          <w:szCs w:val="24"/>
        </w:rPr>
        <w:t>859</w:t>
      </w:r>
      <w:r w:rsidRPr="007E0FB0">
        <w:rPr>
          <w:rFonts w:asciiTheme="majorBidi" w:hAnsiTheme="majorBidi" w:cs="Angsana New"/>
          <w:sz w:val="24"/>
          <w:szCs w:val="24"/>
        </w:rPr>
        <w:t>.</w:t>
      </w:r>
      <w:r w:rsidR="00BF0225" w:rsidRPr="00BF0225">
        <w:rPr>
          <w:rFonts w:asciiTheme="majorBidi" w:hAnsiTheme="majorBidi" w:cs="Angsana New"/>
          <w:sz w:val="24"/>
          <w:szCs w:val="24"/>
        </w:rPr>
        <w:t>61</w:t>
      </w:r>
      <w:r w:rsidRPr="007E0FB0">
        <w:rPr>
          <w:rFonts w:asciiTheme="majorBidi" w:hAnsiTheme="majorBidi" w:cs="Angsana New"/>
          <w:sz w:val="24"/>
          <w:szCs w:val="24"/>
        </w:rPr>
        <w:t xml:space="preserve"> </w:t>
      </w:r>
      <w:r w:rsidRPr="007E0FB0">
        <w:rPr>
          <w:rFonts w:asciiTheme="majorBidi" w:hAnsiTheme="majorBidi" w:cs="Angsana New" w:hint="cs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7E0FB0">
        <w:rPr>
          <w:rFonts w:asciiTheme="majorBidi" w:hAnsiTheme="majorBidi" w:cs="Angsana New" w:hint="cs"/>
          <w:i/>
          <w:iCs/>
          <w:sz w:val="24"/>
          <w:szCs w:val="24"/>
          <w:cs/>
        </w:rPr>
        <w:t>(</w:t>
      </w:r>
      <w:r w:rsidR="00BF0225" w:rsidRPr="00BF0225">
        <w:rPr>
          <w:rFonts w:asciiTheme="majorBidi" w:hAnsiTheme="majorBidi" w:cs="Angsana New"/>
          <w:i/>
          <w:iCs/>
          <w:sz w:val="24"/>
          <w:szCs w:val="24"/>
        </w:rPr>
        <w:t>2562</w:t>
      </w:r>
      <w:r w:rsidRPr="007E0FB0">
        <w:rPr>
          <w:rFonts w:asciiTheme="majorBidi" w:hAnsiTheme="majorBidi" w:cs="Angsana New"/>
          <w:i/>
          <w:iCs/>
          <w:sz w:val="24"/>
          <w:szCs w:val="24"/>
        </w:rPr>
        <w:t xml:space="preserve">: </w:t>
      </w:r>
      <w:r w:rsidR="00BF0225" w:rsidRPr="00BF0225">
        <w:rPr>
          <w:rFonts w:asciiTheme="majorBidi" w:hAnsiTheme="majorBidi" w:cs="Angsana New"/>
          <w:i/>
          <w:iCs/>
          <w:sz w:val="24"/>
          <w:szCs w:val="24"/>
        </w:rPr>
        <w:t>859</w:t>
      </w:r>
      <w:r w:rsidR="003A4598">
        <w:rPr>
          <w:rFonts w:asciiTheme="majorBidi" w:hAnsiTheme="majorBidi" w:cs="Angsana New"/>
          <w:i/>
          <w:iCs/>
          <w:sz w:val="24"/>
          <w:szCs w:val="24"/>
        </w:rPr>
        <w:t>.</w:t>
      </w:r>
      <w:r w:rsidR="00BF0225" w:rsidRPr="00BF0225">
        <w:rPr>
          <w:rFonts w:asciiTheme="majorBidi" w:hAnsiTheme="majorBidi" w:cs="Angsana New"/>
          <w:i/>
          <w:iCs/>
          <w:sz w:val="24"/>
          <w:szCs w:val="24"/>
        </w:rPr>
        <w:t>61</w:t>
      </w:r>
      <w:r w:rsidR="003A4598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3A4598">
        <w:rPr>
          <w:rFonts w:asciiTheme="majorBidi" w:hAnsiTheme="majorBidi" w:cs="Angsana New" w:hint="cs"/>
          <w:i/>
          <w:iCs/>
          <w:sz w:val="24"/>
          <w:szCs w:val="24"/>
          <w:cs/>
        </w:rPr>
        <w:t>ล้านบาท</w:t>
      </w:r>
      <w:r w:rsidRPr="007E0FB0">
        <w:rPr>
          <w:rFonts w:asciiTheme="majorBidi" w:hAnsiTheme="majorBidi" w:cs="Angsana New" w:hint="cs"/>
          <w:i/>
          <w:iCs/>
          <w:sz w:val="24"/>
          <w:szCs w:val="24"/>
          <w:cs/>
        </w:rPr>
        <w:t>)</w:t>
      </w:r>
      <w:r w:rsidR="00793CC2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793CC2">
        <w:rPr>
          <w:rFonts w:asciiTheme="majorBidi" w:hAnsiTheme="majorBidi" w:cs="Angsana New"/>
          <w:sz w:val="24"/>
          <w:szCs w:val="24"/>
        </w:rPr>
        <w:t>(</w:t>
      </w:r>
      <w:r w:rsidR="00793CC2">
        <w:rPr>
          <w:rFonts w:asciiTheme="majorBidi" w:hAnsiTheme="majorBidi" w:cs="Angsana New" w:hint="cs"/>
          <w:sz w:val="24"/>
          <w:szCs w:val="24"/>
          <w:cs/>
        </w:rPr>
        <w:t xml:space="preserve">ดูหมายเหตุข้อ </w:t>
      </w:r>
      <w:r w:rsidR="00E22347">
        <w:rPr>
          <w:rFonts w:asciiTheme="majorBidi" w:hAnsiTheme="majorBidi" w:cs="Angsana New"/>
          <w:sz w:val="24"/>
          <w:szCs w:val="24"/>
        </w:rPr>
        <w:t>1</w:t>
      </w:r>
      <w:r w:rsidR="00BF0225" w:rsidRPr="00BF0225">
        <w:rPr>
          <w:rFonts w:asciiTheme="majorBidi" w:hAnsiTheme="majorBidi" w:cs="Angsana New"/>
          <w:sz w:val="24"/>
          <w:szCs w:val="24"/>
        </w:rPr>
        <w:t>3</w:t>
      </w:r>
      <w:r w:rsidR="00793CC2">
        <w:rPr>
          <w:rFonts w:asciiTheme="majorBidi" w:hAnsiTheme="majorBidi" w:cs="Angsana New" w:hint="cs"/>
          <w:sz w:val="24"/>
          <w:szCs w:val="24"/>
          <w:cs/>
        </w:rPr>
        <w:t>)</w:t>
      </w:r>
    </w:p>
    <w:p w14:paraId="4DA55A83" w14:textId="77777777" w:rsidR="00DA6510" w:rsidRPr="007E0FB0" w:rsidRDefault="00DA6510" w:rsidP="00DA6510">
      <w:pPr>
        <w:rPr>
          <w:rFonts w:cstheme="minorBidi"/>
        </w:rPr>
      </w:pPr>
    </w:p>
    <w:p w14:paraId="7B0C88A0" w14:textId="77777777" w:rsidR="00DA6510" w:rsidRDefault="00DA6510" w:rsidP="00DA6510">
      <w:pPr>
        <w:rPr>
          <w:rFonts w:cstheme="minorBidi"/>
        </w:rPr>
      </w:pPr>
    </w:p>
    <w:p w14:paraId="4A44BDDD" w14:textId="77777777" w:rsidR="00DA6510" w:rsidRDefault="00DA6510" w:rsidP="00DA6510">
      <w:pPr>
        <w:rPr>
          <w:rFonts w:cstheme="minorBidi"/>
        </w:rPr>
      </w:pPr>
    </w:p>
    <w:p w14:paraId="3AE9F2B1" w14:textId="2AE264E0" w:rsidR="00DA6510" w:rsidRPr="00DA6510" w:rsidRDefault="00DA6510" w:rsidP="00DA6510">
      <w:pPr>
        <w:rPr>
          <w:rFonts w:cstheme="minorBidi"/>
          <w:cs/>
        </w:rPr>
        <w:sectPr w:rsidR="00DA6510" w:rsidRPr="00DA6510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AC1DBB3" w14:textId="57817F48" w:rsidR="009902B1" w:rsidRDefault="00617370" w:rsidP="0061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lastRenderedPageBreak/>
        <w:tab/>
      </w:r>
      <w:r w:rsidR="00EA0CC6" w:rsidRPr="00EA0CC6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การเพิ่มการลงทุน</w:t>
      </w:r>
    </w:p>
    <w:p w14:paraId="1B665802" w14:textId="77777777" w:rsidR="00EA0CC6" w:rsidRPr="00EA0CC6" w:rsidRDefault="00EA0CC6" w:rsidP="00692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7F2044CF" w14:textId="5F1BB3C8" w:rsidR="005A0266" w:rsidRDefault="005A0266" w:rsidP="005A026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ในการประชุมวิสามัญของผู้ถือหุ้นของบริษัทย่อยแห่งหนึ่ง (“บริษัท เบญจพรแลนด์ จำกัด”) เมื่อวันที่</w:t>
      </w:r>
      <w:r>
        <w:rPr>
          <w:rFonts w:ascii="Angsana New" w:hAnsi="Angsana New" w:cs="Angsana New" w:hint="cs"/>
          <w:sz w:val="28"/>
          <w:szCs w:val="28"/>
        </w:rPr>
        <w:t>  </w:t>
      </w:r>
      <w:r w:rsidR="00BF0225" w:rsidRPr="00BF0225">
        <w:rPr>
          <w:rFonts w:ascii="Angsana New" w:hAnsi="Angsana New" w:cs="Angsana New" w:hint="cs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ผู้ถือหุ้นของบริษัทย่อยดังกล่าวมีมติอนุมัติการเพิ่มทุนจดทะเบียนจาก </w:t>
      </w:r>
      <w:r w:rsidR="00BF0225" w:rsidRPr="00BF0225">
        <w:rPr>
          <w:rFonts w:ascii="Angsana New" w:hAnsi="Angsana New" w:cs="Angsana New" w:hint="cs"/>
          <w:sz w:val="28"/>
          <w:szCs w:val="28"/>
        </w:rPr>
        <w:t>500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 (แบ่งออกเป็นหุ้นสามัญจำนวน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000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000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หุ้น มูลค่าหุ้นละ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100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บาท) เป็น </w:t>
      </w:r>
      <w:r w:rsidR="00BF0225" w:rsidRPr="00BF0225">
        <w:rPr>
          <w:rFonts w:ascii="Angsana New" w:hAnsi="Angsana New" w:cs="Angsana New" w:hint="cs"/>
          <w:sz w:val="28"/>
          <w:szCs w:val="28"/>
        </w:rPr>
        <w:t>570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 (แบ่งออกเป็นหุ้นสามัญจำนวน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700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000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หุ้น มูลค่าหุ้นละ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100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บาท) ในระหว่างไตรมาสที่ </w:t>
      </w:r>
      <w:r w:rsidR="00BF0225" w:rsidRPr="00BF0225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เรียกชำระค่าหุ้นร้อยละ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80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ของทุนจดทะเบียนเพิ่มทุนเป็นจำนวนเงิน </w:t>
      </w:r>
      <w:r w:rsidR="00BF0225" w:rsidRPr="00BF0225">
        <w:rPr>
          <w:rFonts w:ascii="Angsana New" w:hAnsi="Angsana New" w:cs="Angsana New" w:hint="cs"/>
          <w:sz w:val="28"/>
          <w:szCs w:val="28"/>
        </w:rPr>
        <w:t>56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 บริษัทย่อยดังกล่าวได้จดทะเบียนการเพิ่มทุนกับกระทรวงพาณิชย์เมื่อวันที่ </w:t>
      </w:r>
      <w:r w:rsidR="00BF0225" w:rsidRPr="00BF0225">
        <w:rPr>
          <w:rFonts w:ascii="Angsana New" w:hAnsi="Angsana New" w:cs="Angsana New" w:hint="cs"/>
          <w:sz w:val="28"/>
          <w:szCs w:val="28"/>
        </w:rPr>
        <w:t>20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 w:hint="cs"/>
          <w:sz w:val="28"/>
          <w:szCs w:val="28"/>
        </w:rPr>
        <w:t> 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</w:rPr>
        <w:t> </w:t>
      </w:r>
    </w:p>
    <w:p w14:paraId="4498D1E9" w14:textId="77777777" w:rsidR="00EA0CC6" w:rsidRPr="00A01130" w:rsidRDefault="00EA0CC6" w:rsidP="00EA0CC6">
      <w:pPr>
        <w:pStyle w:val="paragraph"/>
        <w:spacing w:before="0" w:beforeAutospacing="0" w:after="0" w:afterAutospacing="0"/>
        <w:ind w:left="540" w:right="-15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A01130"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35B9AE0A" w14:textId="746927A7" w:rsidR="00EA0CC6" w:rsidRDefault="00EA0CC6" w:rsidP="00EA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01130">
        <w:rPr>
          <w:rFonts w:asciiTheme="majorBidi" w:hAnsiTheme="majorBidi" w:cstheme="majorBidi" w:hint="cs"/>
          <w:sz w:val="28"/>
          <w:szCs w:val="28"/>
          <w:cs/>
        </w:rPr>
        <w:t>ในการประชุมวิสามัญของผู้ถือหุ้นของบริษัทย่อยแห่งหนึ่ง (“บริษัท เจดับเบิ้ลยูดี สโตร์ อิท</w:t>
      </w:r>
      <w:r w:rsidRPr="00A01130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>จำกัด”) เมื่อวันที่</w:t>
      </w:r>
      <w:r w:rsidRPr="00A01130">
        <w:rPr>
          <w:rFonts w:asciiTheme="majorBidi" w:hAnsiTheme="majorBidi" w:cstheme="majorBidi" w:hint="cs"/>
          <w:sz w:val="28"/>
          <w:szCs w:val="28"/>
        </w:rPr>
        <w:t>  </w:t>
      </w:r>
      <w:r w:rsidRPr="00A01130">
        <w:rPr>
          <w:rFonts w:asciiTheme="majorBidi" w:hAnsiTheme="majorBidi" w:cstheme="majorBidi" w:hint="cs"/>
          <w:sz w:val="28"/>
          <w:szCs w:val="28"/>
        </w:rPr>
        <w:br/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13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2563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ผู้ถือหุ้นของบริษัทย่อยดังกล่าวมีมติอนุมัติการเพิ่มทุนจดทะเบียนจาก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100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ล้านบาท (แบ่งออกเป็นหุ้นสามัญจำนวน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</w:t>
      </w:r>
      <w:r w:rsidRPr="00A01130">
        <w:rPr>
          <w:rFonts w:asciiTheme="majorBidi" w:hAnsiTheme="majorBidi" w:cstheme="majorBidi" w:hint="cs"/>
          <w:sz w:val="28"/>
          <w:szCs w:val="28"/>
        </w:rPr>
        <w:t>,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000</w:t>
      </w:r>
      <w:r w:rsidRPr="00A01130">
        <w:rPr>
          <w:rFonts w:asciiTheme="majorBidi" w:hAnsiTheme="majorBidi" w:cstheme="majorBidi" w:hint="cs"/>
          <w:sz w:val="28"/>
          <w:szCs w:val="28"/>
        </w:rPr>
        <w:t>,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000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100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บาท) เป็น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160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ล้านบาท (แบ่งออกเป็นหุ้นสามัญจำนวน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</w:t>
      </w:r>
      <w:r w:rsidRPr="00A01130">
        <w:rPr>
          <w:rFonts w:asciiTheme="majorBidi" w:hAnsiTheme="majorBidi" w:cstheme="majorBidi" w:hint="cs"/>
          <w:sz w:val="28"/>
          <w:szCs w:val="28"/>
        </w:rPr>
        <w:t>,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600</w:t>
      </w:r>
      <w:r w:rsidRPr="00A01130">
        <w:rPr>
          <w:rFonts w:asciiTheme="majorBidi" w:hAnsiTheme="majorBidi" w:cstheme="majorBidi" w:hint="cs"/>
          <w:sz w:val="28"/>
          <w:szCs w:val="28"/>
        </w:rPr>
        <w:t>,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000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100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บาท) โดยเรียกชำระค่าหุ้นร้อยละ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25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ของทุนจดทะเบียนเพิ่มทุนเป็นจำนวนเงิน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15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ล้านบาท บริษัทย่อยดังกล่าวได้จดทะเบียนการเพิ่มทุนกับกระทรวงพาณิชย์เมื่อวันที่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27</w:t>
      </w:r>
      <w:r w:rsidR="00E43E97">
        <w:rPr>
          <w:rFonts w:asciiTheme="majorBidi" w:hAnsiTheme="majorBidi" w:cstheme="majorBidi"/>
          <w:sz w:val="28"/>
          <w:szCs w:val="28"/>
        </w:rPr>
        <w:t xml:space="preserve"> </w:t>
      </w:r>
      <w:r w:rsidR="00E43E97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2563</w:t>
      </w:r>
      <w:r w:rsidRPr="00A0113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E6B845C" w14:textId="3DC19BE8" w:rsidR="008A00E4" w:rsidRDefault="008A00E4" w:rsidP="00EA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B6CB4" w14:textId="55990360" w:rsidR="008A00E4" w:rsidRDefault="008A00E4" w:rsidP="008A00E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ในการประชุมวิสามัญของผู้ถือหุ้นของบริษัทย่อยแห่งหนึ่ง (“บริษัท เจดับเบิ้ลยูดี ทรานสปอร์ต จำกัด”) เมื่อวันที่ </w:t>
      </w:r>
      <w:r w:rsidR="00BF0225" w:rsidRPr="00BF0225">
        <w:rPr>
          <w:rFonts w:ascii="Angsana New" w:hAnsi="Angsana New" w:cs="Angsana New" w:hint="cs"/>
          <w:sz w:val="28"/>
          <w:szCs w:val="28"/>
        </w:rPr>
        <w:t>13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  <w:cs/>
        </w:rPr>
        <w:t xml:space="preserve"> ผู้ถือหุ้นของบริษัทย่อยดังกล่าวมีมติอนุมัติการเพิ่มทุนจดทะเบียนจาก </w:t>
      </w:r>
      <w:r w:rsidR="00BF0225" w:rsidRPr="00BF0225">
        <w:rPr>
          <w:rFonts w:ascii="Angsana New" w:hAnsi="Angsana New" w:cs="Angsana New" w:hint="cs"/>
          <w:sz w:val="28"/>
          <w:szCs w:val="28"/>
        </w:rPr>
        <w:t>60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(แบ่งออกเป็นหุ้นสามัญจำนวน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600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000</w:t>
      </w:r>
      <w:r>
        <w:rPr>
          <w:rFonts w:ascii="Angsana New" w:hAnsi="Angsana New" w:cs="Angsana New" w:hint="cs"/>
          <w:sz w:val="28"/>
          <w:szCs w:val="28"/>
          <w:cs/>
        </w:rPr>
        <w:t xml:space="preserve"> หุ้น มูลค่าหุ้นละ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100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บาท) เป็น </w:t>
      </w:r>
      <w:r w:rsidR="00BF0225" w:rsidRPr="00BF0225">
        <w:rPr>
          <w:rFonts w:ascii="Angsana New" w:hAnsi="Angsana New" w:cs="Angsana New" w:hint="cs"/>
          <w:sz w:val="28"/>
          <w:szCs w:val="28"/>
        </w:rPr>
        <w:t>100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(แบ่งออกเป็นหุ้นสามัญจำนวน </w:t>
      </w:r>
      <w:r w:rsidR="00BF0225" w:rsidRPr="00BF0225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000</w:t>
      </w:r>
      <w:r>
        <w:rPr>
          <w:rFonts w:ascii="Angsana New" w:hAnsi="Angsana New" w:cs="Angsana New" w:hint="cs"/>
          <w:sz w:val="28"/>
          <w:szCs w:val="28"/>
        </w:rPr>
        <w:t>,</w:t>
      </w:r>
      <w:r w:rsidR="00BF0225" w:rsidRPr="00BF0225">
        <w:rPr>
          <w:rFonts w:ascii="Angsana New" w:hAnsi="Angsana New" w:cs="Angsana New" w:hint="cs"/>
          <w:sz w:val="28"/>
          <w:szCs w:val="28"/>
        </w:rPr>
        <w:t>000</w:t>
      </w:r>
      <w:r>
        <w:rPr>
          <w:rFonts w:ascii="Angsana New" w:hAnsi="Angsana New" w:cs="Angsana New" w:hint="cs"/>
          <w:sz w:val="28"/>
          <w:szCs w:val="28"/>
          <w:cs/>
        </w:rPr>
        <w:t xml:space="preserve"> หุ้น มูลค่าหุ้นละ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100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บาท) โดยเรียกชำระค่าหุ้นร้อยละ </w:t>
      </w:r>
      <w:r w:rsidR="00BF0225" w:rsidRPr="00BF0225">
        <w:rPr>
          <w:rFonts w:ascii="Angsana New" w:hAnsi="Angsana New" w:cs="Angsana New" w:hint="cs"/>
          <w:sz w:val="28"/>
          <w:szCs w:val="28"/>
        </w:rPr>
        <w:t>30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ของทุนจดทะเบียนเพิ่มทุนเป็นจำนวนเงิน </w:t>
      </w:r>
      <w:r w:rsidR="00BF0225" w:rsidRPr="00BF0225">
        <w:rPr>
          <w:rFonts w:ascii="Angsana New" w:hAnsi="Angsana New" w:cs="Angsana New" w:hint="cs"/>
          <w:sz w:val="28"/>
          <w:szCs w:val="28"/>
        </w:rPr>
        <w:t>12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บริษัทย่อยดังกล่าวได้จดทะเบียนการเพิ่มทุนกับกระทรวงพาณิชย์เมื่อวันที่ </w:t>
      </w:r>
      <w:r w:rsidR="00BF0225" w:rsidRPr="00BF0225">
        <w:rPr>
          <w:rFonts w:ascii="Angsana New" w:hAnsi="Angsana New" w:cs="Angsana New" w:hint="cs"/>
          <w:sz w:val="28"/>
          <w:szCs w:val="28"/>
        </w:rPr>
        <w:t>20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BF0225" w:rsidRPr="00BF0225">
        <w:rPr>
          <w:rFonts w:ascii="Angsana New" w:hAnsi="Angsana New" w:cs="Angsana New" w:hint="cs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253188" w14:textId="3EE9F570" w:rsidR="00690293" w:rsidRDefault="00690293" w:rsidP="00EA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BD481C" w14:textId="691B7BF8" w:rsidR="00690293" w:rsidRDefault="00690293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90293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ในระหว่างไตรมาสที่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1</w:t>
      </w:r>
      <w:r w:rsidRPr="0069029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690293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2563</w:t>
      </w:r>
      <w:r w:rsidRPr="0069029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690293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 (“บริษัท เจดับเบิ้ลยูดี อาร์ท สเปซ จำกัด จำกัด”)</w:t>
      </w:r>
      <w:r w:rsidRPr="00690293">
        <w:rPr>
          <w:rFonts w:asciiTheme="majorBidi" w:hAnsiTheme="majorBidi" w:cstheme="majorBidi" w:hint="cs"/>
          <w:sz w:val="28"/>
          <w:szCs w:val="28"/>
        </w:rPr>
        <w:t> </w:t>
      </w:r>
      <w:r w:rsidRPr="00690293">
        <w:rPr>
          <w:rFonts w:asciiTheme="majorBidi" w:hAnsiTheme="majorBidi" w:cstheme="majorBidi" w:hint="cs"/>
          <w:sz w:val="28"/>
          <w:szCs w:val="28"/>
          <w:cs/>
        </w:rPr>
        <w:t xml:space="preserve"> เรียกชำระค่าหุ้นเพิ่มเติมอีกร้อยละ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25</w:t>
      </w:r>
      <w:r w:rsidRPr="00690293">
        <w:rPr>
          <w:rFonts w:asciiTheme="majorBidi" w:hAnsiTheme="majorBidi" w:cstheme="majorBidi" w:hint="cs"/>
          <w:sz w:val="28"/>
          <w:szCs w:val="28"/>
          <w:cs/>
        </w:rPr>
        <w:t xml:space="preserve"> ของทุนจดทะเบียนเพิ่มทุนเป็นจำนวนเงิน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20</w:t>
      </w:r>
      <w:r w:rsidRPr="0069029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690293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และได้รับชำระค่าหุ้นจากบริษัทใหญ่เป็นจำนวนเงิน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5</w:t>
      </w:r>
      <w:r w:rsidRPr="00690293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69029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6ECC4BE9" w14:textId="77777777" w:rsidR="00C313C9" w:rsidRDefault="00C313C9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F4980" w14:textId="4FCEA213" w:rsidR="00A8349D" w:rsidRPr="00C313C9" w:rsidRDefault="00C313C9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313C9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การเลิกบริษัท</w:t>
      </w:r>
    </w:p>
    <w:p w14:paraId="452C8B78" w14:textId="77777777" w:rsidR="00C313C9" w:rsidRDefault="00C313C9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8515BD6" w14:textId="7209AAB2" w:rsidR="00A8349D" w:rsidRPr="00690293" w:rsidRDefault="00A8349D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23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ที่ประชุมวิสามัญผู้ถือหุ้นของบริษัท</w:t>
      </w:r>
      <w:r w:rsidR="00BD6FDE">
        <w:rPr>
          <w:rFonts w:asciiTheme="majorBidi" w:hAnsiTheme="majorBidi" w:cstheme="majorBidi" w:hint="cs"/>
          <w:sz w:val="28"/>
          <w:szCs w:val="28"/>
          <w:cs/>
        </w:rPr>
        <w:t>ย่อยทางอ้อมแห่งหนึ่ง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6FDE">
        <w:rPr>
          <w:rFonts w:asciiTheme="majorBidi" w:hAnsiTheme="majorBidi" w:cstheme="majorBidi" w:hint="cs"/>
          <w:sz w:val="28"/>
          <w:szCs w:val="28"/>
          <w:cs/>
        </w:rPr>
        <w:t>(</w:t>
      </w:r>
      <w:r w:rsidR="00BD6FDE">
        <w:rPr>
          <w:rFonts w:asciiTheme="majorBidi" w:hAnsiTheme="majorBidi" w:cstheme="majorBidi"/>
          <w:sz w:val="28"/>
          <w:szCs w:val="28"/>
        </w:rPr>
        <w:t>“</w:t>
      </w:r>
      <w:r w:rsidR="00BD6FDE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BD6FD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เจดับเบิ้ลยูดี เอนเนอร์ยี แอนด์ รีซอสเซส จำกัด </w:t>
      </w:r>
      <w:r w:rsidR="00BD6FDE">
        <w:rPr>
          <w:rFonts w:asciiTheme="majorBidi" w:hAnsiTheme="majorBidi" w:cstheme="majorBidi"/>
          <w:sz w:val="28"/>
          <w:szCs w:val="28"/>
        </w:rPr>
        <w:t xml:space="preserve">”)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มีมติให้เลิกบริษัท ต่อมาเมื่อวันที่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D6FDE">
        <w:rPr>
          <w:rFonts w:asciiTheme="majorBidi" w:hAnsiTheme="majorBidi" w:cstheme="majorBidi" w:hint="cs"/>
          <w:sz w:val="28"/>
          <w:szCs w:val="28"/>
          <w:cs/>
        </w:rPr>
        <w:t>บริษัทย่อยทางอ้อมดังกล่าว</w:t>
      </w:r>
      <w:r>
        <w:rPr>
          <w:rFonts w:asciiTheme="majorBidi" w:hAnsiTheme="majorBidi" w:cstheme="majorBidi" w:hint="cs"/>
          <w:sz w:val="28"/>
          <w:szCs w:val="28"/>
          <w:cs/>
        </w:rPr>
        <w:t>ได้จดทะเบียนเลิกบริษัทกับกรมพัฒนาธุรกิจการค้าแล้ว</w:t>
      </w:r>
    </w:p>
    <w:p w14:paraId="33212E75" w14:textId="0FF8663C" w:rsidR="008A00E4" w:rsidRDefault="008A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12A5DAE" w14:textId="214EA403" w:rsidR="006715BF" w:rsidRPr="000E4BC8" w:rsidRDefault="00BF0225" w:rsidP="000E4B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F0225">
        <w:rPr>
          <w:rFonts w:asciiTheme="majorBidi" w:hAnsiTheme="majorBidi" w:cstheme="majorBidi"/>
          <w:sz w:val="28"/>
          <w:szCs w:val="28"/>
          <w:u w:val="none"/>
        </w:rPr>
        <w:lastRenderedPageBreak/>
        <w:t>9</w:t>
      </w:r>
      <w:r w:rsidR="000E4BC8" w:rsidRPr="000E4BC8">
        <w:rPr>
          <w:rFonts w:asciiTheme="majorBidi" w:hAnsiTheme="majorBidi" w:cstheme="majorBidi"/>
          <w:sz w:val="28"/>
          <w:szCs w:val="28"/>
          <w:u w:val="none"/>
          <w:lang w:val="th-TH"/>
        </w:rPr>
        <w:tab/>
      </w:r>
      <w:r w:rsidR="006715BF" w:rsidRPr="00C50A4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F002731" w14:textId="77777777" w:rsidR="00275AD1" w:rsidRPr="00063C4C" w:rsidRDefault="00275AD1" w:rsidP="00275AD1">
      <w:pPr>
        <w:rPr>
          <w:rFonts w:asciiTheme="majorBidi" w:hAnsiTheme="majorBidi" w:cstheme="majorBidi"/>
        </w:rPr>
      </w:pPr>
    </w:p>
    <w:p w14:paraId="7DAF166F" w14:textId="77777777" w:rsidR="007B4153" w:rsidRPr="007B4153" w:rsidRDefault="007B4153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15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รายการเคลื่อนไหวของอสังหาริมทรัพย์เพื่อการลงทุน มีดังนี้</w:t>
      </w:r>
    </w:p>
    <w:p w14:paraId="40FC8DDF" w14:textId="77777777" w:rsidR="007B4153" w:rsidRPr="00063C4C" w:rsidRDefault="007B4153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highlight w:val="cyan"/>
        </w:rPr>
      </w:pPr>
    </w:p>
    <w:tbl>
      <w:tblPr>
        <w:tblW w:w="93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4"/>
        <w:gridCol w:w="1606"/>
        <w:gridCol w:w="268"/>
        <w:gridCol w:w="1397"/>
        <w:gridCol w:w="270"/>
        <w:gridCol w:w="1440"/>
        <w:gridCol w:w="270"/>
        <w:gridCol w:w="1259"/>
      </w:tblGrid>
      <w:tr w:rsidR="00B75E26" w:rsidRPr="007B4153" w14:paraId="7A9D4FEF" w14:textId="77777777" w:rsidTr="00AC3520">
        <w:trPr>
          <w:trHeight w:val="18"/>
          <w:tblHeader/>
        </w:trPr>
        <w:tc>
          <w:tcPr>
            <w:tcW w:w="2804" w:type="dxa"/>
            <w:shd w:val="clear" w:color="auto" w:fill="auto"/>
            <w:vAlign w:val="bottom"/>
          </w:tcPr>
          <w:p w14:paraId="33DB6D11" w14:textId="4391E22F" w:rsidR="00B75E26" w:rsidRPr="007B4153" w:rsidRDefault="00B75E26" w:rsidP="006D196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606" w:type="dxa"/>
          </w:tcPr>
          <w:p w14:paraId="03F402D7" w14:textId="77777777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8" w:type="dxa"/>
          </w:tcPr>
          <w:p w14:paraId="431DA788" w14:textId="77777777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631" w:type="dxa"/>
            <w:gridSpan w:val="5"/>
          </w:tcPr>
          <w:p w14:paraId="63B0D370" w14:textId="426CE29E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B41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75E26" w:rsidRPr="007B4153" w14:paraId="61E86801" w14:textId="77777777" w:rsidTr="00AC3520">
        <w:trPr>
          <w:trHeight w:val="18"/>
          <w:tblHeader/>
        </w:trPr>
        <w:tc>
          <w:tcPr>
            <w:tcW w:w="2804" w:type="dxa"/>
            <w:shd w:val="clear" w:color="auto" w:fill="auto"/>
            <w:vAlign w:val="bottom"/>
          </w:tcPr>
          <w:p w14:paraId="00107785" w14:textId="77777777" w:rsidR="00B75E26" w:rsidRPr="007B4153" w:rsidRDefault="00B75E26" w:rsidP="006D196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12C5C7D1" w14:textId="77777777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68" w:type="dxa"/>
          </w:tcPr>
          <w:p w14:paraId="488F4DA1" w14:textId="77777777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7" w:type="dxa"/>
          </w:tcPr>
          <w:p w14:paraId="29AC40F2" w14:textId="77777777" w:rsidR="008B5E77" w:rsidRDefault="008B5E77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CA20388" w14:textId="41F9DD51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B41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  <w:r w:rsidRPr="007B415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2E6E4B34" w14:textId="77777777" w:rsidR="00B75E26" w:rsidRPr="007B4153" w:rsidRDefault="00B75E26" w:rsidP="006D196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24F961" w14:textId="77777777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val="en-GB"/>
              </w:rPr>
            </w:pPr>
            <w:r w:rsidRPr="007B4153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สินทรัพย์ระหว่าง</w:t>
            </w:r>
          </w:p>
          <w:p w14:paraId="5847D8B7" w14:textId="591B0322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B4153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ก่อสร้างแล</w:t>
            </w:r>
            <w:r w:rsidRPr="007B4153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ะ</w:t>
            </w:r>
            <w:r w:rsidRPr="007B4153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70" w:type="dxa"/>
          </w:tcPr>
          <w:p w14:paraId="5751C19E" w14:textId="77777777" w:rsidR="00B75E26" w:rsidRPr="007B4153" w:rsidRDefault="00B75E26" w:rsidP="006D196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67D9BC4" w14:textId="77777777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B41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75E26" w:rsidRPr="007B4153" w14:paraId="518218AC" w14:textId="77777777" w:rsidTr="00AC3520">
        <w:trPr>
          <w:trHeight w:val="18"/>
          <w:tblHeader/>
        </w:trPr>
        <w:tc>
          <w:tcPr>
            <w:tcW w:w="2804" w:type="dxa"/>
          </w:tcPr>
          <w:p w14:paraId="2BEAE354" w14:textId="77777777" w:rsidR="00B75E26" w:rsidRPr="007B4153" w:rsidRDefault="00B75E26" w:rsidP="006D196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6" w:type="dxa"/>
          </w:tcPr>
          <w:p w14:paraId="6D1FD5BE" w14:textId="342EC7D8" w:rsidR="00B75E26" w:rsidRPr="007B4153" w:rsidRDefault="00B75E26" w:rsidP="006D196C">
            <w:pPr>
              <w:pStyle w:val="Pa47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957DE1E" w14:textId="77777777" w:rsidR="00B75E26" w:rsidRPr="007B4153" w:rsidRDefault="00B75E26" w:rsidP="006D196C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636" w:type="dxa"/>
            <w:gridSpan w:val="5"/>
          </w:tcPr>
          <w:p w14:paraId="09068166" w14:textId="77777777" w:rsidR="00B75E26" w:rsidRPr="007B4153" w:rsidRDefault="00B75E26" w:rsidP="006D196C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B41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B41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7B41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75E26" w:rsidRPr="007B4153" w14:paraId="0A9BB490" w14:textId="77777777" w:rsidTr="00AC3520">
        <w:trPr>
          <w:trHeight w:val="112"/>
        </w:trPr>
        <w:tc>
          <w:tcPr>
            <w:tcW w:w="2804" w:type="dxa"/>
          </w:tcPr>
          <w:p w14:paraId="06F9630B" w14:textId="5D82F477" w:rsidR="00B75E26" w:rsidRPr="008416E3" w:rsidRDefault="00B75E26" w:rsidP="006D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B41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1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41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B41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6" w:type="dxa"/>
            <w:vAlign w:val="bottom"/>
          </w:tcPr>
          <w:p w14:paraId="28594755" w14:textId="7E6CEF8C" w:rsidR="00B75E26" w:rsidRPr="007B4153" w:rsidRDefault="00B75E26" w:rsidP="006D196C">
            <w:pPr>
              <w:tabs>
                <w:tab w:val="clear" w:pos="680"/>
                <w:tab w:val="left" w:pos="730"/>
                <w:tab w:val="decimal" w:pos="118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4125369" w14:textId="77777777" w:rsidR="00B75E26" w:rsidRPr="007B4153" w:rsidRDefault="00B75E26" w:rsidP="006D196C">
            <w:pPr>
              <w:tabs>
                <w:tab w:val="clear" w:pos="680"/>
                <w:tab w:val="left" w:pos="730"/>
                <w:tab w:val="decimal" w:pos="11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E169A37" w14:textId="12A1CBF7" w:rsidR="00B75E26" w:rsidRPr="007B4153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5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70" w:type="dxa"/>
            <w:vAlign w:val="bottom"/>
          </w:tcPr>
          <w:p w14:paraId="54271D3A" w14:textId="77777777" w:rsidR="00B75E26" w:rsidRPr="007B4153" w:rsidRDefault="00B75E26" w:rsidP="006D196C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90D76" w14:textId="1061D6A6" w:rsidR="00B75E26" w:rsidRPr="007B4153" w:rsidRDefault="00B75E26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A66E70" w14:textId="77777777" w:rsidR="00B75E26" w:rsidRPr="007B4153" w:rsidRDefault="00B75E26" w:rsidP="006D196C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40E7A138" w14:textId="64D9D092" w:rsidR="00B75E26" w:rsidRPr="003572B2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5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B75E26" w:rsidRPr="007B4153" w14:paraId="0ACCDA2D" w14:textId="77777777" w:rsidTr="00AC3520">
        <w:trPr>
          <w:trHeight w:val="18"/>
        </w:trPr>
        <w:tc>
          <w:tcPr>
            <w:tcW w:w="2804" w:type="dxa"/>
          </w:tcPr>
          <w:p w14:paraId="126AB9E1" w14:textId="77777777" w:rsidR="00B75E26" w:rsidRPr="007B4153" w:rsidRDefault="00B75E26" w:rsidP="006D196C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1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606" w:type="dxa"/>
          </w:tcPr>
          <w:p w14:paraId="23699DBE" w14:textId="77777777" w:rsidR="00B75E26" w:rsidRPr="007B4153" w:rsidRDefault="00B75E26" w:rsidP="006D196C">
            <w:pPr>
              <w:tabs>
                <w:tab w:val="clear" w:pos="680"/>
                <w:tab w:val="left" w:pos="730"/>
                <w:tab w:val="decimal" w:pos="11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5D553EC" w14:textId="77777777" w:rsidR="00B75E26" w:rsidRPr="007B4153" w:rsidRDefault="00B75E26" w:rsidP="006D196C">
            <w:pPr>
              <w:tabs>
                <w:tab w:val="clear" w:pos="680"/>
                <w:tab w:val="left" w:pos="730"/>
                <w:tab w:val="decimal" w:pos="11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4014CAB" w14:textId="18987C5F" w:rsidR="00B75E26" w:rsidRPr="007B4153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B75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70" w:type="dxa"/>
          </w:tcPr>
          <w:p w14:paraId="40E6FDFC" w14:textId="77777777" w:rsidR="00B75E26" w:rsidRPr="007B4153" w:rsidRDefault="00B75E26" w:rsidP="006D196C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A796C" w14:textId="51A80A1A" w:rsidR="00B75E26" w:rsidRPr="007B4153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75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3F010C03" w14:textId="77777777" w:rsidR="00B75E26" w:rsidRPr="007B4153" w:rsidRDefault="00B75E26" w:rsidP="006D196C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6369899" w14:textId="00441493" w:rsidR="00B75E26" w:rsidRPr="007B4153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75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B75E26" w:rsidRPr="007B4153" w14:paraId="1E2476CF" w14:textId="77777777" w:rsidTr="00AC3520">
        <w:trPr>
          <w:trHeight w:val="18"/>
        </w:trPr>
        <w:tc>
          <w:tcPr>
            <w:tcW w:w="2804" w:type="dxa"/>
            <w:vAlign w:val="bottom"/>
          </w:tcPr>
          <w:p w14:paraId="2048A39D" w14:textId="5EEB1A58" w:rsidR="00B75E26" w:rsidRPr="007B4153" w:rsidRDefault="00B75E26" w:rsidP="006D196C">
            <w:pPr>
              <w:spacing w:line="36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1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41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ีนาคม</w:t>
            </w:r>
            <w:r w:rsidRPr="007B41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6" w:type="dxa"/>
          </w:tcPr>
          <w:p w14:paraId="1DB97E53" w14:textId="77777777" w:rsidR="00B75E26" w:rsidRPr="007B4153" w:rsidRDefault="00B75E26" w:rsidP="006D196C">
            <w:pPr>
              <w:tabs>
                <w:tab w:val="decimal" w:pos="11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0300A25" w14:textId="77777777" w:rsidR="00B75E26" w:rsidRPr="007B4153" w:rsidRDefault="00B75E26" w:rsidP="006D196C">
            <w:pPr>
              <w:tabs>
                <w:tab w:val="decimal" w:pos="11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7E021F07" w14:textId="76B8E351" w:rsidR="00B75E26" w:rsidRPr="009C640B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B75E26" w:rsidRPr="009C6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270" w:type="dxa"/>
          </w:tcPr>
          <w:p w14:paraId="326D5DD5" w14:textId="77777777" w:rsidR="00B75E26" w:rsidRPr="007B4153" w:rsidRDefault="00B75E26" w:rsidP="006D196C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8BD2" w14:textId="341D28D3" w:rsidR="00B75E26" w:rsidRPr="007B4153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B75E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57C1D027" w14:textId="77777777" w:rsidR="00B75E26" w:rsidRPr="007B4153" w:rsidRDefault="00B75E26" w:rsidP="006D196C">
            <w:pPr>
              <w:pStyle w:val="acctfourfigures"/>
              <w:tabs>
                <w:tab w:val="clear" w:pos="765"/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B5257" w14:textId="58C7CBFF" w:rsidR="00B75E26" w:rsidRPr="003572B2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B75E26" w:rsidRPr="003572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</w:tr>
    </w:tbl>
    <w:p w14:paraId="77EEA79B" w14:textId="646D15B4" w:rsidR="00286A81" w:rsidRPr="00063C4C" w:rsidRDefault="00286A81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highlight w:val="yellow"/>
        </w:rPr>
      </w:pPr>
    </w:p>
    <w:p w14:paraId="24017DFE" w14:textId="034967C9" w:rsidR="00804175" w:rsidRPr="0094047D" w:rsidRDefault="00BF0225" w:rsidP="000E4B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F0225">
        <w:rPr>
          <w:rFonts w:asciiTheme="majorBidi" w:hAnsiTheme="majorBidi" w:cstheme="majorBidi" w:hint="cs"/>
          <w:sz w:val="28"/>
          <w:szCs w:val="28"/>
          <w:u w:val="none"/>
        </w:rPr>
        <w:t>10</w:t>
      </w:r>
      <w:r w:rsidR="000E4BC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804175" w:rsidRPr="0094047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 </w:t>
      </w:r>
    </w:p>
    <w:p w14:paraId="40F6F59D" w14:textId="121A0AAC" w:rsidR="00206F4C" w:rsidRPr="00063C4C" w:rsidRDefault="00206F4C" w:rsidP="00206F4C">
      <w:pPr>
        <w:rPr>
          <w:rFonts w:asciiTheme="majorBidi" w:hAnsiTheme="majorBidi" w:cstheme="majorBidi"/>
          <w:cs/>
          <w:lang w:val="th-TH"/>
        </w:rPr>
      </w:pPr>
    </w:p>
    <w:p w14:paraId="63D3172A" w14:textId="6A234D03" w:rsidR="00713BC1" w:rsidRPr="0094047D" w:rsidRDefault="00713BC1" w:rsidP="00713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4047D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94047D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อาคารและอุปกรณ์ระหว่างงว</w:t>
      </w:r>
      <w:r w:rsidR="0032560E" w:rsidRPr="0094047D">
        <w:rPr>
          <w:rFonts w:asciiTheme="majorBidi" w:hAnsiTheme="majorBidi" w:cstheme="majorBidi"/>
          <w:sz w:val="28"/>
          <w:szCs w:val="28"/>
          <w:cs/>
        </w:rPr>
        <w:t>ด</w:t>
      </w:r>
      <w:r w:rsidR="008B5E77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94047D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 w:rsidRPr="009404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560E" w:rsidRPr="0094047D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404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94047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48C54D8" w14:textId="77777777" w:rsidR="00253F4A" w:rsidRPr="00063C4C" w:rsidRDefault="00253F4A" w:rsidP="00713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7"/>
        <w:gridCol w:w="1079"/>
        <w:gridCol w:w="271"/>
        <w:gridCol w:w="1265"/>
        <w:gridCol w:w="272"/>
        <w:gridCol w:w="1079"/>
        <w:gridCol w:w="7"/>
        <w:gridCol w:w="263"/>
        <w:gridCol w:w="7"/>
        <w:gridCol w:w="1000"/>
        <w:gridCol w:w="17"/>
        <w:gridCol w:w="231"/>
        <w:gridCol w:w="6"/>
        <w:gridCol w:w="1131"/>
        <w:gridCol w:w="6"/>
      </w:tblGrid>
      <w:tr w:rsidR="006A7BD2" w:rsidRPr="0094047D" w14:paraId="139034A8" w14:textId="77777777" w:rsidTr="00AC3520">
        <w:trPr>
          <w:gridAfter w:val="1"/>
          <w:wAfter w:w="3" w:type="pct"/>
          <w:tblHeader/>
        </w:trPr>
        <w:tc>
          <w:tcPr>
            <w:tcW w:w="1445" w:type="pct"/>
          </w:tcPr>
          <w:p w14:paraId="2322AA11" w14:textId="016E5DC8" w:rsidR="006A7BD2" w:rsidRPr="0094047D" w:rsidRDefault="006A7BD2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125" w:type="pct"/>
            <w:gridSpan w:val="5"/>
          </w:tcPr>
          <w:p w14:paraId="03E31C8E" w14:textId="4B440F54" w:rsidR="006A7BD2" w:rsidRPr="0094047D" w:rsidDel="003621D0" w:rsidRDefault="006A7BD2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14:paraId="3ACB26EA" w14:textId="77777777" w:rsidR="006A7BD2" w:rsidRPr="0094047D" w:rsidRDefault="006A7BD2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pct"/>
            <w:gridSpan w:val="6"/>
          </w:tcPr>
          <w:p w14:paraId="1EA0A2BF" w14:textId="62DFF7A8" w:rsidR="006A7BD2" w:rsidRPr="0094047D" w:rsidDel="003621D0" w:rsidRDefault="006A7BD2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</w:t>
            </w:r>
            <w:r w:rsidR="00712D37"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</w:t>
            </w:r>
          </w:p>
        </w:tc>
      </w:tr>
      <w:tr w:rsidR="006A7BD2" w:rsidRPr="0094047D" w14:paraId="7B73E515" w14:textId="77777777" w:rsidTr="00AC3520">
        <w:trPr>
          <w:trHeight w:val="1109"/>
          <w:tblHeader/>
        </w:trPr>
        <w:tc>
          <w:tcPr>
            <w:tcW w:w="1445" w:type="pct"/>
          </w:tcPr>
          <w:p w14:paraId="2087972E" w14:textId="77777777" w:rsidR="007471AB" w:rsidRPr="0094047D" w:rsidRDefault="007471AB" w:rsidP="006D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BF7AFC" w14:textId="77777777" w:rsidR="007471AB" w:rsidRPr="0094047D" w:rsidRDefault="007471AB" w:rsidP="006D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DDBCA9" w14:textId="77777777" w:rsidR="007471AB" w:rsidRPr="0094047D" w:rsidRDefault="007471AB" w:rsidP="006D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5D9B7230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F7890A0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14:paraId="3F512743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275C06B7" w14:textId="51B82310" w:rsidR="007471AB" w:rsidRPr="0094047D" w:rsidRDefault="00E01C9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ผลต่างจากอัตรา</w:t>
            </w: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="000F2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จากการแปลงค่างบการเงิน</w:t>
            </w:r>
            <w:r w:rsidR="00063C4C"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ของบริษัทย่อยในต่างประเทศ</w:t>
            </w:r>
          </w:p>
        </w:tc>
        <w:tc>
          <w:tcPr>
            <w:tcW w:w="146" w:type="pct"/>
          </w:tcPr>
          <w:p w14:paraId="107A5800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08EB059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D101096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  <w:gridSpan w:val="2"/>
          </w:tcPr>
          <w:p w14:paraId="2C59248F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72DC4229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06E3124A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" w:type="pct"/>
            <w:gridSpan w:val="2"/>
          </w:tcPr>
          <w:p w14:paraId="504149DE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3"/>
          </w:tcPr>
          <w:p w14:paraId="73BBB132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289CC6B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471AB" w:rsidRPr="0094047D" w14:paraId="71F397F9" w14:textId="77777777" w:rsidTr="00AC3520">
        <w:trPr>
          <w:gridAfter w:val="1"/>
          <w:wAfter w:w="3" w:type="pct"/>
          <w:tblHeader/>
        </w:trPr>
        <w:tc>
          <w:tcPr>
            <w:tcW w:w="1445" w:type="pct"/>
          </w:tcPr>
          <w:p w14:paraId="28284A06" w14:textId="77777777" w:rsidR="007471AB" w:rsidRPr="0094047D" w:rsidRDefault="007471AB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2" w:type="pct"/>
            <w:gridSpan w:val="13"/>
          </w:tcPr>
          <w:p w14:paraId="2CAC883F" w14:textId="17A11770" w:rsidR="007471AB" w:rsidRPr="0094047D" w:rsidRDefault="009E278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940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="007471AB" w:rsidRPr="00940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67E7A" w:rsidRPr="0094047D" w14:paraId="56FFFC85" w14:textId="77777777" w:rsidTr="00AC3520">
        <w:trPr>
          <w:tblHeader/>
        </w:trPr>
        <w:tc>
          <w:tcPr>
            <w:tcW w:w="1445" w:type="pct"/>
          </w:tcPr>
          <w:p w14:paraId="291A296A" w14:textId="007F93C1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8" w:type="pct"/>
          </w:tcPr>
          <w:p w14:paraId="6BB38805" w14:textId="73AC6120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A474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45" w:type="pct"/>
          </w:tcPr>
          <w:p w14:paraId="617610B7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096C21B6" w14:textId="0B1CC4AA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46" w:type="pct"/>
          </w:tcPr>
          <w:p w14:paraId="145605CE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3297CA3" w14:textId="05D019F8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299F5A06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614D65BB" w14:textId="6A609C78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67E7A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27" w:type="pct"/>
            <w:gridSpan w:val="2"/>
          </w:tcPr>
          <w:p w14:paraId="714490B2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6E6FEDBA" w14:textId="1801F549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7E7A" w:rsidRPr="0094047D" w14:paraId="02F017BF" w14:textId="77777777" w:rsidTr="00AC3520">
        <w:trPr>
          <w:tblHeader/>
        </w:trPr>
        <w:tc>
          <w:tcPr>
            <w:tcW w:w="1445" w:type="pct"/>
          </w:tcPr>
          <w:p w14:paraId="35874F36" w14:textId="69395324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78" w:type="pct"/>
          </w:tcPr>
          <w:p w14:paraId="22F69CBE" w14:textId="0AD43218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E01C9A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45" w:type="pct"/>
          </w:tcPr>
          <w:p w14:paraId="69E7DB7E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7EDC72FF" w14:textId="50BF2580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6ABE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6" w:type="pct"/>
          </w:tcPr>
          <w:p w14:paraId="6A349500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E44FE48" w14:textId="1B80FB6A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37DC15D4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113E41A8" w14:textId="5A094578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7" w:type="pct"/>
            <w:gridSpan w:val="2"/>
          </w:tcPr>
          <w:p w14:paraId="1C698321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16D84C34" w14:textId="0EEC33B4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7E7A" w:rsidRPr="0094047D" w14:paraId="0AF672C5" w14:textId="77777777" w:rsidTr="00AC3520">
        <w:trPr>
          <w:tblHeader/>
        </w:trPr>
        <w:tc>
          <w:tcPr>
            <w:tcW w:w="1445" w:type="pct"/>
          </w:tcPr>
          <w:p w14:paraId="4FCBBE59" w14:textId="2005787E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578" w:type="pct"/>
          </w:tcPr>
          <w:p w14:paraId="56522C82" w14:textId="12B7A356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01C9A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45" w:type="pct"/>
          </w:tcPr>
          <w:p w14:paraId="29824F58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072AADD3" w14:textId="7BF3F525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46" w:type="pct"/>
          </w:tcPr>
          <w:p w14:paraId="0B5B3CBD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635E445" w14:textId="3E39CD73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1C82FB18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67E77AE5" w14:textId="21B3C57F" w:rsidR="00167E7A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7E7A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27" w:type="pct"/>
            <w:gridSpan w:val="2"/>
          </w:tcPr>
          <w:p w14:paraId="36627F5B" w14:textId="77777777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7BBC8991" w14:textId="03B60C41" w:rsidR="00167E7A" w:rsidRPr="0094047D" w:rsidRDefault="00167E7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47D" w:rsidRPr="0094047D" w14:paraId="794B43F6" w14:textId="77777777" w:rsidTr="00AC3520">
        <w:trPr>
          <w:tblHeader/>
        </w:trPr>
        <w:tc>
          <w:tcPr>
            <w:tcW w:w="1445" w:type="pct"/>
          </w:tcPr>
          <w:p w14:paraId="672B8C5D" w14:textId="2FB2C5BF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</w:t>
            </w:r>
          </w:p>
        </w:tc>
        <w:tc>
          <w:tcPr>
            <w:tcW w:w="578" w:type="pct"/>
          </w:tcPr>
          <w:p w14:paraId="0CB4CC11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F055A75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5B6BE968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5E62FBE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AC27A9D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11E6DD23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60BE442E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7E4A88F3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0C74D63B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ABE" w:rsidRPr="0094047D" w14:paraId="0C399D09" w14:textId="77777777" w:rsidTr="00AC3520">
        <w:trPr>
          <w:tblHeader/>
        </w:trPr>
        <w:tc>
          <w:tcPr>
            <w:tcW w:w="1445" w:type="pct"/>
          </w:tcPr>
          <w:p w14:paraId="2B9DA30B" w14:textId="5F07B999" w:rsidR="00BF6ABE" w:rsidRPr="0094047D" w:rsidRDefault="0001251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131" w:hanging="1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BF6ABE"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578" w:type="pct"/>
          </w:tcPr>
          <w:p w14:paraId="522DAF82" w14:textId="3F7DE251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F6ABE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5" w:type="pct"/>
          </w:tcPr>
          <w:p w14:paraId="3DB302D1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1E81FA31" w14:textId="0778A99B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B67E451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1929657" w14:textId="48F639DD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7D07">
              <w:rPr>
                <w:rFonts w:asciiTheme="majorBidi" w:hAnsiTheme="majorBidi" w:cstheme="majorBidi"/>
                <w:sz w:val="28"/>
                <w:szCs w:val="28"/>
              </w:rPr>
              <w:t>49)</w:t>
            </w:r>
          </w:p>
        </w:tc>
        <w:tc>
          <w:tcPr>
            <w:tcW w:w="145" w:type="pct"/>
            <w:gridSpan w:val="2"/>
          </w:tcPr>
          <w:p w14:paraId="4F9E790C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65D284F0" w14:textId="67C5CC28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27" w:type="pct"/>
            <w:gridSpan w:val="2"/>
          </w:tcPr>
          <w:p w14:paraId="5842E2B2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25DC3713" w14:textId="5A4D8D76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ABE" w:rsidRPr="0094047D" w14:paraId="565AD6F7" w14:textId="77777777" w:rsidTr="00AC3520">
        <w:trPr>
          <w:tblHeader/>
        </w:trPr>
        <w:tc>
          <w:tcPr>
            <w:tcW w:w="1445" w:type="pct"/>
          </w:tcPr>
          <w:p w14:paraId="194A208A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8" w:type="pct"/>
          </w:tcPr>
          <w:p w14:paraId="4BCEFF6F" w14:textId="70DC800A" w:rsidR="00BF6ABE" w:rsidRPr="0094047D" w:rsidRDefault="008B5E77" w:rsidP="008B5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145" w:type="pct"/>
          </w:tcPr>
          <w:p w14:paraId="5F2A3318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70F6FD87" w14:textId="2065B2C1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46" w:type="pct"/>
          </w:tcPr>
          <w:p w14:paraId="4E690DC4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F41FD6F" w14:textId="4E299E6E" w:rsidR="00BF6ABE" w:rsidRPr="0094047D" w:rsidRDefault="00567D07" w:rsidP="00567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11A44E03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675195E4" w14:textId="18B13453" w:rsidR="00BF6ABE" w:rsidRPr="0094047D" w:rsidRDefault="008B5E77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127" w:type="pct"/>
            <w:gridSpan w:val="2"/>
          </w:tcPr>
          <w:p w14:paraId="3FF02CA3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7BED36C3" w14:textId="6C38DA35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47D" w:rsidRPr="0094047D" w14:paraId="02AE2C9A" w14:textId="77777777" w:rsidTr="00AC3520">
        <w:trPr>
          <w:tblHeader/>
        </w:trPr>
        <w:tc>
          <w:tcPr>
            <w:tcW w:w="1445" w:type="pct"/>
          </w:tcPr>
          <w:p w14:paraId="7B07BBD9" w14:textId="71B1ABD9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578" w:type="pct"/>
          </w:tcPr>
          <w:p w14:paraId="72BE75C1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FB86C1F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3118903E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6627018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59730CD4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2DBFFF21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</w:tcPr>
          <w:p w14:paraId="39AB4DDC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7BD6C596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</w:tcPr>
          <w:p w14:paraId="7967156F" w14:textId="77777777" w:rsidR="0094047D" w:rsidRPr="0094047D" w:rsidRDefault="0094047D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ABE" w:rsidRPr="0094047D" w14:paraId="4E600C0B" w14:textId="77777777" w:rsidTr="00AC3520">
        <w:trPr>
          <w:tblHeader/>
        </w:trPr>
        <w:tc>
          <w:tcPr>
            <w:tcW w:w="1445" w:type="pct"/>
          </w:tcPr>
          <w:p w14:paraId="75F5B2F2" w14:textId="29044397" w:rsidR="00BF6ABE" w:rsidRPr="0094047D" w:rsidRDefault="0001251A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BF6ABE"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DDED95C" w14:textId="03ECE014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A474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45" w:type="pct"/>
          </w:tcPr>
          <w:p w14:paraId="19458A8C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BE0D489" w14:textId="2B8FB990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F6ABE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46" w:type="pct"/>
          </w:tcPr>
          <w:p w14:paraId="1B463DAD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0B8C846" w14:textId="290B95DF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="00A474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gridSpan w:val="2"/>
          </w:tcPr>
          <w:p w14:paraId="7BE808A2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14:paraId="0FA01B93" w14:textId="4838B094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F6ABE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7" w:type="pct"/>
            <w:gridSpan w:val="2"/>
          </w:tcPr>
          <w:p w14:paraId="0C4E9F76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3F48292A" w14:textId="0A569018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6ABE" w:rsidRPr="0094047D" w14:paraId="737CB00E" w14:textId="77777777" w:rsidTr="00AC3520">
        <w:trPr>
          <w:tblHeader/>
        </w:trPr>
        <w:tc>
          <w:tcPr>
            <w:tcW w:w="1445" w:type="pct"/>
          </w:tcPr>
          <w:p w14:paraId="55BAEF64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F7EB0A8" w14:textId="1029C4BB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B5E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44,918</w:t>
            </w:r>
          </w:p>
        </w:tc>
        <w:tc>
          <w:tcPr>
            <w:tcW w:w="145" w:type="pct"/>
          </w:tcPr>
          <w:p w14:paraId="3A4C1B5C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14C27BDB" w14:textId="5D89997F" w:rsidR="00BF6ABE" w:rsidRPr="0094047D" w:rsidRDefault="00BF0225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F6ABE"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146" w:type="pct"/>
          </w:tcPr>
          <w:p w14:paraId="04163576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0DAC7B" w14:textId="7ACC8E3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567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0,024</w:t>
            </w: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5" w:type="pct"/>
            <w:gridSpan w:val="2"/>
          </w:tcPr>
          <w:p w14:paraId="1E9EE8DD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583BA1" w14:textId="72C9D687" w:rsidR="00BF6ABE" w:rsidRPr="0094047D" w:rsidRDefault="008B5E77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17,979</w:t>
            </w:r>
          </w:p>
        </w:tc>
        <w:tc>
          <w:tcPr>
            <w:tcW w:w="127" w:type="pct"/>
            <w:gridSpan w:val="2"/>
          </w:tcPr>
          <w:p w14:paraId="40F4650F" w14:textId="77777777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D5B48E" w14:textId="59A5E182" w:rsidR="00BF6ABE" w:rsidRPr="0094047D" w:rsidRDefault="00BF6ABE" w:rsidP="006D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28AAFB9" w14:textId="24FBCCBE" w:rsidR="006D196C" w:rsidRPr="00C35467" w:rsidRDefault="006D1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4"/>
          <w:szCs w:val="24"/>
          <w:cs/>
        </w:rPr>
      </w:pPr>
    </w:p>
    <w:p w14:paraId="3A5B9079" w14:textId="0CD50FCE" w:rsidR="0036579A" w:rsidRPr="008B5E77" w:rsidRDefault="00943435" w:rsidP="00E42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B5E77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ต้นทุนการกู้ยืม</w:t>
      </w:r>
    </w:p>
    <w:p w14:paraId="187ABF23" w14:textId="22554B96" w:rsidR="00943435" w:rsidRPr="00C35467" w:rsidRDefault="009434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3D41786F" w14:textId="09CA67DF" w:rsidR="00943435" w:rsidRDefault="009434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i/>
          <w:iCs/>
          <w:sz w:val="28"/>
          <w:szCs w:val="28"/>
        </w:rPr>
      </w:pPr>
      <w:r w:rsidRPr="00943435">
        <w:rPr>
          <w:rFonts w:ascii="Angsana New" w:hAnsi="Angsana New" w:cs="Angsana New" w:hint="cs"/>
          <w:b/>
          <w:sz w:val="28"/>
          <w:szCs w:val="28"/>
          <w:cs/>
        </w:rPr>
        <w:t xml:space="preserve">ต้นทุนการกู้ยืมที่เกี่ยวข้องกับการได้รับมาซึ่งสินทรัพย์ระหว่างการก่อสร้างได้บันทึกเป็นส่วนหนึ่งของต้นทุนสินทรัพย์สำหรับงวดสามเดือนสิ้นสุดวันที่ </w:t>
      </w:r>
      <w:r w:rsidR="00BF0225" w:rsidRPr="00BF0225">
        <w:rPr>
          <w:rFonts w:ascii="Angsana New" w:hAnsi="Angsana New" w:cs="Angsana New"/>
          <w:bCs/>
          <w:sz w:val="28"/>
          <w:szCs w:val="28"/>
        </w:rPr>
        <w:t>31</w:t>
      </w:r>
      <w:r w:rsidRPr="00943435">
        <w:rPr>
          <w:rFonts w:ascii="Angsana New" w:hAnsi="Angsana New" w:cs="Angsana New"/>
          <w:b/>
          <w:sz w:val="28"/>
          <w:szCs w:val="28"/>
        </w:rPr>
        <w:t xml:space="preserve"> </w:t>
      </w:r>
      <w:r w:rsidRPr="00943435">
        <w:rPr>
          <w:rFonts w:ascii="Angsana New" w:hAnsi="Angsana New" w:cs="Angsana New" w:hint="cs"/>
          <w:b/>
          <w:sz w:val="28"/>
          <w:szCs w:val="28"/>
          <w:cs/>
        </w:rPr>
        <w:t xml:space="preserve">มีนาคม </w:t>
      </w:r>
      <w:r w:rsidR="00BF0225" w:rsidRPr="00BF0225">
        <w:rPr>
          <w:rFonts w:ascii="Angsana New" w:hAnsi="Angsana New" w:cs="Angsana New"/>
          <w:bCs/>
          <w:sz w:val="28"/>
          <w:szCs w:val="28"/>
        </w:rPr>
        <w:t>2562</w:t>
      </w:r>
      <w:r w:rsidRPr="00943435">
        <w:rPr>
          <w:rFonts w:ascii="Angsana New" w:hAnsi="Angsana New" w:cs="Angsana New"/>
          <w:b/>
          <w:sz w:val="28"/>
          <w:szCs w:val="28"/>
        </w:rPr>
        <w:t xml:space="preserve"> </w:t>
      </w:r>
      <w:r w:rsidRPr="00943435">
        <w:rPr>
          <w:rFonts w:ascii="Angsana New" w:hAnsi="Angsana New" w:cs="Angsana New" w:hint="cs"/>
          <w:b/>
          <w:sz w:val="28"/>
          <w:szCs w:val="28"/>
          <w:cs/>
        </w:rPr>
        <w:t xml:space="preserve">จำนวน </w:t>
      </w:r>
      <w:r w:rsidR="00BF0225" w:rsidRPr="00BF0225">
        <w:rPr>
          <w:rFonts w:ascii="Angsana New" w:hAnsi="Angsana New" w:cs="Angsana New"/>
          <w:bCs/>
          <w:sz w:val="28"/>
          <w:szCs w:val="28"/>
        </w:rPr>
        <w:t>1</w:t>
      </w:r>
      <w:r w:rsidR="00E62BAF">
        <w:rPr>
          <w:rFonts w:ascii="Angsana New" w:hAnsi="Angsana New" w:cs="Angsana New"/>
          <w:bCs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bCs/>
          <w:sz w:val="28"/>
          <w:szCs w:val="28"/>
        </w:rPr>
        <w:t>24</w:t>
      </w:r>
      <w:r w:rsidRPr="00943435">
        <w:rPr>
          <w:rFonts w:ascii="Angsana New" w:hAnsi="Angsana New" w:cs="Angsana New" w:hint="cs"/>
          <w:b/>
          <w:sz w:val="28"/>
          <w:szCs w:val="28"/>
          <w:cs/>
        </w:rPr>
        <w:t xml:space="preserve"> ล้านบาท</w:t>
      </w:r>
    </w:p>
    <w:p w14:paraId="13E5435C" w14:textId="77777777" w:rsidR="00F75CB0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  <w:sectPr w:rsidR="00F75CB0" w:rsidSect="00A75EAB">
          <w:headerReference w:type="even" r:id="rId15"/>
          <w:head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16AC718" w14:textId="53A980FA" w:rsidR="00286A81" w:rsidRPr="004B7296" w:rsidRDefault="00BF0225" w:rsidP="0097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bCs/>
          <w:sz w:val="24"/>
          <w:szCs w:val="24"/>
        </w:rPr>
      </w:pPr>
      <w:r w:rsidRPr="00BF0225">
        <w:rPr>
          <w:rFonts w:asciiTheme="majorBidi" w:hAnsiTheme="majorBidi" w:cstheme="majorBidi"/>
          <w:b/>
          <w:sz w:val="24"/>
          <w:szCs w:val="24"/>
        </w:rPr>
        <w:lastRenderedPageBreak/>
        <w:t>11</w:t>
      </w:r>
      <w:r w:rsidR="00F75CB0" w:rsidRPr="004B7296">
        <w:rPr>
          <w:rFonts w:asciiTheme="majorBidi" w:hAnsiTheme="majorBidi" w:cstheme="majorBidi"/>
          <w:bCs/>
          <w:sz w:val="24"/>
          <w:szCs w:val="24"/>
        </w:rPr>
        <w:tab/>
      </w:r>
      <w:r w:rsidR="00972ECF">
        <w:rPr>
          <w:rFonts w:asciiTheme="majorBidi" w:hAnsiTheme="majorBidi" w:cstheme="majorBidi" w:hint="cs"/>
          <w:bCs/>
          <w:sz w:val="24"/>
          <w:szCs w:val="24"/>
          <w:cs/>
        </w:rPr>
        <w:t>สินทรัพย์</w:t>
      </w:r>
      <w:r w:rsidR="00F75CB0" w:rsidRPr="004B7296">
        <w:rPr>
          <w:rFonts w:asciiTheme="majorBidi" w:hAnsiTheme="majorBidi" w:cstheme="majorBidi"/>
          <w:bCs/>
          <w:sz w:val="24"/>
          <w:szCs w:val="24"/>
          <w:cs/>
        </w:rPr>
        <w:t>สิทธิการใช้</w:t>
      </w:r>
    </w:p>
    <w:p w14:paraId="551C28D7" w14:textId="0D20AF74" w:rsidR="00F75CB0" w:rsidRPr="009154FA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</w:p>
    <w:p w14:paraId="10B9B1B2" w14:textId="2946BC95" w:rsidR="00F75CB0" w:rsidRPr="004B7296" w:rsidRDefault="009A0E16" w:rsidP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tab/>
      </w:r>
      <w:r w:rsidR="00E62206">
        <w:rPr>
          <w:rFonts w:asciiTheme="majorBidi" w:hAnsiTheme="majorBidi" w:cstheme="majorBidi"/>
          <w:sz w:val="24"/>
          <w:szCs w:val="24"/>
          <w:cs/>
        </w:rPr>
        <w:tab/>
      </w:r>
      <w:r w:rsidR="00F75CB0" w:rsidRPr="004B7296">
        <w:rPr>
          <w:rFonts w:asciiTheme="majorBidi" w:hAnsiTheme="majorBidi" w:cstheme="majorBidi"/>
          <w:sz w:val="24"/>
          <w:szCs w:val="24"/>
          <w:cs/>
        </w:rPr>
        <w:t>รายการเคลื่อนไหวของสินทรัพย์สิทธิการใช้</w:t>
      </w:r>
      <w:r w:rsidR="00201D8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75CB0" w:rsidRPr="004B7296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1CBC65DA" w14:textId="029C16B8" w:rsidR="00F75CB0" w:rsidRPr="009154FA" w:rsidRDefault="00F75CB0" w:rsidP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3421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19"/>
        <w:gridCol w:w="1118"/>
        <w:gridCol w:w="266"/>
        <w:gridCol w:w="266"/>
        <w:gridCol w:w="266"/>
        <w:gridCol w:w="266"/>
        <w:gridCol w:w="134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F75CB0" w:rsidRPr="004B7296" w14:paraId="4603A0FC" w14:textId="77777777" w:rsidTr="009A0E16">
        <w:trPr>
          <w:gridAfter w:val="1"/>
          <w:wAfter w:w="6" w:type="dxa"/>
          <w:trHeight w:val="19"/>
          <w:tblHeader/>
        </w:trPr>
        <w:tc>
          <w:tcPr>
            <w:tcW w:w="2019" w:type="dxa"/>
            <w:shd w:val="clear" w:color="auto" w:fill="auto"/>
            <w:vAlign w:val="bottom"/>
          </w:tcPr>
          <w:p w14:paraId="1B5F1480" w14:textId="77777777" w:rsidR="00F75CB0" w:rsidRPr="004B7296" w:rsidRDefault="00F75CB0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</w:tcPr>
          <w:p w14:paraId="29A235DD" w14:textId="77777777" w:rsidR="00F75CB0" w:rsidRPr="004B7296" w:rsidRDefault="00F75CB0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47F7F2F" w14:textId="77777777" w:rsidR="00F75CB0" w:rsidRPr="004B7296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A3F2249" w14:textId="77777777" w:rsidR="00F75CB0" w:rsidRPr="004B7296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329D4403" w14:textId="77777777" w:rsidR="00F75CB0" w:rsidRPr="004B7296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646E8CD" w14:textId="77777777" w:rsidR="00F75CB0" w:rsidRPr="004B7296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214" w:type="dxa"/>
            <w:gridSpan w:val="17"/>
          </w:tcPr>
          <w:p w14:paraId="4EF91E13" w14:textId="0BA42146" w:rsidR="00F75CB0" w:rsidRPr="004B7296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7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  <w:r w:rsidRPr="004B7296">
              <w:rPr>
                <w:rFonts w:asciiTheme="majorBidi" w:hAnsiTheme="majorBidi" w:cstheme="majorBidi"/>
                <w:b/>
                <w:bCs/>
                <w:lang w:val="en-GB" w:bidi="ar-SA"/>
              </w:rPr>
              <w:t xml:space="preserve"> </w:t>
            </w:r>
          </w:p>
        </w:tc>
      </w:tr>
      <w:tr w:rsidR="00F75CB0" w:rsidRPr="004B7296" w14:paraId="5CA51C45" w14:textId="77777777" w:rsidTr="009A0E16">
        <w:trPr>
          <w:gridAfter w:val="1"/>
          <w:wAfter w:w="6" w:type="dxa"/>
          <w:trHeight w:val="19"/>
          <w:tblHeader/>
        </w:trPr>
        <w:tc>
          <w:tcPr>
            <w:tcW w:w="2019" w:type="dxa"/>
            <w:shd w:val="clear" w:color="auto" w:fill="auto"/>
            <w:vAlign w:val="bottom"/>
          </w:tcPr>
          <w:p w14:paraId="1443B479" w14:textId="77777777" w:rsidR="00F75CB0" w:rsidRPr="004B7296" w:rsidRDefault="00F75CB0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  <w:r w:rsidRPr="004B72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18" w:type="dxa"/>
          </w:tcPr>
          <w:p w14:paraId="21009D17" w14:textId="77777777" w:rsidR="005B352A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578D404C" w14:textId="77777777" w:rsidR="005B352A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046F4008" w14:textId="2F9739B2" w:rsidR="00F75CB0" w:rsidRPr="004B7296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4B7296">
              <w:rPr>
                <w:rFonts w:asciiTheme="majorBidi" w:hAnsiTheme="majorBidi" w:cstheme="majorBidi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1198" w:type="dxa"/>
            <w:gridSpan w:val="5"/>
            <w:vAlign w:val="bottom"/>
          </w:tcPr>
          <w:p w14:paraId="3AF81D9E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5B94FE67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7DF0A49C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  <w:p w14:paraId="13E7E3CB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421AA49C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43F2FFA3" w14:textId="53E8BDE3" w:rsidR="00F75CB0" w:rsidRPr="004B7296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5493FEFC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35F443A5" w14:textId="77777777" w:rsidR="009E6EA9" w:rsidRPr="004B7296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อุปกรณ์สำนักงานและ</w:t>
            </w:r>
          </w:p>
          <w:p w14:paraId="2244CCF3" w14:textId="76D3D56C" w:rsidR="00F75CB0" w:rsidRPr="004B7296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5C45D9A5" w14:textId="4313403B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BB6914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เครื่องมือและ</w:t>
            </w:r>
          </w:p>
          <w:p w14:paraId="76BB11CF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อุปกรณ์ที่</w:t>
            </w:r>
          </w:p>
          <w:p w14:paraId="01A7219F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03C18823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90631C" w14:textId="77777777" w:rsidR="00F75CB0" w:rsidRPr="004B7296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6836F794" w14:textId="77777777" w:rsidR="00F75CB0" w:rsidRPr="004B7296" w:rsidRDefault="00F75CB0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FC4D17B" w14:textId="77777777" w:rsidR="00F75CB0" w:rsidRPr="004B7296" w:rsidRDefault="00F75CB0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4B7296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F75CB0" w:rsidRPr="004B7296" w14:paraId="05C267D3" w14:textId="77777777" w:rsidTr="009A0E16">
        <w:trPr>
          <w:gridAfter w:val="1"/>
          <w:wAfter w:w="6" w:type="dxa"/>
          <w:trHeight w:val="19"/>
          <w:tblHeader/>
        </w:trPr>
        <w:tc>
          <w:tcPr>
            <w:tcW w:w="2019" w:type="dxa"/>
          </w:tcPr>
          <w:p w14:paraId="453A72EF" w14:textId="77777777" w:rsidR="00F75CB0" w:rsidRPr="004B7296" w:rsidRDefault="00F75CB0" w:rsidP="00201D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E581BEE" w14:textId="6124C6CB" w:rsidR="00F75CB0" w:rsidRPr="004B7296" w:rsidRDefault="00F75CB0" w:rsidP="00201D87">
            <w:pPr>
              <w:pStyle w:val="acctfourfigures"/>
              <w:tabs>
                <w:tab w:val="clear" w:pos="765"/>
                <w:tab w:val="decimal" w:pos="550"/>
              </w:tabs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11CEF714" w14:textId="77777777" w:rsidR="00F75CB0" w:rsidRPr="004B7296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BE9675F" w14:textId="77777777" w:rsidR="00F75CB0" w:rsidRPr="004B7296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F30DB5B" w14:textId="77777777" w:rsidR="00F75CB0" w:rsidRPr="004B7296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05C1DF5" w14:textId="77777777" w:rsidR="00F75CB0" w:rsidRPr="004B7296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14" w:type="dxa"/>
            <w:gridSpan w:val="17"/>
          </w:tcPr>
          <w:p w14:paraId="453462E3" w14:textId="301FCE0F" w:rsidR="00F75CB0" w:rsidRPr="004B7296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E6EA9" w:rsidRPr="004B7296" w14:paraId="3899CD0B" w14:textId="77777777" w:rsidTr="009A0E16">
        <w:trPr>
          <w:trHeight w:val="19"/>
        </w:trPr>
        <w:tc>
          <w:tcPr>
            <w:tcW w:w="2019" w:type="dxa"/>
          </w:tcPr>
          <w:p w14:paraId="7205982B" w14:textId="4DF390AE" w:rsidR="009E6EA9" w:rsidRPr="004B7296" w:rsidRDefault="009E6EA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มกราคม </w:t>
            </w:r>
            <w:r w:rsidR="00BF0225" w:rsidRPr="00BF022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8" w:type="dxa"/>
          </w:tcPr>
          <w:p w14:paraId="6106D332" w14:textId="364AB4BC" w:rsidR="009E6EA9" w:rsidRPr="004B7296" w:rsidRDefault="00BF0225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98" w:type="dxa"/>
            <w:gridSpan w:val="5"/>
          </w:tcPr>
          <w:p w14:paraId="204105E2" w14:textId="1BF89830" w:rsidR="009E6EA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915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346" w:type="dxa"/>
          </w:tcPr>
          <w:p w14:paraId="798B82B8" w14:textId="77777777" w:rsidR="009E6EA9" w:rsidRPr="004B7296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77AA3F" w14:textId="4B94EF96" w:rsidR="009E6EA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="009E6EA9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266" w:type="dxa"/>
          </w:tcPr>
          <w:p w14:paraId="51CB0F6C" w14:textId="77777777" w:rsidR="009E6EA9" w:rsidRPr="004B7296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1953C0FB" w14:textId="514B6AC0" w:rsidR="009E6EA9" w:rsidRPr="004B7296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="009E6EA9" w:rsidRPr="004B729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66" w:type="dxa"/>
          </w:tcPr>
          <w:p w14:paraId="3F81D459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2AEA7F6" w14:textId="3FE9BD4B" w:rsidR="009E6EA9" w:rsidRPr="004B7296" w:rsidRDefault="00BF0225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E6EA9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80" w:type="dxa"/>
          </w:tcPr>
          <w:p w14:paraId="72BC2F13" w14:textId="08F60910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C19B1B4" w14:textId="47600824" w:rsidR="009E6EA9" w:rsidRPr="004B7296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C146CB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</w:p>
        </w:tc>
        <w:tc>
          <w:tcPr>
            <w:tcW w:w="266" w:type="dxa"/>
            <w:gridSpan w:val="2"/>
          </w:tcPr>
          <w:p w14:paraId="30C327B9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49D7BC3F" w14:textId="0C89CB9C" w:rsidR="009E6EA9" w:rsidRPr="004B7296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9154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266" w:type="dxa"/>
            <w:gridSpan w:val="2"/>
          </w:tcPr>
          <w:p w14:paraId="745DA722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47E1B2EB" w14:textId="5A99C5F3" w:rsidR="009E6EA9" w:rsidRPr="004B7296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46173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="009154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</w:tr>
      <w:tr w:rsidR="0070264A" w:rsidRPr="004B7296" w14:paraId="7131496E" w14:textId="77777777" w:rsidTr="009A0E16">
        <w:trPr>
          <w:trHeight w:val="19"/>
        </w:trPr>
        <w:tc>
          <w:tcPr>
            <w:tcW w:w="2019" w:type="dxa"/>
          </w:tcPr>
          <w:p w14:paraId="7F5BF982" w14:textId="77777777" w:rsidR="0070264A" w:rsidRPr="004B7296" w:rsidRDefault="0070264A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118" w:type="dxa"/>
          </w:tcPr>
          <w:p w14:paraId="067FDA41" w14:textId="77777777" w:rsidR="0070264A" w:rsidRPr="004B7296" w:rsidRDefault="0070264A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1E4A3FC" w14:textId="45E525AF" w:rsidR="0070264A" w:rsidRPr="004B7296" w:rsidRDefault="0070264A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6B73F979" w14:textId="77777777" w:rsidR="0070264A" w:rsidRPr="004B7296" w:rsidRDefault="0070264A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5B368BC5" w14:textId="06CF44E3" w:rsidR="0070264A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266" w:type="dxa"/>
          </w:tcPr>
          <w:p w14:paraId="569CE54C" w14:textId="77777777" w:rsidR="0070264A" w:rsidRPr="004B7296" w:rsidRDefault="0070264A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5C15818E" w14:textId="686B0D2F" w:rsidR="0070264A" w:rsidRPr="004B7296" w:rsidRDefault="0070264A" w:rsidP="00093AFC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C3DDF01" w14:textId="77777777" w:rsidR="0070264A" w:rsidRPr="004B7296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381F6EE" w14:textId="00EE3F44" w:rsidR="0070264A" w:rsidRPr="004B7296" w:rsidRDefault="00BF0225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180" w:type="dxa"/>
          </w:tcPr>
          <w:p w14:paraId="4CA1126A" w14:textId="516E4F66" w:rsidR="0070264A" w:rsidRPr="004B7296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7423A648" w14:textId="79505B90" w:rsidR="0070264A" w:rsidRPr="004B7296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0264A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266" w:type="dxa"/>
            <w:gridSpan w:val="2"/>
          </w:tcPr>
          <w:p w14:paraId="16AF1F8E" w14:textId="77777777" w:rsidR="0070264A" w:rsidRPr="004B7296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75A46C1" w14:textId="071A54CD" w:rsidR="0070264A" w:rsidRPr="004B7296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0264A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</w:p>
        </w:tc>
        <w:tc>
          <w:tcPr>
            <w:tcW w:w="266" w:type="dxa"/>
            <w:gridSpan w:val="2"/>
          </w:tcPr>
          <w:p w14:paraId="3D592E7C" w14:textId="77777777" w:rsidR="0070264A" w:rsidRPr="004B7296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215912C1" w14:textId="0CB33E4C" w:rsidR="0070264A" w:rsidRPr="004B7296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70264A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</w:p>
        </w:tc>
      </w:tr>
      <w:tr w:rsidR="009E6EA9" w:rsidRPr="004B7296" w14:paraId="090E7C0F" w14:textId="77777777" w:rsidTr="009A0E16">
        <w:trPr>
          <w:trHeight w:val="19"/>
        </w:trPr>
        <w:tc>
          <w:tcPr>
            <w:tcW w:w="2019" w:type="dxa"/>
          </w:tcPr>
          <w:p w14:paraId="0ADB0091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18" w:type="dxa"/>
          </w:tcPr>
          <w:p w14:paraId="0EB17B0B" w14:textId="77777777" w:rsidR="009E6EA9" w:rsidRPr="004B7296" w:rsidRDefault="009E6EA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14:paraId="49CA0998" w14:textId="179C4F71" w:rsidR="009E6EA9" w:rsidRPr="004B7296" w:rsidRDefault="002D4D22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154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46" w:type="dxa"/>
          </w:tcPr>
          <w:p w14:paraId="66DEF9B0" w14:textId="77777777" w:rsidR="009E6EA9" w:rsidRPr="004B7296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31DBD3E" w14:textId="3B6E342F" w:rsidR="009E6EA9" w:rsidRPr="004B7296" w:rsidRDefault="002D4D22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E6EA9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6F1A100" w14:textId="77777777" w:rsidR="009E6EA9" w:rsidRPr="004B7296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2EBA8705" w14:textId="4FBFB062" w:rsidR="009E6EA9" w:rsidRPr="004B7296" w:rsidRDefault="002D4D22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9E6EA9" w:rsidRPr="004B7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93F6C82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971126E" w14:textId="337DB51A" w:rsidR="009E6EA9" w:rsidRPr="004B7296" w:rsidRDefault="002D4D22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3284C7" w14:textId="5BEAEBBD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08A2E20" w14:textId="17B8EFC7" w:rsidR="009E6EA9" w:rsidRPr="004B7296" w:rsidRDefault="002D4D22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146CB" w:rsidRPr="004B7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20182BF6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5A5B47E5" w14:textId="42DBF0EB" w:rsidR="009E6EA9" w:rsidRPr="004B7296" w:rsidRDefault="002D4D22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C146CB" w:rsidRPr="004B7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7AE1F9A0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4A325C5F" w14:textId="3E2D9196" w:rsidR="009E6EA9" w:rsidRPr="004B7296" w:rsidRDefault="002D4D22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="009154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E6EA9" w:rsidRPr="004B7296" w14:paraId="3CD940BE" w14:textId="77777777" w:rsidTr="009A0E16">
        <w:trPr>
          <w:trHeight w:val="19"/>
        </w:trPr>
        <w:tc>
          <w:tcPr>
            <w:tcW w:w="2019" w:type="dxa"/>
            <w:vAlign w:val="bottom"/>
          </w:tcPr>
          <w:p w14:paraId="0BBA133C" w14:textId="32CD91F7" w:rsidR="009E6EA9" w:rsidRPr="004B7296" w:rsidRDefault="009E6EA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Pr="004B729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B729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มีนาคม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1118" w:type="dxa"/>
          </w:tcPr>
          <w:p w14:paraId="7C8098B8" w14:textId="77777777" w:rsidR="009E6EA9" w:rsidRPr="004B7296" w:rsidRDefault="009E6EA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C653" w14:textId="72205B2F" w:rsidR="009E6EA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  <w:r w:rsidR="009154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</w:t>
            </w:r>
          </w:p>
        </w:tc>
        <w:tc>
          <w:tcPr>
            <w:tcW w:w="346" w:type="dxa"/>
          </w:tcPr>
          <w:p w14:paraId="1718452E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2C643" w14:textId="0F26CCD1" w:rsidR="009E6EA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9E6EA9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266" w:type="dxa"/>
          </w:tcPr>
          <w:p w14:paraId="661CB5EE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C5123" w14:textId="2F6335AA" w:rsidR="009E6EA9" w:rsidRPr="004B7296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349</w:t>
            </w:r>
            <w:r w:rsidR="009E6EA9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327</w:t>
            </w:r>
          </w:p>
        </w:tc>
        <w:tc>
          <w:tcPr>
            <w:tcW w:w="266" w:type="dxa"/>
          </w:tcPr>
          <w:p w14:paraId="57352A27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C7DE" w14:textId="3FEA699A" w:rsidR="009E6EA9" w:rsidRPr="004B7296" w:rsidRDefault="00BF0225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9E6EA9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518</w:t>
            </w:r>
          </w:p>
        </w:tc>
        <w:tc>
          <w:tcPr>
            <w:tcW w:w="180" w:type="dxa"/>
          </w:tcPr>
          <w:p w14:paraId="2D9EF7AE" w14:textId="51DCB28B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92A0E" w14:textId="510A5CBF" w:rsidR="009E6EA9" w:rsidRPr="004B7296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C146CB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487</w:t>
            </w:r>
          </w:p>
        </w:tc>
        <w:tc>
          <w:tcPr>
            <w:tcW w:w="266" w:type="dxa"/>
            <w:gridSpan w:val="2"/>
          </w:tcPr>
          <w:p w14:paraId="004F3E25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FC9DC" w14:textId="5F5F7890" w:rsidR="009E6EA9" w:rsidRPr="004B7296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246</w:t>
            </w:r>
            <w:r w:rsidR="009154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027</w:t>
            </w:r>
          </w:p>
        </w:tc>
        <w:tc>
          <w:tcPr>
            <w:tcW w:w="266" w:type="dxa"/>
            <w:gridSpan w:val="2"/>
          </w:tcPr>
          <w:p w14:paraId="27BFF483" w14:textId="77777777" w:rsidR="009E6EA9" w:rsidRPr="004B7296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038F" w14:textId="24EC1454" w:rsidR="009E6EA9" w:rsidRPr="004B7296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46173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871</w:t>
            </w:r>
            <w:r w:rsidR="009154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</w:tr>
    </w:tbl>
    <w:p w14:paraId="39203F00" w14:textId="77777777" w:rsidR="00F75CB0" w:rsidRPr="009154FA" w:rsidRDefault="00F75CB0" w:rsidP="0020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0"/>
        <w:jc w:val="thaiDistribute"/>
        <w:rPr>
          <w:rFonts w:asciiTheme="majorBidi" w:hAnsiTheme="majorBidi" w:cstheme="majorBidi"/>
        </w:rPr>
      </w:pPr>
    </w:p>
    <w:tbl>
      <w:tblPr>
        <w:tblW w:w="13421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19"/>
        <w:gridCol w:w="1118"/>
        <w:gridCol w:w="266"/>
        <w:gridCol w:w="266"/>
        <w:gridCol w:w="266"/>
        <w:gridCol w:w="266"/>
        <w:gridCol w:w="134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7D4B78" w:rsidRPr="004B7296" w14:paraId="6876050A" w14:textId="77777777" w:rsidTr="009A0E16">
        <w:trPr>
          <w:gridAfter w:val="1"/>
          <w:wAfter w:w="6" w:type="dxa"/>
          <w:trHeight w:val="19"/>
          <w:tblHeader/>
        </w:trPr>
        <w:tc>
          <w:tcPr>
            <w:tcW w:w="2019" w:type="dxa"/>
            <w:shd w:val="clear" w:color="auto" w:fill="auto"/>
            <w:vAlign w:val="bottom"/>
          </w:tcPr>
          <w:p w14:paraId="5F551FA8" w14:textId="77777777" w:rsidR="007D4B78" w:rsidRPr="004B7296" w:rsidRDefault="007D4B78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</w:tcPr>
          <w:p w14:paraId="5FAC6BBC" w14:textId="77777777" w:rsidR="007D4B78" w:rsidRPr="004B7296" w:rsidRDefault="007D4B78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4AE073A" w14:textId="77777777" w:rsidR="007D4B78" w:rsidRPr="004B7296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358268B" w14:textId="77777777" w:rsidR="007D4B78" w:rsidRPr="004B7296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7CB80AE" w14:textId="77777777" w:rsidR="007D4B78" w:rsidRPr="004B7296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514796A" w14:textId="77777777" w:rsidR="007D4B78" w:rsidRPr="004B7296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214" w:type="dxa"/>
            <w:gridSpan w:val="17"/>
          </w:tcPr>
          <w:p w14:paraId="0D82A80F" w14:textId="4B9DDC60" w:rsidR="007D4B78" w:rsidRPr="004B7296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729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  <w:r w:rsidRPr="004B7296">
              <w:rPr>
                <w:rFonts w:asciiTheme="majorBidi" w:hAnsiTheme="majorBidi" w:cstheme="majorBidi"/>
                <w:b/>
                <w:bCs/>
                <w:lang w:val="en-GB" w:bidi="ar-SA"/>
              </w:rPr>
              <w:t xml:space="preserve"> </w:t>
            </w:r>
          </w:p>
        </w:tc>
      </w:tr>
      <w:tr w:rsidR="007D4B78" w:rsidRPr="004B7296" w14:paraId="45BD19B8" w14:textId="77777777" w:rsidTr="009A0E16">
        <w:trPr>
          <w:gridAfter w:val="1"/>
          <w:wAfter w:w="6" w:type="dxa"/>
          <w:trHeight w:val="19"/>
          <w:tblHeader/>
        </w:trPr>
        <w:tc>
          <w:tcPr>
            <w:tcW w:w="2019" w:type="dxa"/>
            <w:shd w:val="clear" w:color="auto" w:fill="auto"/>
            <w:vAlign w:val="bottom"/>
          </w:tcPr>
          <w:p w14:paraId="12AC3650" w14:textId="77777777" w:rsidR="007D4B78" w:rsidRPr="004B7296" w:rsidRDefault="007D4B78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  <w:r w:rsidRPr="004B72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18" w:type="dxa"/>
          </w:tcPr>
          <w:p w14:paraId="742BB1BA" w14:textId="77777777" w:rsidR="005B352A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0E275B90" w14:textId="77777777" w:rsidR="005B352A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73AC6131" w14:textId="4B4E1924" w:rsidR="007D4B78" w:rsidRPr="004B7296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4B7296">
              <w:rPr>
                <w:rFonts w:asciiTheme="majorBidi" w:hAnsiTheme="majorBidi" w:cstheme="majorBidi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1198" w:type="dxa"/>
            <w:gridSpan w:val="5"/>
            <w:vAlign w:val="bottom"/>
          </w:tcPr>
          <w:p w14:paraId="3719959A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6B8D1813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EE176A8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  <w:p w14:paraId="4A91D848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58232669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57856555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338D49E4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4E588BC4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อุปกรณ์สำนักงานและ</w:t>
            </w:r>
          </w:p>
          <w:p w14:paraId="35F6B32C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54447813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BF499E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เครื่องมือและ</w:t>
            </w:r>
          </w:p>
          <w:p w14:paraId="02780EA4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อุปกรณ์ที่</w:t>
            </w:r>
          </w:p>
          <w:p w14:paraId="52D64DB1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026F6E47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E63E49" w14:textId="77777777" w:rsidR="007D4B78" w:rsidRPr="004B7296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26F03B9C" w14:textId="77777777" w:rsidR="007D4B78" w:rsidRPr="004B7296" w:rsidRDefault="007D4B78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692B85E9" w14:textId="77777777" w:rsidR="007D4B78" w:rsidRPr="004B7296" w:rsidRDefault="007D4B78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4B7296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7D4B78" w:rsidRPr="004B7296" w14:paraId="44ADE62D" w14:textId="77777777" w:rsidTr="009A0E16">
        <w:trPr>
          <w:gridAfter w:val="1"/>
          <w:wAfter w:w="6" w:type="dxa"/>
          <w:trHeight w:val="19"/>
          <w:tblHeader/>
        </w:trPr>
        <w:tc>
          <w:tcPr>
            <w:tcW w:w="2019" w:type="dxa"/>
          </w:tcPr>
          <w:p w14:paraId="02907061" w14:textId="77777777" w:rsidR="007D4B78" w:rsidRPr="004B7296" w:rsidRDefault="007D4B78" w:rsidP="00201D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7A33E61E" w14:textId="4CD33A19" w:rsidR="007D4B78" w:rsidRPr="004B7296" w:rsidRDefault="007D4B78" w:rsidP="00201D87">
            <w:pPr>
              <w:pStyle w:val="acctfourfigures"/>
              <w:tabs>
                <w:tab w:val="clear" w:pos="765"/>
                <w:tab w:val="decimal" w:pos="550"/>
              </w:tabs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34100589" w14:textId="77777777" w:rsidR="007D4B78" w:rsidRPr="004B7296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5B13441" w14:textId="77777777" w:rsidR="007D4B78" w:rsidRPr="004B7296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A2E997F" w14:textId="77777777" w:rsidR="007D4B78" w:rsidRPr="004B7296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8C38EF4" w14:textId="77777777" w:rsidR="007D4B78" w:rsidRPr="004B7296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14" w:type="dxa"/>
            <w:gridSpan w:val="17"/>
          </w:tcPr>
          <w:p w14:paraId="114FFD1C" w14:textId="77777777" w:rsidR="007D4B78" w:rsidRPr="004B7296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83359" w:rsidRPr="004B7296" w14:paraId="152CECC3" w14:textId="77777777" w:rsidTr="009A0E16">
        <w:trPr>
          <w:trHeight w:val="19"/>
        </w:trPr>
        <w:tc>
          <w:tcPr>
            <w:tcW w:w="2019" w:type="dxa"/>
          </w:tcPr>
          <w:p w14:paraId="5E641F5E" w14:textId="2CB8F073" w:rsidR="00483359" w:rsidRPr="004B7296" w:rsidRDefault="0048335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4B729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มกราคม </w:t>
            </w:r>
            <w:r w:rsidR="00BF0225" w:rsidRPr="00BF022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  <w:tc>
          <w:tcPr>
            <w:tcW w:w="1118" w:type="dxa"/>
          </w:tcPr>
          <w:p w14:paraId="42143CE1" w14:textId="3E0FF06C" w:rsidR="00483359" w:rsidRPr="004B7296" w:rsidRDefault="00BF0225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98" w:type="dxa"/>
            <w:gridSpan w:val="5"/>
          </w:tcPr>
          <w:p w14:paraId="1D705483" w14:textId="098195C1" w:rsidR="00483359" w:rsidRPr="004B7296" w:rsidRDefault="004B7296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7966F815" w14:textId="77777777" w:rsidR="00483359" w:rsidRPr="004B7296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7E483D4E" w14:textId="7B8CD844" w:rsidR="0048335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F8024B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266" w:type="dxa"/>
          </w:tcPr>
          <w:p w14:paraId="3464C6F5" w14:textId="77777777" w:rsidR="00483359" w:rsidRPr="004B7296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193174F5" w14:textId="754D3EFF" w:rsidR="00483359" w:rsidRPr="004B7296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242CE" w:rsidRPr="004B729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66" w:type="dxa"/>
          </w:tcPr>
          <w:p w14:paraId="19608737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73002E7" w14:textId="77E1452A" w:rsidR="00483359" w:rsidRPr="004B7296" w:rsidRDefault="00BF0225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242CE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  <w:tc>
          <w:tcPr>
            <w:tcW w:w="180" w:type="dxa"/>
          </w:tcPr>
          <w:p w14:paraId="77EC1B0D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7D6B856" w14:textId="37C29BD2" w:rsidR="00483359" w:rsidRPr="004B7296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42CE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266" w:type="dxa"/>
            <w:gridSpan w:val="2"/>
          </w:tcPr>
          <w:p w14:paraId="436A8366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83FB6D2" w14:textId="271C65F7" w:rsidR="00483359" w:rsidRPr="004B7296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A0B42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  <w:tc>
          <w:tcPr>
            <w:tcW w:w="266" w:type="dxa"/>
            <w:gridSpan w:val="2"/>
          </w:tcPr>
          <w:p w14:paraId="6F557D2A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3DAF9D28" w14:textId="666C50EE" w:rsidR="00483359" w:rsidRPr="004B7296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A0B42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</w:p>
        </w:tc>
      </w:tr>
      <w:tr w:rsidR="00483359" w:rsidRPr="004B7296" w14:paraId="5A6EAE74" w14:textId="77777777" w:rsidTr="009A0E16">
        <w:trPr>
          <w:trHeight w:val="19"/>
        </w:trPr>
        <w:tc>
          <w:tcPr>
            <w:tcW w:w="2019" w:type="dxa"/>
          </w:tcPr>
          <w:p w14:paraId="7783B786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118" w:type="dxa"/>
          </w:tcPr>
          <w:p w14:paraId="132482D9" w14:textId="77777777" w:rsidR="00483359" w:rsidRPr="004B7296" w:rsidRDefault="00483359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ABC7959" w14:textId="092ADE39" w:rsidR="00483359" w:rsidRPr="004B7296" w:rsidRDefault="004B7296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2B884637" w14:textId="77777777" w:rsidR="00483359" w:rsidRPr="004B7296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25FA81A0" w14:textId="22754CB5" w:rsidR="0048335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8024B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266" w:type="dxa"/>
          </w:tcPr>
          <w:p w14:paraId="164BA235" w14:textId="77777777" w:rsidR="00483359" w:rsidRPr="004B7296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6E9A7EE1" w14:textId="77777777" w:rsidR="00483359" w:rsidRPr="004B7296" w:rsidRDefault="00483359" w:rsidP="005C0C9E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8025D59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DC3F07B" w14:textId="5CCC9A06" w:rsidR="00483359" w:rsidRPr="004B7296" w:rsidRDefault="005242CE" w:rsidP="00201D87">
            <w:pPr>
              <w:pStyle w:val="acctfourfigures"/>
              <w:tabs>
                <w:tab w:val="clear" w:pos="765"/>
                <w:tab w:val="decimal" w:pos="72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ED6DA8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F94B11A" w14:textId="07D56FA0" w:rsidR="00483359" w:rsidRPr="004B7296" w:rsidRDefault="005242CE" w:rsidP="00201D87">
            <w:pPr>
              <w:pStyle w:val="acctfourfigures"/>
              <w:tabs>
                <w:tab w:val="clear" w:pos="765"/>
                <w:tab w:val="decimal" w:pos="73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  <w:gridSpan w:val="2"/>
          </w:tcPr>
          <w:p w14:paraId="665B2203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134B8B0" w14:textId="3DC07459" w:rsidR="00483359" w:rsidRPr="004B7296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83359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</w:p>
        </w:tc>
        <w:tc>
          <w:tcPr>
            <w:tcW w:w="266" w:type="dxa"/>
            <w:gridSpan w:val="2"/>
          </w:tcPr>
          <w:p w14:paraId="6E9E0B7B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402B5BD4" w14:textId="17BD716E" w:rsidR="00483359" w:rsidRPr="004B7296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7A0B42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</w:tr>
      <w:tr w:rsidR="00483359" w:rsidRPr="004B7296" w14:paraId="130194D4" w14:textId="77777777" w:rsidTr="009A0E16">
        <w:trPr>
          <w:trHeight w:val="19"/>
        </w:trPr>
        <w:tc>
          <w:tcPr>
            <w:tcW w:w="2019" w:type="dxa"/>
          </w:tcPr>
          <w:p w14:paraId="63277B32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B72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4B72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18" w:type="dxa"/>
          </w:tcPr>
          <w:p w14:paraId="7CAE0BF2" w14:textId="77777777" w:rsidR="00483359" w:rsidRPr="004B7296" w:rsidRDefault="0048335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14:paraId="3C0D3A80" w14:textId="4C9BF172" w:rsidR="00483359" w:rsidRPr="004B7296" w:rsidRDefault="004B7296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628A1671" w14:textId="77777777" w:rsidR="00483359" w:rsidRPr="004B7296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668BD400" w14:textId="18E505F9" w:rsidR="00483359" w:rsidRPr="004B7296" w:rsidRDefault="002D4D22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8024B" w:rsidRPr="004B72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1D50F3DF" w14:textId="77777777" w:rsidR="00483359" w:rsidRPr="004B7296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5A86CC1" w14:textId="4FC2EC93" w:rsidR="00483359" w:rsidRPr="004B7296" w:rsidRDefault="002D4D22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9611189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BEAA46A" w14:textId="62AC7E80" w:rsidR="00483359" w:rsidRPr="004B7296" w:rsidRDefault="002D4D22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B242B7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8B60F8A" w14:textId="40DC6048" w:rsidR="00483359" w:rsidRPr="004B7296" w:rsidRDefault="002D4D22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2B7F0FA7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488506F" w14:textId="752AFDD8" w:rsidR="00483359" w:rsidRPr="004B7296" w:rsidRDefault="002D4D22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A0B42" w:rsidRPr="004B7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3C829934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793C226C" w14:textId="4823DA65" w:rsidR="00483359" w:rsidRPr="004B7296" w:rsidRDefault="002D4D22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7A0B42" w:rsidRPr="004B72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483359" w:rsidRPr="004B7296" w14:paraId="4F666B42" w14:textId="77777777" w:rsidTr="009A0E16">
        <w:trPr>
          <w:trHeight w:val="19"/>
        </w:trPr>
        <w:tc>
          <w:tcPr>
            <w:tcW w:w="2019" w:type="dxa"/>
            <w:vAlign w:val="bottom"/>
          </w:tcPr>
          <w:p w14:paraId="3EB74BC7" w14:textId="522D97A6" w:rsidR="00483359" w:rsidRPr="004B7296" w:rsidRDefault="0048335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Pr="004B729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B729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มีนาคม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1118" w:type="dxa"/>
          </w:tcPr>
          <w:p w14:paraId="18E2E511" w14:textId="77777777" w:rsidR="00483359" w:rsidRPr="004B7296" w:rsidRDefault="0048335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A737F" w14:textId="158A79DC" w:rsidR="00483359" w:rsidRPr="004B7296" w:rsidRDefault="004B7296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1BADC36E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02D6" w14:textId="2CA3B95D" w:rsidR="00483359" w:rsidRPr="004B7296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F8024B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266" w:type="dxa"/>
          </w:tcPr>
          <w:p w14:paraId="4A8CCE91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D7036" w14:textId="71D54BEA" w:rsidR="00483359" w:rsidRPr="004B7296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242CE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619</w:t>
            </w:r>
          </w:p>
        </w:tc>
        <w:tc>
          <w:tcPr>
            <w:tcW w:w="266" w:type="dxa"/>
          </w:tcPr>
          <w:p w14:paraId="482691CC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1235" w14:textId="5FE2BCCA" w:rsidR="00483359" w:rsidRPr="004B7296" w:rsidRDefault="00BF0225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242CE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930</w:t>
            </w:r>
          </w:p>
        </w:tc>
        <w:tc>
          <w:tcPr>
            <w:tcW w:w="180" w:type="dxa"/>
          </w:tcPr>
          <w:p w14:paraId="392B3F97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35082" w14:textId="4152F815" w:rsidR="00483359" w:rsidRPr="004B7296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242CE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003</w:t>
            </w:r>
          </w:p>
        </w:tc>
        <w:tc>
          <w:tcPr>
            <w:tcW w:w="266" w:type="dxa"/>
            <w:gridSpan w:val="2"/>
          </w:tcPr>
          <w:p w14:paraId="0AA45E1A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ABAE0" w14:textId="2BEAAFE8" w:rsidR="00483359" w:rsidRPr="004B7296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7A0B42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476</w:t>
            </w:r>
          </w:p>
        </w:tc>
        <w:tc>
          <w:tcPr>
            <w:tcW w:w="266" w:type="dxa"/>
            <w:gridSpan w:val="2"/>
          </w:tcPr>
          <w:p w14:paraId="3C9FFC64" w14:textId="77777777" w:rsidR="00483359" w:rsidRPr="004B7296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25A13" w14:textId="63360611" w:rsidR="00483359" w:rsidRPr="004B7296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7A0B42" w:rsidRPr="004B72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104</w:t>
            </w:r>
          </w:p>
        </w:tc>
      </w:tr>
    </w:tbl>
    <w:p w14:paraId="282F96B9" w14:textId="77777777" w:rsidR="009154FA" w:rsidRDefault="0091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</w:rPr>
      </w:pPr>
    </w:p>
    <w:p w14:paraId="7F6190A6" w14:textId="7B90C463" w:rsidR="009154FA" w:rsidRPr="00D762AF" w:rsidRDefault="009154FA" w:rsidP="00C53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firstLine="706"/>
        <w:rPr>
          <w:rFonts w:ascii="Angsana New" w:hAnsi="Angsana New" w:cs="Angsana New"/>
          <w:b/>
          <w:sz w:val="24"/>
          <w:szCs w:val="24"/>
          <w:cs/>
        </w:rPr>
      </w:pPr>
      <w:r w:rsidRPr="00D762AF">
        <w:rPr>
          <w:rFonts w:ascii="Angsana New" w:hAnsi="Angsana New" w:cs="Angsana New" w:hint="cs"/>
          <w:b/>
          <w:sz w:val="24"/>
          <w:szCs w:val="24"/>
          <w:cs/>
        </w:rPr>
        <w:t xml:space="preserve">ณ วันที่ </w:t>
      </w:r>
      <w:r w:rsidR="00BF0225" w:rsidRPr="00BF0225">
        <w:rPr>
          <w:rFonts w:ascii="Angsana New" w:hAnsi="Angsana New" w:cs="Angsana New"/>
          <w:bCs/>
          <w:sz w:val="24"/>
          <w:szCs w:val="24"/>
        </w:rPr>
        <w:t>31</w:t>
      </w:r>
      <w:r w:rsidRPr="00D762AF">
        <w:rPr>
          <w:rFonts w:ascii="Angsana New" w:hAnsi="Angsana New" w:cs="Angsana New"/>
          <w:b/>
          <w:sz w:val="24"/>
          <w:szCs w:val="24"/>
        </w:rPr>
        <w:t xml:space="preserve"> </w:t>
      </w:r>
      <w:r w:rsidRPr="00D762AF">
        <w:rPr>
          <w:rFonts w:ascii="Angsana New" w:hAnsi="Angsana New" w:cs="Angsana New" w:hint="cs"/>
          <w:b/>
          <w:sz w:val="24"/>
          <w:szCs w:val="24"/>
          <w:cs/>
        </w:rPr>
        <w:t xml:space="preserve">มีนาคม </w:t>
      </w:r>
      <w:r w:rsidR="00BF0225" w:rsidRPr="00BF0225">
        <w:rPr>
          <w:rFonts w:ascii="Angsana New" w:hAnsi="Angsana New" w:cs="Angsana New"/>
          <w:bCs/>
          <w:sz w:val="24"/>
          <w:szCs w:val="24"/>
        </w:rPr>
        <w:t>2563</w:t>
      </w:r>
      <w:r w:rsidRPr="00D762AF">
        <w:rPr>
          <w:rFonts w:ascii="Angsana New" w:hAnsi="Angsana New" w:cs="Angsana New"/>
          <w:b/>
          <w:sz w:val="24"/>
          <w:szCs w:val="24"/>
        </w:rPr>
        <w:t xml:space="preserve"> </w:t>
      </w:r>
      <w:r w:rsidRPr="00D762AF">
        <w:rPr>
          <w:rFonts w:ascii="Angsana New" w:hAnsi="Angsana New" w:cs="Angsana New" w:hint="cs"/>
          <w:b/>
          <w:sz w:val="24"/>
          <w:szCs w:val="24"/>
          <w:cs/>
        </w:rPr>
        <w:t>กลุ่มบริษัทได้นำสิทธิการเช่าที่ดิน</w:t>
      </w:r>
      <w:r w:rsidR="0082261C" w:rsidRPr="00D762AF">
        <w:rPr>
          <w:rFonts w:ascii="Angsana New" w:hAnsi="Angsana New" w:cs="Angsana New" w:hint="cs"/>
          <w:b/>
          <w:sz w:val="24"/>
          <w:szCs w:val="24"/>
          <w:cs/>
        </w:rPr>
        <w:t xml:space="preserve">ซึ่งมีมูลค่าตามบัญชีสุทธิ </w:t>
      </w:r>
      <w:r w:rsidR="00BF0225" w:rsidRPr="00BF0225">
        <w:rPr>
          <w:rFonts w:ascii="Angsana New" w:hAnsi="Angsana New" w:cs="Angsana New"/>
          <w:bCs/>
          <w:sz w:val="24"/>
          <w:szCs w:val="24"/>
        </w:rPr>
        <w:t>29</w:t>
      </w:r>
      <w:r w:rsidR="0082261C" w:rsidRPr="00D4265E">
        <w:rPr>
          <w:rFonts w:ascii="Angsana New" w:hAnsi="Angsana New" w:cs="Angsana New"/>
          <w:bCs/>
          <w:sz w:val="24"/>
          <w:szCs w:val="24"/>
        </w:rPr>
        <w:t>.</w:t>
      </w:r>
      <w:r w:rsidR="00BF0225" w:rsidRPr="00BF0225">
        <w:rPr>
          <w:rFonts w:ascii="Angsana New" w:hAnsi="Angsana New" w:cs="Angsana New"/>
          <w:bCs/>
          <w:sz w:val="24"/>
          <w:szCs w:val="24"/>
        </w:rPr>
        <w:t>96</w:t>
      </w:r>
      <w:r w:rsidR="0082261C" w:rsidRPr="00D762AF">
        <w:rPr>
          <w:rFonts w:ascii="Angsana New" w:hAnsi="Angsana New" w:cs="Angsana New"/>
          <w:b/>
          <w:sz w:val="24"/>
          <w:szCs w:val="24"/>
        </w:rPr>
        <w:t xml:space="preserve"> </w:t>
      </w:r>
      <w:r w:rsidR="0082261C" w:rsidRPr="00D762AF">
        <w:rPr>
          <w:rFonts w:ascii="Angsana New" w:hAnsi="Angsana New" w:cs="Angsana New" w:hint="cs"/>
          <w:b/>
          <w:sz w:val="24"/>
          <w:szCs w:val="24"/>
          <w:cs/>
        </w:rPr>
        <w:t>ล้านบาท</w:t>
      </w:r>
      <w:r w:rsidR="00E35BBD">
        <w:rPr>
          <w:rFonts w:ascii="Angsana New" w:hAnsi="Angsana New" w:cs="Angsana New" w:hint="cs"/>
          <w:b/>
          <w:sz w:val="24"/>
          <w:szCs w:val="24"/>
          <w:cs/>
        </w:rPr>
        <w:t xml:space="preserve"> </w:t>
      </w:r>
      <w:r w:rsidR="00E35BBD" w:rsidRPr="00D762AF">
        <w:rPr>
          <w:rFonts w:ascii="Angsana New" w:hAnsi="Angsana New" w:cs="Angsana New" w:hint="cs"/>
          <w:b/>
          <w:i/>
          <w:iCs/>
          <w:sz w:val="24"/>
          <w:szCs w:val="24"/>
          <w:cs/>
        </w:rPr>
        <w:t>(</w:t>
      </w:r>
      <w:r w:rsidR="00BF0225" w:rsidRPr="00BF0225">
        <w:rPr>
          <w:rFonts w:ascii="Angsana New" w:hAnsi="Angsana New" w:cs="Angsana New"/>
          <w:bCs/>
          <w:i/>
          <w:iCs/>
          <w:sz w:val="24"/>
          <w:szCs w:val="24"/>
        </w:rPr>
        <w:t>31</w:t>
      </w:r>
      <w:r w:rsidR="00E35BBD" w:rsidRPr="00D762AF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E35BBD" w:rsidRPr="00D762AF">
        <w:rPr>
          <w:rFonts w:ascii="Angsana New" w:hAnsi="Angsana New" w:cs="Angsana New" w:hint="cs"/>
          <w:b/>
          <w:i/>
          <w:iCs/>
          <w:sz w:val="24"/>
          <w:szCs w:val="24"/>
          <w:cs/>
        </w:rPr>
        <w:t xml:space="preserve">ธันวาคม </w:t>
      </w:r>
      <w:r w:rsidR="00BF0225" w:rsidRPr="00BF0225">
        <w:rPr>
          <w:rFonts w:ascii="Angsana New" w:hAnsi="Angsana New" w:cs="Angsana New"/>
          <w:bCs/>
          <w:i/>
          <w:iCs/>
          <w:sz w:val="24"/>
          <w:szCs w:val="24"/>
        </w:rPr>
        <w:t>2562</w:t>
      </w:r>
      <w:r w:rsidR="00E35BBD" w:rsidRPr="00E43A46">
        <w:rPr>
          <w:rFonts w:ascii="Angsana New" w:hAnsi="Angsana New" w:cs="Angsana New"/>
          <w:bCs/>
          <w:i/>
          <w:iCs/>
          <w:sz w:val="24"/>
          <w:szCs w:val="24"/>
        </w:rPr>
        <w:t>:</w:t>
      </w:r>
      <w:r w:rsidR="00E35BBD" w:rsidRPr="00D762AF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BF0225" w:rsidRPr="00BF0225">
        <w:rPr>
          <w:rFonts w:ascii="Angsana New" w:hAnsi="Angsana New" w:cs="Angsana New"/>
          <w:bCs/>
          <w:i/>
          <w:iCs/>
          <w:sz w:val="24"/>
          <w:szCs w:val="24"/>
        </w:rPr>
        <w:t>30</w:t>
      </w:r>
      <w:r w:rsidR="00E35BBD" w:rsidRPr="00D4265E">
        <w:rPr>
          <w:rFonts w:ascii="Angsana New" w:hAnsi="Angsana New" w:cs="Angsana New"/>
          <w:bCs/>
          <w:i/>
          <w:iCs/>
          <w:sz w:val="24"/>
          <w:szCs w:val="24"/>
        </w:rPr>
        <w:t>.</w:t>
      </w:r>
      <w:r w:rsidR="00BF0225" w:rsidRPr="00BF0225">
        <w:rPr>
          <w:rFonts w:ascii="Angsana New" w:hAnsi="Angsana New" w:cs="Angsana New"/>
          <w:bCs/>
          <w:i/>
          <w:iCs/>
          <w:sz w:val="24"/>
          <w:szCs w:val="24"/>
        </w:rPr>
        <w:t>62</w:t>
      </w:r>
      <w:r w:rsidR="00E35BBD" w:rsidRPr="00D762AF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E35BBD" w:rsidRPr="00D762AF">
        <w:rPr>
          <w:rFonts w:ascii="Angsana New" w:hAnsi="Angsana New" w:cs="Angsana New" w:hint="cs"/>
          <w:b/>
          <w:i/>
          <w:iCs/>
          <w:sz w:val="24"/>
          <w:szCs w:val="24"/>
          <w:cs/>
        </w:rPr>
        <w:t>ล้านบาท)</w:t>
      </w:r>
      <w:r w:rsidR="00561524">
        <w:rPr>
          <w:rFonts w:ascii="Angsana New" w:hAnsi="Angsana New" w:cs="Angsana New" w:hint="cs"/>
          <w:b/>
          <w:i/>
          <w:iCs/>
          <w:sz w:val="24"/>
          <w:szCs w:val="24"/>
          <w:cs/>
        </w:rPr>
        <w:t xml:space="preserve"> </w:t>
      </w:r>
      <w:r w:rsidR="007D4894">
        <w:rPr>
          <w:rFonts w:ascii="Angsana New" w:hAnsi="Angsana New" w:cs="Angsana New" w:hint="cs"/>
          <w:b/>
          <w:sz w:val="24"/>
          <w:szCs w:val="24"/>
          <w:cs/>
        </w:rPr>
        <w:t>เป็นสินทรัพย์ค้ำประกันวงเงินสินเชื่อที่ได้รับจากสถาบันการเงิน</w:t>
      </w:r>
      <w:r w:rsidRPr="00D762AF">
        <w:rPr>
          <w:rFonts w:ascii="Angsana New" w:hAnsi="Angsana New" w:cs="Angsana New" w:hint="cs"/>
          <w:b/>
          <w:sz w:val="24"/>
          <w:szCs w:val="24"/>
          <w:cs/>
        </w:rPr>
        <w:t xml:space="preserve"> </w:t>
      </w:r>
    </w:p>
    <w:p w14:paraId="5886EE9A" w14:textId="5CF721AB" w:rsidR="009154FA" w:rsidRDefault="0091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  <w:sectPr w:rsidR="009154FA" w:rsidSect="00F75CB0">
          <w:headerReference w:type="default" r:id="rId19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1112AD80" w14:textId="37C96409" w:rsidR="00AD4318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12</w:t>
      </w:r>
      <w:r w:rsidR="00E7251A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D4318" w:rsidRPr="00863CC4">
        <w:rPr>
          <w:rFonts w:asciiTheme="majorBidi" w:hAnsiTheme="majorBidi" w:cstheme="majorBidi"/>
          <w:b/>
          <w:bCs/>
          <w:sz w:val="28"/>
          <w:szCs w:val="28"/>
          <w:cs/>
        </w:rPr>
        <w:t>ค่าความนิยม</w:t>
      </w:r>
    </w:p>
    <w:p w14:paraId="7B612263" w14:textId="58713CFB" w:rsidR="0025022B" w:rsidRPr="0094047D" w:rsidRDefault="0025022B" w:rsidP="0025022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744"/>
        <w:gridCol w:w="1256"/>
        <w:gridCol w:w="292"/>
        <w:gridCol w:w="1235"/>
      </w:tblGrid>
      <w:tr w:rsidR="0025022B" w:rsidRPr="0094047D" w14:paraId="76066B4E" w14:textId="77777777" w:rsidTr="00CB1043">
        <w:trPr>
          <w:trHeight w:val="401"/>
        </w:trPr>
        <w:tc>
          <w:tcPr>
            <w:tcW w:w="3540" w:type="pct"/>
          </w:tcPr>
          <w:p w14:paraId="476698AE" w14:textId="77777777" w:rsidR="0025022B" w:rsidRPr="0094047D" w:rsidRDefault="0025022B" w:rsidP="00C1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</w:tcPr>
          <w:p w14:paraId="45FC2AE5" w14:textId="77777777" w:rsidR="0025022B" w:rsidRPr="0094047D" w:rsidRDefault="0025022B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5022B" w:rsidRPr="0094047D" w14:paraId="6D337CA7" w14:textId="77777777" w:rsidTr="00CB1043">
        <w:trPr>
          <w:trHeight w:val="412"/>
        </w:trPr>
        <w:tc>
          <w:tcPr>
            <w:tcW w:w="3540" w:type="pct"/>
          </w:tcPr>
          <w:p w14:paraId="6F4F808D" w14:textId="5FC27D0F" w:rsidR="0025022B" w:rsidRPr="0094047D" w:rsidRDefault="0025022B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58038CBE" w14:textId="01CE43A9" w:rsidR="0025022B" w:rsidRPr="0094047D" w:rsidRDefault="00BF0225" w:rsidP="00C17D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</w:tcPr>
          <w:p w14:paraId="1B3B480A" w14:textId="77777777" w:rsidR="0025022B" w:rsidRPr="0094047D" w:rsidRDefault="0025022B" w:rsidP="00C17D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4C477A81" w14:textId="4A0D1F8D" w:rsidR="0025022B" w:rsidRPr="0094047D" w:rsidRDefault="00BF0225" w:rsidP="00C17D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5022B" w:rsidRPr="0094047D" w14:paraId="06FE743F" w14:textId="77777777" w:rsidTr="00CB1043">
        <w:trPr>
          <w:trHeight w:val="389"/>
        </w:trPr>
        <w:tc>
          <w:tcPr>
            <w:tcW w:w="3540" w:type="pct"/>
          </w:tcPr>
          <w:p w14:paraId="6B42120B" w14:textId="77777777" w:rsidR="0025022B" w:rsidRPr="0094047D" w:rsidRDefault="0025022B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</w:tcPr>
          <w:p w14:paraId="60BB281B" w14:textId="77777777" w:rsidR="0025022B" w:rsidRPr="0094047D" w:rsidRDefault="0025022B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022B" w:rsidRPr="0094047D" w14:paraId="3F685F74" w14:textId="77777777" w:rsidTr="00CB1043">
        <w:trPr>
          <w:trHeight w:val="412"/>
        </w:trPr>
        <w:tc>
          <w:tcPr>
            <w:tcW w:w="3540" w:type="pct"/>
          </w:tcPr>
          <w:p w14:paraId="6ABE3F98" w14:textId="77777777" w:rsidR="0025022B" w:rsidRPr="0094047D" w:rsidRDefault="0025022B" w:rsidP="00C1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59" w:type="pct"/>
          </w:tcPr>
          <w:p w14:paraId="1F9A9897" w14:textId="77777777" w:rsidR="0025022B" w:rsidRPr="0094047D" w:rsidRDefault="0025022B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8DCA1B1" w14:textId="77777777" w:rsidR="0025022B" w:rsidRPr="0094047D" w:rsidRDefault="0025022B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1333A5B2" w14:textId="77777777" w:rsidR="0025022B" w:rsidRPr="0094047D" w:rsidRDefault="0025022B" w:rsidP="00C17D3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48A4" w:rsidRPr="0094047D" w14:paraId="7AA3F773" w14:textId="77777777" w:rsidTr="00CB1043">
        <w:trPr>
          <w:trHeight w:val="401"/>
        </w:trPr>
        <w:tc>
          <w:tcPr>
            <w:tcW w:w="3540" w:type="pct"/>
          </w:tcPr>
          <w:p w14:paraId="045EC1C0" w14:textId="380E026F" w:rsidR="003148A4" w:rsidRPr="0094047D" w:rsidRDefault="003148A4" w:rsidP="00C1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59" w:type="pct"/>
          </w:tcPr>
          <w:p w14:paraId="423B8930" w14:textId="37BC4082" w:rsidR="003148A4" w:rsidRPr="0094047D" w:rsidRDefault="00BF0225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3148A4"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53" w:type="pct"/>
          </w:tcPr>
          <w:p w14:paraId="010AD740" w14:textId="77777777" w:rsidR="003148A4" w:rsidRPr="0094047D" w:rsidRDefault="003148A4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17F05971" w14:textId="67E44BD7" w:rsidR="003148A4" w:rsidRPr="0094047D" w:rsidRDefault="00BF0225" w:rsidP="003C738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3148A4" w:rsidRPr="009404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</w:tr>
      <w:tr w:rsidR="00CB2E2F" w:rsidRPr="0094047D" w14:paraId="0DF6D045" w14:textId="77777777" w:rsidTr="00CB1043">
        <w:trPr>
          <w:trHeight w:val="389"/>
        </w:trPr>
        <w:tc>
          <w:tcPr>
            <w:tcW w:w="3540" w:type="pct"/>
          </w:tcPr>
          <w:p w14:paraId="0EFC6D48" w14:textId="1ACBED79" w:rsidR="00CB2E2F" w:rsidRPr="0094047D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59" w:type="pct"/>
          </w:tcPr>
          <w:p w14:paraId="04F929AB" w14:textId="0C347A94" w:rsidR="00CB2E2F" w:rsidRPr="0094047D" w:rsidRDefault="00CB2E2F" w:rsidP="00CB2E2F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65C035AC" w14:textId="77777777" w:rsidR="00CB2E2F" w:rsidRPr="0094047D" w:rsidRDefault="00CB2E2F" w:rsidP="00CB2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19D7FC4D" w14:textId="574BA637" w:rsidR="00CB2E2F" w:rsidRPr="0094047D" w:rsidRDefault="00CB2E2F" w:rsidP="00CB2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386" w:rsidRPr="0094047D" w14:paraId="7EFA35F5" w14:textId="77777777" w:rsidTr="00CB1043">
        <w:trPr>
          <w:trHeight w:val="401"/>
        </w:trPr>
        <w:tc>
          <w:tcPr>
            <w:tcW w:w="3540" w:type="pct"/>
          </w:tcPr>
          <w:p w14:paraId="7549F232" w14:textId="79437F45" w:rsidR="003C7386" w:rsidRPr="0094047D" w:rsidRDefault="003C7386" w:rsidP="003C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659" w:type="pct"/>
          </w:tcPr>
          <w:p w14:paraId="30DD5915" w14:textId="783511C0" w:rsidR="003C7386" w:rsidRPr="0094047D" w:rsidRDefault="003C7386" w:rsidP="00C223EF">
            <w:pPr>
              <w:pStyle w:val="3"/>
              <w:tabs>
                <w:tab w:val="clear" w:pos="360"/>
                <w:tab w:val="clear" w:pos="720"/>
                <w:tab w:val="decimal" w:pos="716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36AF4A47" w14:textId="77777777" w:rsidR="003C7386" w:rsidRPr="0094047D" w:rsidRDefault="003C7386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7DC162DA" w14:textId="414EDC13" w:rsidR="003C7386" w:rsidRPr="0094047D" w:rsidRDefault="00BF0225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C7386" w:rsidRPr="0094047D" w14:paraId="7E96B05E" w14:textId="77777777" w:rsidTr="00CB1043">
        <w:trPr>
          <w:trHeight w:val="389"/>
        </w:trPr>
        <w:tc>
          <w:tcPr>
            <w:tcW w:w="3540" w:type="pct"/>
          </w:tcPr>
          <w:p w14:paraId="6B112883" w14:textId="5422362D" w:rsidR="003C7386" w:rsidRPr="0094047D" w:rsidRDefault="003C7386" w:rsidP="003C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ลดลงจากการขายธุรกิจ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0C4C0707" w14:textId="69749C2A" w:rsidR="003C7386" w:rsidRPr="0094047D" w:rsidRDefault="003C7386" w:rsidP="00C223EF">
            <w:pPr>
              <w:pStyle w:val="3"/>
              <w:tabs>
                <w:tab w:val="clear" w:pos="360"/>
                <w:tab w:val="clear" w:pos="720"/>
                <w:tab w:val="decimal" w:pos="716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5BB65E80" w14:textId="77777777" w:rsidR="003C7386" w:rsidRPr="0094047D" w:rsidRDefault="003C7386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E542EDC" w14:textId="40917DD0" w:rsidR="003C7386" w:rsidRPr="0094047D" w:rsidRDefault="003C7386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04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Pr="009404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2E2F" w:rsidRPr="0094047D" w14:paraId="41E5F6EB" w14:textId="77777777" w:rsidTr="00CB1043">
        <w:trPr>
          <w:trHeight w:val="401"/>
        </w:trPr>
        <w:tc>
          <w:tcPr>
            <w:tcW w:w="3540" w:type="pct"/>
          </w:tcPr>
          <w:p w14:paraId="6ED96526" w14:textId="3836D016" w:rsidR="00CB2E2F" w:rsidRPr="0094047D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404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250A603D" w14:textId="6219EE8D" w:rsidR="00CB2E2F" w:rsidRPr="0094047D" w:rsidRDefault="00BF0225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D823E3"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153" w:type="pct"/>
          </w:tcPr>
          <w:p w14:paraId="1A1ABA56" w14:textId="77777777" w:rsidR="00CB2E2F" w:rsidRPr="0094047D" w:rsidRDefault="00CB2E2F" w:rsidP="00CB2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E6B353C" w14:textId="43E588FF" w:rsidR="00CB2E2F" w:rsidRPr="0094047D" w:rsidRDefault="00BF0225" w:rsidP="003C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CB2E2F" w:rsidRPr="009404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</w:tr>
    </w:tbl>
    <w:p w14:paraId="645BE1AF" w14:textId="453551DC" w:rsidR="00BD7B09" w:rsidRDefault="00BD7B09" w:rsidP="00250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EF75B7" w14:textId="2171CEEC" w:rsidR="00516892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t>13</w:t>
      </w:r>
      <w:r w:rsidR="00E7251A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30C23" w:rsidRPr="00863CC4">
        <w:rPr>
          <w:rFonts w:asciiTheme="majorBidi" w:hAnsiTheme="majorBidi" w:cstheme="majorBidi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10FBB57B" w14:textId="77777777" w:rsidR="00684F1C" w:rsidRPr="00684F1C" w:rsidRDefault="00684F1C" w:rsidP="00684F1C">
      <w:pPr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806"/>
        <w:gridCol w:w="994"/>
        <w:gridCol w:w="270"/>
        <w:gridCol w:w="990"/>
        <w:gridCol w:w="270"/>
        <w:gridCol w:w="900"/>
        <w:gridCol w:w="270"/>
        <w:gridCol w:w="900"/>
        <w:gridCol w:w="270"/>
        <w:gridCol w:w="888"/>
        <w:gridCol w:w="236"/>
        <w:gridCol w:w="857"/>
      </w:tblGrid>
      <w:tr w:rsidR="00684F1C" w:rsidRPr="00BD7B09" w14:paraId="188843A9" w14:textId="77777777" w:rsidTr="00B45719">
        <w:tc>
          <w:tcPr>
            <w:tcW w:w="1890" w:type="dxa"/>
          </w:tcPr>
          <w:p w14:paraId="236DF4FF" w14:textId="231D9022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_Hlk36023551"/>
          </w:p>
        </w:tc>
        <w:tc>
          <w:tcPr>
            <w:tcW w:w="806" w:type="dxa"/>
          </w:tcPr>
          <w:p w14:paraId="4C5C8EC9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845" w:type="dxa"/>
            <w:gridSpan w:val="11"/>
          </w:tcPr>
          <w:p w14:paraId="15DE9F0C" w14:textId="0CCAD9F4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7B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4F1C" w:rsidRPr="00BD7B09" w14:paraId="40C81ABC" w14:textId="77777777" w:rsidTr="00B45719">
        <w:tc>
          <w:tcPr>
            <w:tcW w:w="1890" w:type="dxa"/>
          </w:tcPr>
          <w:p w14:paraId="3E987BFE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AD991B1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4" w:type="dxa"/>
            <w:gridSpan w:val="5"/>
          </w:tcPr>
          <w:p w14:paraId="07B72C04" w14:textId="3BE74D26" w:rsidR="00684F1C" w:rsidRPr="00BD7B09" w:rsidRDefault="00794C37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9203A8C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1" w:type="dxa"/>
            <w:gridSpan w:val="5"/>
          </w:tcPr>
          <w:p w14:paraId="0472BCF8" w14:textId="712F1D27" w:rsidR="00684F1C" w:rsidRPr="00BD7B09" w:rsidRDefault="00794C37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84F1C" w:rsidRPr="00BD7B09" w14:paraId="178B3A91" w14:textId="77777777" w:rsidTr="00B45719">
        <w:tc>
          <w:tcPr>
            <w:tcW w:w="1890" w:type="dxa"/>
          </w:tcPr>
          <w:p w14:paraId="57B67151" w14:textId="0733A2CA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D261429" w14:textId="763ADB31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08E0134F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75169D6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55E9B2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FF318EB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FE59D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8E85D46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4F2AD5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92B1681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0B26A1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D5F18A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5A00921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84F1C" w:rsidRPr="00BD7B09" w14:paraId="1D16F04F" w14:textId="77777777" w:rsidTr="00B45719">
        <w:tc>
          <w:tcPr>
            <w:tcW w:w="1890" w:type="dxa"/>
          </w:tcPr>
          <w:p w14:paraId="53527EA7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806" w:type="dxa"/>
          </w:tcPr>
          <w:p w14:paraId="1ED1AC6E" w14:textId="7D616F1C" w:rsidR="00684F1C" w:rsidRPr="009B64F2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6845" w:type="dxa"/>
            <w:gridSpan w:val="11"/>
            <w:vAlign w:val="bottom"/>
          </w:tcPr>
          <w:p w14:paraId="6CD0B0AE" w14:textId="1B45E295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  <w:r w:rsidRPr="00BD7B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160632" w:rsidRPr="00BD7B0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BD7B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84F1C" w:rsidRPr="00BD7B09" w14:paraId="2457D00F" w14:textId="77777777" w:rsidTr="00B45719">
        <w:tc>
          <w:tcPr>
            <w:tcW w:w="1890" w:type="dxa"/>
          </w:tcPr>
          <w:p w14:paraId="2962484B" w14:textId="77777777" w:rsidR="0001251A" w:rsidRPr="00BD7B09" w:rsidRDefault="00684F1C" w:rsidP="00012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185F8DF3" w14:textId="77777777" w:rsidR="009B5B17" w:rsidRDefault="0001251A" w:rsidP="00012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85CF1"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</w:p>
          <w:p w14:paraId="140DCC29" w14:textId="2D6355EB" w:rsidR="00684F1C" w:rsidRPr="00BD7B09" w:rsidRDefault="009B5B17" w:rsidP="00012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85CF1"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</w:t>
            </w:r>
            <w:r w:rsidR="0001251A"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="00F85CF1"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806" w:type="dxa"/>
          </w:tcPr>
          <w:p w14:paraId="705E02FB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1A538F7" w14:textId="49E01472" w:rsidR="00684F1C" w:rsidRPr="00BD7B09" w:rsidRDefault="00772B69" w:rsidP="0077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150,664</w:t>
            </w:r>
          </w:p>
        </w:tc>
        <w:tc>
          <w:tcPr>
            <w:tcW w:w="270" w:type="dxa"/>
            <w:vAlign w:val="bottom"/>
          </w:tcPr>
          <w:p w14:paraId="1A873738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5E30DD" w14:textId="4E7200C7" w:rsidR="00684F1C" w:rsidRPr="00BD7B09" w:rsidRDefault="00066106" w:rsidP="0006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12,693</w:t>
            </w:r>
          </w:p>
        </w:tc>
        <w:tc>
          <w:tcPr>
            <w:tcW w:w="270" w:type="dxa"/>
            <w:vAlign w:val="bottom"/>
          </w:tcPr>
          <w:p w14:paraId="4885801A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903BEA" w14:textId="3CA51949" w:rsidR="00684F1C" w:rsidRPr="00BD7B09" w:rsidRDefault="00772B69" w:rsidP="0077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6106">
              <w:rPr>
                <w:rFonts w:asciiTheme="majorBidi" w:hAnsiTheme="majorBidi" w:cstheme="majorBidi"/>
                <w:sz w:val="24"/>
                <w:szCs w:val="24"/>
              </w:rPr>
              <w:t>63,357</w:t>
            </w:r>
          </w:p>
        </w:tc>
        <w:tc>
          <w:tcPr>
            <w:tcW w:w="270" w:type="dxa"/>
            <w:vAlign w:val="bottom"/>
          </w:tcPr>
          <w:p w14:paraId="6C574B02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E5851C" w14:textId="3F53E690" w:rsidR="00684F1C" w:rsidRPr="00BD7B09" w:rsidRDefault="00BF0225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5C6E7F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70" w:type="dxa"/>
            <w:vAlign w:val="bottom"/>
          </w:tcPr>
          <w:p w14:paraId="5F3066E6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EE87CC4" w14:textId="597D1C58" w:rsidR="00684F1C" w:rsidRPr="00BD7B09" w:rsidRDefault="00BF0225" w:rsidP="005C6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880B58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36" w:type="dxa"/>
            <w:vAlign w:val="bottom"/>
          </w:tcPr>
          <w:p w14:paraId="180744AC" w14:textId="77777777" w:rsidR="00684F1C" w:rsidRPr="00BD7B09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9E22950" w14:textId="72A4789B" w:rsidR="00684F1C" w:rsidRPr="00BD7B09" w:rsidRDefault="00BF0225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6E7F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="005C6E7F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</w:tr>
      <w:tr w:rsidR="00615E7B" w:rsidRPr="00BD7B09" w14:paraId="061CA83D" w14:textId="77777777" w:rsidTr="00B45719">
        <w:tc>
          <w:tcPr>
            <w:tcW w:w="1890" w:type="dxa"/>
          </w:tcPr>
          <w:p w14:paraId="2EC00ADF" w14:textId="6902E243" w:rsidR="00615E7B" w:rsidRPr="00BD7B09" w:rsidRDefault="00615E7B" w:rsidP="00615E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06" w:type="dxa"/>
          </w:tcPr>
          <w:p w14:paraId="186DEC53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C0FE16D" w14:textId="2C8020EA" w:rsidR="00615E7B" w:rsidRPr="00BD7B09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47F20F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1DECAA" w14:textId="034ACD56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 w:hint="cs"/>
                <w:sz w:val="24"/>
                <w:szCs w:val="24"/>
              </w:rPr>
              <w:t>386</w:t>
            </w:r>
            <w:r w:rsidR="00615E7B"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660CE69C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F7D8FF" w14:textId="5F9B6E9E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 w:hint="cs"/>
                <w:sz w:val="24"/>
                <w:szCs w:val="24"/>
              </w:rPr>
              <w:t>386</w:t>
            </w:r>
            <w:r w:rsidR="00615E7B"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1A4C7ED0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A9B2AE" w14:textId="15B008D9" w:rsidR="00615E7B" w:rsidRPr="00BD7B09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386AC5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F64CBD4" w14:textId="55B3F74C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48EC49B3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BD42F05" w14:textId="2EAD7D5A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15E7B" w:rsidRPr="00BD7B09" w14:paraId="209AFE08" w14:textId="77777777" w:rsidTr="00B45719">
        <w:tc>
          <w:tcPr>
            <w:tcW w:w="1890" w:type="dxa"/>
          </w:tcPr>
          <w:p w14:paraId="3E101C98" w14:textId="2A30AD78" w:rsidR="00615E7B" w:rsidRPr="00BD7B09" w:rsidRDefault="00615E7B" w:rsidP="00615E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6" w:type="dxa"/>
          </w:tcPr>
          <w:p w14:paraId="0B25C831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37DB287" w14:textId="4D32867B" w:rsidR="00615E7B" w:rsidRPr="00BD7B09" w:rsidRDefault="00772B69" w:rsidP="00BD7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238,124</w:t>
            </w:r>
          </w:p>
        </w:tc>
        <w:tc>
          <w:tcPr>
            <w:tcW w:w="270" w:type="dxa"/>
            <w:vAlign w:val="bottom"/>
          </w:tcPr>
          <w:p w14:paraId="4836BDC2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1A97B6" w14:textId="45427EF8" w:rsidR="00615E7B" w:rsidRPr="00BD7B09" w:rsidRDefault="00775E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6106">
              <w:rPr>
                <w:rFonts w:asciiTheme="majorBidi" w:hAnsiTheme="majorBidi" w:cstheme="majorBidi"/>
                <w:sz w:val="24"/>
                <w:szCs w:val="24"/>
              </w:rPr>
              <w:t>04,331</w:t>
            </w:r>
          </w:p>
        </w:tc>
        <w:tc>
          <w:tcPr>
            <w:tcW w:w="270" w:type="dxa"/>
            <w:vAlign w:val="bottom"/>
          </w:tcPr>
          <w:p w14:paraId="523B11F5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2CD31F" w14:textId="33D989C1" w:rsidR="00615E7B" w:rsidRPr="00BD7B09" w:rsidRDefault="00772B6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66106">
              <w:rPr>
                <w:rFonts w:asciiTheme="majorBidi" w:hAnsiTheme="majorBidi" w:cstheme="majorBidi"/>
                <w:sz w:val="24"/>
                <w:szCs w:val="24"/>
              </w:rPr>
              <w:t>42,455</w:t>
            </w:r>
          </w:p>
        </w:tc>
        <w:tc>
          <w:tcPr>
            <w:tcW w:w="270" w:type="dxa"/>
            <w:vAlign w:val="bottom"/>
          </w:tcPr>
          <w:p w14:paraId="35AC346A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638C6B" w14:textId="65F642F1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270" w:type="dxa"/>
            <w:vAlign w:val="bottom"/>
          </w:tcPr>
          <w:p w14:paraId="480EAA68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AC20D5" w14:textId="24C86815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236" w:type="dxa"/>
            <w:vAlign w:val="bottom"/>
          </w:tcPr>
          <w:p w14:paraId="67748F67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DAE3E5A" w14:textId="3A779FF8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3F022D" w:rsidRPr="00BD7B09" w14:paraId="2DA032C1" w14:textId="77777777" w:rsidTr="00B45719">
        <w:tc>
          <w:tcPr>
            <w:tcW w:w="1890" w:type="dxa"/>
          </w:tcPr>
          <w:p w14:paraId="21C6D616" w14:textId="5B319892" w:rsidR="003F022D" w:rsidRPr="00BD7B09" w:rsidRDefault="003F022D" w:rsidP="003F022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43A4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943A4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943A4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  <w:r w:rsidRPr="00943A4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14:paraId="640FD6A4" w14:textId="77777777" w:rsidR="003F022D" w:rsidRPr="00BD7B09" w:rsidRDefault="003F022D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AA4AD0" w14:textId="5FD8D863" w:rsidR="003F022D" w:rsidRPr="00BD7B09" w:rsidRDefault="003F022D" w:rsidP="003F0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04E35A" w14:textId="77777777" w:rsidR="003F022D" w:rsidRPr="00BD7B09" w:rsidRDefault="003F022D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92F313" w14:textId="30ABB926" w:rsidR="003F022D" w:rsidRPr="00BD7B09" w:rsidRDefault="00BF0225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3F02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70" w:type="dxa"/>
            <w:vAlign w:val="bottom"/>
          </w:tcPr>
          <w:p w14:paraId="0483F1A7" w14:textId="77777777" w:rsidR="003F022D" w:rsidRPr="00BD7B09" w:rsidRDefault="003F022D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DA4DA9" w14:textId="3697C8CC" w:rsidR="003F022D" w:rsidRPr="00BD7B09" w:rsidRDefault="00BF0225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3F02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70" w:type="dxa"/>
            <w:vAlign w:val="bottom"/>
          </w:tcPr>
          <w:p w14:paraId="55E23CDC" w14:textId="77777777" w:rsidR="003F022D" w:rsidRPr="00BD7B09" w:rsidRDefault="003F022D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45B669" w14:textId="17EBA69C" w:rsidR="003F022D" w:rsidRPr="00BD7B09" w:rsidRDefault="003F022D" w:rsidP="003F0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73C8F8" w14:textId="77777777" w:rsidR="003F022D" w:rsidRPr="00BD7B09" w:rsidRDefault="003F022D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8F17801" w14:textId="1991E39F" w:rsidR="003F022D" w:rsidRPr="00BD7B09" w:rsidRDefault="00BF0225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F022D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236" w:type="dxa"/>
            <w:vAlign w:val="bottom"/>
          </w:tcPr>
          <w:p w14:paraId="1295BB1F" w14:textId="77777777" w:rsidR="003F022D" w:rsidRPr="00BD7B09" w:rsidRDefault="003F022D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538584D" w14:textId="0B45DE3A" w:rsidR="003F022D" w:rsidRPr="00BD7B09" w:rsidRDefault="00BF0225" w:rsidP="003F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F022D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</w:tr>
      <w:tr w:rsidR="00615E7B" w:rsidRPr="00BD7B09" w14:paraId="23D02A1C" w14:textId="25BF12ED" w:rsidTr="00B45719">
        <w:tc>
          <w:tcPr>
            <w:tcW w:w="1890" w:type="dxa"/>
          </w:tcPr>
          <w:p w14:paraId="5CD10912" w14:textId="7818522B" w:rsidR="00615E7B" w:rsidRPr="00BD7B09" w:rsidRDefault="00615E7B" w:rsidP="00615E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6" w:type="dxa"/>
          </w:tcPr>
          <w:p w14:paraId="5A55D80C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A4E1C67" w14:textId="24BE860D" w:rsidR="00615E7B" w:rsidRPr="00BD7B09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A45F4E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E8FC8A" w14:textId="1EB67AB0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2A2D25BB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0D4A7B" w14:textId="395ACD16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15EF1878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8A6786" w14:textId="0D69045E" w:rsidR="00615E7B" w:rsidRPr="00BD7B09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B22E70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6AC3F59" w14:textId="76240148" w:rsidR="00615E7B" w:rsidRPr="00BD7B09" w:rsidRDefault="00BF0225" w:rsidP="005F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2907302C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3CFBE9C" w14:textId="785D8154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15E7B" w:rsidRPr="00BD7B09" w14:paraId="3F5D1521" w14:textId="77777777" w:rsidTr="00B45719">
        <w:tc>
          <w:tcPr>
            <w:tcW w:w="1890" w:type="dxa"/>
          </w:tcPr>
          <w:p w14:paraId="7D59E838" w14:textId="77777777" w:rsidR="00615E7B" w:rsidRPr="00BD7B09" w:rsidRDefault="00615E7B" w:rsidP="00615E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6" w:type="dxa"/>
          </w:tcPr>
          <w:p w14:paraId="7D2EA14E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0EF1C02" w14:textId="05AD4AA2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270" w:type="dxa"/>
            <w:vAlign w:val="bottom"/>
          </w:tcPr>
          <w:p w14:paraId="70123724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DA45B0" w14:textId="3231AF67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270" w:type="dxa"/>
            <w:vAlign w:val="bottom"/>
          </w:tcPr>
          <w:p w14:paraId="21B01548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2D224D" w14:textId="56B74D8C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270" w:type="dxa"/>
            <w:vAlign w:val="bottom"/>
          </w:tcPr>
          <w:p w14:paraId="0D89D831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3778C9" w14:textId="1DD558AD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270" w:type="dxa"/>
            <w:vAlign w:val="bottom"/>
          </w:tcPr>
          <w:p w14:paraId="77219E91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FCD2213" w14:textId="0F0D776D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236" w:type="dxa"/>
            <w:vAlign w:val="bottom"/>
          </w:tcPr>
          <w:p w14:paraId="5BA1276A" w14:textId="77777777" w:rsidR="00615E7B" w:rsidRPr="00BD7B09" w:rsidRDefault="00615E7B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071F8A8" w14:textId="4EF8E4AC" w:rsidR="00615E7B" w:rsidRPr="00BD7B09" w:rsidRDefault="00BF0225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615E7B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</w:tr>
      <w:tr w:rsidR="00B45719" w:rsidRPr="00BD7B09" w14:paraId="44A97E27" w14:textId="77777777" w:rsidTr="00EC58C9">
        <w:tc>
          <w:tcPr>
            <w:tcW w:w="1890" w:type="dxa"/>
          </w:tcPr>
          <w:p w14:paraId="3D811329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BC8E12A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845" w:type="dxa"/>
            <w:gridSpan w:val="11"/>
          </w:tcPr>
          <w:p w14:paraId="0472D6DD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D7B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5719" w:rsidRPr="00BD7B09" w14:paraId="3D731E11" w14:textId="77777777" w:rsidTr="00EC58C9">
        <w:tc>
          <w:tcPr>
            <w:tcW w:w="1890" w:type="dxa"/>
          </w:tcPr>
          <w:p w14:paraId="35597BE7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4F32FAC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4" w:type="dxa"/>
            <w:gridSpan w:val="5"/>
          </w:tcPr>
          <w:p w14:paraId="4078C2C2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3D46E2E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1" w:type="dxa"/>
            <w:gridSpan w:val="5"/>
          </w:tcPr>
          <w:p w14:paraId="3793D585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7B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45719" w:rsidRPr="00BD7B09" w14:paraId="4B81CB70" w14:textId="77777777" w:rsidTr="00EC58C9">
        <w:tc>
          <w:tcPr>
            <w:tcW w:w="1890" w:type="dxa"/>
          </w:tcPr>
          <w:p w14:paraId="04554859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56C52D76" w14:textId="7EC3A255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4" w:type="dxa"/>
            <w:vAlign w:val="bottom"/>
          </w:tcPr>
          <w:p w14:paraId="656DEB5F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4EB7DBE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43C0E3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74B764B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5ED12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F648C80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EF6D8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F00AF56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8533B2E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C120B62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4B86DD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5719" w:rsidRPr="00BD7B09" w14:paraId="2B3314DD" w14:textId="77777777" w:rsidTr="00EC58C9">
        <w:tc>
          <w:tcPr>
            <w:tcW w:w="1890" w:type="dxa"/>
          </w:tcPr>
          <w:p w14:paraId="4D666AF8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806" w:type="dxa"/>
          </w:tcPr>
          <w:p w14:paraId="6D22796B" w14:textId="77777777" w:rsidR="00B45719" w:rsidRPr="009B64F2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6845" w:type="dxa"/>
            <w:gridSpan w:val="11"/>
            <w:vAlign w:val="bottom"/>
          </w:tcPr>
          <w:p w14:paraId="5E98E918" w14:textId="77777777" w:rsidR="00B45719" w:rsidRPr="00BD7B09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  <w:r w:rsidRPr="00BD7B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D7B0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BD7B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B42BC" w:rsidRPr="00BD7B09" w14:paraId="69A4E0D7" w14:textId="77777777" w:rsidTr="00B45719">
        <w:tc>
          <w:tcPr>
            <w:tcW w:w="1890" w:type="dxa"/>
          </w:tcPr>
          <w:p w14:paraId="7100737E" w14:textId="77777777" w:rsidR="004B42BC" w:rsidRPr="00BD7B09" w:rsidRDefault="004B42BC" w:rsidP="004B42B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806" w:type="dxa"/>
            <w:vAlign w:val="bottom"/>
          </w:tcPr>
          <w:p w14:paraId="395BA72E" w14:textId="5F298926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4" w:type="dxa"/>
            <w:vAlign w:val="bottom"/>
          </w:tcPr>
          <w:p w14:paraId="0C2953AD" w14:textId="4FE74BEC" w:rsidR="004B42BC" w:rsidRPr="00BD7B09" w:rsidRDefault="004B42BC" w:rsidP="004B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7BBDA9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27BD82" w14:textId="491C4938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B42BC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459DF825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58E10" w14:textId="06B4171E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B42BC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7F67E7DB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36B9EA" w14:textId="3F82572C" w:rsidR="004B42BC" w:rsidRPr="00BD7B09" w:rsidRDefault="004B42BC" w:rsidP="004B4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871B80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036E102" w14:textId="6E9F2567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B42BC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5462C598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C433714" w14:textId="14649CFB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B42BC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40684" w:rsidRPr="00BD7B09" w14:paraId="786418F2" w14:textId="77777777" w:rsidTr="00B45719">
        <w:tc>
          <w:tcPr>
            <w:tcW w:w="1890" w:type="dxa"/>
          </w:tcPr>
          <w:p w14:paraId="75528B91" w14:textId="4D30F9FD" w:rsidR="00440684" w:rsidRPr="00BD7B09" w:rsidRDefault="00440684" w:rsidP="00440684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E47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5E47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5E47B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หนี้สินตามสัญญาเช่าการเงิน)</w:t>
            </w:r>
            <w:r w:rsidRPr="00BD7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7AC1365A" w14:textId="21118F31" w:rsidR="00440684" w:rsidRPr="00BD7B09" w:rsidRDefault="00440684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14F247D" w14:textId="77587200" w:rsidR="00440684" w:rsidRPr="00BD7B09" w:rsidRDefault="00440684" w:rsidP="004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37AAC0" w14:textId="77777777" w:rsidR="00440684" w:rsidRPr="00BD7B09" w:rsidRDefault="00440684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9E4B56" w14:textId="102B2B8C" w:rsidR="00440684" w:rsidRPr="00BD7B09" w:rsidRDefault="00BF0225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06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4406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70" w:type="dxa"/>
            <w:vAlign w:val="bottom"/>
          </w:tcPr>
          <w:p w14:paraId="11BCF5F1" w14:textId="77777777" w:rsidR="00440684" w:rsidRPr="00BD7B09" w:rsidRDefault="00440684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33CDE8" w14:textId="1A74BD70" w:rsidR="00440684" w:rsidRPr="00BD7B09" w:rsidRDefault="00BF0225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06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4406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270" w:type="dxa"/>
            <w:vAlign w:val="bottom"/>
          </w:tcPr>
          <w:p w14:paraId="736F0F53" w14:textId="77777777" w:rsidR="00440684" w:rsidRPr="00BD7B09" w:rsidRDefault="00440684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ABDF63" w14:textId="25A64A49" w:rsidR="00440684" w:rsidRPr="00BD7B09" w:rsidRDefault="00440684" w:rsidP="004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B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AA592BD" w14:textId="77777777" w:rsidR="00440684" w:rsidRPr="00BD7B09" w:rsidRDefault="00440684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CFB11DD" w14:textId="411CA431" w:rsidR="00440684" w:rsidRPr="00BD7B09" w:rsidRDefault="00BF0225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440684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  <w:vAlign w:val="bottom"/>
          </w:tcPr>
          <w:p w14:paraId="16E8FD6A" w14:textId="77777777" w:rsidR="00440684" w:rsidRPr="00BD7B09" w:rsidRDefault="00440684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34E92D8" w14:textId="0E161B80" w:rsidR="00440684" w:rsidRPr="00BD7B09" w:rsidRDefault="00BF0225" w:rsidP="004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440684" w:rsidRPr="00BD7B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</w:tr>
      <w:tr w:rsidR="004B42BC" w:rsidRPr="00BD7B09" w14:paraId="75F2104C" w14:textId="77777777" w:rsidTr="00B45719">
        <w:tc>
          <w:tcPr>
            <w:tcW w:w="1890" w:type="dxa"/>
          </w:tcPr>
          <w:p w14:paraId="57C4CCF7" w14:textId="77777777" w:rsidR="004B42BC" w:rsidRPr="00BD7B09" w:rsidRDefault="004B42BC" w:rsidP="004B42B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BD7B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06" w:type="dxa"/>
          </w:tcPr>
          <w:p w14:paraId="33F7FF31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BE03" w14:textId="22D3ACEE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994</w:t>
            </w:r>
            <w:r w:rsidR="004B42BC" w:rsidRPr="00BD7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530</w:t>
            </w:r>
          </w:p>
        </w:tc>
        <w:tc>
          <w:tcPr>
            <w:tcW w:w="270" w:type="dxa"/>
            <w:vAlign w:val="bottom"/>
          </w:tcPr>
          <w:p w14:paraId="1357504F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0AAA9" w14:textId="766E90FF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40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935</w:t>
            </w:r>
            <w:r w:rsidR="00440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70" w:type="dxa"/>
            <w:vAlign w:val="bottom"/>
          </w:tcPr>
          <w:p w14:paraId="6F8FE591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6D326" w14:textId="6BB81552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40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929</w:t>
            </w:r>
            <w:r w:rsidR="004406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70" w:type="dxa"/>
            <w:vAlign w:val="bottom"/>
          </w:tcPr>
          <w:p w14:paraId="49BF532A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63D8F" w14:textId="1EEEF922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963</w:t>
            </w:r>
            <w:r w:rsidR="004B42BC" w:rsidRPr="00BD7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70" w:type="dxa"/>
            <w:vAlign w:val="bottom"/>
          </w:tcPr>
          <w:p w14:paraId="5AD485D7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82B7" w14:textId="15FEF6E0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B42BC" w:rsidRPr="00BD7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</w:t>
            </w:r>
            <w:r w:rsidR="004B42BC" w:rsidRPr="00BD7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</w:p>
        </w:tc>
        <w:tc>
          <w:tcPr>
            <w:tcW w:w="236" w:type="dxa"/>
            <w:vAlign w:val="bottom"/>
          </w:tcPr>
          <w:p w14:paraId="21E678C1" w14:textId="77777777" w:rsidR="004B42BC" w:rsidRPr="00BD7B09" w:rsidRDefault="004B42BC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4886" w14:textId="4EF1D36A" w:rsidR="004B42BC" w:rsidRPr="00BD7B09" w:rsidRDefault="00BF0225" w:rsidP="004B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B42BC" w:rsidRPr="00BD7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</w:t>
            </w:r>
            <w:r w:rsidR="004B42BC" w:rsidRPr="00BD7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</w:p>
        </w:tc>
      </w:tr>
      <w:bookmarkEnd w:id="8"/>
    </w:tbl>
    <w:p w14:paraId="5C18A82D" w14:textId="77777777" w:rsidR="00684F1C" w:rsidRPr="003C7386" w:rsidRDefault="00684F1C" w:rsidP="003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0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2A6C58" w:rsidRPr="004372CF" w14:paraId="1AA09CE9" w14:textId="77777777" w:rsidTr="00B45719">
        <w:tc>
          <w:tcPr>
            <w:tcW w:w="1800" w:type="dxa"/>
          </w:tcPr>
          <w:p w14:paraId="7FF5027E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6DABC8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0B641C5C" w14:textId="66963240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4372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4372CF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C8597C" w:rsidRPr="004372CF" w14:paraId="69444E24" w14:textId="77777777" w:rsidTr="00B45719">
        <w:tc>
          <w:tcPr>
            <w:tcW w:w="1800" w:type="dxa"/>
          </w:tcPr>
          <w:p w14:paraId="1EB065EC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42C8F3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D2417A6" w14:textId="2720DEBB" w:rsidR="00BC435C" w:rsidRPr="004372CF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72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CAC216E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728B68E7" w14:textId="25201927" w:rsidR="00BC435C" w:rsidRPr="004372CF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72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94B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74004" w:rsidRPr="004372CF" w14:paraId="366D4664" w14:textId="77777777" w:rsidTr="00B45719">
        <w:tc>
          <w:tcPr>
            <w:tcW w:w="1800" w:type="dxa"/>
          </w:tcPr>
          <w:p w14:paraId="7C76AE64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0D2112" w14:textId="3C8DE986" w:rsidR="00BC435C" w:rsidRPr="004372CF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42BA9B5C" w14:textId="77777777" w:rsidR="00BC435C" w:rsidRPr="004372CF" w:rsidRDefault="00BC435C" w:rsidP="002A6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BE700F3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1C2CAA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BEA4D0D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9AB6A6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85DF0B9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E8AAB2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6E93F0F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251ED4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41C98EF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23F4A6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A6C58" w:rsidRPr="004372CF" w14:paraId="2A745DEF" w14:textId="77777777" w:rsidTr="00B45719">
        <w:tc>
          <w:tcPr>
            <w:tcW w:w="1800" w:type="dxa"/>
          </w:tcPr>
          <w:p w14:paraId="19324C1D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399EA996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6DCAA0C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  <w:r w:rsidRPr="004372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372C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372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74004" w:rsidRPr="004372CF" w14:paraId="61F753D5" w14:textId="77777777" w:rsidTr="00B45719">
        <w:tc>
          <w:tcPr>
            <w:tcW w:w="1800" w:type="dxa"/>
          </w:tcPr>
          <w:p w14:paraId="3C0A4151" w14:textId="77777777" w:rsidR="0001251A" w:rsidRPr="004372CF" w:rsidRDefault="00E26505" w:rsidP="00012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58F83CD6" w14:textId="3E04BACC" w:rsidR="004B42BC" w:rsidRDefault="0001251A" w:rsidP="00012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E26505"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</w:t>
            </w: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="00E26505"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</w:t>
            </w:r>
            <w:r w:rsidR="004B42BC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  <w:p w14:paraId="4D446FEB" w14:textId="5D4FABF4" w:rsidR="00E26505" w:rsidRPr="004372CF" w:rsidRDefault="004B42BC" w:rsidP="00012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E26505"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558658E5" w14:textId="77777777" w:rsidR="00E26505" w:rsidRPr="004372CF" w:rsidRDefault="00E2650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D30D2" w14:textId="53C93D3B" w:rsidR="00E26505" w:rsidRPr="004372CF" w:rsidRDefault="00F24245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6A3C7" w14:textId="77777777" w:rsidR="00E26505" w:rsidRPr="004372CF" w:rsidRDefault="00E2650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96120A" w14:textId="012F7BD2" w:rsidR="00E26505" w:rsidRPr="004372CF" w:rsidRDefault="00EA3C45" w:rsidP="00EA3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ED024" w14:textId="77777777" w:rsidR="00E26505" w:rsidRPr="004372CF" w:rsidRDefault="00E2650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3CBFE" w14:textId="14F3FCFD" w:rsidR="00E26505" w:rsidRPr="004372CF" w:rsidRDefault="00EA3C45" w:rsidP="00EA3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5C417" w14:textId="77777777" w:rsidR="00E26505" w:rsidRPr="004372CF" w:rsidRDefault="00E2650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F060A6" w14:textId="79DC935F" w:rsidR="00E26505" w:rsidRPr="004372CF" w:rsidRDefault="00E26505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8A649" w14:textId="77777777" w:rsidR="00E26505" w:rsidRPr="004372CF" w:rsidRDefault="00E2650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FFA29" w14:textId="2DAE747E" w:rsidR="00E26505" w:rsidRPr="004372CF" w:rsidRDefault="00BF022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A413D6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CE735" w14:textId="77777777" w:rsidR="00E26505" w:rsidRPr="004372CF" w:rsidRDefault="00E2650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EE72C" w14:textId="6715624C" w:rsidR="00E26505" w:rsidRPr="004372CF" w:rsidRDefault="00BF0225" w:rsidP="00E2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E2650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74004" w:rsidRPr="004372CF" w14:paraId="369A4C2F" w14:textId="77777777" w:rsidTr="00B45719">
        <w:tc>
          <w:tcPr>
            <w:tcW w:w="1800" w:type="dxa"/>
          </w:tcPr>
          <w:p w14:paraId="6857EBD7" w14:textId="6BF56CB5" w:rsidR="00BC435C" w:rsidRPr="004372CF" w:rsidRDefault="00BC435C" w:rsidP="0059419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00" w:type="dxa"/>
            <w:vAlign w:val="bottom"/>
          </w:tcPr>
          <w:p w14:paraId="0FFF92AA" w14:textId="331275C2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A4B63" w14:textId="6A3EE044" w:rsidR="00BC435C" w:rsidRPr="004372CF" w:rsidRDefault="00F24245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B07AE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27B92" w14:textId="5993BA2D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F2424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4B7650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06D904" w14:textId="408328A5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F2424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05542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93808C" w14:textId="77777777" w:rsidR="00BC435C" w:rsidRPr="004372CF" w:rsidRDefault="00BC435C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73DD8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CC7025" w14:textId="137BBBB9" w:rsidR="00BC435C" w:rsidRPr="004372CF" w:rsidRDefault="00BF0225" w:rsidP="00A41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E2650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70BD7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8E0D1F" w14:textId="730F0DDD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E2650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74004" w:rsidRPr="004372CF" w14:paraId="65CAABB9" w14:textId="77777777" w:rsidTr="00B45719">
        <w:tc>
          <w:tcPr>
            <w:tcW w:w="1800" w:type="dxa"/>
          </w:tcPr>
          <w:p w14:paraId="58696C88" w14:textId="77777777" w:rsidR="00BC435C" w:rsidRPr="004372CF" w:rsidRDefault="00BC435C" w:rsidP="0059419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00" w:type="dxa"/>
          </w:tcPr>
          <w:p w14:paraId="5F7585DB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9D0457" w14:textId="092E76C2" w:rsidR="00BC435C" w:rsidRPr="004372CF" w:rsidRDefault="00F24245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C5905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FDF5F" w14:textId="304FEB58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F2424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0F16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649516" w14:textId="74C4F275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F2424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83B84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01E94" w14:textId="77777777" w:rsidR="00BC435C" w:rsidRPr="004372CF" w:rsidRDefault="00BC435C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1F59F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A8B724" w14:textId="1580FB44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BC435C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6CCE0" w14:textId="77777777" w:rsidR="00BC435C" w:rsidRPr="004372CF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6E7D52" w14:textId="554B8449" w:rsidR="00BC435C" w:rsidRPr="004372CF" w:rsidRDefault="00BF0225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BC435C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74004" w:rsidRPr="004372CF" w14:paraId="5D3A1599" w14:textId="77777777" w:rsidTr="00B45719">
        <w:tc>
          <w:tcPr>
            <w:tcW w:w="1800" w:type="dxa"/>
          </w:tcPr>
          <w:p w14:paraId="531F4666" w14:textId="77777777" w:rsidR="00CB2E2F" w:rsidRPr="004372CF" w:rsidRDefault="00CB2E2F" w:rsidP="00CB2E2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0" w:type="dxa"/>
          </w:tcPr>
          <w:p w14:paraId="71DC8DD2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39982B" w14:textId="568EB316" w:rsidR="00CB2E2F" w:rsidRPr="004372CF" w:rsidRDefault="00CB2E2F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F6C3B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7FFA2" w14:textId="242DA379" w:rsidR="00CB2E2F" w:rsidRPr="004372CF" w:rsidRDefault="00EA3C4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6A86B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87DE0D" w14:textId="718E0F3B" w:rsidR="00CB2E2F" w:rsidRPr="004372CF" w:rsidRDefault="00EA3C4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66A7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A20296" w14:textId="6E8AAACF" w:rsidR="00CB2E2F" w:rsidRPr="004372CF" w:rsidRDefault="00CB2E2F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A3632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0DDFD4" w14:textId="3D93B817" w:rsidR="00CB2E2F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CB2E2F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07C51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BE0105" w14:textId="0CAAF1DD" w:rsidR="00CB2E2F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CB2E2F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DD5A35" w:rsidRPr="004372CF" w14:paraId="25FF9992" w14:textId="77777777" w:rsidTr="00B45719">
        <w:tc>
          <w:tcPr>
            <w:tcW w:w="1800" w:type="dxa"/>
          </w:tcPr>
          <w:p w14:paraId="148C3CFC" w14:textId="1BA78636" w:rsidR="00DD5A35" w:rsidRPr="004372CF" w:rsidRDefault="00DD5A35" w:rsidP="00DD5A35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B02D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0B02D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0B02D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  <w:r w:rsidRPr="000B02D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30C4053" w14:textId="77777777" w:rsidR="00DD5A35" w:rsidRPr="004372CF" w:rsidRDefault="00DD5A3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0C9381" w14:textId="6DAAE004" w:rsidR="00DD5A35" w:rsidRPr="004372CF" w:rsidRDefault="00DD5A35" w:rsidP="00DD5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B685" w14:textId="77777777" w:rsidR="00DD5A35" w:rsidRPr="004372CF" w:rsidRDefault="00DD5A3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DF36A" w14:textId="681949A9" w:rsidR="00DD5A35" w:rsidRPr="004372CF" w:rsidRDefault="00BF022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D5A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0274F" w14:textId="77777777" w:rsidR="00DD5A35" w:rsidRPr="004372CF" w:rsidRDefault="00DD5A3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100ED" w14:textId="05CAFB23" w:rsidR="00DD5A35" w:rsidRPr="004372CF" w:rsidRDefault="00BF022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D5A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D6E6C" w14:textId="77777777" w:rsidR="00DD5A35" w:rsidRPr="004372CF" w:rsidRDefault="00DD5A3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1F57C" w14:textId="77777777" w:rsidR="00DD5A35" w:rsidRPr="004372CF" w:rsidRDefault="00DD5A35" w:rsidP="00DD5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35E22" w14:textId="77777777" w:rsidR="00DD5A35" w:rsidRPr="004372CF" w:rsidRDefault="00DD5A3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9EE7CA" w14:textId="47E79F30" w:rsidR="00DD5A35" w:rsidRPr="004372CF" w:rsidRDefault="00BF022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D5A3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EF504" w14:textId="77777777" w:rsidR="00DD5A35" w:rsidRPr="004372CF" w:rsidRDefault="00DD5A3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A82FA" w14:textId="027C7D3E" w:rsidR="00DD5A35" w:rsidRPr="004372CF" w:rsidRDefault="00BF0225" w:rsidP="00DD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D5A35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</w:tr>
      <w:tr w:rsidR="00E74004" w:rsidRPr="004372CF" w14:paraId="431ABD75" w14:textId="77777777" w:rsidTr="00B45719">
        <w:tc>
          <w:tcPr>
            <w:tcW w:w="1800" w:type="dxa"/>
          </w:tcPr>
          <w:p w14:paraId="59B34D7B" w14:textId="77777777" w:rsidR="0049138A" w:rsidRPr="004372CF" w:rsidRDefault="0049138A" w:rsidP="00CB2E2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4EB0408C" w14:textId="77777777" w:rsidR="0049138A" w:rsidRPr="004372CF" w:rsidRDefault="0049138A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A92508" w14:textId="4F60DB4F" w:rsidR="0049138A" w:rsidRPr="004372CF" w:rsidRDefault="0049138A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E8C82" w14:textId="77777777" w:rsidR="0049138A" w:rsidRPr="004372CF" w:rsidRDefault="0049138A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12095" w14:textId="4D073F98" w:rsidR="0049138A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138A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49138A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BC74C" w14:textId="77777777" w:rsidR="0049138A" w:rsidRPr="004372CF" w:rsidRDefault="0049138A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89A048" w14:textId="53884C72" w:rsidR="0049138A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138A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49138A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68C67" w14:textId="77777777" w:rsidR="0049138A" w:rsidRPr="004372CF" w:rsidRDefault="0049138A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D4FF45" w14:textId="77777777" w:rsidR="0049138A" w:rsidRPr="004372CF" w:rsidRDefault="0049138A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1C837" w14:textId="77777777" w:rsidR="0049138A" w:rsidRPr="004372CF" w:rsidRDefault="0049138A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7AD121" w14:textId="781F8476" w:rsidR="0049138A" w:rsidRPr="004372CF" w:rsidRDefault="00BF0225" w:rsidP="0098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49138A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5AF17" w14:textId="77777777" w:rsidR="0049138A" w:rsidRPr="004372CF" w:rsidRDefault="0049138A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0ABF7F" w14:textId="38643B9E" w:rsidR="0049138A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49138A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74004" w:rsidRPr="004372CF" w14:paraId="5A30DC60" w14:textId="77777777" w:rsidTr="00B45719">
        <w:tc>
          <w:tcPr>
            <w:tcW w:w="1800" w:type="dxa"/>
          </w:tcPr>
          <w:p w14:paraId="73E301AD" w14:textId="77777777" w:rsidR="00CB2E2F" w:rsidRPr="004372CF" w:rsidRDefault="00CB2E2F" w:rsidP="00CB2E2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6C43152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51126" w14:textId="3C4C6ECA" w:rsidR="00CB2E2F" w:rsidRPr="004372CF" w:rsidRDefault="00CB2E2F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FAA08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ADCD6" w14:textId="55C2314B" w:rsidR="00CB2E2F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CB2E2F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6AEBE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AA748" w14:textId="49A9289C" w:rsidR="00CB2E2F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CB2E2F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906387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6FAF3" w14:textId="17C8F394" w:rsidR="00CB2E2F" w:rsidRPr="004372CF" w:rsidRDefault="00CB2E2F" w:rsidP="003F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60C00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D74007" w14:textId="2FEE0517" w:rsidR="00CB2E2F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="00CB2E2F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03930" w14:textId="77777777" w:rsidR="00CB2E2F" w:rsidRPr="004372CF" w:rsidRDefault="00CB2E2F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5ECED1" w14:textId="705F69E7" w:rsidR="00CB2E2F" w:rsidRPr="004372CF" w:rsidRDefault="00BF0225" w:rsidP="00CB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="00CB2E2F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</w:tr>
      <w:tr w:rsidR="00B45719" w:rsidRPr="004372CF" w14:paraId="3DD1709D" w14:textId="77777777" w:rsidTr="00EC58C9">
        <w:tc>
          <w:tcPr>
            <w:tcW w:w="1800" w:type="dxa"/>
          </w:tcPr>
          <w:p w14:paraId="5180606E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003ABF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34DA829C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4372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4372CF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B45719" w:rsidRPr="004372CF" w14:paraId="4FC9D102" w14:textId="77777777" w:rsidTr="00EC58C9">
        <w:tc>
          <w:tcPr>
            <w:tcW w:w="1800" w:type="dxa"/>
          </w:tcPr>
          <w:p w14:paraId="26DA1DFD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BD3C6B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2EC38F9E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72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F696376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29196F26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372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4372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45719" w:rsidRPr="004372CF" w14:paraId="37BF174A" w14:textId="77777777" w:rsidTr="00EC58C9">
        <w:tc>
          <w:tcPr>
            <w:tcW w:w="1800" w:type="dxa"/>
          </w:tcPr>
          <w:p w14:paraId="0C640927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BFE552" w14:textId="4429AB8D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0CD77EC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57E5965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386E88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EF5197D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DFD88F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75839B12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E0F96C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5CD960D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024731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71EDCE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BCCADA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5719" w:rsidRPr="004372CF" w14:paraId="5FADA5E2" w14:textId="77777777" w:rsidTr="00EC58C9">
        <w:tc>
          <w:tcPr>
            <w:tcW w:w="1800" w:type="dxa"/>
          </w:tcPr>
          <w:p w14:paraId="38ED42BB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0125D967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2411F340" w14:textId="77777777" w:rsidR="00B45719" w:rsidRPr="004372CF" w:rsidRDefault="00B45719" w:rsidP="00EC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  <w:r w:rsidRPr="004372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372C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372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B1042" w:rsidRPr="004372CF" w14:paraId="01B74D7F" w14:textId="77777777" w:rsidTr="00B45719">
        <w:tc>
          <w:tcPr>
            <w:tcW w:w="1800" w:type="dxa"/>
          </w:tcPr>
          <w:p w14:paraId="3C457DB1" w14:textId="615D11FB" w:rsidR="00FB1042" w:rsidRPr="004372CF" w:rsidRDefault="00FB1042" w:rsidP="00FB1042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713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0225"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  <w:r w:rsidRPr="001713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  <w:r w:rsidRPr="001713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  <w:r w:rsidRPr="001713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0F3D1FB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B6C7E" w14:textId="78321C9D" w:rsidR="00FB1042" w:rsidRPr="004372CF" w:rsidRDefault="00FB1042" w:rsidP="00FB1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0DDD3C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ED413A" w14:textId="3D4C8CC3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FB10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C46C7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64320A" w14:textId="4FD6834A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FB10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052EA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9DE6F" w14:textId="77777777" w:rsidR="00FB1042" w:rsidRPr="004372CF" w:rsidRDefault="00FB1042" w:rsidP="00FB1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712E0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DC1151" w14:textId="103782E4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B1042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1004F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58CCC" w14:textId="243D9E89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B1042" w:rsidRPr="00437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</w:tr>
      <w:tr w:rsidR="00FB1042" w:rsidRPr="004372CF" w14:paraId="685A5DED" w14:textId="77777777" w:rsidTr="00B45719">
        <w:tc>
          <w:tcPr>
            <w:tcW w:w="1800" w:type="dxa"/>
          </w:tcPr>
          <w:p w14:paraId="7024BD60" w14:textId="77777777" w:rsidR="00FB1042" w:rsidRPr="004372CF" w:rsidRDefault="00FB1042" w:rsidP="00FB104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372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4C820D94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FC15B" w14:textId="3580A97F" w:rsidR="00FB1042" w:rsidRPr="004372CF" w:rsidRDefault="00FB1042" w:rsidP="00FB1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B98AAF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A587B" w14:textId="63E6109E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B1042" w:rsidRPr="00437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  <w:r w:rsidR="00FB1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70" w:type="dxa"/>
            <w:vAlign w:val="bottom"/>
          </w:tcPr>
          <w:p w14:paraId="4EF138BB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A33CE" w14:textId="2201D558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B1042" w:rsidRPr="00437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  <w:r w:rsidR="00FB1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70" w:type="dxa"/>
            <w:vAlign w:val="bottom"/>
          </w:tcPr>
          <w:p w14:paraId="63421F74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9920" w14:textId="6067170A" w:rsidR="00FB1042" w:rsidRPr="004372CF" w:rsidRDefault="00FB1042" w:rsidP="00FB1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7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A867B8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EADE" w14:textId="08BCDBE2" w:rsidR="00FB1042" w:rsidRPr="004372CF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B1042" w:rsidRPr="00437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  <w:r w:rsidR="00FB1042" w:rsidRPr="00437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270" w:type="dxa"/>
            <w:vAlign w:val="bottom"/>
          </w:tcPr>
          <w:p w14:paraId="33020524" w14:textId="77777777" w:rsidR="00FB1042" w:rsidRPr="004372CF" w:rsidRDefault="00FB1042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BFC49" w14:textId="159B87A5" w:rsidR="00FB1042" w:rsidRPr="000B7AC0" w:rsidRDefault="00BF0225" w:rsidP="00FB1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FB1042" w:rsidRPr="000B7AC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471</w:t>
            </w:r>
            <w:r w:rsidR="00FB1042" w:rsidRPr="000B7AC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585</w:t>
            </w:r>
          </w:p>
        </w:tc>
      </w:tr>
    </w:tbl>
    <w:p w14:paraId="3E1A1FBC" w14:textId="53063BEF" w:rsidR="005635C5" w:rsidRDefault="005635C5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279015" w14:textId="77777777" w:rsidR="007145D9" w:rsidRPr="007145D9" w:rsidRDefault="007145D9" w:rsidP="007145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  <w:r w:rsidRPr="007145D9">
        <w:rPr>
          <w:rFonts w:ascii="Angsana New" w:hAnsi="Angsana New" w:cs="Angsana New"/>
          <w:b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31361099" w14:textId="280504EF" w:rsidR="00F15312" w:rsidRDefault="00F15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1626842" w14:textId="388F66E0" w:rsidR="00AA65D2" w:rsidRDefault="00AA65D2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145D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สั้น</w:t>
      </w:r>
      <w:r w:rsidRPr="007145D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2D291100" w14:textId="77777777" w:rsidR="00AA65D2" w:rsidRDefault="00AA65D2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DEB58" w14:textId="2D18775D" w:rsidR="00AA65D2" w:rsidRPr="005F25DA" w:rsidRDefault="00637294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AA65D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14</w:t>
      </w:r>
      <w:r w:rsidR="00AA65D2">
        <w:rPr>
          <w:rFonts w:asciiTheme="majorBidi" w:hAnsiTheme="majorBidi" w:cstheme="majorBidi"/>
          <w:sz w:val="28"/>
          <w:szCs w:val="28"/>
        </w:rPr>
        <w:t xml:space="preserve"> </w:t>
      </w:r>
      <w:r w:rsidR="00AA65D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="00AA65D2">
        <w:rPr>
          <w:rFonts w:asciiTheme="majorBidi" w:hAnsiTheme="majorBidi" w:cstheme="majorBidi"/>
          <w:sz w:val="28"/>
          <w:szCs w:val="28"/>
        </w:rPr>
        <w:t xml:space="preserve"> </w:t>
      </w:r>
      <w:r w:rsidR="00AA65D2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>ไ</w:t>
      </w:r>
      <w:r w:rsidR="00AA65D2">
        <w:rPr>
          <w:rFonts w:asciiTheme="majorBidi" w:hAnsiTheme="majorBidi" w:cstheme="majorBidi" w:hint="cs"/>
          <w:sz w:val="28"/>
          <w:szCs w:val="28"/>
          <w:cs/>
        </w:rPr>
        <w:t>ด้ทำสัญญาเงินกู้ยืมระยะสั้น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>ที่มีหลักประกัน</w:t>
      </w:r>
      <w:r w:rsidR="00AA65D2">
        <w:rPr>
          <w:rFonts w:asciiTheme="majorBidi" w:hAnsiTheme="majorBidi" w:cstheme="majorBidi" w:hint="cs"/>
          <w:sz w:val="28"/>
          <w:szCs w:val="28"/>
          <w:cs/>
        </w:rPr>
        <w:t xml:space="preserve">กับสถาบันการเงินต่างประเทศแห่งหนึ่ง 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8519D8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76</w:t>
      </w:r>
      <w:r w:rsidR="008519D8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04</w:t>
      </w:r>
      <w:r w:rsidR="008519D8">
        <w:rPr>
          <w:rFonts w:asciiTheme="majorBidi" w:hAnsiTheme="majorBidi" w:cstheme="majorBidi"/>
          <w:sz w:val="28"/>
          <w:szCs w:val="28"/>
        </w:rPr>
        <w:t xml:space="preserve"> </w:t>
      </w:r>
      <w:r w:rsidR="008519D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 xml:space="preserve"> เงินกู้ยืม</w:t>
      </w:r>
      <w:r w:rsidR="00B20C61">
        <w:rPr>
          <w:rFonts w:asciiTheme="majorBidi" w:hAnsiTheme="majorBidi" w:cstheme="majorBidi" w:hint="cs"/>
          <w:sz w:val="28"/>
          <w:szCs w:val="28"/>
          <w:cs/>
        </w:rPr>
        <w:t>ดั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>งกล่าว</w:t>
      </w:r>
      <w:r w:rsidR="0070555D">
        <w:rPr>
          <w:rFonts w:asciiTheme="majorBidi" w:hAnsiTheme="majorBidi" w:cstheme="majorBidi" w:hint="cs"/>
          <w:sz w:val="28"/>
          <w:szCs w:val="28"/>
          <w:cs/>
        </w:rPr>
        <w:t xml:space="preserve">มีอัตราดอกเบี้ยร้อยละ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="0070555D">
        <w:rPr>
          <w:rFonts w:asciiTheme="majorBidi" w:hAnsiTheme="majorBidi" w:cstheme="majorBidi"/>
          <w:sz w:val="28"/>
          <w:szCs w:val="28"/>
        </w:rPr>
        <w:t>.</w:t>
      </w:r>
      <w:r w:rsidR="00BF0225" w:rsidRPr="00BF0225">
        <w:rPr>
          <w:rFonts w:asciiTheme="majorBidi" w:hAnsiTheme="majorBidi" w:cstheme="majorBidi"/>
          <w:sz w:val="28"/>
          <w:szCs w:val="28"/>
        </w:rPr>
        <w:t>60</w:t>
      </w:r>
      <w:r w:rsidR="0070555D">
        <w:rPr>
          <w:rFonts w:asciiTheme="majorBidi" w:hAnsiTheme="majorBidi" w:cstheme="majorBidi"/>
          <w:sz w:val="28"/>
          <w:szCs w:val="28"/>
        </w:rPr>
        <w:t xml:space="preserve"> 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 xml:space="preserve">ต่อปี และมีกำหนดชำระคืนภายใน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="00A21200">
        <w:rPr>
          <w:rFonts w:asciiTheme="majorBidi" w:hAnsiTheme="majorBidi" w:cstheme="majorBidi"/>
          <w:sz w:val="28"/>
          <w:szCs w:val="28"/>
        </w:rPr>
        <w:t xml:space="preserve"> </w:t>
      </w:r>
      <w:r w:rsidR="00A2120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85BD99" w14:textId="77777777" w:rsidR="00AA65D2" w:rsidRDefault="00AA65D2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07A448D" w14:textId="0C2CEF23" w:rsidR="007145D9" w:rsidRPr="000440BA" w:rsidRDefault="007145D9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0440BA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การละเมิดสัญญาเงินกู้ยืม</w:t>
      </w:r>
    </w:p>
    <w:p w14:paraId="2D9E569A" w14:textId="77777777" w:rsidR="007145D9" w:rsidRDefault="007145D9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p w14:paraId="0DECB29B" w14:textId="761ACBE3" w:rsidR="00E93D19" w:rsidRDefault="00A6587F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ผิดเงื่อนไขสัญญาเงินกู้ยืมเนื่องจากไม่สามารถดำรงอัตราส่วนทางการเงินที่ระบุไว้ในสัญญาเงินกู้ยืมกับสถาบันการเงินแห่งหนึ่งได้ ดังนั้น กลุ่มบริษัทจึงจัดประเภทเงินกู้ยืม</w:t>
      </w:r>
      <w:r w:rsidR="00782D1C">
        <w:rPr>
          <w:rFonts w:asciiTheme="majorBidi" w:hAnsiTheme="majorBidi" w:cstheme="majorBidi" w:hint="cs"/>
          <w:sz w:val="28"/>
          <w:szCs w:val="28"/>
          <w:cs/>
        </w:rPr>
        <w:t>คงเหลือของบริษัทย่อยดังกล่าว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F0225" w:rsidRPr="00BF0225">
        <w:rPr>
          <w:rFonts w:asciiTheme="majorBidi" w:hAnsiTheme="majorBidi" w:cstheme="majorBidi"/>
          <w:sz w:val="28"/>
          <w:szCs w:val="28"/>
        </w:rPr>
        <w:t>116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เป็นส่วนของเงินกู้ยืมระยะยาวจากสถาบันการเงินที่ถึงกำหนดชำระภายในหนึ่งปี</w:t>
      </w:r>
      <w:r w:rsidR="00782D1C">
        <w:rPr>
          <w:rFonts w:asciiTheme="majorBidi" w:hAnsiTheme="majorBidi" w:cstheme="majorBidi" w:hint="cs"/>
          <w:sz w:val="28"/>
          <w:szCs w:val="28"/>
          <w:cs/>
        </w:rPr>
        <w:t xml:space="preserve"> ในงบการเงินรวม</w:t>
      </w:r>
    </w:p>
    <w:p w14:paraId="5EF22FA1" w14:textId="639B0DF4" w:rsidR="00AA261F" w:rsidRDefault="00AA2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</w:pPr>
      <w:r>
        <w:rPr>
          <w:rFonts w:ascii="Angsana New" w:hAnsi="Angsana New" w:cs="Angsana New"/>
          <w:b/>
          <w:sz w:val="28"/>
          <w:szCs w:val="28"/>
          <w:cs/>
        </w:rPr>
        <w:br w:type="page"/>
      </w:r>
    </w:p>
    <w:p w14:paraId="692E1C56" w14:textId="26D85B3A" w:rsidR="00E93D19" w:rsidRDefault="00E93D19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  <w:r w:rsidRPr="00E93D19">
        <w:rPr>
          <w:rFonts w:ascii="Angsana New" w:hAnsi="Angsana New" w:cs="Angsana New" w:hint="cs"/>
          <w:bCs/>
          <w:i/>
          <w:iCs/>
          <w:sz w:val="28"/>
          <w:szCs w:val="28"/>
          <w:cs/>
        </w:rPr>
        <w:lastRenderedPageBreak/>
        <w:t>หุ้นกู้</w:t>
      </w:r>
    </w:p>
    <w:p w14:paraId="55307A4A" w14:textId="3FD047E4" w:rsidR="00564B30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p w14:paraId="13565947" w14:textId="03F897AF" w:rsidR="00564B30" w:rsidRPr="00564B30" w:rsidRDefault="00564B30" w:rsidP="00564B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64B3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21</w:t>
      </w:r>
      <w:r w:rsidR="0049401E">
        <w:rPr>
          <w:rFonts w:asciiTheme="majorBidi" w:hAnsiTheme="majorBidi" w:cstheme="majorBidi"/>
          <w:sz w:val="28"/>
          <w:szCs w:val="28"/>
        </w:rPr>
        <w:t xml:space="preserve"> </w:t>
      </w:r>
      <w:r w:rsidR="0049401E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64B30">
        <w:rPr>
          <w:rFonts w:asciiTheme="majorBidi" w:hAnsiTheme="majorBidi" w:cstheme="majorBidi"/>
          <w:sz w:val="28"/>
          <w:szCs w:val="28"/>
          <w:cs/>
        </w:rPr>
        <w:t>บริษัทออกหุ้นกู้ไม่ด้อยสิทธิและไม่มีหลักประกัน</w:t>
      </w:r>
      <w:r w:rsidR="004953F4">
        <w:rPr>
          <w:rFonts w:asciiTheme="majorBidi" w:hAnsiTheme="majorBidi" w:cstheme="majorBidi"/>
          <w:sz w:val="28"/>
          <w:szCs w:val="28"/>
        </w:rPr>
        <w:t xml:space="preserve"> </w:t>
      </w:r>
      <w:r w:rsidR="004953F4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F0225" w:rsidRPr="00BF0225">
        <w:rPr>
          <w:rFonts w:asciiTheme="majorBidi" w:hAnsiTheme="majorBidi" w:cstheme="majorBidi"/>
          <w:sz w:val="28"/>
          <w:szCs w:val="28"/>
        </w:rPr>
        <w:t>600</w:t>
      </w:r>
      <w:r w:rsidR="004953F4">
        <w:rPr>
          <w:rFonts w:asciiTheme="majorBidi" w:hAnsiTheme="majorBidi" w:cstheme="majorBidi"/>
          <w:sz w:val="28"/>
          <w:szCs w:val="28"/>
        </w:rPr>
        <w:t xml:space="preserve"> </w:t>
      </w:r>
      <w:r w:rsidR="004953F4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BF0225" w:rsidRPr="00BF0225">
        <w:rPr>
          <w:rFonts w:asciiTheme="majorBidi" w:hAnsiTheme="majorBidi" w:cstheme="majorBidi"/>
          <w:sz w:val="28"/>
          <w:szCs w:val="28"/>
        </w:rPr>
        <w:t>600</w:t>
      </w:r>
      <w:r w:rsidR="004953F4">
        <w:rPr>
          <w:rFonts w:asciiTheme="majorBidi" w:hAnsiTheme="majorBidi" w:cstheme="majorBidi"/>
          <w:sz w:val="28"/>
          <w:szCs w:val="28"/>
        </w:rPr>
        <w:t>,</w:t>
      </w:r>
      <w:r w:rsidR="00BF0225" w:rsidRPr="00BF0225">
        <w:rPr>
          <w:rFonts w:asciiTheme="majorBidi" w:hAnsiTheme="majorBidi" w:cstheme="majorBidi"/>
          <w:sz w:val="28"/>
          <w:szCs w:val="28"/>
        </w:rPr>
        <w:t>000</w:t>
      </w:r>
      <w:r w:rsidR="004953F4">
        <w:rPr>
          <w:rFonts w:asciiTheme="majorBidi" w:hAnsiTheme="majorBidi" w:cstheme="majorBidi"/>
          <w:sz w:val="28"/>
          <w:szCs w:val="28"/>
        </w:rPr>
        <w:t xml:space="preserve"> </w:t>
      </w:r>
      <w:r w:rsidR="004953F4">
        <w:rPr>
          <w:rFonts w:asciiTheme="majorBidi" w:hAnsiTheme="majorBidi" w:cstheme="majorBidi" w:hint="cs"/>
          <w:sz w:val="28"/>
          <w:szCs w:val="28"/>
          <w:cs/>
        </w:rPr>
        <w:t xml:space="preserve">หน่วย </w:t>
      </w:r>
      <w:r w:rsidR="00585D3B">
        <w:rPr>
          <w:rFonts w:asciiTheme="majorBidi" w:hAnsiTheme="majorBidi" w:cstheme="majorBidi"/>
          <w:sz w:val="28"/>
          <w:szCs w:val="28"/>
          <w:cs/>
        </w:rPr>
        <w:br/>
      </w:r>
      <w:r w:rsidR="004953F4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มูลค่าที่ตราไว้หน่วยละ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="004953F4">
        <w:rPr>
          <w:rFonts w:asciiTheme="majorBidi" w:hAnsiTheme="majorBidi" w:cstheme="majorBidi"/>
          <w:sz w:val="28"/>
          <w:szCs w:val="28"/>
        </w:rPr>
        <w:t>,</w:t>
      </w:r>
      <w:r w:rsidR="00BF0225" w:rsidRPr="00BF0225">
        <w:rPr>
          <w:rFonts w:asciiTheme="majorBidi" w:hAnsiTheme="majorBidi" w:cstheme="majorBidi"/>
          <w:sz w:val="28"/>
          <w:szCs w:val="28"/>
        </w:rPr>
        <w:t>000</w:t>
      </w:r>
      <w:r w:rsidR="004953F4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  <w:r w:rsidRPr="00564B30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282528">
        <w:rPr>
          <w:rFonts w:asciiTheme="majorBidi" w:hAnsiTheme="majorBidi" w:cstheme="majorBidi" w:hint="cs"/>
          <w:sz w:val="28"/>
          <w:szCs w:val="28"/>
          <w:cs/>
        </w:rPr>
        <w:t xml:space="preserve">มีกำหนดไถ่ถอนวันที่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21</w:t>
      </w:r>
      <w:r w:rsidR="00282528">
        <w:rPr>
          <w:rFonts w:asciiTheme="majorBidi" w:hAnsiTheme="majorBidi" w:cstheme="majorBidi"/>
          <w:sz w:val="28"/>
          <w:szCs w:val="28"/>
        </w:rPr>
        <w:t xml:space="preserve"> </w:t>
      </w:r>
      <w:r w:rsidR="005249ED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2825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2566</w:t>
      </w:r>
      <w:r w:rsidR="00282528">
        <w:rPr>
          <w:rFonts w:asciiTheme="majorBidi" w:hAnsiTheme="majorBidi" w:cstheme="majorBidi"/>
          <w:sz w:val="28"/>
          <w:szCs w:val="28"/>
        </w:rPr>
        <w:t xml:space="preserve"> </w:t>
      </w:r>
      <w:r w:rsidR="00282528">
        <w:rPr>
          <w:rFonts w:asciiTheme="majorBidi" w:hAnsiTheme="majorBidi" w:cstheme="majorBidi" w:hint="cs"/>
          <w:sz w:val="28"/>
          <w:szCs w:val="28"/>
          <w:cs/>
        </w:rPr>
        <w:t xml:space="preserve">และมีอัตราดอกเบี้ยคงที่ร้อยละ </w:t>
      </w:r>
      <w:r w:rsidR="00BF0225" w:rsidRPr="00BF0225">
        <w:rPr>
          <w:rFonts w:asciiTheme="majorBidi" w:hAnsiTheme="majorBidi" w:cstheme="majorBidi"/>
          <w:sz w:val="28"/>
          <w:szCs w:val="28"/>
        </w:rPr>
        <w:t>4</w:t>
      </w:r>
      <w:r w:rsidR="00282528">
        <w:rPr>
          <w:rFonts w:asciiTheme="majorBidi" w:hAnsiTheme="majorBidi" w:cstheme="majorBidi"/>
          <w:sz w:val="28"/>
          <w:szCs w:val="28"/>
        </w:rPr>
        <w:t xml:space="preserve"> </w:t>
      </w:r>
      <w:r w:rsidR="005249ED">
        <w:rPr>
          <w:rFonts w:asciiTheme="majorBidi" w:hAnsiTheme="majorBidi" w:cstheme="majorBidi" w:hint="cs"/>
          <w:sz w:val="28"/>
          <w:szCs w:val="28"/>
          <w:cs/>
        </w:rPr>
        <w:t xml:space="preserve">ต่อปี โดยมีกำหนดจ่ายชำระดอกเบี้ยทุก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  <w:r w:rsidR="005249ED">
        <w:rPr>
          <w:rFonts w:asciiTheme="majorBidi" w:hAnsiTheme="majorBidi" w:cstheme="majorBidi"/>
          <w:sz w:val="28"/>
          <w:szCs w:val="28"/>
        </w:rPr>
        <w:t xml:space="preserve"> </w:t>
      </w:r>
      <w:r w:rsidR="005249ED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3462DBF5" w14:textId="77777777" w:rsidR="00564B30" w:rsidRPr="00E93D19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111"/>
        <w:gridCol w:w="270"/>
        <w:gridCol w:w="1076"/>
        <w:gridCol w:w="270"/>
        <w:gridCol w:w="1233"/>
      </w:tblGrid>
      <w:tr w:rsidR="00684F1C" w:rsidRPr="003C7386" w14:paraId="72F09274" w14:textId="77777777" w:rsidTr="00CE22D7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56AAFE8C" w14:textId="1E21C468" w:rsidR="00684F1C" w:rsidRPr="003C7386" w:rsidRDefault="00E52E8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Style w:val="eop"/>
                <w:rFonts w:ascii="Angsana New" w:hAnsi="Angsana New" w:cs="Angsana New"/>
                <w:sz w:val="28"/>
                <w:szCs w:val="28"/>
              </w:rPr>
              <w:br w:type="page"/>
            </w:r>
            <w:r w:rsidR="00684F1C"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78F41886" w14:textId="7DC3113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635C5" w:rsidRPr="003C73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475DD174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1" w:type="dxa"/>
            <w:gridSpan w:val="3"/>
          </w:tcPr>
          <w:p w14:paraId="753923E2" w14:textId="0624964B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27FA7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79" w:type="dxa"/>
            <w:gridSpan w:val="3"/>
          </w:tcPr>
          <w:p w14:paraId="4287E888" w14:textId="1537AC68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2D7" w:rsidRPr="003C7386" w14:paraId="725A66B8" w14:textId="77777777" w:rsidTr="00CE22D7">
        <w:trPr>
          <w:tblHeader/>
        </w:trPr>
        <w:tc>
          <w:tcPr>
            <w:tcW w:w="3150" w:type="dxa"/>
            <w:vMerge/>
          </w:tcPr>
          <w:p w14:paraId="122F5F4F" w14:textId="77777777" w:rsidR="00CE22D7" w:rsidRPr="003C7386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E681438" w14:textId="77777777" w:rsidR="00CE22D7" w:rsidRPr="003C7386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1BCC1" w14:textId="0B4729B8" w:rsidR="00CE22D7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E22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2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39DC7CDD" w14:textId="24948673" w:rsidR="00CE22D7" w:rsidRPr="003C7386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EFFED" w14:textId="77777777" w:rsidR="00CE22D7" w:rsidRPr="003C7386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A9897C8" w14:textId="760D21C9" w:rsidR="00CE22D7" w:rsidRPr="00CE22D7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2D7" w:rsidRPr="00CE22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22D7" w:rsidRPr="00CE2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069D188B" w14:textId="409C910B" w:rsidR="00CE22D7" w:rsidRPr="003C7386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3C3401F" w14:textId="77777777" w:rsidR="00CE22D7" w:rsidRPr="003C7386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8ADEEE0" w14:textId="5E0EAA98" w:rsidR="00CE22D7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E22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2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047FC4E0" w14:textId="172360F8" w:rsidR="00CE22D7" w:rsidRPr="003C7386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07029" w14:textId="77777777" w:rsidR="00CE22D7" w:rsidRPr="003C7386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0929482" w14:textId="1889D9CA" w:rsidR="00CE22D7" w:rsidRPr="00CE22D7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2D7" w:rsidRPr="00CE22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22D7" w:rsidRPr="00CE2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6FCBA3DE" w14:textId="4D4C8959" w:rsidR="00CE22D7" w:rsidRPr="003C7386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84F1C" w:rsidRPr="003C7386" w14:paraId="60AD9DB6" w14:textId="77777777" w:rsidTr="00CE22D7">
        <w:trPr>
          <w:tblHeader/>
        </w:trPr>
        <w:tc>
          <w:tcPr>
            <w:tcW w:w="3150" w:type="dxa"/>
          </w:tcPr>
          <w:p w14:paraId="1123906A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C67F7D2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5B9AE770" w14:textId="6B808968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5635C5" w:rsidRPr="003C738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พันบา</w:t>
            </w:r>
            <w:r w:rsidR="00FD42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ท</w:t>
            </w:r>
            <w:r w:rsidRPr="003C73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C2471" w:rsidRPr="003C7386" w14:paraId="1834B325" w14:textId="77777777" w:rsidTr="00CE22D7">
        <w:trPr>
          <w:trHeight w:val="182"/>
        </w:trPr>
        <w:tc>
          <w:tcPr>
            <w:tcW w:w="3150" w:type="dxa"/>
          </w:tcPr>
          <w:p w14:paraId="10F5A8BD" w14:textId="3F2FF4D6" w:rsidR="002C2471" w:rsidRPr="003C7386" w:rsidRDefault="002C2471" w:rsidP="00333F6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ในบริษัทย่อย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(JWDAH)</w:t>
            </w:r>
          </w:p>
        </w:tc>
        <w:tc>
          <w:tcPr>
            <w:tcW w:w="990" w:type="dxa"/>
          </w:tcPr>
          <w:p w14:paraId="3B570359" w14:textId="5DDAE4CE" w:rsidR="002C2471" w:rsidRPr="002C2471" w:rsidRDefault="00BF0225" w:rsidP="00333F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80" w:type="dxa"/>
          </w:tcPr>
          <w:p w14:paraId="14283903" w14:textId="0D6F3362" w:rsidR="002C2471" w:rsidRPr="003C7386" w:rsidRDefault="00BF0225" w:rsidP="00333F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="002C2471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</w:tcPr>
          <w:p w14:paraId="661FED19" w14:textId="77777777" w:rsidR="002C2471" w:rsidRPr="003C7386" w:rsidRDefault="002C2471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D7BD15" w14:textId="357460E8" w:rsidR="002C2471" w:rsidRPr="003C7386" w:rsidRDefault="00BF0225" w:rsidP="00333F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="002C2471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</w:tcPr>
          <w:p w14:paraId="7C7DC922" w14:textId="77777777" w:rsidR="002C2471" w:rsidRPr="003C7386" w:rsidRDefault="002C2471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9A1CF5" w14:textId="77777777" w:rsidR="002C2471" w:rsidRPr="003C7386" w:rsidRDefault="002C2471" w:rsidP="00333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55A35E" w14:textId="77777777" w:rsidR="002C2471" w:rsidRPr="003C7386" w:rsidRDefault="002C2471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3" w:type="dxa"/>
          </w:tcPr>
          <w:p w14:paraId="7769281C" w14:textId="77777777" w:rsidR="002C2471" w:rsidRPr="003C7386" w:rsidRDefault="002C2471" w:rsidP="00333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7C77" w:rsidRPr="003C7386" w14:paraId="28B44276" w14:textId="77777777" w:rsidTr="00CE22D7">
        <w:trPr>
          <w:trHeight w:val="182"/>
        </w:trPr>
        <w:tc>
          <w:tcPr>
            <w:tcW w:w="3150" w:type="dxa"/>
          </w:tcPr>
          <w:p w14:paraId="7F8829C7" w14:textId="79C5F1D0" w:rsidR="009B7C77" w:rsidRPr="003C7386" w:rsidRDefault="009B7C77" w:rsidP="009B7C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="002C24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ในบริษัทร่วม 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</w:tcPr>
          <w:p w14:paraId="25B7AF41" w14:textId="69B909E0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14:paraId="12CB231D" w14:textId="390AE2BE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9B7C77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270" w:type="dxa"/>
          </w:tcPr>
          <w:p w14:paraId="160EC27D" w14:textId="77777777" w:rsidR="009B7C77" w:rsidRPr="003C7386" w:rsidRDefault="009B7C77" w:rsidP="009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4F47FCAB" w14:textId="0847140D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9B7C77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270" w:type="dxa"/>
          </w:tcPr>
          <w:p w14:paraId="17B4FBFF" w14:textId="77777777" w:rsidR="009B7C77" w:rsidRPr="003C7386" w:rsidRDefault="009B7C77" w:rsidP="009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534313E" w14:textId="4315BB6B" w:rsidR="009B7C77" w:rsidRPr="003C7386" w:rsidRDefault="009B7C77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1D591" w14:textId="77777777" w:rsidR="009B7C77" w:rsidRPr="003C7386" w:rsidRDefault="009B7C77" w:rsidP="008A5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3" w:type="dxa"/>
          </w:tcPr>
          <w:p w14:paraId="747ADE6F" w14:textId="250B35FC" w:rsidR="009B7C77" w:rsidRPr="003C7386" w:rsidRDefault="009B7C77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7C77" w:rsidRPr="003C7386" w14:paraId="5E1E6D66" w14:textId="77777777" w:rsidTr="00CE22D7">
        <w:tc>
          <w:tcPr>
            <w:tcW w:w="3150" w:type="dxa"/>
          </w:tcPr>
          <w:p w14:paraId="4B0C7B89" w14:textId="77777777" w:rsidR="009B7C77" w:rsidRPr="003C7386" w:rsidRDefault="009B7C77" w:rsidP="009B7C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8EC0765" w14:textId="6C4F33B1" w:rsidR="009B7C77" w:rsidRPr="003C7386" w:rsidRDefault="009B7C77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E47240" w14:textId="5D0B76DC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C6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0C6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</w:tcPr>
          <w:p w14:paraId="43FFE2CF" w14:textId="77777777" w:rsidR="009B7C77" w:rsidRPr="003C7386" w:rsidRDefault="009B7C77" w:rsidP="009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ACE5B5" w14:textId="0DBB57D6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C6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  <w:r w:rsidR="000C6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270" w:type="dxa"/>
          </w:tcPr>
          <w:p w14:paraId="65F527AB" w14:textId="77777777" w:rsidR="009B7C77" w:rsidRPr="003C7386" w:rsidRDefault="009B7C77" w:rsidP="009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08FFBFF0" w14:textId="16813D82" w:rsidR="009B7C77" w:rsidRPr="003C7386" w:rsidRDefault="009B7C77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73147B" w14:textId="77777777" w:rsidR="009B7C77" w:rsidRPr="003C7386" w:rsidRDefault="009B7C77" w:rsidP="008A5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3" w:type="dxa"/>
          </w:tcPr>
          <w:p w14:paraId="17E598AA" w14:textId="260C3925" w:rsidR="009B7C77" w:rsidRPr="003C7386" w:rsidRDefault="009B7C77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7C77" w:rsidRPr="003C7386" w14:paraId="17FADC3B" w14:textId="77777777" w:rsidTr="00CE22D7">
        <w:tc>
          <w:tcPr>
            <w:tcW w:w="3150" w:type="dxa"/>
          </w:tcPr>
          <w:p w14:paraId="03232AF2" w14:textId="2E628AA5" w:rsidR="009B7C77" w:rsidRPr="003C7386" w:rsidRDefault="0064744B" w:rsidP="009B7C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73328C1" w14:textId="375DB66B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BF022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0AF5FB8" w14:textId="5520470F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9B7C77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  <w:tc>
          <w:tcPr>
            <w:tcW w:w="270" w:type="dxa"/>
          </w:tcPr>
          <w:p w14:paraId="62F7B3BD" w14:textId="77777777" w:rsidR="009B7C77" w:rsidRPr="003C7386" w:rsidRDefault="009B7C77" w:rsidP="009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B745B5" w14:textId="21D1C008" w:rsidR="009B7C77" w:rsidRPr="003C7386" w:rsidRDefault="00BF0225" w:rsidP="009B7C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B7C77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8FA1336" w14:textId="77777777" w:rsidR="009B7C77" w:rsidRPr="003C7386" w:rsidRDefault="009B7C77" w:rsidP="009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6CBFCC04" w14:textId="77215D2B" w:rsidR="009B7C77" w:rsidRPr="003C7386" w:rsidRDefault="009B7C77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02A7A6" w14:textId="77777777" w:rsidR="009B7C77" w:rsidRPr="003C7386" w:rsidRDefault="009B7C77" w:rsidP="008A5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3" w:type="dxa"/>
          </w:tcPr>
          <w:p w14:paraId="21E637E4" w14:textId="13563FAD" w:rsidR="009B7C77" w:rsidRPr="003C7386" w:rsidRDefault="009B7C77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4F1C" w:rsidRPr="003C7386" w14:paraId="01AFAA1F" w14:textId="77777777" w:rsidTr="00CE22D7">
        <w:tc>
          <w:tcPr>
            <w:tcW w:w="3150" w:type="dxa"/>
          </w:tcPr>
          <w:p w14:paraId="5057D25F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42E6B11" w14:textId="77777777" w:rsidR="00684F1C" w:rsidRPr="003C7386" w:rsidRDefault="00684F1C" w:rsidP="00684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CE3BE0" w14:textId="2BE91F2A" w:rsidR="00684F1C" w:rsidRPr="003C7386" w:rsidRDefault="00BF0225" w:rsidP="00684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24245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888</w:t>
            </w:r>
            <w:r w:rsidR="00F24245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70" w:type="dxa"/>
          </w:tcPr>
          <w:p w14:paraId="69DBCBE7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02A3A5B" w14:textId="7F9796F1" w:rsidR="00684F1C" w:rsidRPr="003C7386" w:rsidRDefault="00BF0225" w:rsidP="00684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21498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="00421498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377</w:t>
            </w:r>
          </w:p>
        </w:tc>
        <w:tc>
          <w:tcPr>
            <w:tcW w:w="270" w:type="dxa"/>
          </w:tcPr>
          <w:p w14:paraId="5F0D7BF0" w14:textId="77777777" w:rsidR="00684F1C" w:rsidRPr="003C7386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3589FF3" w14:textId="56003C9F" w:rsidR="00684F1C" w:rsidRPr="009B7C77" w:rsidRDefault="00F24245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7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FCE720" w14:textId="77777777" w:rsidR="00684F1C" w:rsidRPr="003C7386" w:rsidRDefault="00684F1C" w:rsidP="008A5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63B72CC" w14:textId="04F1A810" w:rsidR="00684F1C" w:rsidRPr="009B7C77" w:rsidRDefault="00D54A34" w:rsidP="008A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7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C255CA6" w14:textId="77777777" w:rsidR="0085249E" w:rsidRDefault="0085249E" w:rsidP="0085502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CF5A1" w14:textId="4100F924" w:rsidR="00684F1C" w:rsidRPr="003C7386" w:rsidRDefault="00684F1C" w:rsidP="00855023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 w:rsidR="005635C5" w:rsidRPr="003C7386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="00301DFD" w:rsidRPr="00301DFD">
        <w:rPr>
          <w:rFonts w:asciiTheme="majorBidi" w:hAnsiTheme="majorBidi" w:cstheme="majorBidi"/>
          <w:sz w:val="28"/>
          <w:szCs w:val="28"/>
        </w:rPr>
        <w:t>,</w:t>
      </w:r>
      <w:r w:rsidR="00BF0225" w:rsidRPr="00BF0225">
        <w:rPr>
          <w:rFonts w:asciiTheme="majorBidi" w:hAnsiTheme="majorBidi" w:cstheme="majorBidi"/>
          <w:sz w:val="28"/>
          <w:szCs w:val="28"/>
        </w:rPr>
        <w:t>331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และ</w:t>
      </w:r>
      <w:r w:rsidR="00A158B2">
        <w:rPr>
          <w:rFonts w:asciiTheme="majorBidi" w:hAnsiTheme="majorBidi" w:cstheme="majorBidi"/>
          <w:sz w:val="28"/>
          <w:szCs w:val="28"/>
        </w:rPr>
        <w:t xml:space="preserve"> </w:t>
      </w:r>
      <w:r w:rsidR="00A158B2">
        <w:rPr>
          <w:rFonts w:asciiTheme="majorBidi" w:hAnsiTheme="majorBidi" w:cstheme="majorBidi"/>
          <w:sz w:val="28"/>
          <w:szCs w:val="28"/>
        </w:rPr>
        <w:br/>
      </w:r>
      <w:r w:rsidR="00BF0225" w:rsidRPr="00BF0225">
        <w:rPr>
          <w:rFonts w:asciiTheme="majorBidi" w:hAnsiTheme="majorBidi" w:cstheme="majorBidi"/>
          <w:sz w:val="28"/>
          <w:szCs w:val="28"/>
        </w:rPr>
        <w:t>821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C7386">
        <w:rPr>
          <w:rFonts w:asciiTheme="majorBidi" w:hAnsiTheme="majorBidi" w:cstheme="majorBidi"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F0225" w:rsidRPr="00BF022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F0225" w:rsidRPr="00BF0225">
        <w:rPr>
          <w:rFonts w:asciiTheme="majorBidi" w:hAnsiTheme="majorBidi" w:cstheme="majorBidi"/>
          <w:i/>
          <w:iCs/>
          <w:sz w:val="28"/>
          <w:szCs w:val="28"/>
        </w:rPr>
        <w:t>986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i/>
          <w:iCs/>
          <w:sz w:val="28"/>
          <w:szCs w:val="28"/>
        </w:rPr>
        <w:t>456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3C738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6E4A2AA" w14:textId="0BFF25B3" w:rsidR="005642A6" w:rsidRDefault="00564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</w:pPr>
      <w:r>
        <w:rPr>
          <w:rFonts w:ascii="Angsana New" w:hAnsi="Angsana New" w:cs="Angsana New"/>
          <w:b/>
          <w:sz w:val="28"/>
          <w:szCs w:val="28"/>
          <w:cs/>
        </w:rPr>
        <w:br w:type="page"/>
      </w:r>
    </w:p>
    <w:p w14:paraId="419F4A3F" w14:textId="02E5BDD2" w:rsidR="00A11329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14</w:t>
      </w:r>
      <w:r w:rsidR="00863CC4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11329" w:rsidRPr="00863CC4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03913BEB" w14:textId="3A2374D1" w:rsidR="00A11329" w:rsidRPr="004666EC" w:rsidRDefault="00A11329" w:rsidP="00A11329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7D453982" w14:textId="57CF9046" w:rsidR="00D63C8C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D63C8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4666EC" w:rsidRDefault="004666E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44C719A6" w:rsidR="00A11329" w:rsidRDefault="00A11329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BF0225" w:rsidRPr="00BF0225">
        <w:rPr>
          <w:rFonts w:asciiTheme="majorBidi" w:hAnsiTheme="majorBidi" w:cstheme="majorBidi"/>
          <w:sz w:val="28"/>
          <w:szCs w:val="28"/>
        </w:rPr>
        <w:t>6</w:t>
      </w:r>
      <w:r w:rsidRPr="00A11329">
        <w:rPr>
          <w:rFonts w:asciiTheme="majorBidi" w:hAnsiTheme="majorBidi" w:cstheme="majorBidi"/>
          <w:sz w:val="28"/>
          <w:szCs w:val="28"/>
        </w:rPr>
        <w:t xml:space="preserve"> </w:t>
      </w:r>
      <w:r w:rsidRPr="00A11329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4666EC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4548EF66" w:rsidR="00A11329" w:rsidRPr="00A11329" w:rsidRDefault="00A11329" w:rsidP="000C0F33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1</w:t>
      </w:r>
      <w:r w:rsidRPr="00A11329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2C72F6">
        <w:rPr>
          <w:rFonts w:asciiTheme="majorBidi" w:hAnsiTheme="majorBidi" w:cstheme="majorBidi" w:hint="cs"/>
          <w:sz w:val="28"/>
          <w:szCs w:val="28"/>
          <w:cs/>
        </w:rPr>
        <w:t>โลจิสติก</w:t>
      </w:r>
      <w:r w:rsidR="00032DB7">
        <w:rPr>
          <w:rFonts w:asciiTheme="majorBidi" w:hAnsiTheme="majorBidi" w:cstheme="majorBidi" w:hint="cs"/>
          <w:sz w:val="28"/>
          <w:szCs w:val="28"/>
          <w:cs/>
        </w:rPr>
        <w:t>ส์</w:t>
      </w:r>
      <w:r w:rsidR="00133659">
        <w:rPr>
          <w:rFonts w:asciiTheme="majorBidi" w:hAnsiTheme="majorBidi" w:cstheme="majorBidi" w:hint="cs"/>
          <w:sz w:val="28"/>
          <w:szCs w:val="28"/>
          <w:cs/>
        </w:rPr>
        <w:t>ซัพพลายเชน</w:t>
      </w:r>
      <w:r w:rsidR="00032DB7">
        <w:rPr>
          <w:rFonts w:asciiTheme="majorBidi" w:hAnsiTheme="majorBidi" w:cstheme="majorBidi" w:hint="cs"/>
          <w:sz w:val="28"/>
          <w:szCs w:val="28"/>
          <w:cs/>
        </w:rPr>
        <w:t>อย่างครบวงจร</w:t>
      </w:r>
      <w:r w:rsidRPr="00A11329">
        <w:rPr>
          <w:rFonts w:asciiTheme="majorBidi" w:hAnsiTheme="majorBidi" w:cstheme="majorBidi"/>
          <w:sz w:val="28"/>
          <w:szCs w:val="28"/>
          <w:cs/>
        </w:rPr>
        <w:t>แล</w:t>
      </w:r>
      <w:r w:rsidR="00133659">
        <w:rPr>
          <w:rFonts w:asciiTheme="majorBidi" w:hAnsiTheme="majorBidi" w:cstheme="majorBidi" w:hint="cs"/>
          <w:sz w:val="28"/>
          <w:szCs w:val="28"/>
          <w:cs/>
        </w:rPr>
        <w:t>ะการ</w:t>
      </w:r>
      <w:r w:rsidRPr="00A11329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6B1958AE" w:rsidR="00A11329" w:rsidRPr="00A11329" w:rsidRDefault="00A11329" w:rsidP="000C0F33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2</w:t>
      </w:r>
      <w:r w:rsidRPr="00A11329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0D1C34D7" w:rsidR="00A11329" w:rsidRPr="00A11329" w:rsidRDefault="00A11329" w:rsidP="000C0F33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A11329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3</w:t>
      </w:r>
      <w:r w:rsidRPr="00A11329">
        <w:rPr>
          <w:rFonts w:asciiTheme="majorBidi" w:hAnsiTheme="majorBidi" w:cstheme="majorBidi"/>
          <w:sz w:val="28"/>
          <w:szCs w:val="28"/>
        </w:rPr>
        <w:t xml:space="preserve"> </w:t>
      </w:r>
      <w:r w:rsidRPr="00A11329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6D740108" w:rsidR="00A11329" w:rsidRPr="00A11329" w:rsidRDefault="00A11329" w:rsidP="000C0F33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4</w:t>
      </w:r>
      <w:r w:rsidRPr="00A11329">
        <w:rPr>
          <w:rFonts w:asciiTheme="majorBidi" w:hAnsiTheme="majorBidi" w:cstheme="majorBidi"/>
          <w:sz w:val="28"/>
          <w:szCs w:val="28"/>
        </w:rPr>
        <w:t xml:space="preserve"> </w:t>
      </w:r>
      <w:r w:rsidRPr="00A11329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0130D11" w:rsidR="00A11329" w:rsidRPr="00A11329" w:rsidRDefault="00A11329" w:rsidP="000C0F33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5</w:t>
      </w:r>
      <w:r w:rsidRPr="00A11329">
        <w:rPr>
          <w:rFonts w:asciiTheme="majorBidi" w:hAnsiTheme="majorBidi" w:cstheme="majorBidi"/>
          <w:sz w:val="28"/>
          <w:szCs w:val="28"/>
        </w:rPr>
        <w:t xml:space="preserve"> </w:t>
      </w:r>
      <w:r w:rsidRPr="00A11329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77777777" w:rsidR="00EB4B50" w:rsidRDefault="00A11329" w:rsidP="00EB4B50">
      <w:pPr>
        <w:numPr>
          <w:ilvl w:val="0"/>
          <w:numId w:val="6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11329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6</w:t>
      </w:r>
      <w:r w:rsidRPr="00A11329">
        <w:rPr>
          <w:rFonts w:asciiTheme="majorBidi" w:hAnsiTheme="majorBidi" w:cstheme="majorBidi"/>
          <w:sz w:val="28"/>
          <w:szCs w:val="28"/>
        </w:rPr>
        <w:t xml:space="preserve"> </w:t>
      </w:r>
      <w:r w:rsidRPr="00A11329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355933C2" w14:textId="33591A8C" w:rsidR="00D63C8C" w:rsidRPr="004666EC" w:rsidRDefault="00D63C8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C5C2D5F" w14:textId="4FDB8D10" w:rsidR="00D63C8C" w:rsidRDefault="00D63C8C" w:rsidP="00EB4B50">
      <w:pPr>
        <w:tabs>
          <w:tab w:val="clear" w:pos="680"/>
        </w:tabs>
        <w:spacing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63C8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4666EC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Default="00D63C8C" w:rsidP="00EB4B50">
      <w:pPr>
        <w:tabs>
          <w:tab w:val="clear" w:pos="680"/>
        </w:tabs>
        <w:spacing w:after="120" w:line="42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4666EC" w:rsidRDefault="006E75A5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055F5554" w:rsidR="00B0297E" w:rsidRPr="00EB4B50" w:rsidRDefault="00B0297E" w:rsidP="00EB4B50">
      <w:pPr>
        <w:tabs>
          <w:tab w:val="clear" w:pos="680"/>
        </w:tabs>
        <w:spacing w:after="120" w:line="42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4B50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</w:p>
    <w:p w14:paraId="28A38FC5" w14:textId="77777777" w:rsidR="006E1E18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A11329" w:rsidRDefault="00A11329" w:rsidP="00A11329">
      <w:pPr>
        <w:rPr>
          <w:rFonts w:cstheme="minorBidi"/>
          <w:cs/>
          <w:lang w:val="th-TH"/>
        </w:rPr>
      </w:pPr>
    </w:p>
    <w:p w14:paraId="7A5DA8AF" w14:textId="77777777" w:rsidR="00A11329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</w:rPr>
      </w:pPr>
    </w:p>
    <w:p w14:paraId="35AA2D34" w14:textId="5BD97D0D" w:rsidR="00A11329" w:rsidRPr="003C7386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A11329" w:rsidRPr="003C7386" w:rsidSect="00F75CB0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136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618"/>
        <w:gridCol w:w="57"/>
        <w:gridCol w:w="584"/>
        <w:gridCol w:w="61"/>
        <w:gridCol w:w="599"/>
        <w:gridCol w:w="63"/>
        <w:gridCol w:w="668"/>
        <w:gridCol w:w="63"/>
        <w:gridCol w:w="591"/>
        <w:gridCol w:w="52"/>
        <w:gridCol w:w="635"/>
        <w:gridCol w:w="45"/>
        <w:gridCol w:w="603"/>
        <w:gridCol w:w="54"/>
        <w:gridCol w:w="575"/>
        <w:gridCol w:w="81"/>
        <w:gridCol w:w="647"/>
        <w:gridCol w:w="77"/>
        <w:gridCol w:w="645"/>
        <w:gridCol w:w="66"/>
        <w:gridCol w:w="654"/>
        <w:gridCol w:w="104"/>
        <w:gridCol w:w="625"/>
        <w:gridCol w:w="71"/>
        <w:gridCol w:w="672"/>
        <w:gridCol w:w="75"/>
        <w:gridCol w:w="674"/>
        <w:gridCol w:w="64"/>
        <w:gridCol w:w="627"/>
        <w:gridCol w:w="64"/>
        <w:gridCol w:w="656"/>
        <w:gridCol w:w="64"/>
        <w:gridCol w:w="11"/>
        <w:gridCol w:w="557"/>
        <w:gridCol w:w="102"/>
        <w:gridCol w:w="632"/>
      </w:tblGrid>
      <w:tr w:rsidR="00A75EAB" w:rsidRPr="003C7386" w14:paraId="07F0A469" w14:textId="77777777" w:rsidTr="00175C89">
        <w:trPr>
          <w:cantSplit/>
          <w:trHeight w:val="144"/>
          <w:tblHeader/>
        </w:trPr>
        <w:tc>
          <w:tcPr>
            <w:tcW w:w="2700" w:type="dxa"/>
          </w:tcPr>
          <w:p w14:paraId="644E62CA" w14:textId="77777777" w:rsidR="00A75EAB" w:rsidRPr="003C7386" w:rsidRDefault="00A75EAB" w:rsidP="00451710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436" w:type="dxa"/>
            <w:gridSpan w:val="36"/>
          </w:tcPr>
          <w:p w14:paraId="61154478" w14:textId="08F8F7C6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3C7386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75EAB" w:rsidRPr="003C7386" w14:paraId="78B71FD9" w14:textId="77777777" w:rsidTr="00175C89">
        <w:trPr>
          <w:cantSplit/>
          <w:trHeight w:val="144"/>
          <w:tblHeader/>
        </w:trPr>
        <w:tc>
          <w:tcPr>
            <w:tcW w:w="2700" w:type="dxa"/>
          </w:tcPr>
          <w:p w14:paraId="4E158366" w14:textId="77777777" w:rsidR="00A75EAB" w:rsidRPr="003C7386" w:rsidRDefault="00A75EAB" w:rsidP="00451710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</w:tcPr>
          <w:p w14:paraId="2A5EBC5E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1" w:type="dxa"/>
          </w:tcPr>
          <w:p w14:paraId="0F6D3399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6B613910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" w:type="dxa"/>
          </w:tcPr>
          <w:p w14:paraId="0BD71BC5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3"/>
          </w:tcPr>
          <w:p w14:paraId="5650F8E8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5" w:type="dxa"/>
          </w:tcPr>
          <w:p w14:paraId="7B69B9CA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22096E99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</w:tcPr>
          <w:p w14:paraId="5EE4B2EE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06B13C04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" w:type="dxa"/>
          </w:tcPr>
          <w:p w14:paraId="585819FA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46E97252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04D3A037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45B60B16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73D4322A" w14:textId="76AF14D4" w:rsidR="00A75EAB" w:rsidRPr="00357B5B" w:rsidRDefault="002A3A01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64" w:type="dxa"/>
          </w:tcPr>
          <w:p w14:paraId="2E957A08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02" w:type="dxa"/>
            <w:gridSpan w:val="4"/>
          </w:tcPr>
          <w:p w14:paraId="377759A7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A75EAB" w:rsidRPr="003C7386" w14:paraId="2318F0C0" w14:textId="77777777" w:rsidTr="00175C89">
        <w:trPr>
          <w:cantSplit/>
          <w:trHeight w:val="144"/>
          <w:tblHeader/>
        </w:trPr>
        <w:tc>
          <w:tcPr>
            <w:tcW w:w="2700" w:type="dxa"/>
          </w:tcPr>
          <w:p w14:paraId="0F67C6F3" w14:textId="74364D70" w:rsidR="00A75EAB" w:rsidRPr="003C7386" w:rsidRDefault="00A75EAB" w:rsidP="00451710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  <w:hideMark/>
          </w:tcPr>
          <w:p w14:paraId="1B480131" w14:textId="22B3BC3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61" w:type="dxa"/>
          </w:tcPr>
          <w:p w14:paraId="34626F05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3F49F1D3" w14:textId="392CDCC5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14:paraId="12CF11C8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3"/>
            <w:hideMark/>
          </w:tcPr>
          <w:p w14:paraId="2CE9EF3D" w14:textId="120154B9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</w:p>
        </w:tc>
        <w:tc>
          <w:tcPr>
            <w:tcW w:w="45" w:type="dxa"/>
          </w:tcPr>
          <w:p w14:paraId="258BB8E0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  <w:hideMark/>
          </w:tcPr>
          <w:p w14:paraId="7C402850" w14:textId="5CCE88D0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44577515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  <w:hideMark/>
          </w:tcPr>
          <w:p w14:paraId="6A336F62" w14:textId="380A9426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66" w:type="dxa"/>
          </w:tcPr>
          <w:p w14:paraId="5244EAC0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38EEB406" w14:textId="1B622A7F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387D0FB7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</w:t>
            </w: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64" w:type="dxa"/>
          </w:tcPr>
          <w:p w14:paraId="40AB36E5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4A31DB57" w14:textId="323D9CD4" w:rsidR="00A75EAB" w:rsidRPr="00357B5B" w:rsidRDefault="002A3A01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64" w:type="dxa"/>
          </w:tcPr>
          <w:p w14:paraId="30D0A889" w14:textId="75A4B14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02" w:type="dxa"/>
            <w:gridSpan w:val="4"/>
            <w:hideMark/>
          </w:tcPr>
          <w:p w14:paraId="4FDE6D6E" w14:textId="77777777" w:rsidR="00A75EAB" w:rsidRPr="00357B5B" w:rsidRDefault="00A75EAB" w:rsidP="00451710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57B5B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75EAB" w:rsidRPr="003C7386" w14:paraId="46B287A4" w14:textId="77777777" w:rsidTr="00175C89">
        <w:trPr>
          <w:cantSplit/>
          <w:trHeight w:val="144"/>
          <w:tblHeader/>
        </w:trPr>
        <w:tc>
          <w:tcPr>
            <w:tcW w:w="2700" w:type="dxa"/>
            <w:vAlign w:val="bottom"/>
          </w:tcPr>
          <w:p w14:paraId="4FBCE3AE" w14:textId="43071A15" w:rsidR="00A75EAB" w:rsidRPr="003C7386" w:rsidRDefault="00A75EAB" w:rsidP="00A75EAB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</w:p>
        </w:tc>
        <w:tc>
          <w:tcPr>
            <w:tcW w:w="618" w:type="dxa"/>
          </w:tcPr>
          <w:p w14:paraId="1C7775E3" w14:textId="7C6AEBB8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57" w:type="dxa"/>
          </w:tcPr>
          <w:p w14:paraId="2DF2399E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4099260F" w14:textId="717D1A36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61" w:type="dxa"/>
          </w:tcPr>
          <w:p w14:paraId="4E55E81D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0B67222" w14:textId="6C1EE37C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63" w:type="dxa"/>
          </w:tcPr>
          <w:p w14:paraId="024554C7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8D20247" w14:textId="33B2EE83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63" w:type="dxa"/>
          </w:tcPr>
          <w:p w14:paraId="6BAE292C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136E637D" w14:textId="0C7E4DB4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52" w:type="dxa"/>
          </w:tcPr>
          <w:p w14:paraId="0CEB7879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40796710" w14:textId="5E92F6C4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45" w:type="dxa"/>
          </w:tcPr>
          <w:p w14:paraId="0C73B7FE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E664352" w14:textId="0A3B02E5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54" w:type="dxa"/>
          </w:tcPr>
          <w:p w14:paraId="44317588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876CCF4" w14:textId="0BF4FF8E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81" w:type="dxa"/>
          </w:tcPr>
          <w:p w14:paraId="40A191B8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1601AF6" w14:textId="08C6C0C7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77" w:type="dxa"/>
          </w:tcPr>
          <w:p w14:paraId="2EF6FE0D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47CF26B" w14:textId="29F65EEE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66" w:type="dxa"/>
          </w:tcPr>
          <w:p w14:paraId="586CC777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02CFCD7" w14:textId="22DC0F0D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104" w:type="dxa"/>
          </w:tcPr>
          <w:p w14:paraId="38ECB16D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6B5F7CF5" w14:textId="230809A6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71" w:type="dxa"/>
          </w:tcPr>
          <w:p w14:paraId="4949C574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2E28D61F" w14:textId="36A213C6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75" w:type="dxa"/>
          </w:tcPr>
          <w:p w14:paraId="6FAB3B13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1706439D" w14:textId="7FB48080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64" w:type="dxa"/>
          </w:tcPr>
          <w:p w14:paraId="72A1AC4B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3815FB1A" w14:textId="4183B37C" w:rsidR="00A75EAB" w:rsidRPr="003C7386" w:rsidRDefault="00BF0225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247E264A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41C03D6E" w14:textId="55C1D690" w:rsidR="00A75EAB" w:rsidRPr="003C7386" w:rsidRDefault="00BF0225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  <w:tc>
          <w:tcPr>
            <w:tcW w:w="64" w:type="dxa"/>
          </w:tcPr>
          <w:p w14:paraId="3723B2FC" w14:textId="75B87DD5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F963C85" w14:textId="2DA19FA2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719CBC64" w14:textId="77777777" w:rsidR="00A75EAB" w:rsidRPr="003C7386" w:rsidRDefault="00A75EAB" w:rsidP="00A75EAB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24F42EC2" w14:textId="40B59A18" w:rsidR="00A75EAB" w:rsidRPr="003C7386" w:rsidRDefault="00BF0225" w:rsidP="00A75EAB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2562</w:t>
            </w:r>
          </w:p>
        </w:tc>
      </w:tr>
      <w:tr w:rsidR="00A75EAB" w:rsidRPr="003C7386" w14:paraId="2B2318AB" w14:textId="77777777" w:rsidTr="00175C89">
        <w:trPr>
          <w:cantSplit/>
          <w:trHeight w:val="144"/>
          <w:tblHeader/>
        </w:trPr>
        <w:tc>
          <w:tcPr>
            <w:tcW w:w="2700" w:type="dxa"/>
            <w:vAlign w:val="bottom"/>
          </w:tcPr>
          <w:p w14:paraId="02E2AA35" w14:textId="21180C26" w:rsidR="00A75EAB" w:rsidRPr="003C7386" w:rsidRDefault="00A75EAB" w:rsidP="00451710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436" w:type="dxa"/>
            <w:gridSpan w:val="36"/>
          </w:tcPr>
          <w:p w14:paraId="25FE62DA" w14:textId="4F8DB66B" w:rsidR="00A75EAB" w:rsidRPr="003C7386" w:rsidRDefault="00A75EAB" w:rsidP="00451710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C53EA5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="00C860AF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</w:t>
            </w:r>
            <w:r w:rsidRPr="00356530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5609B3" w:rsidRPr="003C7386" w14:paraId="2F2A2F19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5C9B2528" w14:textId="38D008C1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18" w:type="dxa"/>
          </w:tcPr>
          <w:p w14:paraId="46ED54AF" w14:textId="0087128C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618</w:t>
            </w:r>
          </w:p>
        </w:tc>
        <w:tc>
          <w:tcPr>
            <w:tcW w:w="57" w:type="dxa"/>
          </w:tcPr>
          <w:p w14:paraId="19D69FA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59B7C0F4" w14:textId="6A1A083F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575</w:t>
            </w:r>
          </w:p>
        </w:tc>
        <w:tc>
          <w:tcPr>
            <w:tcW w:w="61" w:type="dxa"/>
          </w:tcPr>
          <w:p w14:paraId="7972311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2CD176FA" w14:textId="0584184D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58</w:t>
            </w:r>
          </w:p>
        </w:tc>
        <w:tc>
          <w:tcPr>
            <w:tcW w:w="63" w:type="dxa"/>
          </w:tcPr>
          <w:p w14:paraId="7ACE1CF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503A7996" w14:textId="7AA941E9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64</w:t>
            </w:r>
          </w:p>
        </w:tc>
        <w:tc>
          <w:tcPr>
            <w:tcW w:w="63" w:type="dxa"/>
          </w:tcPr>
          <w:p w14:paraId="6E57568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279EFCCB" w14:textId="450ADC64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47</w:t>
            </w:r>
          </w:p>
        </w:tc>
        <w:tc>
          <w:tcPr>
            <w:tcW w:w="52" w:type="dxa"/>
          </w:tcPr>
          <w:p w14:paraId="1954AE85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0B7F5B0" w14:textId="3BAA531C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66</w:t>
            </w:r>
          </w:p>
        </w:tc>
        <w:tc>
          <w:tcPr>
            <w:tcW w:w="45" w:type="dxa"/>
          </w:tcPr>
          <w:p w14:paraId="0C5944D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57B1E4A2" w14:textId="30BF3779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29</w:t>
            </w:r>
          </w:p>
        </w:tc>
        <w:tc>
          <w:tcPr>
            <w:tcW w:w="54" w:type="dxa"/>
          </w:tcPr>
          <w:p w14:paraId="5E9D0B7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9CDD4A8" w14:textId="06FEDDB8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29</w:t>
            </w:r>
          </w:p>
        </w:tc>
        <w:tc>
          <w:tcPr>
            <w:tcW w:w="81" w:type="dxa"/>
          </w:tcPr>
          <w:p w14:paraId="7864179B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2EA88B3" w14:textId="3F26A29A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200</w:t>
            </w:r>
          </w:p>
        </w:tc>
        <w:tc>
          <w:tcPr>
            <w:tcW w:w="77" w:type="dxa"/>
          </w:tcPr>
          <w:p w14:paraId="6A8B0A6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319EC6C" w14:textId="007956F1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448FEC7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070379F" w14:textId="5246B398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14</w:t>
            </w:r>
          </w:p>
        </w:tc>
        <w:tc>
          <w:tcPr>
            <w:tcW w:w="104" w:type="dxa"/>
          </w:tcPr>
          <w:p w14:paraId="4C12C22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06AF2185" w14:textId="44020AF4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</w:p>
        </w:tc>
        <w:tc>
          <w:tcPr>
            <w:tcW w:w="71" w:type="dxa"/>
          </w:tcPr>
          <w:p w14:paraId="07A5AC8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79D7ABC0" w14:textId="7E7CC1C9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966</w:t>
            </w:r>
          </w:p>
        </w:tc>
        <w:tc>
          <w:tcPr>
            <w:tcW w:w="75" w:type="dxa"/>
          </w:tcPr>
          <w:p w14:paraId="61E4CB4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215642AC" w14:textId="46B0CC26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897</w:t>
            </w:r>
          </w:p>
        </w:tc>
        <w:tc>
          <w:tcPr>
            <w:tcW w:w="64" w:type="dxa"/>
          </w:tcPr>
          <w:p w14:paraId="7D45745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7A2E91FE" w14:textId="2DDA7681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9B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" w:type="dxa"/>
          </w:tcPr>
          <w:p w14:paraId="5ED8D4A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0BF5FABB" w14:textId="41F279DE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9B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" w:type="dxa"/>
          </w:tcPr>
          <w:p w14:paraId="054893F5" w14:textId="75424FA2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4C60DED1" w14:textId="6BE4E2A3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966</w:t>
            </w:r>
          </w:p>
        </w:tc>
        <w:tc>
          <w:tcPr>
            <w:tcW w:w="102" w:type="dxa"/>
          </w:tcPr>
          <w:p w14:paraId="3B50D65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273B75FD" w14:textId="555346F7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897</w:t>
            </w:r>
          </w:p>
        </w:tc>
      </w:tr>
      <w:tr w:rsidR="005609B3" w:rsidRPr="003C7386" w14:paraId="6C09FB2B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064C9448" w14:textId="268D6B79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42E13CFD" w14:textId="3344FCC7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  <w:tc>
          <w:tcPr>
            <w:tcW w:w="57" w:type="dxa"/>
          </w:tcPr>
          <w:p w14:paraId="55ED7D8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12F609DA" w14:textId="753EB4B4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12</w:t>
            </w:r>
          </w:p>
        </w:tc>
        <w:tc>
          <w:tcPr>
            <w:tcW w:w="61" w:type="dxa"/>
          </w:tcPr>
          <w:p w14:paraId="03E4A73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75EEE913" w14:textId="7ED809FB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63</w:t>
            </w:r>
          </w:p>
        </w:tc>
        <w:tc>
          <w:tcPr>
            <w:tcW w:w="63" w:type="dxa"/>
          </w:tcPr>
          <w:p w14:paraId="69707BC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B49877E" w14:textId="01FB6F30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76</w:t>
            </w:r>
          </w:p>
        </w:tc>
        <w:tc>
          <w:tcPr>
            <w:tcW w:w="63" w:type="dxa"/>
          </w:tcPr>
          <w:p w14:paraId="6EDFAC7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15E813D8" w14:textId="1B05C850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52" w:type="dxa"/>
          </w:tcPr>
          <w:p w14:paraId="034E0B6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4174DC5" w14:textId="58AF0FEC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45" w:type="dxa"/>
          </w:tcPr>
          <w:p w14:paraId="6D0F6DF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03FB5137" w14:textId="08BC3037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4" w:type="dxa"/>
          </w:tcPr>
          <w:p w14:paraId="5B67576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26914C56" w14:textId="0B3DB65D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  <w:tc>
          <w:tcPr>
            <w:tcW w:w="81" w:type="dxa"/>
          </w:tcPr>
          <w:p w14:paraId="2F2A360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016708D4" w14:textId="12D6AF63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  <w:tc>
          <w:tcPr>
            <w:tcW w:w="77" w:type="dxa"/>
          </w:tcPr>
          <w:p w14:paraId="68CA6A8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865C21E" w14:textId="10AE368E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6" w:type="dxa"/>
          </w:tcPr>
          <w:p w14:paraId="32D4CE9E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29075572" w14:textId="64098FEA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76</w:t>
            </w:r>
          </w:p>
        </w:tc>
        <w:tc>
          <w:tcPr>
            <w:tcW w:w="104" w:type="dxa"/>
          </w:tcPr>
          <w:p w14:paraId="1965CC4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715AC623" w14:textId="06ACA73C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62</w:t>
            </w:r>
          </w:p>
        </w:tc>
        <w:tc>
          <w:tcPr>
            <w:tcW w:w="71" w:type="dxa"/>
          </w:tcPr>
          <w:p w14:paraId="427020B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62A37A1F" w14:textId="358FECFB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152</w:t>
            </w:r>
          </w:p>
        </w:tc>
        <w:tc>
          <w:tcPr>
            <w:tcW w:w="75" w:type="dxa"/>
          </w:tcPr>
          <w:p w14:paraId="3490E435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358FA324" w14:textId="79776B52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156</w:t>
            </w:r>
          </w:p>
        </w:tc>
        <w:tc>
          <w:tcPr>
            <w:tcW w:w="64" w:type="dxa"/>
          </w:tcPr>
          <w:p w14:paraId="2E09F3AE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DE57773" w14:textId="0E8F2FC5" w:rsidR="005609B3" w:rsidRPr="005609B3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5B591CF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0A7DF0E3" w14:textId="114DF1C8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156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62726668" w14:textId="76A09B9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59CF84D0" w14:textId="01F77881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0927020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38854738" w14:textId="22F0E5F8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5609B3" w:rsidRPr="003C7386" w14:paraId="49135910" w14:textId="77777777" w:rsidTr="00175C89">
        <w:trPr>
          <w:cantSplit/>
          <w:trHeight w:val="144"/>
        </w:trPr>
        <w:tc>
          <w:tcPr>
            <w:tcW w:w="2700" w:type="dxa"/>
          </w:tcPr>
          <w:p w14:paraId="6AEA0C7E" w14:textId="38279852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2FEE1F08" w14:textId="42C5F628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624</w:t>
            </w:r>
          </w:p>
        </w:tc>
        <w:tc>
          <w:tcPr>
            <w:tcW w:w="57" w:type="dxa"/>
          </w:tcPr>
          <w:p w14:paraId="5D29470D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1397B310" w14:textId="6F5CE1E9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587</w:t>
            </w:r>
          </w:p>
        </w:tc>
        <w:tc>
          <w:tcPr>
            <w:tcW w:w="61" w:type="dxa"/>
          </w:tcPr>
          <w:p w14:paraId="3DBD3186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1E21AAD0" w14:textId="28671EB3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121</w:t>
            </w:r>
          </w:p>
        </w:tc>
        <w:tc>
          <w:tcPr>
            <w:tcW w:w="63" w:type="dxa"/>
          </w:tcPr>
          <w:p w14:paraId="0CA2ABD5" w14:textId="103756EA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7A6BBAE" w14:textId="2CDC329A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140</w:t>
            </w:r>
          </w:p>
        </w:tc>
        <w:tc>
          <w:tcPr>
            <w:tcW w:w="63" w:type="dxa"/>
          </w:tcPr>
          <w:p w14:paraId="327AEFFB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31554DFF" w14:textId="62C029FE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51</w:t>
            </w:r>
          </w:p>
        </w:tc>
        <w:tc>
          <w:tcPr>
            <w:tcW w:w="52" w:type="dxa"/>
          </w:tcPr>
          <w:p w14:paraId="309DF300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368005CA" w14:textId="46DDE514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71</w:t>
            </w:r>
          </w:p>
        </w:tc>
        <w:tc>
          <w:tcPr>
            <w:tcW w:w="45" w:type="dxa"/>
          </w:tcPr>
          <w:p w14:paraId="686AF876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6ACABE27" w14:textId="478E836D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3</w:t>
            </w: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7EEDBE99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01B5EB19" w14:textId="611FAF20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30</w:t>
            </w:r>
          </w:p>
        </w:tc>
        <w:tc>
          <w:tcPr>
            <w:tcW w:w="81" w:type="dxa"/>
          </w:tcPr>
          <w:p w14:paraId="3B08C6C5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ABE3F3F" w14:textId="4885E2F8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20</w:t>
            </w: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77" w:type="dxa"/>
          </w:tcPr>
          <w:p w14:paraId="4F8D2FE6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7673667D" w14:textId="0A5472FE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442FC4BE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79B8643" w14:textId="4E89F9B9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90</w:t>
            </w:r>
          </w:p>
        </w:tc>
        <w:tc>
          <w:tcPr>
            <w:tcW w:w="104" w:type="dxa"/>
          </w:tcPr>
          <w:p w14:paraId="247A9EFE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0F324A6C" w14:textId="1BFEF7B9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72</w:t>
            </w:r>
          </w:p>
        </w:tc>
        <w:tc>
          <w:tcPr>
            <w:tcW w:w="71" w:type="dxa"/>
          </w:tcPr>
          <w:p w14:paraId="175DC40A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03366CF5" w14:textId="7791F610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</w:t>
            </w:r>
            <w:r w:rsidR="005609B3" w:rsidRPr="005E277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118</w:t>
            </w:r>
          </w:p>
        </w:tc>
        <w:tc>
          <w:tcPr>
            <w:tcW w:w="75" w:type="dxa"/>
          </w:tcPr>
          <w:p w14:paraId="59FEA4C1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19037156" w14:textId="4BA812F7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</w:t>
            </w:r>
            <w:r w:rsidR="005609B3" w:rsidRPr="005E277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053</w:t>
            </w:r>
          </w:p>
        </w:tc>
        <w:tc>
          <w:tcPr>
            <w:tcW w:w="64" w:type="dxa"/>
          </w:tcPr>
          <w:p w14:paraId="06815779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02B4E2EF" w14:textId="75FE929C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5E2770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152</w:t>
            </w:r>
            <w:r w:rsidRPr="005E2770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68D6D0F5" w14:textId="77777777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302E6831" w14:textId="5B54A914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5E2770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156</w:t>
            </w:r>
            <w:r w:rsidRPr="005E2770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5BB246B8" w14:textId="1C8EDFDA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4FDF54" w14:textId="53AEE6F6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966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341FA5F8" w14:textId="4F145FF6" w:rsidR="005609B3" w:rsidRPr="005E2770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D2ED7A3" w14:textId="4E88303B" w:rsidR="005609B3" w:rsidRPr="005E2770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897</w:t>
            </w:r>
          </w:p>
        </w:tc>
      </w:tr>
      <w:tr w:rsidR="005609B3" w:rsidRPr="006E34EB" w14:paraId="450B5369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04144A7E" w14:textId="28811D3F" w:rsidR="005609B3" w:rsidRPr="006E34EB" w:rsidRDefault="005609B3" w:rsidP="005609B3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197A753B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09F0076B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58594313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736F1A5F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0853B2FD" w14:textId="24CD886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0E064CC9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22BC6954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12178BC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6C218721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5D49FE17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7AA590FE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3CB85BE8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07AAA209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3816E313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61122565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10317733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54B69B65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7C74508C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1543096B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47CCF967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1D88D2B7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25087858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50FD94D8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2B440A3F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6C49DC50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6895E990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5A2E26EE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0B3B5E0D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788E9D60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75878DEC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1D9D3569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37986EB3" w14:textId="7F5FE9E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6DDB94A1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1BE1C8E5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3FE4BBF4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5609B3" w:rsidRPr="003C7386" w14:paraId="720A25C9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0E54124B" w14:textId="43500A5E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4A4E90D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4316D6B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5E3882D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01950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0CBF1C9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1AB887AD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3439C1E1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26CF99E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054FD92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6349B941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E54CC8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36372FA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7E2D21D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24782A1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30F2BCD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B438F2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19D8699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1E58BC2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4D35D66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256F829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1F1ABC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6F57D1B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17159DA5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334D8B1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40DE14D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22D2AFB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07AB9BA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64528F1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19D64A2B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370607B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0BA7713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5D7F3AE5" w14:textId="3316C59A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75034C3D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1A90B35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3C3C580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5609B3" w:rsidRPr="003C7386" w14:paraId="7D596A67" w14:textId="77777777" w:rsidTr="002013B1">
        <w:trPr>
          <w:cantSplit/>
          <w:trHeight w:val="144"/>
        </w:trPr>
        <w:tc>
          <w:tcPr>
            <w:tcW w:w="2700" w:type="dxa"/>
          </w:tcPr>
          <w:p w14:paraId="6AD786FC" w14:textId="2DE0359F" w:rsidR="005609B3" w:rsidRPr="00627223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272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696265F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7EEF58D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3F316B8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65F7187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371B7A9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4C9FBDF6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274771F7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7AEBE446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46A13F93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3310C4D8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255C4F2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6155B6AD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304E026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3BC03244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75541A7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CC49388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1C5CCFE1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2F9FADCD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1BDB5AC1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49356A51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13C74D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275B975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7FCA2E75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0A654BB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6B17A0F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048842D6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7A78CA4E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4CCE5534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01084659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C3716D5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321F9F7B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06F605E1" w14:textId="31AF6E1A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274C3FD0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3338D572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266149D0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5609B3" w:rsidRPr="003C7386" w14:paraId="1C472858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32C964DB" w14:textId="4963E82B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18" w:type="dxa"/>
          </w:tcPr>
          <w:p w14:paraId="732EE5D8" w14:textId="5F4EEA18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57" w:type="dxa"/>
          </w:tcPr>
          <w:p w14:paraId="693489D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F985552" w14:textId="1298FA8F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61" w:type="dxa"/>
          </w:tcPr>
          <w:p w14:paraId="320DF35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C3C6408" w14:textId="74FB1240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63" w:type="dxa"/>
          </w:tcPr>
          <w:p w14:paraId="13D67F8B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6E7BBE8" w14:textId="4BC16F8F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63" w:type="dxa"/>
          </w:tcPr>
          <w:p w14:paraId="232086E7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1E41AAB" w14:textId="30963557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52" w:type="dxa"/>
          </w:tcPr>
          <w:p w14:paraId="16DFE84B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6DF3461" w14:textId="61C0B5A7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45" w:type="dxa"/>
          </w:tcPr>
          <w:p w14:paraId="5BE92A61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B0BAD79" w14:textId="74A589C6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54" w:type="dxa"/>
          </w:tcPr>
          <w:p w14:paraId="2A0AB374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77934154" w14:textId="26E81579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81" w:type="dxa"/>
          </w:tcPr>
          <w:p w14:paraId="673E2BB3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571F595A" w14:textId="6FA4FCCE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7" w:type="dxa"/>
          </w:tcPr>
          <w:p w14:paraId="68B3BE0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28E787F" w14:textId="61D5754B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6" w:type="dxa"/>
          </w:tcPr>
          <w:p w14:paraId="3EB18B6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C3EFF5C" w14:textId="1258A25B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04" w:type="dxa"/>
          </w:tcPr>
          <w:p w14:paraId="57D744B0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vAlign w:val="bottom"/>
          </w:tcPr>
          <w:p w14:paraId="7872ECB9" w14:textId="2084D277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1" w:type="dxa"/>
          </w:tcPr>
          <w:p w14:paraId="6BF07EC6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43C5EA8" w14:textId="2ACF2A58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917</w:t>
            </w:r>
          </w:p>
        </w:tc>
        <w:tc>
          <w:tcPr>
            <w:tcW w:w="75" w:type="dxa"/>
          </w:tcPr>
          <w:p w14:paraId="1B07F5B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1B6A97DF" w14:textId="3459649E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64" w:type="dxa"/>
          </w:tcPr>
          <w:p w14:paraId="10FE5A62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73F94AD4" w14:textId="7903ECB8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0C938754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6DFD6A01" w14:textId="1E6AF183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156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6350FB6F" w14:textId="023608D4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34CABEB8" w14:textId="10B30FC2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102" w:type="dxa"/>
          </w:tcPr>
          <w:p w14:paraId="61037A2D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5D72E850" w14:textId="269262A3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73</w:t>
            </w:r>
            <w:r w:rsidR="00D9006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5609B3" w:rsidRPr="003C7386" w14:paraId="42665330" w14:textId="77777777" w:rsidTr="002013B1">
        <w:trPr>
          <w:cantSplit/>
          <w:trHeight w:val="144"/>
        </w:trPr>
        <w:tc>
          <w:tcPr>
            <w:tcW w:w="2700" w:type="dxa"/>
            <w:vAlign w:val="bottom"/>
          </w:tcPr>
          <w:p w14:paraId="70E3854B" w14:textId="77777777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618" w:type="dxa"/>
          </w:tcPr>
          <w:p w14:paraId="637D7977" w14:textId="65DB02E8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7" w:type="dxa"/>
          </w:tcPr>
          <w:p w14:paraId="5FA9C7B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0F605AA8" w14:textId="693819B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" w:type="dxa"/>
          </w:tcPr>
          <w:p w14:paraId="7E828CF5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7166A077" w14:textId="6840878D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0926F30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6467936" w14:textId="672372BB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3" w:type="dxa"/>
          </w:tcPr>
          <w:p w14:paraId="48A4D765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76E8222B" w14:textId="0E9D0D1C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4273BBB7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CF52B20" w14:textId="3F86324F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" w:type="dxa"/>
          </w:tcPr>
          <w:p w14:paraId="14846E0D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77EB347" w14:textId="3A0C9954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12B07A5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17533E3E" w14:textId="20879786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" w:type="dxa"/>
          </w:tcPr>
          <w:p w14:paraId="6F879F0C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vAlign w:val="bottom"/>
          </w:tcPr>
          <w:p w14:paraId="40ED76FC" w14:textId="1401B788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197</w:t>
            </w:r>
          </w:p>
        </w:tc>
        <w:tc>
          <w:tcPr>
            <w:tcW w:w="77" w:type="dxa"/>
          </w:tcPr>
          <w:p w14:paraId="70FA837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5592C8AB" w14:textId="38FC9B5C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7B2930F1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647922C" w14:textId="6296DECA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4" w:type="dxa"/>
          </w:tcPr>
          <w:p w14:paraId="32BF8F4E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  <w:vAlign w:val="bottom"/>
          </w:tcPr>
          <w:p w14:paraId="79E97DC5" w14:textId="4D1888DA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1" w:type="dxa"/>
          </w:tcPr>
          <w:p w14:paraId="0D8AF7FD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27585D7C" w14:textId="622E5C4E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197</w:t>
            </w:r>
          </w:p>
        </w:tc>
        <w:tc>
          <w:tcPr>
            <w:tcW w:w="75" w:type="dxa"/>
          </w:tcPr>
          <w:p w14:paraId="040716D9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  <w:vAlign w:val="bottom"/>
          </w:tcPr>
          <w:p w14:paraId="1F042A2C" w14:textId="48CC30BF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15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4" w:type="dxa"/>
          </w:tcPr>
          <w:p w14:paraId="4BD8668E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70109FCB" w14:textId="7C36F820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9B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" w:type="dxa"/>
          </w:tcPr>
          <w:p w14:paraId="393F545C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6AF2F4EB" w14:textId="63D9D6DD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9B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" w:type="dxa"/>
          </w:tcPr>
          <w:p w14:paraId="7DD29B52" w14:textId="2DD8A306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139D819E" w14:textId="0F584528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197</w:t>
            </w:r>
          </w:p>
        </w:tc>
        <w:tc>
          <w:tcPr>
            <w:tcW w:w="102" w:type="dxa"/>
          </w:tcPr>
          <w:p w14:paraId="1C82425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4C390449" w14:textId="58514E14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153</w:t>
            </w:r>
          </w:p>
        </w:tc>
      </w:tr>
      <w:tr w:rsidR="005609B3" w:rsidRPr="003C7386" w14:paraId="62EE997F" w14:textId="77777777" w:rsidTr="002013B1">
        <w:trPr>
          <w:cantSplit/>
          <w:trHeight w:val="144"/>
        </w:trPr>
        <w:tc>
          <w:tcPr>
            <w:tcW w:w="2700" w:type="dxa"/>
            <w:vAlign w:val="bottom"/>
          </w:tcPr>
          <w:p w14:paraId="3BAB03D8" w14:textId="3BD32815" w:rsidR="005609B3" w:rsidRPr="003C7386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C7386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2ABF5381" w14:textId="345A4DC5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7" w:type="dxa"/>
          </w:tcPr>
          <w:p w14:paraId="08F3542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79EF4EC6" w14:textId="69817B81" w:rsidR="005609B3" w:rsidRPr="003C7386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61" w:type="dxa"/>
          </w:tcPr>
          <w:p w14:paraId="6CAE0B7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6BFBF3DB" w14:textId="41304CF9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3BC707F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D89DF8E" w14:textId="55F55336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3" w:type="dxa"/>
          </w:tcPr>
          <w:p w14:paraId="0D522D58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24A24BE2" w14:textId="726C99CE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0145D873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F8D61DB" w14:textId="295CC947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45" w:type="dxa"/>
          </w:tcPr>
          <w:p w14:paraId="1DF0039A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1BC6DF53" w14:textId="799AE305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3772255B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0FE25C" w14:textId="0CCCB00C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" w:type="dxa"/>
          </w:tcPr>
          <w:p w14:paraId="496BB624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4437714C" w14:textId="4146F5CD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1E0251DE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A0B82A5" w14:textId="0B6FAB6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B1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6" w:type="dxa"/>
          </w:tcPr>
          <w:p w14:paraId="069FDB59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3DAE8BEC" w14:textId="607772A7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104" w:type="dxa"/>
          </w:tcPr>
          <w:p w14:paraId="6C3AA51D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20DD3536" w14:textId="070020A5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  <w:tc>
          <w:tcPr>
            <w:tcW w:w="71" w:type="dxa"/>
          </w:tcPr>
          <w:p w14:paraId="614F0CD7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30AC8519" w14:textId="74F96F9E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75" w:type="dxa"/>
          </w:tcPr>
          <w:p w14:paraId="657AE69F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36EE5A19" w14:textId="5BE7BFCC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64" w:type="dxa"/>
          </w:tcPr>
          <w:p w14:paraId="74B2D6D5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4FD5CB9D" w14:textId="3714C436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9B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" w:type="dxa"/>
            <w:tcBorders>
              <w:bottom w:val="single" w:sz="4" w:space="0" w:color="auto"/>
            </w:tcBorders>
          </w:tcPr>
          <w:p w14:paraId="4420F023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04FE9C04" w14:textId="32B822FC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9B3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4" w:type="dxa"/>
          </w:tcPr>
          <w:p w14:paraId="71033FFB" w14:textId="05AAD01D" w:rsidR="005609B3" w:rsidRPr="002013B1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vAlign w:val="bottom"/>
          </w:tcPr>
          <w:p w14:paraId="24BA644A" w14:textId="3A5175DC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1DA63823" w14:textId="77777777" w:rsidR="005609B3" w:rsidRPr="00305B15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0CC4549C" w14:textId="2E91A949" w:rsidR="005609B3" w:rsidRPr="00305B15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</w:tr>
      <w:tr w:rsidR="005609B3" w:rsidRPr="003C7386" w14:paraId="36192EF7" w14:textId="77777777" w:rsidTr="002013B1">
        <w:trPr>
          <w:cantSplit/>
          <w:trHeight w:val="144"/>
        </w:trPr>
        <w:tc>
          <w:tcPr>
            <w:tcW w:w="2700" w:type="dxa"/>
            <w:vAlign w:val="bottom"/>
          </w:tcPr>
          <w:p w14:paraId="5B849C61" w14:textId="449B474A" w:rsidR="005609B3" w:rsidRPr="00891E6B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891E6B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97020C4" w14:textId="27C87FC7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57" w:type="dxa"/>
          </w:tcPr>
          <w:p w14:paraId="2DA5A56B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46C7C5C6" w14:textId="6F7CA3EA" w:rsidR="005609B3" w:rsidRPr="00654A44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61" w:type="dxa"/>
          </w:tcPr>
          <w:p w14:paraId="78FB16D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53A8351C" w14:textId="4A739A13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63" w:type="dxa"/>
          </w:tcPr>
          <w:p w14:paraId="770A488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08CC585" w14:textId="1962FE15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63" w:type="dxa"/>
          </w:tcPr>
          <w:p w14:paraId="138269F1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0D27083D" w14:textId="6C9482B3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52" w:type="dxa"/>
          </w:tcPr>
          <w:p w14:paraId="2D73BCC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4C1E66CD" w14:textId="34BDE514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45" w:type="dxa"/>
          </w:tcPr>
          <w:p w14:paraId="455AA302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412C6A14" w14:textId="430DF03C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54" w:type="dxa"/>
          </w:tcPr>
          <w:p w14:paraId="5FEE5FC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6DC2476" w14:textId="52D782FE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1" w:type="dxa"/>
          </w:tcPr>
          <w:p w14:paraId="566FA94B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14BE87B4" w14:textId="32555D5C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20</w:t>
            </w: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7" w:type="dxa"/>
          </w:tcPr>
          <w:p w14:paraId="6C68B59E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80C5534" w14:textId="41516630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5C2D6775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DCDA" w14:textId="53F02BAB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104" w:type="dxa"/>
          </w:tcPr>
          <w:p w14:paraId="37B37FD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5E55" w14:textId="3F4F69B3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71" w:type="dxa"/>
          </w:tcPr>
          <w:p w14:paraId="5958D84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E8100" w14:textId="4597F025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609B3" w:rsidRPr="008F336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75" w:type="dxa"/>
          </w:tcPr>
          <w:p w14:paraId="6A57A8F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A5FB4" w14:textId="7C441216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609B3" w:rsidRPr="008F33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053</w:t>
            </w:r>
          </w:p>
        </w:tc>
        <w:tc>
          <w:tcPr>
            <w:tcW w:w="64" w:type="dxa"/>
          </w:tcPr>
          <w:p w14:paraId="752F285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6CB5848" w14:textId="34247D9A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152</w:t>
            </w: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002BB76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3028423B" w14:textId="4FB9BA82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156</w:t>
            </w: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033650EA" w14:textId="36B3F0C3" w:rsidR="005609B3" w:rsidRPr="002013B1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AD049" w14:textId="3BA47F1A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966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60A571F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1DB5C" w14:textId="7138B5CC" w:rsidR="005609B3" w:rsidRPr="008F336A" w:rsidRDefault="00BF0225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897</w:t>
            </w:r>
          </w:p>
        </w:tc>
      </w:tr>
      <w:tr w:rsidR="005609B3" w:rsidRPr="006E34EB" w14:paraId="47D7DD87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158F7AA1" w14:textId="77777777" w:rsidR="005609B3" w:rsidRPr="006E34EB" w:rsidRDefault="005609B3" w:rsidP="005609B3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3C602477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4F63C8FD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422270FF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3E55AD5F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77E8DAF8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3B25448B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FC36A6E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26D6C0F3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17B4EC97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12E52D2F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7D030CC2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790D6084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113C937A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5BF27BF8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008AD255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68B3B64E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5165CDB7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4991C2B1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77E6D8A3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6E11EB56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407E217A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41D71A10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740FC25C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1BA02881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6A3E91AF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7D67E8F2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16608E38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1652EF53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6361AE62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3FDC65C9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6ED6E225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113CA907" w14:textId="13819FA9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5F2D2B3C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62E097C1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5D2AA3B9" w14:textId="77777777" w:rsidR="005609B3" w:rsidRPr="006E34EB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5609B3" w:rsidRPr="003C7386" w14:paraId="7AADB644" w14:textId="77777777" w:rsidTr="00175C89">
        <w:trPr>
          <w:cantSplit/>
          <w:trHeight w:val="144"/>
        </w:trPr>
        <w:tc>
          <w:tcPr>
            <w:tcW w:w="2700" w:type="dxa"/>
          </w:tcPr>
          <w:p w14:paraId="4B43FCCA" w14:textId="5BC633B1" w:rsidR="005609B3" w:rsidRPr="00891E6B" w:rsidRDefault="005609B3" w:rsidP="005609B3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618" w:type="dxa"/>
          </w:tcPr>
          <w:p w14:paraId="0A45BA1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" w:type="dxa"/>
          </w:tcPr>
          <w:p w14:paraId="2FFFA1C6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7CEDF7F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1" w:type="dxa"/>
          </w:tcPr>
          <w:p w14:paraId="504F23D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71F9A7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6274D3FD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6F5832D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03B62F4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7F3FF5F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2" w:type="dxa"/>
          </w:tcPr>
          <w:p w14:paraId="53CC737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575F7E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5" w:type="dxa"/>
          </w:tcPr>
          <w:p w14:paraId="79B3BBFE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F3FFB2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4" w:type="dxa"/>
          </w:tcPr>
          <w:p w14:paraId="54920491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00C617F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" w:type="dxa"/>
          </w:tcPr>
          <w:p w14:paraId="4A91A6F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50BFE5FE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" w:type="dxa"/>
          </w:tcPr>
          <w:p w14:paraId="6CE71B69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91378B0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6" w:type="dxa"/>
          </w:tcPr>
          <w:p w14:paraId="7B09E75A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45FD6BCB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" w:type="dxa"/>
          </w:tcPr>
          <w:p w14:paraId="261D2D9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486A50A5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" w:type="dxa"/>
          </w:tcPr>
          <w:p w14:paraId="31A4A78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14BBBADD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" w:type="dxa"/>
          </w:tcPr>
          <w:p w14:paraId="00FC7B71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11858A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40AA746E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4EC1D93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10642C87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7901B4AF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4E0D8D6E" w14:textId="44AE97C8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8F79218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4CAC9A74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14AE382C" w14:textId="77777777" w:rsidR="005609B3" w:rsidRPr="003C7386" w:rsidRDefault="005609B3" w:rsidP="0056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F14B7D" w:rsidRPr="003C7386" w14:paraId="19C92ABE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2ED2F24B" w14:textId="23864702" w:rsidR="00F14B7D" w:rsidRPr="00891E6B" w:rsidRDefault="00F14B7D" w:rsidP="00F14B7D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 w:rsidRPr="00891E6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618" w:type="dxa"/>
          </w:tcPr>
          <w:p w14:paraId="6DA5E98E" w14:textId="19A2A955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602</w:t>
            </w:r>
          </w:p>
        </w:tc>
        <w:tc>
          <w:tcPr>
            <w:tcW w:w="57" w:type="dxa"/>
          </w:tcPr>
          <w:p w14:paraId="10FDE347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7704C37A" w14:textId="40DC7CBE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566</w:t>
            </w:r>
          </w:p>
        </w:tc>
        <w:tc>
          <w:tcPr>
            <w:tcW w:w="61" w:type="dxa"/>
          </w:tcPr>
          <w:p w14:paraId="0CCC115D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BC2E1F3" w14:textId="4C60FA81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118</w:t>
            </w:r>
          </w:p>
        </w:tc>
        <w:tc>
          <w:tcPr>
            <w:tcW w:w="63" w:type="dxa"/>
          </w:tcPr>
          <w:p w14:paraId="4E62CD7D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F7226AD" w14:textId="0276920B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134</w:t>
            </w:r>
          </w:p>
        </w:tc>
        <w:tc>
          <w:tcPr>
            <w:tcW w:w="63" w:type="dxa"/>
          </w:tcPr>
          <w:p w14:paraId="194294C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2A51D57B" w14:textId="0820797C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50</w:t>
            </w:r>
          </w:p>
        </w:tc>
        <w:tc>
          <w:tcPr>
            <w:tcW w:w="52" w:type="dxa"/>
          </w:tcPr>
          <w:p w14:paraId="2077A4F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8FFF33E" w14:textId="0F2ACE99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71</w:t>
            </w:r>
          </w:p>
        </w:tc>
        <w:tc>
          <w:tcPr>
            <w:tcW w:w="45" w:type="dxa"/>
          </w:tcPr>
          <w:p w14:paraId="7E2359C0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2D371EDA" w14:textId="3B7BA6F4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29</w:t>
            </w:r>
          </w:p>
        </w:tc>
        <w:tc>
          <w:tcPr>
            <w:tcW w:w="54" w:type="dxa"/>
          </w:tcPr>
          <w:p w14:paraId="36A74DAA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B5B3CA3" w14:textId="2963B901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29</w:t>
            </w:r>
          </w:p>
        </w:tc>
        <w:tc>
          <w:tcPr>
            <w:tcW w:w="81" w:type="dxa"/>
          </w:tcPr>
          <w:p w14:paraId="063216CE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4AA18B4B" w14:textId="379DB14F" w:rsidR="00F14B7D" w:rsidRPr="003A5703" w:rsidRDefault="00F14B7D" w:rsidP="00D62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32698766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157C3504" w14:textId="2AA95F91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590A8F93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0532F24B" w14:textId="76F13C99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67</w:t>
            </w:r>
          </w:p>
        </w:tc>
        <w:tc>
          <w:tcPr>
            <w:tcW w:w="104" w:type="dxa"/>
          </w:tcPr>
          <w:p w14:paraId="0E85CC57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3DFCD5B6" w14:textId="7C4D15F1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63</w:t>
            </w:r>
          </w:p>
        </w:tc>
        <w:tc>
          <w:tcPr>
            <w:tcW w:w="71" w:type="dxa"/>
          </w:tcPr>
          <w:p w14:paraId="279F721F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2AE9E249" w14:textId="52EA107E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866</w:t>
            </w:r>
          </w:p>
        </w:tc>
        <w:tc>
          <w:tcPr>
            <w:tcW w:w="75" w:type="dxa"/>
          </w:tcPr>
          <w:p w14:paraId="699AC7E2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1F3203C" w14:textId="05E3B69A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863</w:t>
            </w:r>
          </w:p>
        </w:tc>
        <w:tc>
          <w:tcPr>
            <w:tcW w:w="64" w:type="dxa"/>
          </w:tcPr>
          <w:p w14:paraId="763B7E0D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71EBAC9F" w14:textId="2F9EA88C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126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021A7025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5C653E3E" w14:textId="7FF45CFC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139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172896A9" w14:textId="517DA664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0B28846D" w14:textId="3C9A687F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740</w:t>
            </w:r>
          </w:p>
        </w:tc>
        <w:tc>
          <w:tcPr>
            <w:tcW w:w="102" w:type="dxa"/>
          </w:tcPr>
          <w:p w14:paraId="2C6CF176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6A78079E" w14:textId="1C2D98F7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724</w:t>
            </w:r>
          </w:p>
        </w:tc>
      </w:tr>
      <w:tr w:rsidR="00635746" w:rsidRPr="003C7386" w14:paraId="72F1BCAD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40FC2B0A" w14:textId="10E593E2" w:rsidR="00635746" w:rsidRPr="00891E6B" w:rsidRDefault="00635746" w:rsidP="0063574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618" w:type="dxa"/>
          </w:tcPr>
          <w:p w14:paraId="250BEC43" w14:textId="349039A8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557380B5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4B1D8CB3" w14:textId="12BCC033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47AB8CEA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B49B757" w14:textId="5C2D6A42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760B3F45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88742E3" w14:textId="49D397B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681DCC03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A288F37" w14:textId="4F3E0CB1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610B220C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032603E0" w14:textId="51B953C8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646F4FDC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D57A090" w14:textId="0767A538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45B78589" w14:textId="77777777" w:rsidR="00635746" w:rsidRPr="00F14B7D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2C8AAEB7" w14:textId="05F7F4DE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81" w:type="dxa"/>
          </w:tcPr>
          <w:p w14:paraId="5F5D6311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CAE730C" w14:textId="5EE2B9F6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201</w:t>
            </w:r>
          </w:p>
        </w:tc>
        <w:tc>
          <w:tcPr>
            <w:tcW w:w="77" w:type="dxa"/>
          </w:tcPr>
          <w:p w14:paraId="6B804E1A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44124DF" w14:textId="4AC2DDE2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152</w:t>
            </w:r>
          </w:p>
        </w:tc>
        <w:tc>
          <w:tcPr>
            <w:tcW w:w="66" w:type="dxa"/>
          </w:tcPr>
          <w:p w14:paraId="4230485E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1551151" w14:textId="7A68EA0D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  <w:tc>
          <w:tcPr>
            <w:tcW w:w="104" w:type="dxa"/>
          </w:tcPr>
          <w:p w14:paraId="47864218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04A25B41" w14:textId="0D91FE98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71" w:type="dxa"/>
          </w:tcPr>
          <w:p w14:paraId="6393797E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2BA8CF69" w14:textId="7322C905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213</w:t>
            </w:r>
          </w:p>
        </w:tc>
        <w:tc>
          <w:tcPr>
            <w:tcW w:w="75" w:type="dxa"/>
          </w:tcPr>
          <w:p w14:paraId="0629B38F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08DA2236" w14:textId="4B502C1A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160</w:t>
            </w:r>
          </w:p>
        </w:tc>
        <w:tc>
          <w:tcPr>
            <w:tcW w:w="64" w:type="dxa"/>
          </w:tcPr>
          <w:p w14:paraId="6854E44A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305B25F7" w14:textId="08DEA44B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9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6267F42E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47BEA396" w14:textId="607B4959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4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335F1A01" w14:textId="3311AA4A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2756E87" w14:textId="11A56053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204</w:t>
            </w:r>
          </w:p>
        </w:tc>
        <w:tc>
          <w:tcPr>
            <w:tcW w:w="102" w:type="dxa"/>
          </w:tcPr>
          <w:p w14:paraId="4E1E2CE6" w14:textId="77777777" w:rsidR="00635746" w:rsidRPr="003A5703" w:rsidRDefault="00635746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76AD570E" w14:textId="16E939FE" w:rsidR="00635746" w:rsidRPr="003A5703" w:rsidRDefault="00BF0225" w:rsidP="006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156</w:t>
            </w:r>
          </w:p>
        </w:tc>
      </w:tr>
      <w:tr w:rsidR="00F14B7D" w:rsidRPr="003C7386" w14:paraId="7479ED29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1A70FC9F" w14:textId="239CE473" w:rsidR="00F14B7D" w:rsidRPr="00891E6B" w:rsidRDefault="00F14B7D" w:rsidP="00F14B7D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618" w:type="dxa"/>
          </w:tcPr>
          <w:p w14:paraId="7B981123" w14:textId="50A29151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57" w:type="dxa"/>
          </w:tcPr>
          <w:p w14:paraId="13D66075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23F1BFB" w14:textId="3A969A37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</w:p>
        </w:tc>
        <w:tc>
          <w:tcPr>
            <w:tcW w:w="61" w:type="dxa"/>
          </w:tcPr>
          <w:p w14:paraId="6A213DDA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84ED3F3" w14:textId="5A56B3EC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2325DF81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EFC239D" w14:textId="557026A3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29EF3061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81FB3E8" w14:textId="1A79BA0B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5345ADBC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326F910" w14:textId="4DCFF141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792DA6A3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675EB486" w14:textId="5F110E48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3740558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A1D84D1" w14:textId="154C6CB3" w:rsidR="00F14B7D" w:rsidRPr="00F14B7D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197D13EE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6E72484E" w14:textId="6F27ADB0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314CD70A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6BE27A77" w14:textId="009E9C9B" w:rsidR="00F14B7D" w:rsidRPr="003A5703" w:rsidRDefault="00F14B7D" w:rsidP="002E7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6A810D48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73E76C47" w14:textId="779B62E2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  <w:tc>
          <w:tcPr>
            <w:tcW w:w="104" w:type="dxa"/>
          </w:tcPr>
          <w:p w14:paraId="1031D9EE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638235EF" w14:textId="56D7DAFB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</w:tcPr>
          <w:p w14:paraId="155BEDB0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02BA46F1" w14:textId="32719DFA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19</w:t>
            </w:r>
          </w:p>
        </w:tc>
        <w:tc>
          <w:tcPr>
            <w:tcW w:w="75" w:type="dxa"/>
          </w:tcPr>
          <w:p w14:paraId="3F404266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1F401B66" w14:textId="2592F89B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</w:p>
        </w:tc>
        <w:tc>
          <w:tcPr>
            <w:tcW w:w="64" w:type="dxa"/>
          </w:tcPr>
          <w:p w14:paraId="38D6A0EF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3E009EF5" w14:textId="0397B5B5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13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7183478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65F8E736" w14:textId="17DACB9C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5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7967E873" w14:textId="77968F00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224D8029" w14:textId="59359B69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02" w:type="dxa"/>
          </w:tcPr>
          <w:p w14:paraId="123A6C7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665F6386" w14:textId="14CA9A15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</w:tr>
      <w:tr w:rsidR="00F14B7D" w:rsidRPr="003C7386" w14:paraId="06016860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443F0DA1" w14:textId="7A76A5EA" w:rsidR="00F14B7D" w:rsidRPr="00891E6B" w:rsidRDefault="00F14B7D" w:rsidP="00F14B7D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41FABA85" w14:textId="4FC58FEE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14</w:t>
            </w:r>
          </w:p>
        </w:tc>
        <w:tc>
          <w:tcPr>
            <w:tcW w:w="57" w:type="dxa"/>
          </w:tcPr>
          <w:p w14:paraId="4AD262C6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04241356" w14:textId="0C29CF52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61" w:type="dxa"/>
          </w:tcPr>
          <w:p w14:paraId="77066FB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4CF845B3" w14:textId="40020894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63" w:type="dxa"/>
          </w:tcPr>
          <w:p w14:paraId="6B96C0DC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171BA27" w14:textId="77521C8B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52FF11F4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1E60A8CA" w14:textId="3E495408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2" w:type="dxa"/>
          </w:tcPr>
          <w:p w14:paraId="7D381D7A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CCFD830" w14:textId="25DDE86D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7CA5A7D7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A24CD6D" w14:textId="3ABFAB47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70E9C535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533F70C6" w14:textId="1F49E2AC" w:rsidR="00F14B7D" w:rsidRPr="00F14B7D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43D632C6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0B669D6A" w14:textId="603F1FE3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7AB1A9EB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CD0A857" w14:textId="22F28750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6" w:type="dxa"/>
          </w:tcPr>
          <w:p w14:paraId="3BD6D0C5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3B13F420" w14:textId="59669438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104" w:type="dxa"/>
          </w:tcPr>
          <w:p w14:paraId="0789524F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3A275CA4" w14:textId="5930CCBD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71" w:type="dxa"/>
          </w:tcPr>
          <w:p w14:paraId="1319E569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63829AD9" w14:textId="4464444D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20</w:t>
            </w:r>
          </w:p>
        </w:tc>
        <w:tc>
          <w:tcPr>
            <w:tcW w:w="75" w:type="dxa"/>
          </w:tcPr>
          <w:p w14:paraId="247B6F65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2E6D3322" w14:textId="5CFAD6E7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14</w:t>
            </w:r>
          </w:p>
        </w:tc>
        <w:tc>
          <w:tcPr>
            <w:tcW w:w="64" w:type="dxa"/>
          </w:tcPr>
          <w:p w14:paraId="2704AC57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599CF193" w14:textId="632D17B2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4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57D5DB1A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3DA59611" w14:textId="2BF109CF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8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E4F7718" w14:textId="18CAF855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3998A218" w14:textId="2AF44878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</w:p>
        </w:tc>
        <w:tc>
          <w:tcPr>
            <w:tcW w:w="102" w:type="dxa"/>
          </w:tcPr>
          <w:p w14:paraId="2F8F4C69" w14:textId="77777777" w:rsidR="00F14B7D" w:rsidRPr="003A5703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7731BE2" w14:textId="52D80906" w:rsidR="00F14B7D" w:rsidRPr="003A5703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</w:tr>
      <w:tr w:rsidR="00F14B7D" w:rsidRPr="003C7386" w14:paraId="6924C1DA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5A324F9A" w14:textId="34E2F4FD" w:rsidR="00F14B7D" w:rsidRPr="003C7386" w:rsidRDefault="00F14B7D" w:rsidP="00F14B7D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5724BD2E" w14:textId="3AB3A3C8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  <w:r w:rsidRPr="00BF02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57" w:type="dxa"/>
          </w:tcPr>
          <w:p w14:paraId="377A7FAD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7180F440" w14:textId="251D866A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587</w:t>
            </w:r>
          </w:p>
        </w:tc>
        <w:tc>
          <w:tcPr>
            <w:tcW w:w="61" w:type="dxa"/>
          </w:tcPr>
          <w:p w14:paraId="7B27245F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27AB4AB9" w14:textId="1B85F2C7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121</w:t>
            </w:r>
          </w:p>
        </w:tc>
        <w:tc>
          <w:tcPr>
            <w:tcW w:w="63" w:type="dxa"/>
          </w:tcPr>
          <w:p w14:paraId="715E5892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4B78D02D" w14:textId="08CC5F89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140</w:t>
            </w:r>
          </w:p>
        </w:tc>
        <w:tc>
          <w:tcPr>
            <w:tcW w:w="63" w:type="dxa"/>
          </w:tcPr>
          <w:p w14:paraId="74D720FE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7C199785" w14:textId="48933989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51</w:t>
            </w:r>
          </w:p>
        </w:tc>
        <w:tc>
          <w:tcPr>
            <w:tcW w:w="52" w:type="dxa"/>
          </w:tcPr>
          <w:p w14:paraId="7CD6D534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58BE30E3" w14:textId="5923D257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71</w:t>
            </w:r>
          </w:p>
        </w:tc>
        <w:tc>
          <w:tcPr>
            <w:tcW w:w="45" w:type="dxa"/>
          </w:tcPr>
          <w:p w14:paraId="13665E31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59383C97" w14:textId="64BB0FB8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31</w:t>
            </w:r>
          </w:p>
        </w:tc>
        <w:tc>
          <w:tcPr>
            <w:tcW w:w="54" w:type="dxa"/>
          </w:tcPr>
          <w:p w14:paraId="5D794EEF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11D61E1D" w14:textId="13390965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30</w:t>
            </w:r>
          </w:p>
        </w:tc>
        <w:tc>
          <w:tcPr>
            <w:tcW w:w="81" w:type="dxa"/>
          </w:tcPr>
          <w:p w14:paraId="5E4DF89A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70472361" w14:textId="00F3ABB4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201</w:t>
            </w:r>
          </w:p>
        </w:tc>
        <w:tc>
          <w:tcPr>
            <w:tcW w:w="77" w:type="dxa"/>
          </w:tcPr>
          <w:p w14:paraId="74252E9B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5179DF94" w14:textId="20DB1360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4B830090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BB97F4F" w14:textId="12DE55C9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90</w:t>
            </w:r>
          </w:p>
        </w:tc>
        <w:tc>
          <w:tcPr>
            <w:tcW w:w="104" w:type="dxa"/>
          </w:tcPr>
          <w:p w14:paraId="1655E23A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77D48D87" w14:textId="67E2C5C6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72</w:t>
            </w:r>
          </w:p>
        </w:tc>
        <w:tc>
          <w:tcPr>
            <w:tcW w:w="71" w:type="dxa"/>
          </w:tcPr>
          <w:p w14:paraId="304678AB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1A8FFF15" w14:textId="1F9D8BE4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  <w:r w:rsidR="00F14B7D">
              <w:rPr>
                <w:rFonts w:asciiTheme="majorBidi" w:hAnsiTheme="majorBidi" w:cstheme="majorBidi"/>
                <w:b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118</w:t>
            </w:r>
          </w:p>
        </w:tc>
        <w:tc>
          <w:tcPr>
            <w:tcW w:w="75" w:type="dxa"/>
          </w:tcPr>
          <w:p w14:paraId="21397CA2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356F0893" w14:textId="369D4031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  <w:r w:rsidR="00F14B7D">
              <w:rPr>
                <w:rFonts w:asciiTheme="majorBidi" w:hAnsiTheme="majorBidi" w:cstheme="majorBidi"/>
                <w:b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053</w:t>
            </w:r>
          </w:p>
        </w:tc>
        <w:tc>
          <w:tcPr>
            <w:tcW w:w="64" w:type="dxa"/>
          </w:tcPr>
          <w:p w14:paraId="32ED2076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FBAF643" w14:textId="1E24FE79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152</w:t>
            </w: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2DCE1949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49B27D50" w14:textId="28981AAC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156</w:t>
            </w: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7FA8D24E" w14:textId="147AE511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98F18D" w14:textId="0FD5849F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966</w:t>
            </w:r>
          </w:p>
        </w:tc>
        <w:tc>
          <w:tcPr>
            <w:tcW w:w="102" w:type="dxa"/>
          </w:tcPr>
          <w:p w14:paraId="28776167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06E06238" w14:textId="7382E20A" w:rsidR="00F14B7D" w:rsidRPr="003C7386" w:rsidRDefault="00BF0225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897</w:t>
            </w:r>
          </w:p>
        </w:tc>
      </w:tr>
      <w:tr w:rsidR="00F14B7D" w:rsidRPr="003C7386" w14:paraId="77BA3F53" w14:textId="77777777" w:rsidTr="00175C89">
        <w:trPr>
          <w:cantSplit/>
          <w:trHeight w:val="144"/>
        </w:trPr>
        <w:tc>
          <w:tcPr>
            <w:tcW w:w="2700" w:type="dxa"/>
            <w:vAlign w:val="bottom"/>
          </w:tcPr>
          <w:p w14:paraId="116F0D3B" w14:textId="77777777" w:rsidR="00F14B7D" w:rsidRPr="006E34EB" w:rsidRDefault="00F14B7D" w:rsidP="00F14B7D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6C5B415C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03E757B8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5D1CD388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35EBF042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376CE460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67820CE4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33574C1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34CCAF22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2B678CD6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3E92C449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1F80F67E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317D0EAD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25A8C097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55F12E1B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2082A611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4F298F00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085FCF04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5E958206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28AA1B83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20EE49AF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708D70EC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7D321055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04A97DCD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754BCAC1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77AE5189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757AE5AF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06CA6097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67CAD59E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626F3E59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3D10AB7D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0C2F3285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1CE837A1" w14:textId="5F7E527B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13AAECDD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1F4D97CE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7EC5722E" w14:textId="77777777" w:rsidR="00F14B7D" w:rsidRPr="006E34EB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F14B7D" w:rsidRPr="003C7386" w14:paraId="40ABCFC2" w14:textId="77777777" w:rsidTr="00175C89">
        <w:trPr>
          <w:cantSplit/>
          <w:trHeight w:val="144"/>
        </w:trPr>
        <w:tc>
          <w:tcPr>
            <w:tcW w:w="2700" w:type="dxa"/>
          </w:tcPr>
          <w:p w14:paraId="41A95953" w14:textId="34FCEF09" w:rsidR="00F14B7D" w:rsidRPr="003C7386" w:rsidRDefault="00F14B7D" w:rsidP="00F14B7D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18D4A86F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314E77A7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14:paraId="2A510687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shd w:val="clear" w:color="auto" w:fill="auto"/>
            <w:vAlign w:val="bottom"/>
          </w:tcPr>
          <w:p w14:paraId="0174401D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63CC4E8E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2FEE9C5E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6FF18DF9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20E082C5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6005760A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4C8E397F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07408B24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14:paraId="52269AED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2E124E71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shd w:val="clear" w:color="auto" w:fill="auto"/>
            <w:vAlign w:val="bottom"/>
          </w:tcPr>
          <w:p w14:paraId="0F57FE73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DC93A80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6BD6073B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CE04E42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1426FC24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6A3B377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4128B386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517BE69B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4" w:type="dxa"/>
          </w:tcPr>
          <w:p w14:paraId="194ABABA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14:paraId="62EA330E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4DB596D9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A68D8D9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3353EAC1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561B37F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0E3D22F0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638A09B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793F8139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06E3A567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002FF09F" w14:textId="09B1D922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4A2EC34D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7F073C02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3961B8D" w14:textId="77777777" w:rsidR="00F14B7D" w:rsidRPr="003C7386" w:rsidRDefault="00F14B7D" w:rsidP="00F1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1644CC" w:rsidRPr="003C7386" w14:paraId="5940EE9F" w14:textId="77777777" w:rsidTr="00F75CB0">
        <w:trPr>
          <w:cantSplit/>
          <w:trHeight w:val="144"/>
        </w:trPr>
        <w:tc>
          <w:tcPr>
            <w:tcW w:w="2700" w:type="dxa"/>
          </w:tcPr>
          <w:p w14:paraId="11DA5A08" w14:textId="16A20310" w:rsidR="001644CC" w:rsidRPr="00DB7606" w:rsidRDefault="001644CC" w:rsidP="001644CC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B7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618" w:type="dxa"/>
            <w:shd w:val="clear" w:color="auto" w:fill="auto"/>
          </w:tcPr>
          <w:p w14:paraId="00BC9FF4" w14:textId="50E50BA7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57" w:type="dxa"/>
            <w:shd w:val="clear" w:color="auto" w:fill="auto"/>
          </w:tcPr>
          <w:p w14:paraId="5F510C36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</w:tcPr>
          <w:p w14:paraId="434E52C7" w14:textId="6B5FC35C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2ECA7576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2808E930" w14:textId="2732D37B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121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78E6AE8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44C34870" w14:textId="28AC86F2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140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12BEDC36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3F12D032" w14:textId="421750FC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FC9DA11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0DBF9818" w14:textId="176DA995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0A3A8300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01C045E9" w14:textId="5141D75B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846A3E1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</w:tcPr>
          <w:p w14:paraId="5909DD55" w14:textId="6A013D4B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A7CFA9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7A75916" w14:textId="09F5735D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201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A118B17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E11D2FD" w14:textId="1DE3E958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2CD80163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</w:tcPr>
          <w:p w14:paraId="75BA05C2" w14:textId="51AC773D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22</w:t>
            </w:r>
          </w:p>
        </w:tc>
        <w:tc>
          <w:tcPr>
            <w:tcW w:w="104" w:type="dxa"/>
          </w:tcPr>
          <w:p w14:paraId="7C7BD8A9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</w:tcPr>
          <w:p w14:paraId="3633CEE5" w14:textId="786356A9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C94F8A3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A13700F" w14:textId="5CD812F7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354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6BEF08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61F29DC" w14:textId="2DB93985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317</w:t>
            </w:r>
          </w:p>
        </w:tc>
        <w:tc>
          <w:tcPr>
            <w:tcW w:w="64" w:type="dxa"/>
          </w:tcPr>
          <w:p w14:paraId="612456B5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5A60C7B2" w14:textId="6A1A0442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86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77C09103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</w:tcPr>
          <w:p w14:paraId="353D92A9" w14:textId="53B55B63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85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70EB04B8" w14:textId="664D0ECC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0320E914" w14:textId="14E9F4F1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268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209A5CD7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CE85CE7" w14:textId="5D761460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232</w:t>
            </w:r>
          </w:p>
        </w:tc>
      </w:tr>
      <w:tr w:rsidR="001644CC" w:rsidRPr="003C7386" w14:paraId="1D6961F9" w14:textId="77777777" w:rsidTr="00F75CB0">
        <w:trPr>
          <w:cantSplit/>
          <w:trHeight w:val="144"/>
        </w:trPr>
        <w:tc>
          <w:tcPr>
            <w:tcW w:w="2700" w:type="dxa"/>
          </w:tcPr>
          <w:p w14:paraId="2B0F2866" w14:textId="247F232B" w:rsidR="001644CC" w:rsidRPr="00DB7606" w:rsidRDefault="001644CC" w:rsidP="001644CC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B7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D9456" w14:textId="64FAF344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616</w:t>
            </w:r>
          </w:p>
        </w:tc>
        <w:tc>
          <w:tcPr>
            <w:tcW w:w="57" w:type="dxa"/>
            <w:shd w:val="clear" w:color="auto" w:fill="auto"/>
            <w:vAlign w:val="bottom"/>
          </w:tcPr>
          <w:p w14:paraId="7580ABCA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4AA8" w14:textId="00E910CD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571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377C0CF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14:paraId="2D0B065A" w14:textId="28790F79" w:rsidR="001644CC" w:rsidRPr="00E531E1" w:rsidRDefault="001644CC" w:rsidP="00E5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AFF6644" w14:textId="77777777" w:rsidR="001644CC" w:rsidRPr="00E531E1" w:rsidRDefault="001644CC" w:rsidP="00E5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530301B0" w14:textId="65DCE4A5" w:rsidR="001644CC" w:rsidRPr="00E531E1" w:rsidRDefault="001644CC" w:rsidP="00E5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3564A59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2485B" w14:textId="59574910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51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10EC079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AADB6" w14:textId="23AF4A90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71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34E6EB18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D89B" w14:textId="076F927D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29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3BE36077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88AE0" w14:textId="4511D9F6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29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5F47E75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0222" w14:textId="0C341F2E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115" w:right="-13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1F28B99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3DBA" w14:textId="50AB23BC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C7386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3266FDE9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34279881" w14:textId="6D9E4873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68</w:t>
            </w:r>
          </w:p>
        </w:tc>
        <w:tc>
          <w:tcPr>
            <w:tcW w:w="104" w:type="dxa"/>
          </w:tcPr>
          <w:p w14:paraId="6E1263E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52907DD9" w14:textId="3715BFAB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65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C38C653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D257B" w14:textId="36F96C1B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764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6E33DCE3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DDE62" w14:textId="5136C8C6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736</w:t>
            </w:r>
          </w:p>
        </w:tc>
        <w:tc>
          <w:tcPr>
            <w:tcW w:w="64" w:type="dxa"/>
          </w:tcPr>
          <w:p w14:paraId="2C81BE6D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37C2D97C" w14:textId="27877EFE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66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4E8DCC18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4EB33949" w14:textId="3AC0054D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bCs/>
                <w:sz w:val="22"/>
                <w:szCs w:val="22"/>
                <w:lang w:bidi="ar-SA"/>
              </w:rPr>
              <w:t>71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5D846982" w14:textId="16301C1D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0962A" w14:textId="2DD9CFAB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698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C1D9F5A" w14:textId="77777777" w:rsidR="001644CC" w:rsidRPr="003C7386" w:rsidRDefault="001644CC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70E39" w14:textId="17245E65" w:rsidR="001644CC" w:rsidRPr="003C7386" w:rsidRDefault="00BF0225" w:rsidP="0016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Cs/>
                <w:sz w:val="22"/>
                <w:szCs w:val="22"/>
              </w:rPr>
              <w:t>665</w:t>
            </w:r>
          </w:p>
        </w:tc>
      </w:tr>
      <w:tr w:rsidR="00CA6807" w:rsidRPr="003C7386" w14:paraId="43DD97DB" w14:textId="77777777" w:rsidTr="00EC2F7B">
        <w:trPr>
          <w:cantSplit/>
          <w:trHeight w:val="144"/>
        </w:trPr>
        <w:tc>
          <w:tcPr>
            <w:tcW w:w="2700" w:type="dxa"/>
            <w:vAlign w:val="bottom"/>
          </w:tcPr>
          <w:p w14:paraId="39087129" w14:textId="77777777" w:rsidR="00CA6807" w:rsidRPr="003C7386" w:rsidRDefault="00CA6807" w:rsidP="00CA680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91E6B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13EA0D29" w14:textId="3CB131C0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624</w:t>
            </w:r>
          </w:p>
        </w:tc>
        <w:tc>
          <w:tcPr>
            <w:tcW w:w="57" w:type="dxa"/>
          </w:tcPr>
          <w:p w14:paraId="15079A84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5FBF6B67" w14:textId="5D195A2F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587</w:t>
            </w:r>
          </w:p>
        </w:tc>
        <w:tc>
          <w:tcPr>
            <w:tcW w:w="61" w:type="dxa"/>
          </w:tcPr>
          <w:p w14:paraId="4D884A20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00908333" w14:textId="4C53E23D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121</w:t>
            </w:r>
          </w:p>
        </w:tc>
        <w:tc>
          <w:tcPr>
            <w:tcW w:w="63" w:type="dxa"/>
          </w:tcPr>
          <w:p w14:paraId="4305D946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26D308A" w14:textId="3E6BC8CD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140</w:t>
            </w:r>
          </w:p>
        </w:tc>
        <w:tc>
          <w:tcPr>
            <w:tcW w:w="63" w:type="dxa"/>
          </w:tcPr>
          <w:p w14:paraId="41EC08D5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171BA009" w14:textId="32BE8885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51</w:t>
            </w:r>
          </w:p>
        </w:tc>
        <w:tc>
          <w:tcPr>
            <w:tcW w:w="52" w:type="dxa"/>
          </w:tcPr>
          <w:p w14:paraId="19D725C8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6DD11915" w14:textId="6C54C552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71</w:t>
            </w:r>
          </w:p>
        </w:tc>
        <w:tc>
          <w:tcPr>
            <w:tcW w:w="45" w:type="dxa"/>
          </w:tcPr>
          <w:p w14:paraId="09BC3A03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150A307A" w14:textId="36BC803F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3</w:t>
            </w: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42F27251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6A185787" w14:textId="4103082A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30</w:t>
            </w:r>
          </w:p>
        </w:tc>
        <w:tc>
          <w:tcPr>
            <w:tcW w:w="81" w:type="dxa"/>
          </w:tcPr>
          <w:p w14:paraId="42E2C889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1133F83A" w14:textId="065F65B1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20</w:t>
            </w: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77" w:type="dxa"/>
          </w:tcPr>
          <w:p w14:paraId="11C6955A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A5C4DBA" w14:textId="4995EF47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153</w:t>
            </w:r>
          </w:p>
        </w:tc>
        <w:tc>
          <w:tcPr>
            <w:tcW w:w="66" w:type="dxa"/>
          </w:tcPr>
          <w:p w14:paraId="121E9C9C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3B6ABD73" w14:textId="1571594B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90</w:t>
            </w:r>
          </w:p>
        </w:tc>
        <w:tc>
          <w:tcPr>
            <w:tcW w:w="104" w:type="dxa"/>
          </w:tcPr>
          <w:p w14:paraId="08F2C823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64F494A5" w14:textId="4FC2BBDA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72</w:t>
            </w:r>
          </w:p>
        </w:tc>
        <w:tc>
          <w:tcPr>
            <w:tcW w:w="71" w:type="dxa"/>
          </w:tcPr>
          <w:p w14:paraId="15F7650C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4EEC2E70" w14:textId="5E757FD4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</w:t>
            </w:r>
            <w:r w:rsidR="00CA6807" w:rsidRPr="000953A9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118</w:t>
            </w:r>
          </w:p>
        </w:tc>
        <w:tc>
          <w:tcPr>
            <w:tcW w:w="75" w:type="dxa"/>
          </w:tcPr>
          <w:p w14:paraId="55BE578D" w14:textId="77777777" w:rsidR="00CA6807" w:rsidRPr="000953A9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0231A666" w14:textId="6ED4FD5B" w:rsidR="00CA6807" w:rsidRPr="000953A9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1</w:t>
            </w:r>
            <w:r w:rsidR="00CA6807" w:rsidRPr="000953A9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,</w:t>
            </w: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053</w:t>
            </w:r>
          </w:p>
        </w:tc>
        <w:tc>
          <w:tcPr>
            <w:tcW w:w="64" w:type="dxa"/>
          </w:tcPr>
          <w:p w14:paraId="41FC133A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8B7B1CB" w14:textId="3A96C818" w:rsidR="00CA6807" w:rsidRPr="00F14B7D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152</w:t>
            </w: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71497D82" w14:textId="77777777" w:rsidR="00CA6807" w:rsidRPr="00F14B7D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CCFC65F" w14:textId="2E53CC97" w:rsidR="00CA6807" w:rsidRPr="00F14B7D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156</w:t>
            </w:r>
            <w:r w:rsidRPr="005609B3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45C9594B" w14:textId="4CA97A90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735B9A" w14:textId="63248507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b/>
                <w:sz w:val="22"/>
                <w:szCs w:val="22"/>
              </w:rPr>
              <w:t>966</w:t>
            </w:r>
          </w:p>
        </w:tc>
        <w:tc>
          <w:tcPr>
            <w:tcW w:w="102" w:type="dxa"/>
          </w:tcPr>
          <w:p w14:paraId="5C8E0D1E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509A207F" w14:textId="0D98BDAF" w:rsidR="00CA6807" w:rsidRPr="0005782A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F0225">
              <w:rPr>
                <w:rFonts w:asciiTheme="majorBidi" w:hAnsiTheme="majorBidi" w:cstheme="majorBidi" w:hint="cs"/>
                <w:b/>
                <w:sz w:val="22"/>
                <w:szCs w:val="22"/>
              </w:rPr>
              <w:t>897</w:t>
            </w:r>
          </w:p>
        </w:tc>
      </w:tr>
      <w:tr w:rsidR="00CA6807" w:rsidRPr="003C7386" w14:paraId="77EF2F37" w14:textId="77777777" w:rsidTr="00EC2F7B">
        <w:trPr>
          <w:cantSplit/>
          <w:trHeight w:val="144"/>
        </w:trPr>
        <w:tc>
          <w:tcPr>
            <w:tcW w:w="2700" w:type="dxa"/>
            <w:vAlign w:val="bottom"/>
          </w:tcPr>
          <w:p w14:paraId="47AEE561" w14:textId="77777777" w:rsidR="00CA6807" w:rsidRPr="00891E6B" w:rsidRDefault="00CA6807" w:rsidP="00CA680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1BA29607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47625193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21E055BD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" w:type="dxa"/>
          </w:tcPr>
          <w:p w14:paraId="3645E543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32791E9F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6B988716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55834237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27900F20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5CA0FB9D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2" w:type="dxa"/>
          </w:tcPr>
          <w:p w14:paraId="26E1B0B2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3B445D67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45" w:type="dxa"/>
          </w:tcPr>
          <w:p w14:paraId="48C00FDC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0B2D43CA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</w:tcPr>
          <w:p w14:paraId="628E6031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0B0D2067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11A0D8C7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62A8F719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071C6BC1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685E6D47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6" w:type="dxa"/>
          </w:tcPr>
          <w:p w14:paraId="09933668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6F9ADFB0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14:paraId="23844DB6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25A612D0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</w:tcPr>
          <w:p w14:paraId="6F2C8B47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1AE81B35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55686FD5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22972555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1B7FF763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17424BB6" w14:textId="77777777" w:rsidR="00CA6807" w:rsidRPr="005609B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655F482D" w14:textId="77777777" w:rsidR="00CA6807" w:rsidRPr="00F14B7D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1360D5FE" w14:textId="77777777" w:rsidR="00CA6807" w:rsidRPr="005609B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04FE3D7B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288940BF" w14:textId="77777777" w:rsidR="00CA6807" w:rsidRPr="008F336A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3485A78B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06795644" w14:textId="77777777" w:rsidR="00CA6807" w:rsidRPr="00311DC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CA6807" w:rsidRPr="003C7386" w14:paraId="292A45DE" w14:textId="77777777" w:rsidTr="00B53E0A">
        <w:trPr>
          <w:cantSplit/>
          <w:trHeight w:val="144"/>
        </w:trPr>
        <w:tc>
          <w:tcPr>
            <w:tcW w:w="2700" w:type="dxa"/>
            <w:vAlign w:val="bottom"/>
          </w:tcPr>
          <w:p w14:paraId="5F3F9DBA" w14:textId="0A8C38B7" w:rsidR="00DC5970" w:rsidRDefault="00CA6807" w:rsidP="00DC5970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3C7386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กำไร (ขาดทุน)</w:t>
            </w:r>
            <w:r w:rsidR="00747D3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C7386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19A9B5BE" w14:textId="621848DB" w:rsidR="00CA6807" w:rsidRPr="00DC5970" w:rsidRDefault="00DC5970" w:rsidP="00DC5970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="00CA6807" w:rsidRPr="003C7386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618" w:type="dxa"/>
          </w:tcPr>
          <w:p w14:paraId="3A1BCEAB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AE0C5F" w14:textId="32D082A7" w:rsidR="00CA6807" w:rsidRPr="00736598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57" w:type="dxa"/>
          </w:tcPr>
          <w:p w14:paraId="161D63E4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dxa"/>
          </w:tcPr>
          <w:p w14:paraId="086272A7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DF155" w14:textId="07B27236" w:rsidR="00CA6807" w:rsidRPr="00736598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1" w:type="dxa"/>
          </w:tcPr>
          <w:p w14:paraId="606FF2A3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dxa"/>
          </w:tcPr>
          <w:p w14:paraId="64064388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BC503A" w14:textId="638ADE20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14:paraId="705E8D6B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0E5FBD9E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644598" w14:textId="6BFDB172" w:rsidR="00CA6807" w:rsidRPr="00736598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" w:type="dxa"/>
          </w:tcPr>
          <w:p w14:paraId="7FCEBEA4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dxa"/>
          </w:tcPr>
          <w:p w14:paraId="5851086F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74A578" w14:textId="777D15B8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4AFCCB3A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</w:tcPr>
          <w:p w14:paraId="79817C5D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0D59B8" w14:textId="61D99B8A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365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365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</w:tcPr>
          <w:p w14:paraId="1E37C608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14:paraId="38369741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B4E0BE" w14:textId="10EA7DAD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4" w:type="dxa"/>
          </w:tcPr>
          <w:p w14:paraId="221ECFF0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5" w:type="dxa"/>
          </w:tcPr>
          <w:p w14:paraId="6362BCD9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1BE7C8" w14:textId="5CFBCA2F" w:rsidR="00CA6807" w:rsidRPr="00736598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3097A2F9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7" w:type="dxa"/>
          </w:tcPr>
          <w:p w14:paraId="6C53E733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53F097" w14:textId="5557145A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341AB4B" w14:textId="77777777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dxa"/>
          </w:tcPr>
          <w:p w14:paraId="09331E00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553F4D" w14:textId="7883181F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365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365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6" w:type="dxa"/>
          </w:tcPr>
          <w:p w14:paraId="066A4BC3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2F593C97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E922B3" w14:textId="5D30010C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4" w:type="dxa"/>
          </w:tcPr>
          <w:p w14:paraId="28E502F9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vAlign w:val="bottom"/>
          </w:tcPr>
          <w:p w14:paraId="74AFCB0B" w14:textId="59A55711" w:rsidR="00CA6807" w:rsidRPr="00736598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1" w:type="dxa"/>
          </w:tcPr>
          <w:p w14:paraId="170D54DE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57D8377" w14:textId="1A3C956F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75" w:type="dxa"/>
          </w:tcPr>
          <w:p w14:paraId="6B295C9F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2CD32B49" w14:textId="61E58A48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4" w:type="dxa"/>
          </w:tcPr>
          <w:p w14:paraId="60D1C61C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61241986" w14:textId="0B1E2926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64" w:type="dxa"/>
          </w:tcPr>
          <w:p w14:paraId="49240219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22C5B32B" w14:textId="357C2358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64" w:type="dxa"/>
          </w:tcPr>
          <w:p w14:paraId="3C305C2C" w14:textId="7A3D7530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264CD6DB" w14:textId="4D51302A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02" w:type="dxa"/>
          </w:tcPr>
          <w:p w14:paraId="6CDB6559" w14:textId="77777777" w:rsidR="00CA6807" w:rsidRPr="003C7386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37CC06B6" w14:textId="41E538FA" w:rsidR="00CA6807" w:rsidRPr="003C7386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</w:tr>
      <w:tr w:rsidR="00CA6807" w:rsidRPr="003C7386" w14:paraId="514522AF" w14:textId="77777777" w:rsidTr="00926792">
        <w:trPr>
          <w:cantSplit/>
          <w:trHeight w:val="144"/>
        </w:trPr>
        <w:tc>
          <w:tcPr>
            <w:tcW w:w="2700" w:type="dxa"/>
            <w:vAlign w:val="bottom"/>
          </w:tcPr>
          <w:p w14:paraId="4BCC4587" w14:textId="509721A9" w:rsidR="00CA6807" w:rsidRPr="006F5303" w:rsidRDefault="00CA6807" w:rsidP="00CA680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="00BF0225" w:rsidRPr="00BF0225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มีนาคม</w:t>
            </w:r>
          </w:p>
          <w:p w14:paraId="3110CFD3" w14:textId="1DD89841" w:rsidR="00CA6807" w:rsidRPr="006F5303" w:rsidRDefault="00CA6807" w:rsidP="00CA680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 w:rsidRPr="006F5303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="00BF0225" w:rsidRPr="00BF0225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18" w:type="dxa"/>
          </w:tcPr>
          <w:p w14:paraId="4BB07116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01A7D1" w14:textId="3BAC4908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079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  <w:tc>
          <w:tcPr>
            <w:tcW w:w="57" w:type="dxa"/>
          </w:tcPr>
          <w:p w14:paraId="738FF8C8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5DBB25DF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47F43C" w14:textId="7A67DCB0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66D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61" w:type="dxa"/>
          </w:tcPr>
          <w:p w14:paraId="64718B12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27E8CFD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F11351" w14:textId="466DFE37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63" w:type="dxa"/>
          </w:tcPr>
          <w:p w14:paraId="257F0C34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5A94D094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03F172" w14:textId="6CE31024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63" w:type="dxa"/>
          </w:tcPr>
          <w:p w14:paraId="305271FD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3340267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EBCD00" w14:textId="0FFEE54E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52" w:type="dxa"/>
          </w:tcPr>
          <w:p w14:paraId="22246DE4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73EA5454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988517" w14:textId="37FC5508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45" w:type="dxa"/>
          </w:tcPr>
          <w:p w14:paraId="7836A535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9244E3D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6CEAFF" w14:textId="3357E01F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54" w:type="dxa"/>
          </w:tcPr>
          <w:p w14:paraId="64802581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881660D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2BC325" w14:textId="450AFC09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81" w:type="dxa"/>
          </w:tcPr>
          <w:p w14:paraId="60EA30E4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A0DF519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627B7D" w14:textId="566E9F1A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77" w:type="dxa"/>
          </w:tcPr>
          <w:p w14:paraId="44282A06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279011DB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E10A2F" w14:textId="19DB4D1F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66" w:type="dxa"/>
          </w:tcPr>
          <w:p w14:paraId="7B509D63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3DD631BD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B2E9E1" w14:textId="2EB7F7E6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407</w:t>
            </w:r>
          </w:p>
        </w:tc>
        <w:tc>
          <w:tcPr>
            <w:tcW w:w="104" w:type="dxa"/>
          </w:tcPr>
          <w:p w14:paraId="10C353F4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C5C923B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786ABE" w14:textId="2C796F64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71" w:type="dxa"/>
          </w:tcPr>
          <w:p w14:paraId="16A3D038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45EA8311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77BBFA" w14:textId="5AE8E027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75" w:type="dxa"/>
          </w:tcPr>
          <w:p w14:paraId="7D73322B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348BF13C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589F58" w14:textId="46825BD7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005</w:t>
            </w:r>
          </w:p>
        </w:tc>
        <w:tc>
          <w:tcPr>
            <w:tcW w:w="64" w:type="dxa"/>
          </w:tcPr>
          <w:p w14:paraId="0300DEFD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2F4C817A" w14:textId="7A5968E1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23</w:t>
            </w:r>
            <w:r w:rsidR="009942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3CFD1F80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4A19A694" w14:textId="19584DFE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186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DE5D966" w14:textId="5868DE01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DCD7EE0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D1DD24" w14:textId="2962584E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66D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098</w:t>
            </w:r>
          </w:p>
        </w:tc>
        <w:tc>
          <w:tcPr>
            <w:tcW w:w="102" w:type="dxa"/>
          </w:tcPr>
          <w:p w14:paraId="3F1DAC08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42237438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5D95B5" w14:textId="73FD33BF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</w:tr>
      <w:tr w:rsidR="00CA6807" w:rsidRPr="003C7386" w14:paraId="1DA35BA9" w14:textId="77777777" w:rsidTr="00926792">
        <w:trPr>
          <w:cantSplit/>
          <w:trHeight w:val="144"/>
        </w:trPr>
        <w:tc>
          <w:tcPr>
            <w:tcW w:w="2700" w:type="dxa"/>
            <w:vAlign w:val="bottom"/>
          </w:tcPr>
          <w:p w14:paraId="1F627EA8" w14:textId="47FE632F" w:rsidR="00CA6807" w:rsidRPr="006F5303" w:rsidRDefault="00CA6807" w:rsidP="00CA680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="00BF0225" w:rsidRPr="00BF0225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มีนาคม</w:t>
            </w:r>
          </w:p>
          <w:p w14:paraId="64507CFF" w14:textId="15E9AAA4" w:rsidR="00CA6807" w:rsidRPr="006F5303" w:rsidRDefault="00CA6807" w:rsidP="00CA680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 w:rsidRPr="006F5303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="00BF0225" w:rsidRPr="00BF0225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6F5303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6F5303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18" w:type="dxa"/>
          </w:tcPr>
          <w:p w14:paraId="5860A5D0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D83247" w14:textId="70408613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1B1D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57" w:type="dxa"/>
          </w:tcPr>
          <w:p w14:paraId="470DC05C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6919B27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9958EB" w14:textId="30428F5D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61" w:type="dxa"/>
          </w:tcPr>
          <w:p w14:paraId="16F524DD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9F43511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93DE91" w14:textId="52CB6691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63" w:type="dxa"/>
          </w:tcPr>
          <w:p w14:paraId="24CE47EE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5973C2C5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AA347A" w14:textId="274BAF22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295</w:t>
            </w:r>
          </w:p>
        </w:tc>
        <w:tc>
          <w:tcPr>
            <w:tcW w:w="63" w:type="dxa"/>
          </w:tcPr>
          <w:p w14:paraId="54ABFCF1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E1B514E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139479" w14:textId="546D97DC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52" w:type="dxa"/>
          </w:tcPr>
          <w:p w14:paraId="3B33C784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D1FA8F4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79D976" w14:textId="54505C11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45" w:type="dxa"/>
          </w:tcPr>
          <w:p w14:paraId="79985AC8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16B25F8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DF9F78" w14:textId="3938405D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54" w:type="dxa"/>
          </w:tcPr>
          <w:p w14:paraId="71F59F53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2D6CACB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EE2018" w14:textId="6706B002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1" w:type="dxa"/>
          </w:tcPr>
          <w:p w14:paraId="28523D1E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70707483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FF803C" w14:textId="26D778C0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77" w:type="dxa"/>
          </w:tcPr>
          <w:p w14:paraId="65E783EB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D88F52F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BCAD9A" w14:textId="41930E2D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66" w:type="dxa"/>
          </w:tcPr>
          <w:p w14:paraId="4A5CE7FA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6213C36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3C458C" w14:textId="25F94861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951</w:t>
            </w:r>
          </w:p>
        </w:tc>
        <w:tc>
          <w:tcPr>
            <w:tcW w:w="104" w:type="dxa"/>
          </w:tcPr>
          <w:p w14:paraId="484502FF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9FB6173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90C323" w14:textId="7DBA3CE0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71" w:type="dxa"/>
          </w:tcPr>
          <w:p w14:paraId="3E9AC8AB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7B374FED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110F61" w14:textId="0DC60BE8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F1B1D">
              <w:rPr>
                <w:rFonts w:asciiTheme="majorBidi" w:hAnsiTheme="majorBidi" w:cstheme="majorBidi"/>
                <w:sz w:val="22"/>
                <w:szCs w:val="22"/>
              </w:rPr>
              <w:t>,726</w:t>
            </w:r>
          </w:p>
        </w:tc>
        <w:tc>
          <w:tcPr>
            <w:tcW w:w="75" w:type="dxa"/>
          </w:tcPr>
          <w:p w14:paraId="5087CC1C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1041C49C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AE4024" w14:textId="1784C4FA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  <w:tc>
          <w:tcPr>
            <w:tcW w:w="64" w:type="dxa"/>
          </w:tcPr>
          <w:p w14:paraId="23C26339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709A46A0" w14:textId="07A65FE0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920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1A875A8A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1FD88128" w14:textId="13CDF162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883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BDF631F" w14:textId="551849EA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DC755EE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EA5F06" w14:textId="4CBCBF53" w:rsidR="00CA6807" w:rsidRPr="006F5303" w:rsidRDefault="005F1B1D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5,806</w:t>
            </w:r>
          </w:p>
        </w:tc>
        <w:tc>
          <w:tcPr>
            <w:tcW w:w="102" w:type="dxa"/>
          </w:tcPr>
          <w:p w14:paraId="414C3CF3" w14:textId="77777777" w:rsidR="00CA6807" w:rsidRPr="006F5303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2" w:type="dxa"/>
          </w:tcPr>
          <w:p w14:paraId="3EAA800F" w14:textId="77777777" w:rsidR="00CA6807" w:rsidRDefault="00CA6807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CB12F7" w14:textId="3588C95B" w:rsidR="00CA6807" w:rsidRPr="006F5303" w:rsidRDefault="00BF0225" w:rsidP="00CA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F022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A68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225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</w:tr>
    </w:tbl>
    <w:p w14:paraId="3D8642BF" w14:textId="71C151A0" w:rsidR="003A4C7C" w:rsidRPr="003C7386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3A4C7C" w:rsidRPr="003C7386" w:rsidSect="00A75EAB">
          <w:headerReference w:type="default" r:id="rId21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p w14:paraId="1E8421E3" w14:textId="7EACEF7C" w:rsidR="001F04DE" w:rsidRPr="00305581" w:rsidRDefault="007C4B59" w:rsidP="0030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ab/>
      </w:r>
      <w:r w:rsidR="001F04DE" w:rsidRPr="0030558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การกระทบยอดกำไรหรือขาดทุนของส่วนงานที่รายงาน</w:t>
      </w:r>
    </w:p>
    <w:p w14:paraId="46DDB9F4" w14:textId="77777777" w:rsidR="001F04DE" w:rsidRPr="00305581" w:rsidRDefault="001F04DE" w:rsidP="0030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24"/>
        <w:gridCol w:w="270"/>
        <w:gridCol w:w="1233"/>
      </w:tblGrid>
      <w:tr w:rsidR="001F04DE" w:rsidRPr="00305581" w14:paraId="37857AA3" w14:textId="77777777" w:rsidTr="001A1C23">
        <w:trPr>
          <w:cantSplit/>
          <w:trHeight w:val="141"/>
        </w:trPr>
        <w:tc>
          <w:tcPr>
            <w:tcW w:w="6390" w:type="dxa"/>
            <w:shd w:val="clear" w:color="auto" w:fill="auto"/>
            <w:vAlign w:val="bottom"/>
          </w:tcPr>
          <w:p w14:paraId="3DBBFB30" w14:textId="77777777" w:rsidR="001F04DE" w:rsidRPr="00305581" w:rsidRDefault="001F04DE" w:rsidP="00294B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shd w:val="clear" w:color="auto" w:fill="auto"/>
          </w:tcPr>
          <w:p w14:paraId="6FA023F2" w14:textId="3123A60E" w:rsidR="001F04DE" w:rsidRPr="001A1C23" w:rsidRDefault="001A1C23" w:rsidP="00294B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A1C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1C23" w:rsidRPr="00305581" w14:paraId="0F8A3BDD" w14:textId="77777777" w:rsidTr="001A1C23">
        <w:trPr>
          <w:cantSplit/>
          <w:trHeight w:val="141"/>
        </w:trPr>
        <w:tc>
          <w:tcPr>
            <w:tcW w:w="6390" w:type="dxa"/>
            <w:shd w:val="clear" w:color="auto" w:fill="auto"/>
            <w:vAlign w:val="bottom"/>
          </w:tcPr>
          <w:p w14:paraId="5E7194EB" w14:textId="77777777" w:rsidR="001A1C23" w:rsidRPr="00305581" w:rsidRDefault="001A1C23" w:rsidP="001A1C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shd w:val="clear" w:color="auto" w:fill="auto"/>
          </w:tcPr>
          <w:p w14:paraId="466AF01C" w14:textId="182D259F" w:rsidR="001A1C23" w:rsidRPr="00305581" w:rsidRDefault="001A1C23" w:rsidP="001A1C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558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</w:tr>
      <w:tr w:rsidR="001F04DE" w:rsidRPr="00305581" w14:paraId="3C7CEEA4" w14:textId="77777777" w:rsidTr="001A1C23">
        <w:trPr>
          <w:cantSplit/>
          <w:trHeight w:val="141"/>
        </w:trPr>
        <w:tc>
          <w:tcPr>
            <w:tcW w:w="6390" w:type="dxa"/>
            <w:shd w:val="clear" w:color="auto" w:fill="auto"/>
            <w:vAlign w:val="bottom"/>
          </w:tcPr>
          <w:p w14:paraId="16BE9F93" w14:textId="14BDC855" w:rsidR="001F04DE" w:rsidRPr="00305581" w:rsidRDefault="001F04DE" w:rsidP="00294B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5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055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055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24" w:type="dxa"/>
            <w:shd w:val="clear" w:color="auto" w:fill="auto"/>
          </w:tcPr>
          <w:p w14:paraId="29FC9482" w14:textId="388010E7" w:rsidR="001F04DE" w:rsidRPr="00305581" w:rsidRDefault="00BF0225" w:rsidP="00294B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DA0B5A" w14:textId="77777777" w:rsidR="001F04DE" w:rsidRPr="00305581" w:rsidRDefault="001F04DE" w:rsidP="00294B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CF26A84" w14:textId="5C1055F2" w:rsidR="001F04DE" w:rsidRPr="00305581" w:rsidRDefault="00BF0225" w:rsidP="00294B8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1F04DE" w:rsidRPr="00305581" w14:paraId="13DA7EFB" w14:textId="77777777" w:rsidTr="001A1C23">
        <w:trPr>
          <w:cantSplit/>
          <w:trHeight w:val="141"/>
        </w:trPr>
        <w:tc>
          <w:tcPr>
            <w:tcW w:w="6390" w:type="dxa"/>
          </w:tcPr>
          <w:p w14:paraId="1FDBDDE0" w14:textId="77777777" w:rsidR="001F04DE" w:rsidRPr="00305581" w:rsidRDefault="001F04DE" w:rsidP="00294B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7" w:type="dxa"/>
            <w:gridSpan w:val="3"/>
          </w:tcPr>
          <w:p w14:paraId="50DB9B1D" w14:textId="3D7432DB" w:rsidR="001F04DE" w:rsidRPr="00305581" w:rsidRDefault="001F04DE" w:rsidP="00294B8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055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C5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055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055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F04DE" w:rsidRPr="00305581" w14:paraId="06903B1A" w14:textId="77777777" w:rsidTr="001A1C23">
        <w:trPr>
          <w:cantSplit/>
          <w:trHeight w:val="141"/>
        </w:trPr>
        <w:tc>
          <w:tcPr>
            <w:tcW w:w="6390" w:type="dxa"/>
          </w:tcPr>
          <w:p w14:paraId="404615B0" w14:textId="121A6E7A" w:rsidR="001F04DE" w:rsidRPr="00305581" w:rsidRDefault="001F04DE" w:rsidP="00294B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305581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24" w:type="dxa"/>
            <w:vAlign w:val="bottom"/>
          </w:tcPr>
          <w:p w14:paraId="5BBAC4BF" w14:textId="6F6B80A9" w:rsidR="001F04DE" w:rsidRPr="00316B91" w:rsidRDefault="00BF0225" w:rsidP="007E690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100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70" w:type="dxa"/>
            <w:vAlign w:val="bottom"/>
          </w:tcPr>
          <w:p w14:paraId="271ABBFD" w14:textId="77777777" w:rsidR="001F04DE" w:rsidRPr="00305581" w:rsidRDefault="001F04DE" w:rsidP="00305581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7AAA244" w14:textId="5D754963" w:rsidR="001F04DE" w:rsidRPr="00305581" w:rsidRDefault="00BF0225" w:rsidP="007E690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100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661F96" w:rsidRPr="00305581" w14:paraId="1BC16781" w14:textId="77777777" w:rsidTr="001A1C23">
        <w:trPr>
          <w:cantSplit/>
          <w:trHeight w:val="141"/>
        </w:trPr>
        <w:tc>
          <w:tcPr>
            <w:tcW w:w="6390" w:type="dxa"/>
          </w:tcPr>
          <w:p w14:paraId="062E2D47" w14:textId="77777777" w:rsidR="00661F96" w:rsidRPr="00305581" w:rsidRDefault="00661F96" w:rsidP="00661F9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30558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4" w:type="dxa"/>
            <w:vAlign w:val="bottom"/>
          </w:tcPr>
          <w:p w14:paraId="348BBA16" w14:textId="77777777" w:rsidR="00661F96" w:rsidRPr="00305581" w:rsidRDefault="00661F96" w:rsidP="00661F9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6EA7CB" w14:textId="77777777" w:rsidR="00661F96" w:rsidRPr="00305581" w:rsidRDefault="00661F96" w:rsidP="00661F9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32813BB" w14:textId="77777777" w:rsidR="00661F96" w:rsidRPr="00305581" w:rsidRDefault="00661F96" w:rsidP="007E690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F96" w:rsidRPr="00305581" w14:paraId="7675724D" w14:textId="77777777" w:rsidTr="001A1C23">
        <w:trPr>
          <w:cantSplit/>
          <w:trHeight w:val="141"/>
        </w:trPr>
        <w:tc>
          <w:tcPr>
            <w:tcW w:w="6390" w:type="dxa"/>
          </w:tcPr>
          <w:p w14:paraId="02F5D114" w14:textId="18601DE2" w:rsidR="00661F96" w:rsidRPr="00305581" w:rsidRDefault="00661F96" w:rsidP="00661F96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58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62A42A" w14:textId="02157D3A" w:rsidR="00661F96" w:rsidRPr="00305581" w:rsidRDefault="00BF0225" w:rsidP="007E690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7C4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70" w:type="dxa"/>
            <w:vAlign w:val="bottom"/>
          </w:tcPr>
          <w:p w14:paraId="0240A612" w14:textId="77777777" w:rsidR="00661F96" w:rsidRPr="00305581" w:rsidRDefault="00661F96" w:rsidP="00661F9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52FBD9C" w14:textId="6051F7C4" w:rsidR="00661F96" w:rsidRPr="00305581" w:rsidRDefault="00BF0225" w:rsidP="007E690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</w:t>
            </w:r>
            <w:r w:rsidR="0010079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550</w:t>
            </w:r>
          </w:p>
        </w:tc>
      </w:tr>
      <w:tr w:rsidR="00661F96" w:rsidRPr="00D43094" w14:paraId="550EED9B" w14:textId="77777777" w:rsidTr="001A1C23">
        <w:trPr>
          <w:cantSplit/>
          <w:trHeight w:val="141"/>
        </w:trPr>
        <w:tc>
          <w:tcPr>
            <w:tcW w:w="6390" w:type="dxa"/>
          </w:tcPr>
          <w:p w14:paraId="12AEF5AD" w14:textId="083F3DA5" w:rsidR="00661F96" w:rsidRPr="00305581" w:rsidRDefault="00661F96" w:rsidP="00661F9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3055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3B182" w14:textId="3803640E" w:rsidR="00661F96" w:rsidRPr="00D43094" w:rsidRDefault="00BF0225" w:rsidP="007E690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106</w:t>
            </w:r>
            <w:r w:rsidR="007C4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270" w:type="dxa"/>
            <w:vAlign w:val="bottom"/>
          </w:tcPr>
          <w:p w14:paraId="578DA2E4" w14:textId="77777777" w:rsidR="00661F96" w:rsidRPr="00D43094" w:rsidRDefault="00661F96" w:rsidP="00661F96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D66C" w14:textId="3FB43C03" w:rsidR="00661F96" w:rsidRPr="00D43094" w:rsidRDefault="00BF0225" w:rsidP="007E690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10079F" w:rsidRPr="00D430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</w:tr>
    </w:tbl>
    <w:p w14:paraId="4EAF694A" w14:textId="631AC398" w:rsidR="00867C8D" w:rsidRDefault="00867C8D" w:rsidP="001F04DE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4F3B33CB" w14:textId="5DC018B8" w:rsidR="00947AA2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t>15</w:t>
      </w:r>
      <w:r w:rsidR="00863CC4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947AA2" w:rsidRPr="00863CC4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61C4478A" w14:textId="7BF77A5C" w:rsidR="00947AA2" w:rsidRPr="003C7386" w:rsidRDefault="00947AA2" w:rsidP="00D36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77"/>
        <w:gridCol w:w="1173"/>
        <w:gridCol w:w="270"/>
        <w:gridCol w:w="1170"/>
      </w:tblGrid>
      <w:tr w:rsidR="00CC660C" w:rsidRPr="003C7386" w14:paraId="5E2082E2" w14:textId="77777777" w:rsidTr="007E6906">
        <w:trPr>
          <w:cantSplit/>
          <w:trHeight w:val="133"/>
          <w:tblHeader/>
        </w:trPr>
        <w:tc>
          <w:tcPr>
            <w:tcW w:w="6477" w:type="dxa"/>
            <w:shd w:val="clear" w:color="auto" w:fill="auto"/>
            <w:vAlign w:val="bottom"/>
          </w:tcPr>
          <w:p w14:paraId="5A74DEBB" w14:textId="77777777" w:rsidR="00CC660C" w:rsidRPr="003C7386" w:rsidRDefault="00CC660C" w:rsidP="008D2D1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064A73" w14:textId="77777777" w:rsidR="0084644E" w:rsidRDefault="0084644E" w:rsidP="008D2D1E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69DDE776" w14:textId="51A5504C" w:rsidR="00CC660C" w:rsidRPr="003C7386" w:rsidRDefault="00CC660C" w:rsidP="008D2D1E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C73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B76047F" w14:textId="41E784C9" w:rsidR="00CC660C" w:rsidRPr="003C7386" w:rsidRDefault="00CC660C" w:rsidP="008D2D1E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B859135" w14:textId="7A9718AE" w:rsidR="00CC660C" w:rsidRPr="003C7386" w:rsidRDefault="00CC660C" w:rsidP="008D2D1E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C73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D2D1E" w:rsidRPr="003C7386" w14:paraId="5BA8BE5C" w14:textId="77777777" w:rsidTr="007E6906">
        <w:trPr>
          <w:cantSplit/>
          <w:trHeight w:val="335"/>
          <w:tblHeader/>
        </w:trPr>
        <w:tc>
          <w:tcPr>
            <w:tcW w:w="6477" w:type="dxa"/>
            <w:vAlign w:val="bottom"/>
          </w:tcPr>
          <w:p w14:paraId="2049EFC5" w14:textId="41C3DDDE" w:rsidR="008D2D1E" w:rsidRPr="003C7386" w:rsidRDefault="008D2D1E" w:rsidP="008D2D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613" w:type="dxa"/>
            <w:gridSpan w:val="3"/>
          </w:tcPr>
          <w:p w14:paraId="1B5788ED" w14:textId="1DE91C5C" w:rsidR="008D2D1E" w:rsidRPr="00CC660C" w:rsidRDefault="008D2D1E" w:rsidP="00CC66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</w:tr>
      <w:tr w:rsidR="008D2D1E" w:rsidRPr="003C7386" w14:paraId="04D0F785" w14:textId="77777777" w:rsidTr="007E6906">
        <w:trPr>
          <w:cantSplit/>
          <w:trHeight w:val="133"/>
          <w:tblHeader/>
        </w:trPr>
        <w:tc>
          <w:tcPr>
            <w:tcW w:w="6477" w:type="dxa"/>
          </w:tcPr>
          <w:p w14:paraId="739BC0A3" w14:textId="68F673FE" w:rsidR="008D2D1E" w:rsidRPr="003C7386" w:rsidRDefault="008D2D1E" w:rsidP="008D2D1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3" w:type="dxa"/>
            <w:gridSpan w:val="3"/>
          </w:tcPr>
          <w:p w14:paraId="393A18AA" w14:textId="418E276B" w:rsidR="008D2D1E" w:rsidRPr="003C7386" w:rsidRDefault="008D2D1E" w:rsidP="008D2D1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2D1E" w:rsidRPr="003C7386" w14:paraId="604CC70C" w14:textId="77777777" w:rsidTr="007E6906">
        <w:trPr>
          <w:cantSplit/>
          <w:trHeight w:val="133"/>
        </w:trPr>
        <w:tc>
          <w:tcPr>
            <w:tcW w:w="6477" w:type="dxa"/>
          </w:tcPr>
          <w:p w14:paraId="5FB460E9" w14:textId="77777777" w:rsidR="008D2D1E" w:rsidRPr="003C7386" w:rsidRDefault="008D2D1E" w:rsidP="008D2D1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3" w:type="dxa"/>
          </w:tcPr>
          <w:p w14:paraId="25F6C24F" w14:textId="29CAFE7A" w:rsidR="008D2D1E" w:rsidRPr="003C7386" w:rsidRDefault="008D2D1E" w:rsidP="00CC660C">
            <w:pPr>
              <w:pStyle w:val="acctfourfigures"/>
              <w:tabs>
                <w:tab w:val="clear" w:pos="765"/>
                <w:tab w:val="decimal" w:pos="731"/>
                <w:tab w:val="decimal" w:pos="130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90740" w14:textId="77777777" w:rsidR="008D2D1E" w:rsidRPr="003C7386" w:rsidRDefault="008D2D1E" w:rsidP="008D2D1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6D50CC" w14:textId="4AF811AD" w:rsidR="008D2D1E" w:rsidRPr="003C7386" w:rsidRDefault="008D2D1E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60C" w:rsidRPr="003C7386" w14:paraId="75394C2F" w14:textId="77777777" w:rsidTr="007E6906">
        <w:trPr>
          <w:cantSplit/>
          <w:trHeight w:val="177"/>
        </w:trPr>
        <w:tc>
          <w:tcPr>
            <w:tcW w:w="6477" w:type="dxa"/>
          </w:tcPr>
          <w:p w14:paraId="7C7CF9D0" w14:textId="77777777" w:rsidR="00CC660C" w:rsidRPr="003C7386" w:rsidRDefault="00CC660C" w:rsidP="00CC660C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3C7386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3" w:type="dxa"/>
          </w:tcPr>
          <w:p w14:paraId="61889453" w14:textId="0CEA7D60" w:rsidR="00CC660C" w:rsidRPr="007E6906" w:rsidRDefault="00BF022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CC660C" w:rsidRPr="007E69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270" w:type="dxa"/>
          </w:tcPr>
          <w:p w14:paraId="4FAF266B" w14:textId="77777777" w:rsidR="00CC660C" w:rsidRPr="003C7386" w:rsidRDefault="00CC660C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0F13AA" w14:textId="6B859E87" w:rsidR="00CC660C" w:rsidRPr="003C7386" w:rsidRDefault="00BF022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6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CC660C" w:rsidRPr="003C7386" w14:paraId="0E5C39BB" w14:textId="77777777" w:rsidTr="007E6906">
        <w:trPr>
          <w:cantSplit/>
          <w:trHeight w:val="133"/>
        </w:trPr>
        <w:tc>
          <w:tcPr>
            <w:tcW w:w="6477" w:type="dxa"/>
          </w:tcPr>
          <w:p w14:paraId="322C8A95" w14:textId="77777777" w:rsidR="00CC660C" w:rsidRPr="003C7386" w:rsidRDefault="00CC660C" w:rsidP="00CC66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3C7386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3" w:type="dxa"/>
          </w:tcPr>
          <w:p w14:paraId="71CD31FE" w14:textId="3E815223" w:rsidR="00CC660C" w:rsidRPr="007E6906" w:rsidRDefault="00BF022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570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270" w:type="dxa"/>
          </w:tcPr>
          <w:p w14:paraId="6803E27E" w14:textId="77777777" w:rsidR="00CC660C" w:rsidRPr="003C7386" w:rsidRDefault="00CC660C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5BB07F" w14:textId="5AD404AB" w:rsidR="00CC660C" w:rsidRPr="003C7386" w:rsidRDefault="00BF022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6570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</w:tr>
    </w:tbl>
    <w:p w14:paraId="601E1554" w14:textId="7D2525BB" w:rsidR="00947AA2" w:rsidRPr="00305581" w:rsidRDefault="00947AA2" w:rsidP="00D36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1F9ED071" w14:textId="05B18F53" w:rsidR="00787ADC" w:rsidRPr="00305581" w:rsidRDefault="00E76420" w:rsidP="00DE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D9D9D9"/>
        </w:rPr>
      </w:pPr>
      <w:r w:rsidRPr="00305581">
        <w:rPr>
          <w:rFonts w:ascii="Angsana New" w:hAnsi="Angsana New" w:cs="Angsana New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8D2D1E" w:rsidRPr="00305581">
        <w:rPr>
          <w:rFonts w:ascii="Angsana New" w:hAnsi="Angsana New" w:cs="Angsana New" w:hint="cs"/>
          <w:sz w:val="28"/>
          <w:szCs w:val="28"/>
          <w:cs/>
        </w:rPr>
        <w:t>สาม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BF0225" w:rsidRPr="00BF0225">
        <w:rPr>
          <w:rFonts w:ascii="Angsana New" w:hAnsi="Angsana New" w:cs="Angsana New"/>
          <w:sz w:val="28"/>
          <w:szCs w:val="28"/>
        </w:rPr>
        <w:t>31</w:t>
      </w:r>
      <w:r w:rsidRPr="00305581">
        <w:rPr>
          <w:rFonts w:ascii="Angsana New" w:hAnsi="Angsana New" w:cs="Angsana New"/>
          <w:sz w:val="28"/>
          <w:szCs w:val="28"/>
        </w:rPr>
        <w:t xml:space="preserve"> </w:t>
      </w:r>
      <w:r w:rsidR="00206F4C" w:rsidRPr="00305581">
        <w:rPr>
          <w:rFonts w:ascii="Angsana New" w:hAnsi="Angsana New" w:cs="Angsana New"/>
          <w:sz w:val="28"/>
          <w:szCs w:val="28"/>
          <w:cs/>
        </w:rPr>
        <w:t>มีนาคม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 </w:t>
      </w:r>
      <w:r w:rsidR="00BF0225" w:rsidRPr="00BF0225">
        <w:rPr>
          <w:rFonts w:ascii="Angsana New" w:hAnsi="Angsana New" w:cs="Angsana New"/>
          <w:sz w:val="28"/>
          <w:szCs w:val="28"/>
        </w:rPr>
        <w:t>2563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 มีจำนวน </w:t>
      </w:r>
      <w:r w:rsidR="00BF0225" w:rsidRPr="00BF0225">
        <w:rPr>
          <w:rFonts w:ascii="Angsana New" w:hAnsi="Angsana New" w:cs="Angsana New"/>
          <w:sz w:val="28"/>
          <w:szCs w:val="28"/>
        </w:rPr>
        <w:t>90</w:t>
      </w:r>
      <w:r w:rsidR="00CC660C">
        <w:rPr>
          <w:rFonts w:ascii="Angsana New" w:hAnsi="Angsana New" w:cs="Angsana New"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sz w:val="28"/>
          <w:szCs w:val="28"/>
        </w:rPr>
        <w:t>13</w:t>
      </w:r>
      <w:r w:rsidRPr="00305581">
        <w:rPr>
          <w:rFonts w:ascii="Angsana New" w:hAnsi="Angsana New" w:cs="Angsana New"/>
          <w:sz w:val="28"/>
          <w:szCs w:val="28"/>
        </w:rPr>
        <w:t xml:space="preserve"> </w:t>
      </w:r>
      <w:r w:rsidR="00CC660C">
        <w:rPr>
          <w:rFonts w:ascii="Angsana New" w:hAnsi="Angsana New" w:cs="Angsana New" w:hint="cs"/>
          <w:sz w:val="28"/>
          <w:szCs w:val="28"/>
          <w:cs/>
        </w:rPr>
        <w:t>ล้าน</w:t>
      </w:r>
      <w:r w:rsidR="00E77A9C" w:rsidRPr="00305581">
        <w:rPr>
          <w:rFonts w:ascii="Angsana New" w:hAnsi="Angsana New" w:cs="Angsana New"/>
          <w:sz w:val="28"/>
          <w:szCs w:val="28"/>
          <w:cs/>
        </w:rPr>
        <w:t>บาท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F0225" w:rsidRPr="00BF0225">
        <w:rPr>
          <w:rFonts w:ascii="Angsana New" w:hAnsi="Angsana New" w:cs="Angsana New"/>
          <w:sz w:val="28"/>
          <w:szCs w:val="28"/>
        </w:rPr>
        <w:t>11</w:t>
      </w:r>
      <w:r w:rsidR="009A17E6">
        <w:rPr>
          <w:rFonts w:ascii="Angsana New" w:hAnsi="Angsana New" w:cs="Angsana New"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sz w:val="28"/>
          <w:szCs w:val="28"/>
        </w:rPr>
        <w:t>92</w:t>
      </w:r>
      <w:r w:rsidR="009A17E6">
        <w:rPr>
          <w:rFonts w:ascii="Angsana New" w:hAnsi="Angsana New" w:cs="Angsana New"/>
          <w:sz w:val="28"/>
          <w:szCs w:val="28"/>
        </w:rPr>
        <w:t xml:space="preserve"> </w:t>
      </w:r>
      <w:r w:rsidR="008D2D1E" w:rsidRPr="00305581">
        <w:rPr>
          <w:rFonts w:ascii="Angsana New" w:hAnsi="Angsana New" w:cs="Angsana New" w:hint="cs"/>
          <w:sz w:val="28"/>
          <w:szCs w:val="28"/>
          <w:cs/>
        </w:rPr>
        <w:t>ล้าน</w:t>
      </w:r>
      <w:r w:rsidR="00E77A9C" w:rsidRPr="00305581">
        <w:rPr>
          <w:rFonts w:ascii="Angsana New" w:hAnsi="Angsana New" w:cs="Angsana New"/>
          <w:sz w:val="28"/>
          <w:szCs w:val="28"/>
          <w:cs/>
        </w:rPr>
        <w:t>บาท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Pr="0030558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6DAE5E5" w14:textId="77777777" w:rsidR="00DE1F9B" w:rsidRPr="00305581" w:rsidRDefault="00DE1F9B" w:rsidP="00DE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D9D9D9"/>
          <w:cs/>
        </w:rPr>
      </w:pPr>
    </w:p>
    <w:p w14:paraId="76E07BFC" w14:textId="616ACF1E" w:rsidR="0065304C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t>16</w:t>
      </w:r>
      <w:r w:rsidR="00863CC4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5304C" w:rsidRPr="00863CC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 </w:t>
      </w:r>
    </w:p>
    <w:p w14:paraId="7B842E32" w14:textId="18ED36D7" w:rsidR="00787ADC" w:rsidRPr="00305581" w:rsidRDefault="00787ADC" w:rsidP="00787ADC">
      <w:pPr>
        <w:rPr>
          <w:rFonts w:cs="Arial"/>
          <w:sz w:val="28"/>
          <w:szCs w:val="28"/>
          <w:cs/>
          <w:lang w:val="th-TH"/>
        </w:rPr>
      </w:pPr>
    </w:p>
    <w:p w14:paraId="12598249" w14:textId="3370EDB6" w:rsidR="009123A2" w:rsidRPr="009123A2" w:rsidRDefault="0065304C" w:rsidP="0091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05581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A474A2" w:rsidRPr="00305581">
        <w:rPr>
          <w:rFonts w:ascii="Angsana New" w:hAnsi="Angsana New" w:cs="Angsana New" w:hint="cs"/>
          <w:sz w:val="28"/>
          <w:szCs w:val="28"/>
          <w:cs/>
        </w:rPr>
        <w:t>สาม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BF0225" w:rsidRPr="00BF0225">
        <w:rPr>
          <w:rFonts w:ascii="Angsana New" w:hAnsi="Angsana New" w:cs="Angsana New"/>
          <w:sz w:val="28"/>
          <w:szCs w:val="28"/>
        </w:rPr>
        <w:t>31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 </w:t>
      </w:r>
      <w:r w:rsidR="00206F4C" w:rsidRPr="00305581">
        <w:rPr>
          <w:rFonts w:ascii="Angsana New" w:hAnsi="Angsana New" w:cs="Angsana New"/>
          <w:sz w:val="28"/>
          <w:szCs w:val="28"/>
          <w:cs/>
        </w:rPr>
        <w:t>มีนาคม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 </w:t>
      </w:r>
      <w:r w:rsidR="00BF0225" w:rsidRPr="00BF0225">
        <w:rPr>
          <w:rFonts w:ascii="Angsana New" w:hAnsi="Angsana New" w:cs="Angsana New"/>
          <w:sz w:val="28"/>
          <w:szCs w:val="28"/>
        </w:rPr>
        <w:t>25</w:t>
      </w:r>
      <w:r w:rsidR="00BF0225" w:rsidRPr="00BF0225">
        <w:rPr>
          <w:rFonts w:ascii="Angsana New" w:hAnsi="Angsana New" w:cs="Angsana New" w:hint="cs"/>
          <w:sz w:val="28"/>
          <w:szCs w:val="28"/>
        </w:rPr>
        <w:t>63</w:t>
      </w:r>
      <w:r w:rsidRPr="00305581">
        <w:rPr>
          <w:rFonts w:ascii="Angsana New" w:hAnsi="Angsana New" w:cs="Angsana New"/>
          <w:sz w:val="28"/>
          <w:szCs w:val="28"/>
        </w:rPr>
        <w:t xml:space="preserve"> </w:t>
      </w:r>
      <w:r w:rsidRPr="00305581">
        <w:rPr>
          <w:rFonts w:ascii="Angsana New" w:hAnsi="Angsana New" w:cs="Angsana New"/>
          <w:sz w:val="28"/>
          <w:szCs w:val="28"/>
          <w:cs/>
        </w:rPr>
        <w:t xml:space="preserve">คือร้อยละ </w:t>
      </w:r>
      <w:r w:rsidR="00BF0225" w:rsidRPr="00BF0225">
        <w:rPr>
          <w:rFonts w:ascii="Angsana New" w:hAnsi="Angsana New" w:cs="Angsana New"/>
          <w:sz w:val="28"/>
          <w:szCs w:val="28"/>
        </w:rPr>
        <w:t>14</w:t>
      </w:r>
      <w:r w:rsidR="00E01F99">
        <w:rPr>
          <w:rFonts w:ascii="Angsana New" w:hAnsi="Angsana New" w:cs="Angsana New"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sz w:val="28"/>
          <w:szCs w:val="28"/>
        </w:rPr>
        <w:t>67</w:t>
      </w:r>
      <w:r w:rsidRPr="00305581">
        <w:rPr>
          <w:rFonts w:ascii="Angsana New" w:hAnsi="Angsana New" w:cs="Angsana New"/>
          <w:sz w:val="28"/>
          <w:szCs w:val="28"/>
        </w:rPr>
        <w:t xml:space="preserve"> </w:t>
      </w:r>
      <w:r w:rsidR="00077C5C" w:rsidRPr="00E01F99">
        <w:rPr>
          <w:rFonts w:ascii="Angsana New" w:hAnsi="Angsana New" w:cs="Angsana New"/>
          <w:i/>
          <w:iCs/>
          <w:sz w:val="28"/>
          <w:szCs w:val="28"/>
        </w:rPr>
        <w:t>(</w:t>
      </w:r>
      <w:r w:rsidR="00BF0225" w:rsidRPr="00BF0225">
        <w:rPr>
          <w:rFonts w:ascii="Angsana New" w:hAnsi="Angsana New" w:cs="Angsana New"/>
          <w:i/>
          <w:iCs/>
          <w:sz w:val="28"/>
          <w:szCs w:val="28"/>
        </w:rPr>
        <w:t>2562</w:t>
      </w:r>
      <w:r w:rsidRPr="00E01F99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Pr="00E01F99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BF0225" w:rsidRPr="00BF0225">
        <w:rPr>
          <w:rFonts w:ascii="Angsana New" w:hAnsi="Angsana New" w:cs="Angsana New"/>
          <w:i/>
          <w:iCs/>
          <w:sz w:val="28"/>
          <w:szCs w:val="28"/>
        </w:rPr>
        <w:t>17</w:t>
      </w:r>
      <w:r w:rsidR="00656684" w:rsidRPr="00E01F99">
        <w:rPr>
          <w:rFonts w:ascii="Angsana New" w:hAnsi="Angsana New" w:cs="Angsana New"/>
          <w:i/>
          <w:iCs/>
          <w:sz w:val="28"/>
          <w:szCs w:val="28"/>
        </w:rPr>
        <w:t>.</w:t>
      </w:r>
      <w:r w:rsidR="00BF0225" w:rsidRPr="00BF0225">
        <w:rPr>
          <w:rFonts w:ascii="Angsana New" w:hAnsi="Angsana New" w:cs="Angsana New"/>
          <w:i/>
          <w:iCs/>
          <w:sz w:val="28"/>
          <w:szCs w:val="28"/>
        </w:rPr>
        <w:t>89</w:t>
      </w:r>
      <w:r w:rsidR="00077C5C" w:rsidRPr="00E01F99">
        <w:rPr>
          <w:rFonts w:ascii="Angsana New" w:hAnsi="Angsana New" w:cs="Angsana New"/>
          <w:i/>
          <w:iCs/>
          <w:sz w:val="28"/>
          <w:szCs w:val="28"/>
        </w:rPr>
        <w:t>)</w:t>
      </w:r>
      <w:r w:rsidRPr="009123A2">
        <w:rPr>
          <w:rFonts w:ascii="Angsana New" w:hAnsi="Angsana New" w:cs="Angsana New"/>
          <w:sz w:val="28"/>
          <w:szCs w:val="28"/>
        </w:rPr>
        <w:t xml:space="preserve"> </w:t>
      </w:r>
      <w:r w:rsidRPr="00305581">
        <w:rPr>
          <w:rFonts w:ascii="Angsana New" w:hAnsi="Angsana New" w:cs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</w:t>
      </w:r>
      <w:r w:rsidR="003B532E">
        <w:rPr>
          <w:rFonts w:ascii="Angsana New" w:hAnsi="Angsana New" w:cs="Angsana New" w:hint="cs"/>
          <w:sz w:val="28"/>
          <w:szCs w:val="28"/>
          <w:cs/>
        </w:rPr>
        <w:t>กมาจาก</w:t>
      </w:r>
      <w:r w:rsidR="009123A2">
        <w:rPr>
          <w:rFonts w:ascii="Angsana New" w:hAnsi="Angsana New" w:cs="Angsana New" w:hint="cs"/>
          <w:sz w:val="28"/>
          <w:szCs w:val="28"/>
          <w:cs/>
        </w:rPr>
        <w:t>บริษัทมีขาดทุนทางภาษีที่ยังไม่ได้ใช้ยกมาจากปีก่อน และได้ถูกนำมาใช้เพื่อลดจำนวนกำไรที่ต้องเสียภาษีในปีปัจจุบัน</w:t>
      </w:r>
    </w:p>
    <w:p w14:paraId="78E67EE3" w14:textId="7461D945" w:rsidR="00CA06AF" w:rsidRPr="00305581" w:rsidRDefault="00B52BCC" w:rsidP="00FE1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D9D9D9"/>
          <w:cs/>
        </w:rPr>
      </w:pPr>
      <w:r w:rsidRPr="00305581">
        <w:rPr>
          <w:rFonts w:ascii="Angsana New" w:hAnsi="Angsana New" w:cs="Angsana New"/>
          <w:sz w:val="28"/>
          <w:szCs w:val="28"/>
          <w:cs/>
        </w:rPr>
        <w:t xml:space="preserve"> </w:t>
      </w:r>
      <w:r w:rsidR="0059240F" w:rsidRPr="00305581">
        <w:rPr>
          <w:rFonts w:ascii="Angsana New" w:hAnsi="Angsana New" w:cs="Angsana New"/>
          <w:sz w:val="28"/>
          <w:szCs w:val="28"/>
          <w:cs/>
        </w:rPr>
        <w:tab/>
      </w:r>
      <w:r w:rsidR="00CA06AF" w:rsidRPr="00305581">
        <w:rPr>
          <w:rFonts w:ascii="Angsana New" w:hAnsi="Angsana New"/>
          <w:sz w:val="28"/>
          <w:szCs w:val="28"/>
          <w:shd w:val="clear" w:color="auto" w:fill="D9D9D9"/>
          <w:cs/>
        </w:rPr>
        <w:br w:type="page"/>
      </w:r>
    </w:p>
    <w:p w14:paraId="1158C248" w14:textId="3123CF47" w:rsidR="00804175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17</w:t>
      </w:r>
      <w:r w:rsidR="00863CC4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04175" w:rsidRPr="00863CC4">
        <w:rPr>
          <w:rFonts w:asciiTheme="majorBidi" w:hAnsiTheme="majorBidi" w:cstheme="majorBidi"/>
          <w:b/>
          <w:bCs/>
          <w:sz w:val="28"/>
          <w:szCs w:val="28"/>
          <w:cs/>
        </w:rPr>
        <w:t>เงินปันผล</w:t>
      </w:r>
      <w:r w:rsidR="00580C31" w:rsidRPr="00863CC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47B378C" w14:textId="61426198" w:rsidR="003C1CC6" w:rsidRPr="003C7386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43B6236D" w14:textId="1586D9B0" w:rsidR="0069256D" w:rsidRPr="003C7386" w:rsidRDefault="003A74C6" w:rsidP="005C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C7386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2CF9A78" w14:textId="77777777" w:rsidR="00F70D8E" w:rsidRDefault="00F7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Style w:val="TableGrid"/>
        <w:tblW w:w="93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1515"/>
        <w:gridCol w:w="1710"/>
        <w:gridCol w:w="1479"/>
        <w:gridCol w:w="406"/>
        <w:gridCol w:w="1475"/>
      </w:tblGrid>
      <w:tr w:rsidR="00F70D8E" w:rsidRPr="003C7386" w14:paraId="1C615B55" w14:textId="77777777" w:rsidTr="00333F6D">
        <w:trPr>
          <w:trHeight w:val="731"/>
          <w:tblHeader/>
        </w:trPr>
        <w:tc>
          <w:tcPr>
            <w:tcW w:w="2715" w:type="dxa"/>
            <w:vAlign w:val="bottom"/>
          </w:tcPr>
          <w:p w14:paraId="3E387D0E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5" w:type="dxa"/>
            <w:vAlign w:val="bottom"/>
          </w:tcPr>
          <w:p w14:paraId="18224560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781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5CC2BB2" w14:textId="77777777" w:rsidR="00F70D8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781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34B531DE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81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479" w:type="dxa"/>
            <w:vAlign w:val="bottom"/>
          </w:tcPr>
          <w:p w14:paraId="2646E233" w14:textId="77777777" w:rsidR="00F70D8E" w:rsidRPr="006A0722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07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08607C1F" w14:textId="77777777" w:rsidR="00F70D8E" w:rsidRPr="00A22C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6A072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406" w:type="dxa"/>
          </w:tcPr>
          <w:p w14:paraId="78867093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5" w:type="dxa"/>
            <w:vAlign w:val="bottom"/>
          </w:tcPr>
          <w:p w14:paraId="5899A3E6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781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93188FF" w14:textId="77777777" w:rsidR="00F70D8E" w:rsidRPr="00847815" w:rsidDel="00D43E7A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F70D8E" w:rsidRPr="003C7386" w14:paraId="7A4AF253" w14:textId="77777777" w:rsidTr="00333F6D">
        <w:trPr>
          <w:trHeight w:val="241"/>
          <w:tblHeader/>
        </w:trPr>
        <w:tc>
          <w:tcPr>
            <w:tcW w:w="2715" w:type="dxa"/>
          </w:tcPr>
          <w:p w14:paraId="5DF9844C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5" w:type="dxa"/>
          </w:tcPr>
          <w:p w14:paraId="48554F32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CC071C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79" w:type="dxa"/>
          </w:tcPr>
          <w:p w14:paraId="2D397DC3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78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406" w:type="dxa"/>
          </w:tcPr>
          <w:p w14:paraId="119A6B59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75" w:type="dxa"/>
          </w:tcPr>
          <w:p w14:paraId="6C14F013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478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70D8E" w:rsidRPr="003C7386" w14:paraId="0EB0F10D" w14:textId="77777777" w:rsidTr="00333F6D">
        <w:trPr>
          <w:trHeight w:val="241"/>
        </w:trPr>
        <w:tc>
          <w:tcPr>
            <w:tcW w:w="2715" w:type="dxa"/>
          </w:tcPr>
          <w:p w14:paraId="1B7923FF" w14:textId="2B4D1206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478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="00BF0225" w:rsidRPr="00BF0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515" w:type="dxa"/>
          </w:tcPr>
          <w:p w14:paraId="1166B02D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816D37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F4799AB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18DF01ED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E599B8B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0D8E" w:rsidRPr="003C7386" w14:paraId="079D77D1" w14:textId="77777777" w:rsidTr="00333F6D">
        <w:trPr>
          <w:trHeight w:val="241"/>
        </w:trPr>
        <w:tc>
          <w:tcPr>
            <w:tcW w:w="2715" w:type="dxa"/>
          </w:tcPr>
          <w:p w14:paraId="351C3320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81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</w:p>
        </w:tc>
        <w:tc>
          <w:tcPr>
            <w:tcW w:w="1515" w:type="dxa"/>
          </w:tcPr>
          <w:p w14:paraId="15E21D55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8BFD07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7B76C364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1632C8F8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5548C77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0D8E" w:rsidRPr="003C7386" w14:paraId="280A8AA6" w14:textId="77777777" w:rsidTr="00333F6D">
        <w:trPr>
          <w:trHeight w:val="486"/>
        </w:trPr>
        <w:tc>
          <w:tcPr>
            <w:tcW w:w="2715" w:type="dxa"/>
          </w:tcPr>
          <w:p w14:paraId="3F0A4473" w14:textId="7777777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847815">
              <w:rPr>
                <w:rFonts w:asciiTheme="majorBidi" w:hAnsiTheme="majorBidi" w:cstheme="majorBidi"/>
                <w:sz w:val="24"/>
                <w:szCs w:val="24"/>
              </w:rPr>
              <w:t>Chi Shan Long Fong Food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7815">
              <w:rPr>
                <w:rFonts w:asciiTheme="majorBidi" w:hAnsiTheme="majorBidi" w:cstheme="majorBidi"/>
                <w:sz w:val="24"/>
                <w:szCs w:val="24"/>
              </w:rPr>
              <w:t>Co.,Ltd</w:t>
            </w:r>
            <w:proofErr w:type="spellEnd"/>
            <w:proofErr w:type="gramEnd"/>
            <w:r w:rsidRPr="008478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</w:tcPr>
          <w:p w14:paraId="07F0BA1C" w14:textId="493A82F3" w:rsidR="00F70D8E" w:rsidRPr="0084781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70D8E" w:rsidRPr="008478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0D8E" w:rsidRPr="0084781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กุมภาพันธ์ 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10" w:type="dxa"/>
          </w:tcPr>
          <w:p w14:paraId="39207ED7" w14:textId="7D579B47" w:rsidR="00F70D8E" w:rsidRPr="00847815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กุมภาพันธ์ </w:t>
            </w:r>
            <w:r w:rsidR="00BF0225" w:rsidRPr="00BF0225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79" w:type="dxa"/>
          </w:tcPr>
          <w:p w14:paraId="2EAEE090" w14:textId="1145EFF9" w:rsidR="00F70D8E" w:rsidRPr="0084781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70D8E" w:rsidRPr="0084781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06" w:type="dxa"/>
          </w:tcPr>
          <w:p w14:paraId="05E9C1B8" w14:textId="77777777" w:rsidR="00F70D8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3B9554E" w14:textId="3DA746D7" w:rsidR="00F70D8E" w:rsidRPr="0084781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F022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70D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0225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</w:tr>
    </w:tbl>
    <w:p w14:paraId="59265804" w14:textId="77777777" w:rsidR="00F70D8E" w:rsidRPr="003C7386" w:rsidRDefault="00F7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5AB1320D" w14:textId="49069C05" w:rsidR="00783963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t>18</w:t>
      </w:r>
      <w:r w:rsidR="00863CC4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02B12" w:rsidRPr="00863CC4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5ADA0459" w14:textId="77777777" w:rsidR="0055565A" w:rsidRPr="003C7386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hd w:val="clear" w:color="auto" w:fill="D9D9D9"/>
        </w:rPr>
      </w:pPr>
    </w:p>
    <w:p w14:paraId="78E5AC2F" w14:textId="78479B8D" w:rsidR="003D2F72" w:rsidRPr="003C7386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3C738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E0B8FD2" w14:textId="77777777" w:rsidR="003D2F72" w:rsidRPr="003C7386" w:rsidRDefault="003D2F72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11CF1E14" w14:textId="77777777" w:rsidR="00373DBC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373DBC" w:rsidSect="0059240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C17D3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C17D3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24"/>
        <w:gridCol w:w="20"/>
        <w:gridCol w:w="1202"/>
        <w:gridCol w:w="248"/>
        <w:gridCol w:w="1195"/>
        <w:gridCol w:w="76"/>
        <w:gridCol w:w="165"/>
        <w:gridCol w:w="113"/>
        <w:gridCol w:w="992"/>
        <w:gridCol w:w="250"/>
        <w:gridCol w:w="74"/>
        <w:gridCol w:w="162"/>
        <w:gridCol w:w="969"/>
        <w:gridCol w:w="37"/>
        <w:gridCol w:w="280"/>
        <w:gridCol w:w="1208"/>
        <w:gridCol w:w="271"/>
        <w:gridCol w:w="1530"/>
        <w:gridCol w:w="270"/>
        <w:gridCol w:w="1260"/>
        <w:gridCol w:w="270"/>
        <w:gridCol w:w="1528"/>
        <w:gridCol w:w="6"/>
      </w:tblGrid>
      <w:tr w:rsidR="00373DBC" w:rsidRPr="007D32A3" w14:paraId="1D08EFCD" w14:textId="77777777" w:rsidTr="00281D4E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42FA3C1E" w14:textId="77777777" w:rsidR="00373DBC" w:rsidRPr="007D32A3" w:rsidRDefault="00373DBC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14E129B0" w14:textId="77777777" w:rsidR="00373DBC" w:rsidRPr="007D32A3" w:rsidRDefault="00373DBC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14DEE" w:rsidRPr="007D32A3" w14:paraId="6DC08CAD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7AE43B0D" w14:textId="77777777" w:rsidR="00C14DEE" w:rsidRPr="007D32A3" w:rsidRDefault="00C14DEE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46" w:type="dxa"/>
            <w:gridSpan w:val="11"/>
            <w:vAlign w:val="bottom"/>
          </w:tcPr>
          <w:p w14:paraId="7F6D870E" w14:textId="77777777" w:rsidR="00C14DEE" w:rsidRPr="007D32A3" w:rsidRDefault="00C14DEE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6654" w:type="dxa"/>
            <w:gridSpan w:val="9"/>
            <w:vAlign w:val="bottom"/>
          </w:tcPr>
          <w:p w14:paraId="289EC38C" w14:textId="77777777" w:rsidR="00C14DEE" w:rsidRPr="007D32A3" w:rsidRDefault="00C14DEE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2F66" w:rsidRPr="007D32A3" w14:paraId="3F3FFFEE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0EE1B93E" w14:textId="21674EA5" w:rsidR="000B6A34" w:rsidRPr="007D32A3" w:rsidRDefault="000B6A34" w:rsidP="00E11DD8">
            <w:pPr>
              <w:spacing w:line="340" w:lineRule="exact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D32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D32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2" w:type="dxa"/>
            <w:vAlign w:val="bottom"/>
          </w:tcPr>
          <w:p w14:paraId="1F793613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</w:tcPr>
          <w:p w14:paraId="081C2A75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3B957CC8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0E0D9EC" w14:textId="77777777" w:rsidR="000B6A34" w:rsidRPr="007D32A3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D1527B2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7D32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A0C656" w14:textId="77777777" w:rsidR="000B6A34" w:rsidRPr="007D32A3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5E58FA8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17" w:type="dxa"/>
            <w:gridSpan w:val="2"/>
          </w:tcPr>
          <w:p w14:paraId="12C505A3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B75FD62" w14:textId="0AF0DB50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D32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688650CC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3D684CB" w14:textId="2A744CE0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D32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7B11BB0" w14:textId="77777777" w:rsidR="000B6A34" w:rsidRPr="007D32A3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8014C4" w14:textId="348BCCE2" w:rsidR="000B6A34" w:rsidRPr="007D32A3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D32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A97747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C518AA0" w14:textId="77777777" w:rsidR="000B6A34" w:rsidRPr="007D32A3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73DBC" w:rsidRPr="007D32A3" w14:paraId="0FD0AC65" w14:textId="77777777" w:rsidTr="00281D4E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54A2534" w14:textId="77777777" w:rsidR="00373DBC" w:rsidRPr="007D32A3" w:rsidRDefault="00373DBC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00" w:type="dxa"/>
            <w:gridSpan w:val="20"/>
          </w:tcPr>
          <w:p w14:paraId="58820A44" w14:textId="77777777" w:rsidR="00373DBC" w:rsidRPr="007D32A3" w:rsidRDefault="00373DBC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2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2F66" w:rsidRPr="007D32A3" w14:paraId="30C47275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372626D" w14:textId="77777777" w:rsidR="000B6A34" w:rsidRPr="007D32A3" w:rsidRDefault="000B6A34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D32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50BB6A71" w14:textId="66E6EE81" w:rsidR="000B6A34" w:rsidRPr="007D32A3" w:rsidRDefault="000B6A34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0EF3FE0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5725183" w14:textId="240B7728" w:rsidR="000B6A34" w:rsidRPr="007D32A3" w:rsidRDefault="000B6A34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DADDFF5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275C440" w14:textId="54ED05FC" w:rsidR="000B6A34" w:rsidRPr="007D32A3" w:rsidRDefault="000B6A34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F683AC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E262EB4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9DAABB2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4F9B2B0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A4900C6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AF88EB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462CF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F64F6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0E8F7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4F61D07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2F66" w:rsidRPr="007D32A3" w14:paraId="5479504A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FF31FA8" w14:textId="77777777" w:rsidR="000B6A34" w:rsidRDefault="000B6A34" w:rsidP="00E11DD8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  <w:p w14:paraId="7B67AEF8" w14:textId="06C2C3EB" w:rsidR="000B6A34" w:rsidRPr="007D32A3" w:rsidRDefault="000B6A34" w:rsidP="00E11DD8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02" w:type="dxa"/>
          </w:tcPr>
          <w:p w14:paraId="1240CDBA" w14:textId="77777777" w:rsidR="007D3AE0" w:rsidRDefault="007D3AE0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8BE993" w14:textId="4B5B8D19" w:rsidR="000B6A34" w:rsidRPr="007D32A3" w:rsidRDefault="000B6A34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08C95AD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2161714C" w14:textId="77777777" w:rsidR="007D3AE0" w:rsidRDefault="007D3AE0" w:rsidP="00E11DD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56EF8E" w14:textId="5B2123A6" w:rsidR="000B6A34" w:rsidRPr="007D32A3" w:rsidRDefault="000B6A34" w:rsidP="00E11DD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E30EF07" w14:textId="77777777" w:rsidR="000B6A34" w:rsidRPr="007D32A3" w:rsidRDefault="000B6A34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C0687B4" w14:textId="77777777" w:rsidR="007D3AE0" w:rsidRDefault="007D3AE0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4ED494" w14:textId="6A7A0862" w:rsidR="000B6A34" w:rsidRPr="007D32A3" w:rsidRDefault="00BF0225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="000B6A34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93E277A" w14:textId="77777777" w:rsidR="000B6A34" w:rsidRPr="007D32A3" w:rsidRDefault="000B6A34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51C93FCB" w14:textId="77777777" w:rsidR="007D3AE0" w:rsidRDefault="007D3AE0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7D5ADF" w14:textId="374909E6" w:rsidR="000B6A34" w:rsidRPr="007D32A3" w:rsidRDefault="00BF0225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="000B6A34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317" w:type="dxa"/>
            <w:gridSpan w:val="2"/>
          </w:tcPr>
          <w:p w14:paraId="4413F80D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13478F3" w14:textId="77777777" w:rsidR="007D3AE0" w:rsidRDefault="007D3AE0" w:rsidP="00E11DD8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1FD8CC" w14:textId="30A125D0" w:rsidR="000B6A34" w:rsidRPr="007D32A3" w:rsidRDefault="000B6A34" w:rsidP="00E11DD8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9CCEE4A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A29F07" w14:textId="77777777" w:rsidR="007D3AE0" w:rsidRDefault="007D3AE0" w:rsidP="00A300F5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DE611B" w14:textId="4510DAB1" w:rsidR="000B6A34" w:rsidRPr="007D32A3" w:rsidRDefault="000B6A34" w:rsidP="00A300F5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00294" w14:textId="77777777" w:rsidR="000B6A34" w:rsidRPr="007D32A3" w:rsidRDefault="000B6A34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890455" w14:textId="77777777" w:rsidR="007D3AE0" w:rsidRDefault="007D3AE0" w:rsidP="009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AFC354" w14:textId="128183AF" w:rsidR="000B6A34" w:rsidRPr="007D32A3" w:rsidRDefault="00BF0225" w:rsidP="009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7D3A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70" w:type="dxa"/>
          </w:tcPr>
          <w:p w14:paraId="32E54602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0A6ACD8F" w14:textId="77777777" w:rsidR="007D3AE0" w:rsidRDefault="007D3AE0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BB820F" w14:textId="732FCFFB" w:rsidR="000B6A34" w:rsidRPr="007D32A3" w:rsidRDefault="002013B1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7D3AE0" w:rsidRPr="007D32A3" w14:paraId="01E36FBB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D0A14BA" w14:textId="17BCBEF8" w:rsidR="007D3AE0" w:rsidRPr="007D32A3" w:rsidRDefault="007D3AE0" w:rsidP="007D3AE0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202" w:type="dxa"/>
          </w:tcPr>
          <w:p w14:paraId="5D026D5A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129F441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018C444C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D24D38C" w14:textId="77777777" w:rsidR="007D3AE0" w:rsidRPr="007D32A3" w:rsidRDefault="007D3AE0" w:rsidP="007D3AE0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8D4AE0E" w14:textId="51917660" w:rsidR="007D3AE0" w:rsidRPr="007D32A3" w:rsidRDefault="00BF0225" w:rsidP="007D3AE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7D3AE0" w:rsidRPr="007D32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260868" w14:textId="77777777" w:rsidR="007D3AE0" w:rsidRPr="007D32A3" w:rsidRDefault="007D3AE0" w:rsidP="007D3AE0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81D55E5" w14:textId="29FA1F7C" w:rsidR="007D3AE0" w:rsidRPr="007D32A3" w:rsidRDefault="00BF0225" w:rsidP="007D3AE0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7D3AE0" w:rsidRPr="007D32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17" w:type="dxa"/>
            <w:gridSpan w:val="2"/>
          </w:tcPr>
          <w:p w14:paraId="48752368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0DC383A" w14:textId="13E6F137" w:rsidR="007D3AE0" w:rsidRPr="007D32A3" w:rsidRDefault="007D3AE0" w:rsidP="007D3AE0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B65F50B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767706" w14:textId="655C5FFB" w:rsidR="007D3AE0" w:rsidRPr="007D32A3" w:rsidRDefault="007D3AE0" w:rsidP="007D3A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C0D45B" w14:textId="77777777" w:rsidR="007D3AE0" w:rsidRPr="007D32A3" w:rsidRDefault="007D3AE0" w:rsidP="007D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8338" w14:textId="7249A2E2" w:rsidR="007D3AE0" w:rsidRPr="007D32A3" w:rsidRDefault="00BF0225" w:rsidP="009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D3A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70" w:type="dxa"/>
          </w:tcPr>
          <w:p w14:paraId="7A79F0AE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3132E49" w14:textId="62220C42" w:rsidR="007D3AE0" w:rsidRPr="007D32A3" w:rsidRDefault="00BF0225" w:rsidP="007D3AE0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7D3A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</w:tr>
      <w:tr w:rsidR="00BD2F66" w:rsidRPr="007D32A3" w14:paraId="291BFF20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D41F7CF" w14:textId="77777777" w:rsidR="000B6A34" w:rsidRPr="007D32A3" w:rsidRDefault="000B6A34" w:rsidP="00E11DD8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02" w:type="dxa"/>
          </w:tcPr>
          <w:p w14:paraId="512C762D" w14:textId="28F1E518" w:rsidR="000B6A34" w:rsidRPr="007D32A3" w:rsidRDefault="000B6A34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1BE7032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1E2EB74" w14:textId="1D0D7944" w:rsidR="000B6A34" w:rsidRPr="007D32A3" w:rsidRDefault="000B6A34" w:rsidP="00E11DD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296FB14F" w14:textId="77777777" w:rsidR="000B6A34" w:rsidRPr="007D32A3" w:rsidRDefault="000B6A34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CF1FA64" w14:textId="660D088A" w:rsidR="000B6A34" w:rsidRPr="007D32A3" w:rsidRDefault="000B6A34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A1FAE3D" w14:textId="77777777" w:rsidR="000B6A34" w:rsidRPr="007D32A3" w:rsidRDefault="000B6A34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1C6C20D2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7B33D6C7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EC37CDE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C9A0BC3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C2441B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B9ADA" w14:textId="77777777" w:rsidR="000B6A34" w:rsidRPr="007D32A3" w:rsidRDefault="000B6A34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3044E8" w14:textId="77777777" w:rsidR="000B6A34" w:rsidRPr="007D32A3" w:rsidRDefault="000B6A34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5C77" w14:textId="77777777" w:rsidR="000B6A34" w:rsidRPr="007D32A3" w:rsidRDefault="000B6A34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77EF17" w14:textId="77777777" w:rsidR="000B6A34" w:rsidRPr="007D32A3" w:rsidRDefault="000B6A34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2B21" w:rsidRPr="007D32A3" w14:paraId="0A6BDE3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8A77039" w14:textId="37E225CC" w:rsidR="00CA2B21" w:rsidRPr="007D32A3" w:rsidRDefault="00CA2B21" w:rsidP="00CA2B21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2" w:type="dxa"/>
          </w:tcPr>
          <w:p w14:paraId="6A88EF01" w14:textId="5F867F62" w:rsidR="00CA2B21" w:rsidRPr="007D32A3" w:rsidRDefault="00BF0225" w:rsidP="00CA2B21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CA2B21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48" w:type="dxa"/>
          </w:tcPr>
          <w:p w14:paraId="2245F153" w14:textId="77777777" w:rsidR="00CA2B21" w:rsidRPr="007D32A3" w:rsidRDefault="00CA2B21" w:rsidP="00CA2B21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047CF92" w14:textId="34AD3CA6" w:rsidR="00CA2B21" w:rsidRPr="007D32A3" w:rsidRDefault="00BF0225" w:rsidP="00CA2B21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  <w:r w:rsidR="00CA2B21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DF30CC0" w14:textId="77777777" w:rsidR="00CA2B21" w:rsidRPr="007D32A3" w:rsidRDefault="00CA2B21" w:rsidP="00CA2B21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03CED34" w14:textId="4B4D0656" w:rsidR="00CA2B21" w:rsidRPr="007D32A3" w:rsidRDefault="00CA2B21" w:rsidP="00CA2B21">
            <w:pPr>
              <w:pStyle w:val="acctfourfigures"/>
              <w:tabs>
                <w:tab w:val="clear" w:pos="765"/>
                <w:tab w:val="decimal" w:pos="64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64BA5B" w14:textId="77777777" w:rsidR="00CA2B21" w:rsidRPr="007D32A3" w:rsidRDefault="00CA2B21" w:rsidP="00CA2B21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F4E266D" w14:textId="13DEABB5" w:rsidR="00CA2B21" w:rsidRPr="007D32A3" w:rsidRDefault="00BF0225" w:rsidP="00CA2B21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  <w:r w:rsidR="00CA2B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317" w:type="dxa"/>
            <w:gridSpan w:val="2"/>
          </w:tcPr>
          <w:p w14:paraId="3424F6B2" w14:textId="77777777" w:rsidR="00CA2B21" w:rsidRPr="007D32A3" w:rsidRDefault="00CA2B21" w:rsidP="00CA2B21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918CF01" w14:textId="71BC1550" w:rsidR="00CA2B21" w:rsidRPr="007D32A3" w:rsidRDefault="00BF0225" w:rsidP="00CA2B21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  <w:r w:rsidR="00CA2B21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1" w:type="dxa"/>
          </w:tcPr>
          <w:p w14:paraId="17C9FFA8" w14:textId="77777777" w:rsidR="00CA2B21" w:rsidRPr="007D32A3" w:rsidRDefault="00CA2B21" w:rsidP="00CA2B2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617C8A" w14:textId="7B315085" w:rsidR="00CA2B21" w:rsidRPr="007D32A3" w:rsidRDefault="00BF0225" w:rsidP="00CA2B21">
            <w:pPr>
              <w:pStyle w:val="acctfourfigures"/>
              <w:tabs>
                <w:tab w:val="clear" w:pos="765"/>
                <w:tab w:val="decimal" w:pos="106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A2B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70" w:type="dxa"/>
          </w:tcPr>
          <w:p w14:paraId="25F38FED" w14:textId="77777777" w:rsidR="00CA2B21" w:rsidRPr="007D32A3" w:rsidRDefault="00CA2B21" w:rsidP="00CA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5501E" w14:textId="4D8355E2" w:rsidR="00CA2B21" w:rsidRPr="007D32A3" w:rsidRDefault="00CA2B21" w:rsidP="009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F3A47" w14:textId="77777777" w:rsidR="00CA2B21" w:rsidRPr="007D32A3" w:rsidRDefault="00CA2B21" w:rsidP="00CA2B2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FABBC83" w14:textId="29CBB64E" w:rsidR="00CA2B21" w:rsidRPr="007D32A3" w:rsidRDefault="00BF0225" w:rsidP="00CA2B21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  <w:r w:rsidR="00CA2B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</w:p>
        </w:tc>
      </w:tr>
      <w:tr w:rsidR="00BD2F66" w:rsidRPr="007D32A3" w14:paraId="27F94938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2CCAEAC" w14:textId="77777777" w:rsidR="00C23067" w:rsidRPr="007D32A3" w:rsidRDefault="00C23067" w:rsidP="00E11DD8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02" w:type="dxa"/>
          </w:tcPr>
          <w:p w14:paraId="18D918A6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B935B97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F2D8E0A" w14:textId="6C542A7B" w:rsidR="00C23067" w:rsidRPr="007D32A3" w:rsidRDefault="00C23067" w:rsidP="00E11DD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1AEFBD6" w14:textId="77777777" w:rsidR="00C23067" w:rsidRPr="007D32A3" w:rsidRDefault="00C23067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100114A" w14:textId="52A8D4A7" w:rsidR="00C23067" w:rsidRPr="007D32A3" w:rsidRDefault="00BF0225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C23067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A427D6" w14:textId="77777777" w:rsidR="00C23067" w:rsidRPr="007D32A3" w:rsidRDefault="00C23067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4699226B" w14:textId="4EFB77F9" w:rsidR="00C23067" w:rsidRPr="007D32A3" w:rsidRDefault="00BF0225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C23067"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317" w:type="dxa"/>
            <w:gridSpan w:val="2"/>
          </w:tcPr>
          <w:p w14:paraId="7BCA4F5D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B53A397" w14:textId="7B696D7E" w:rsidR="00C23067" w:rsidRPr="007D32A3" w:rsidRDefault="00C23067" w:rsidP="00E11DD8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72B7949F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CD7D85" w14:textId="542D6C24" w:rsidR="00C23067" w:rsidRPr="00DF00FD" w:rsidRDefault="000A1423" w:rsidP="000A14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54FE34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A8F525" w14:textId="4B0F58B4" w:rsidR="00C23067" w:rsidRPr="007D32A3" w:rsidRDefault="000A1423" w:rsidP="000A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00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70" w:type="dxa"/>
          </w:tcPr>
          <w:p w14:paraId="40D167C7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C87273E" w14:textId="7AD19A6B" w:rsidR="00C23067" w:rsidRPr="00322E3E" w:rsidRDefault="00BF0225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A959AE" w:rsidRPr="00DF0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</w:tr>
      <w:tr w:rsidR="00BD2F66" w:rsidRPr="007D32A3" w14:paraId="32F5C0C0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217ABF10" w14:textId="77777777" w:rsidR="00C23067" w:rsidRPr="007D32A3" w:rsidRDefault="00C23067" w:rsidP="00E11DD8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4678884" w14:textId="1684C6A3" w:rsidR="00C23067" w:rsidRPr="007D32A3" w:rsidRDefault="00BF0225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C23067"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48" w:type="dxa"/>
          </w:tcPr>
          <w:p w14:paraId="52ED0B84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F9F71" w14:textId="01C70A1D" w:rsidR="00C23067" w:rsidRPr="007D32A3" w:rsidRDefault="00BF0225" w:rsidP="00E11DD8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 w:rsidR="00C23067"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FF49FC0" w14:textId="77777777" w:rsidR="00C23067" w:rsidRPr="007D32A3" w:rsidRDefault="00C23067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393C" w14:textId="70C2D7E4" w:rsidR="00C23067" w:rsidRPr="007D32A3" w:rsidRDefault="00BF0225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</w:t>
            </w:r>
            <w:r w:rsidR="00C23067"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E37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1D53EA" w14:textId="77777777" w:rsidR="00C23067" w:rsidRPr="007D32A3" w:rsidRDefault="00C23067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1CC9" w14:textId="425D4B41" w:rsidR="00C23067" w:rsidRPr="007D32A3" w:rsidRDefault="00BF0225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434</w:t>
            </w:r>
            <w:r w:rsidR="00C23067"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  <w:r w:rsidR="00E37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17" w:type="dxa"/>
            <w:gridSpan w:val="2"/>
          </w:tcPr>
          <w:p w14:paraId="464230B2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4530928" w14:textId="5AD04DD8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30934456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B15403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0B67A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559CA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24A56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0B0AA8AE" w14:textId="77777777" w:rsidR="00C23067" w:rsidRPr="007D32A3" w:rsidRDefault="00C23067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2F66" w:rsidRPr="007D32A3" w14:paraId="209BCC8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8F05FAB" w14:textId="77777777" w:rsidR="00C23067" w:rsidRPr="007D32A3" w:rsidRDefault="00C23067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</w:tcPr>
          <w:p w14:paraId="7E4E61C0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08F159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121F9AB5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17ECE25" w14:textId="77777777" w:rsidR="00C23067" w:rsidRPr="007D32A3" w:rsidRDefault="00C23067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8B74AB7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ABA3031" w14:textId="77777777" w:rsidR="00C23067" w:rsidRPr="007D32A3" w:rsidRDefault="00C23067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3D775E2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BD22DC7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932FA7D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C08D63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FCF218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06879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14B735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55082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FAE666A" w14:textId="77777777" w:rsidR="00C23067" w:rsidRPr="007D32A3" w:rsidRDefault="00C23067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2F66" w:rsidRPr="007D32A3" w14:paraId="460018E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401E642" w14:textId="77777777" w:rsidR="00C23067" w:rsidRPr="007D32A3" w:rsidRDefault="00C23067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D32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02" w:type="dxa"/>
          </w:tcPr>
          <w:p w14:paraId="7DC6B60E" w14:textId="2450B3F8" w:rsidR="00C23067" w:rsidRPr="007D32A3" w:rsidRDefault="00C23067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B4339B0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6D08F66B" w14:textId="2477D5C5" w:rsidR="00C23067" w:rsidRPr="007D32A3" w:rsidRDefault="00C23067" w:rsidP="004F00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0BE24CC7" w14:textId="77777777" w:rsidR="00C23067" w:rsidRPr="007D32A3" w:rsidRDefault="00C23067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3A822F9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52522B" w14:textId="77777777" w:rsidR="00C23067" w:rsidRPr="007D32A3" w:rsidRDefault="00C23067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45271FCD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8FBCFB2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5B996F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1A12E3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5366F4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18C56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19616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7917A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7D4B3BC" w14:textId="77777777" w:rsidR="00C23067" w:rsidRPr="007D32A3" w:rsidRDefault="00C23067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6E0" w:rsidRPr="007D32A3" w14:paraId="234A677F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CC81516" w14:textId="77777777" w:rsidR="004076E0" w:rsidRPr="007D32A3" w:rsidRDefault="004076E0" w:rsidP="004076E0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2" w:type="dxa"/>
          </w:tcPr>
          <w:p w14:paraId="5A2C3247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C91BA96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2DB002CE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4686B7B" w14:textId="77777777" w:rsidR="004076E0" w:rsidRPr="007D32A3" w:rsidRDefault="004076E0" w:rsidP="004076E0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4F034EF" w14:textId="55A47929" w:rsidR="004076E0" w:rsidRPr="007D32A3" w:rsidRDefault="004076E0" w:rsidP="004076E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2B9A34" w14:textId="77777777" w:rsidR="004076E0" w:rsidRPr="007D32A3" w:rsidRDefault="004076E0" w:rsidP="004076E0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79C78D83" w14:textId="37CAA77C" w:rsidR="004076E0" w:rsidRPr="007D32A3" w:rsidRDefault="004076E0" w:rsidP="004076E0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778CC582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E821438" w14:textId="045C1E8C" w:rsidR="004076E0" w:rsidRPr="007D32A3" w:rsidRDefault="004076E0" w:rsidP="004076E0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F4E9C43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CD69D1" w14:textId="7D205112" w:rsidR="004076E0" w:rsidRPr="007D32A3" w:rsidRDefault="004076E0" w:rsidP="004076E0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614899" w14:textId="77777777" w:rsidR="004076E0" w:rsidRPr="007D32A3" w:rsidRDefault="004076E0" w:rsidP="00407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2AEEF8" w14:textId="7ECD5F2C" w:rsidR="004076E0" w:rsidRPr="007D32A3" w:rsidRDefault="004076E0" w:rsidP="00407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1E94B0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0D3AC955" w14:textId="68F3F475" w:rsidR="004076E0" w:rsidRPr="007D32A3" w:rsidRDefault="004076E0" w:rsidP="004076E0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D3AE0" w:rsidRPr="007D32A3" w14:paraId="78D093A7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8713927" w14:textId="77777777" w:rsidR="007D3AE0" w:rsidRPr="007D32A3" w:rsidRDefault="007D3AE0" w:rsidP="007D3AE0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1202" w:type="dxa"/>
          </w:tcPr>
          <w:p w14:paraId="363D9ECA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5016CA4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52B1D7CC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BB08FA5" w14:textId="77777777" w:rsidR="007D3AE0" w:rsidRPr="007D32A3" w:rsidRDefault="007D3AE0" w:rsidP="007D3AE0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F835AF3" w14:textId="723E8D29" w:rsidR="007D3AE0" w:rsidRPr="007D32A3" w:rsidRDefault="007D3AE0" w:rsidP="007D3AE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44E3FC" w14:textId="77777777" w:rsidR="007D3AE0" w:rsidRPr="007D32A3" w:rsidRDefault="007D3AE0" w:rsidP="007D3AE0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16EB0DDF" w14:textId="008C11F0" w:rsidR="007D3AE0" w:rsidRPr="007D32A3" w:rsidRDefault="007D3AE0" w:rsidP="007D3AE0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527FD6E3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D63A91F" w14:textId="5D0C86D9" w:rsidR="007D3AE0" w:rsidRPr="007D32A3" w:rsidRDefault="007D3AE0" w:rsidP="007D3AE0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35BB7E5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AA976C" w14:textId="55D9E2D4" w:rsidR="007D3AE0" w:rsidRPr="007D32A3" w:rsidRDefault="007D3AE0" w:rsidP="007D3A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FCBCD" w14:textId="77777777" w:rsidR="007D3AE0" w:rsidRPr="007D32A3" w:rsidRDefault="007D3AE0" w:rsidP="007D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BA287B" w14:textId="3CD26CB2" w:rsidR="007D3AE0" w:rsidRPr="007D32A3" w:rsidRDefault="007D3AE0" w:rsidP="009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AFA237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7CEF0646" w14:textId="04CFD663" w:rsidR="007D3AE0" w:rsidRPr="007D32A3" w:rsidRDefault="007D3AE0" w:rsidP="007D3AE0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76E0" w:rsidRPr="007D32A3" w14:paraId="52DD03EE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4BD60FB" w14:textId="77777777" w:rsidR="004076E0" w:rsidRPr="007D32A3" w:rsidRDefault="004076E0" w:rsidP="004076E0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02" w:type="dxa"/>
          </w:tcPr>
          <w:p w14:paraId="5586FFD7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711C162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F34A41E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188F2BB" w14:textId="77777777" w:rsidR="004076E0" w:rsidRPr="007D32A3" w:rsidRDefault="004076E0" w:rsidP="004076E0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DD4D5FC" w14:textId="1581CBAA" w:rsidR="004076E0" w:rsidRPr="007D32A3" w:rsidRDefault="004076E0" w:rsidP="004076E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220D85" w14:textId="77777777" w:rsidR="004076E0" w:rsidRPr="007D32A3" w:rsidRDefault="004076E0" w:rsidP="004076E0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A6D9383" w14:textId="7F21D8CD" w:rsidR="004076E0" w:rsidRPr="007D32A3" w:rsidRDefault="004076E0" w:rsidP="004076E0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18C0ED85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C64D47E" w14:textId="449E1031" w:rsidR="004076E0" w:rsidRPr="007D32A3" w:rsidRDefault="004076E0" w:rsidP="004076E0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338C310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9FF5C2" w14:textId="4E3A385D" w:rsidR="004076E0" w:rsidRPr="007D32A3" w:rsidRDefault="004076E0" w:rsidP="004076E0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3EF1E" w14:textId="77777777" w:rsidR="004076E0" w:rsidRPr="007D32A3" w:rsidRDefault="004076E0" w:rsidP="00407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192200" w14:textId="38EB4B02" w:rsidR="004076E0" w:rsidRPr="007D32A3" w:rsidRDefault="004076E0" w:rsidP="00407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3A1425" w14:textId="77777777" w:rsidR="004076E0" w:rsidRPr="007D32A3" w:rsidRDefault="004076E0" w:rsidP="004076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6023A77B" w14:textId="40146D0E" w:rsidR="004076E0" w:rsidRPr="007D32A3" w:rsidRDefault="004076E0" w:rsidP="004076E0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D3AE0" w:rsidRPr="007D32A3" w14:paraId="32194D0D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5A4D0EA" w14:textId="382C8F33" w:rsidR="007D3AE0" w:rsidRPr="00BD43EA" w:rsidRDefault="007D3AE0" w:rsidP="007D3AE0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6E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D1DE162" w14:textId="38599E3E" w:rsidR="007D3AE0" w:rsidRPr="007D32A3" w:rsidRDefault="007D3AE0" w:rsidP="007D3AE0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E5C3C67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6000D" w14:textId="61187B60" w:rsidR="007D3AE0" w:rsidRPr="007D32A3" w:rsidRDefault="007D3AE0" w:rsidP="007D3AE0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6BCDB3F" w14:textId="77777777" w:rsidR="007D3AE0" w:rsidRPr="007D32A3" w:rsidRDefault="007D3AE0" w:rsidP="007D3AE0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3E8B6" w14:textId="4BBF959D" w:rsidR="007D3AE0" w:rsidRDefault="007D3AE0" w:rsidP="007D3AE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736C74" w14:textId="77777777" w:rsidR="007D3AE0" w:rsidRPr="007D32A3" w:rsidRDefault="007D3AE0" w:rsidP="007D3AE0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7146BEA" w14:textId="739959F7" w:rsidR="007D3AE0" w:rsidRDefault="007D3AE0" w:rsidP="007D3AE0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657CDEAD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27777A1" w14:textId="7887FA4B" w:rsidR="007D3AE0" w:rsidRPr="007D32A3" w:rsidRDefault="007D3AE0" w:rsidP="007D3AE0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C351ABA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4F3719" w14:textId="139A088F" w:rsidR="007D3AE0" w:rsidRPr="007D32A3" w:rsidRDefault="007D3AE0" w:rsidP="007D3AE0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01AFA4" w14:textId="77777777" w:rsidR="007D3AE0" w:rsidRPr="007D32A3" w:rsidRDefault="007D3AE0" w:rsidP="007D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C268E" w14:textId="6E350514" w:rsidR="007D3AE0" w:rsidRDefault="007D3AE0" w:rsidP="009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1FF8B7" w14:textId="77777777" w:rsidR="007D3AE0" w:rsidRPr="007D32A3" w:rsidRDefault="007D3AE0" w:rsidP="007D3AE0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F956A3C" w14:textId="323235EF" w:rsidR="007D3AE0" w:rsidRDefault="007D3AE0" w:rsidP="007D3AE0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7D32A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2F66" w:rsidRPr="007D32A3" w14:paraId="6A54EECA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24E1A38" w14:textId="77777777" w:rsidR="00C23067" w:rsidRPr="00BD43EA" w:rsidRDefault="00C23067" w:rsidP="003F5A18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5A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8C162B5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DF47254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B950" w14:textId="77777777" w:rsidR="00C23067" w:rsidRPr="004F00B5" w:rsidRDefault="00C23067" w:rsidP="004F00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01BFFC3" w14:textId="77777777" w:rsidR="00C23067" w:rsidRPr="007D32A3" w:rsidRDefault="00C23067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FC38B" w14:textId="3F0EC67D" w:rsidR="00C23067" w:rsidRPr="007D32A3" w:rsidRDefault="00C23067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7618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103,231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6D6DF4" w14:textId="77777777" w:rsidR="00C23067" w:rsidRPr="007D32A3" w:rsidRDefault="00C23067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02E44" w14:textId="092FDFE9" w:rsidR="00C23067" w:rsidRPr="007D32A3" w:rsidRDefault="00C23067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7D32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7618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103,231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269BADA9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D6206C2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4AA1C8F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16A338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06C31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C36D43" w14:textId="77777777" w:rsidR="00C23067" w:rsidRPr="007D32A3" w:rsidRDefault="00C23067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39EE6" w14:textId="77777777" w:rsidR="00C23067" w:rsidRPr="007D32A3" w:rsidRDefault="00C23067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A33A530" w14:textId="77777777" w:rsidR="00C23067" w:rsidRPr="007D32A3" w:rsidRDefault="00C23067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162" w:rsidRPr="007D32A3" w14:paraId="18BBA39F" w14:textId="77777777" w:rsidTr="00B14162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02BB545" w14:textId="77777777" w:rsidR="00B14162" w:rsidRPr="00BD43EA" w:rsidRDefault="00B1416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7D5D07D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50AC1CA2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D3572D" w14:textId="77777777" w:rsidR="00B14162" w:rsidRPr="004F00B5" w:rsidRDefault="00B14162" w:rsidP="004F00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7C461DE" w14:textId="77777777" w:rsidR="00B14162" w:rsidRPr="007D32A3" w:rsidRDefault="00B14162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EB59B0" w14:textId="77777777" w:rsidR="00B14162" w:rsidRDefault="00B14162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DC9F31" w14:textId="77777777" w:rsidR="00B14162" w:rsidRPr="007D32A3" w:rsidRDefault="00B14162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8D3BDA4" w14:textId="77777777" w:rsidR="00B14162" w:rsidRDefault="00B14162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7" w:type="dxa"/>
            <w:gridSpan w:val="2"/>
          </w:tcPr>
          <w:p w14:paraId="4E1F282D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5519E5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07CF2DFA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2383BF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20B82" w14:textId="77777777" w:rsidR="00B14162" w:rsidRPr="007D32A3" w:rsidRDefault="00B1416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003AE3" w14:textId="77777777" w:rsidR="00B14162" w:rsidRPr="007D32A3" w:rsidRDefault="00B1416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0D4D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06B201C" w14:textId="77777777" w:rsidR="00B14162" w:rsidRPr="007D32A3" w:rsidRDefault="00B14162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162" w:rsidRPr="007D32A3" w14:paraId="3CB38160" w14:textId="77777777" w:rsidTr="00B14162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A2851D7" w14:textId="77777777" w:rsidR="00B14162" w:rsidRPr="00BD43EA" w:rsidRDefault="00B1416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2" w:type="dxa"/>
          </w:tcPr>
          <w:p w14:paraId="57D89712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2B2871F2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49A813AD" w14:textId="77777777" w:rsidR="00B14162" w:rsidRPr="004F00B5" w:rsidRDefault="00B14162" w:rsidP="004F00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5007A79E" w14:textId="77777777" w:rsidR="00B14162" w:rsidRPr="007D32A3" w:rsidRDefault="00B14162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0B63516" w14:textId="77777777" w:rsidR="00B14162" w:rsidRDefault="00B14162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1F5AEA" w14:textId="77777777" w:rsidR="00B14162" w:rsidRPr="007D32A3" w:rsidRDefault="00B14162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42EFBF9D" w14:textId="77777777" w:rsidR="00B14162" w:rsidRDefault="00B14162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7" w:type="dxa"/>
            <w:gridSpan w:val="2"/>
          </w:tcPr>
          <w:p w14:paraId="0296C693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D4CB563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32D79BD1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816D48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A1A27" w14:textId="77777777" w:rsidR="00B14162" w:rsidRPr="007D32A3" w:rsidRDefault="00B1416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DA3071" w14:textId="77777777" w:rsidR="00B14162" w:rsidRPr="007D32A3" w:rsidRDefault="00B1416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15CED" w14:textId="77777777" w:rsidR="00B14162" w:rsidRPr="007D32A3" w:rsidRDefault="00B1416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67D6F64B" w14:textId="77777777" w:rsidR="00B14162" w:rsidRPr="007D32A3" w:rsidRDefault="00B14162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3067" w:rsidRPr="004D09B2" w14:paraId="2B9DDE10" w14:textId="77777777" w:rsidTr="00B14162">
        <w:trPr>
          <w:gridAfter w:val="1"/>
          <w:wAfter w:w="6" w:type="dxa"/>
          <w:trHeight w:val="261"/>
        </w:trPr>
        <w:tc>
          <w:tcPr>
            <w:tcW w:w="2724" w:type="dxa"/>
            <w:shd w:val="clear" w:color="auto" w:fill="auto"/>
            <w:vAlign w:val="bottom"/>
          </w:tcPr>
          <w:p w14:paraId="7C932879" w14:textId="14DF76DA" w:rsidR="00C23067" w:rsidRPr="004D09B2" w:rsidRDefault="00C23067" w:rsidP="00C23067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20" w:type="dxa"/>
            <w:gridSpan w:val="21"/>
            <w:vAlign w:val="bottom"/>
          </w:tcPr>
          <w:p w14:paraId="38A4F6D3" w14:textId="0292B62B" w:rsidR="00C23067" w:rsidRPr="004D09B2" w:rsidRDefault="00C23067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7BB5" w:rsidRPr="004D09B2" w14:paraId="396DB589" w14:textId="77777777" w:rsidTr="00333F6D">
        <w:trPr>
          <w:gridAfter w:val="1"/>
          <w:wAfter w:w="6" w:type="dxa"/>
          <w:trHeight w:val="261"/>
        </w:trPr>
        <w:tc>
          <w:tcPr>
            <w:tcW w:w="2724" w:type="dxa"/>
            <w:shd w:val="clear" w:color="auto" w:fill="auto"/>
            <w:vAlign w:val="bottom"/>
          </w:tcPr>
          <w:p w14:paraId="7D95B98C" w14:textId="77777777" w:rsidR="00C97BB5" w:rsidRPr="004D09B2" w:rsidRDefault="00C97BB5" w:rsidP="00C23067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66" w:type="dxa"/>
            <w:gridSpan w:val="12"/>
            <w:vAlign w:val="bottom"/>
          </w:tcPr>
          <w:p w14:paraId="09DD6516" w14:textId="77777777" w:rsidR="00C97BB5" w:rsidRPr="004D09B2" w:rsidRDefault="00C97BB5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6654" w:type="dxa"/>
            <w:gridSpan w:val="9"/>
            <w:vAlign w:val="bottom"/>
          </w:tcPr>
          <w:p w14:paraId="4F56364B" w14:textId="77777777" w:rsidR="00C97BB5" w:rsidRPr="004D09B2" w:rsidRDefault="00C97BB5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91823" w:rsidRPr="004D09B2" w14:paraId="083280F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625CC462" w14:textId="2BE5DA8B" w:rsidR="00191823" w:rsidRPr="004D09B2" w:rsidRDefault="00191823" w:rsidP="00C23067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09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2" w:type="dxa"/>
            <w:vAlign w:val="bottom"/>
          </w:tcPr>
          <w:p w14:paraId="7FFC7533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</w:tcPr>
          <w:p w14:paraId="13292A27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D42E120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9C362FC" w14:textId="77777777" w:rsidR="00191823" w:rsidRPr="004D09B2" w:rsidRDefault="00191823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57B95FFF" w14:textId="59AAF7B2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4D09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324" w:type="dxa"/>
            <w:gridSpan w:val="2"/>
            <w:shd w:val="clear" w:color="auto" w:fill="auto"/>
            <w:vAlign w:val="bottom"/>
          </w:tcPr>
          <w:p w14:paraId="7DA49C9D" w14:textId="77777777" w:rsidR="00191823" w:rsidRPr="004D09B2" w:rsidRDefault="00191823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F193137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0" w:type="dxa"/>
          </w:tcPr>
          <w:p w14:paraId="7481E052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587A5B9" w14:textId="14BC6DE2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2FED6E78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2B3B747" w14:textId="446310D0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38AF5CA" w14:textId="77777777" w:rsidR="00191823" w:rsidRPr="004D09B2" w:rsidRDefault="00191823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03F571" w14:textId="66C960CE" w:rsidR="00191823" w:rsidRPr="004D09B2" w:rsidRDefault="00191823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3EBA63A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254BF10" w14:textId="77777777" w:rsidR="00191823" w:rsidRPr="004D09B2" w:rsidRDefault="00191823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3067" w:rsidRPr="004D09B2" w14:paraId="0B6A413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4892C8B" w14:textId="77777777" w:rsidR="00C23067" w:rsidRPr="004D09B2" w:rsidRDefault="00C23067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06" w:type="dxa"/>
            <w:gridSpan w:val="21"/>
          </w:tcPr>
          <w:p w14:paraId="292F01F1" w14:textId="77777777" w:rsidR="00C23067" w:rsidRPr="004D09B2" w:rsidRDefault="00C23067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D09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1823" w:rsidRPr="004D09B2" w14:paraId="0902F918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654731C" w14:textId="77777777" w:rsidR="00191823" w:rsidRPr="004D09B2" w:rsidRDefault="00191823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D09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5E7A9D88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FA5E79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007094B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8FC6B12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36A46FCD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5D61D247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CCCE096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AD09876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F75A2A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EEE0548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4D9DD6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CC5D4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E1A80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BB7B16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96DEBFB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2F66" w:rsidRPr="004D09B2" w14:paraId="020E004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21AB967" w14:textId="77777777" w:rsidR="00BD2F66" w:rsidRPr="004D09B2" w:rsidRDefault="00BD2F66" w:rsidP="00BD2F66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2" w:type="dxa"/>
          </w:tcPr>
          <w:p w14:paraId="29CFA825" w14:textId="77777777" w:rsidR="00BD2F66" w:rsidRPr="004D09B2" w:rsidRDefault="00BD2F66" w:rsidP="00BD2F6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E725A07" w14:textId="77777777" w:rsidR="00BD2F66" w:rsidRPr="004D09B2" w:rsidRDefault="00BD2F66" w:rsidP="00BD2F6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23F47611" w14:textId="77777777" w:rsidR="00BD2F66" w:rsidRPr="004D09B2" w:rsidRDefault="00BD2F66" w:rsidP="00BD2F6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4623480" w14:textId="77777777" w:rsidR="00BD2F66" w:rsidRPr="004D09B2" w:rsidRDefault="00BD2F66" w:rsidP="00BD2F66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768519E4" w14:textId="2B5E90CC" w:rsidR="00BD2F66" w:rsidRPr="004D09B2" w:rsidRDefault="00BF0225" w:rsidP="00BD2F6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  <w:r w:rsidR="00BD2F66" w:rsidRPr="004D09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973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6B3F48B8" w14:textId="77777777" w:rsidR="00BD2F66" w:rsidRPr="004D09B2" w:rsidRDefault="00BD2F66" w:rsidP="00BD2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75D5B5A6" w14:textId="2B05E08C" w:rsidR="00BD2F66" w:rsidRPr="004D09B2" w:rsidRDefault="00BF0225" w:rsidP="00BD2F6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="00BD2F66"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  <w:tc>
          <w:tcPr>
            <w:tcW w:w="280" w:type="dxa"/>
          </w:tcPr>
          <w:p w14:paraId="22A6966B" w14:textId="77777777" w:rsidR="00BD2F66" w:rsidRPr="004D09B2" w:rsidRDefault="00BD2F66" w:rsidP="00BD2F6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BE55D1C" w14:textId="77777777" w:rsidR="00BD2F66" w:rsidRPr="004D09B2" w:rsidRDefault="00BD2F66" w:rsidP="00EF2A4A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931FDFF" w14:textId="77777777" w:rsidR="00BD2F66" w:rsidRPr="004D09B2" w:rsidRDefault="00BD2F66" w:rsidP="00BD2F6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E9FF2B" w14:textId="5300128F" w:rsidR="00BD2F66" w:rsidRPr="004D09B2" w:rsidRDefault="00BD2F66" w:rsidP="002463B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F052A" w14:textId="77777777" w:rsidR="00BD2F66" w:rsidRPr="004D09B2" w:rsidRDefault="00BD2F66" w:rsidP="00BD2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A5EF81" w14:textId="6BB78927" w:rsidR="00BD2F66" w:rsidRPr="004D09B2" w:rsidRDefault="00BF0225" w:rsidP="00B1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D2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0" w:type="dxa"/>
          </w:tcPr>
          <w:p w14:paraId="18E1FA23" w14:textId="77777777" w:rsidR="00BD2F66" w:rsidRPr="004D09B2" w:rsidRDefault="00BD2F66" w:rsidP="00BD2F6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3045D520" w14:textId="32F4D84B" w:rsidR="00BD2F66" w:rsidRPr="004D09B2" w:rsidRDefault="00BF0225" w:rsidP="00281D4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BD2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</w:tr>
      <w:tr w:rsidR="00191823" w:rsidRPr="004D09B2" w14:paraId="5EAFF5E8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E2C3FA2" w14:textId="77777777" w:rsidR="00191823" w:rsidRPr="004D09B2" w:rsidRDefault="00191823" w:rsidP="00C23067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02" w:type="dxa"/>
          </w:tcPr>
          <w:p w14:paraId="60890A43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45B8B81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7039234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F0CB386" w14:textId="77777777" w:rsidR="00191823" w:rsidRPr="004D09B2" w:rsidRDefault="00191823" w:rsidP="00C2306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55500554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79E945D9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52989F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59EDDE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AB42649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C2D94E9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B6990C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A1222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36AC12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402FC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7A34C39" w14:textId="77777777" w:rsidR="00191823" w:rsidRPr="004D09B2" w:rsidRDefault="00191823" w:rsidP="00281D4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23" w:rsidRPr="004D09B2" w14:paraId="6DFE4C14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7891FEA" w14:textId="7FEAE70F" w:rsidR="00191823" w:rsidRPr="004D09B2" w:rsidRDefault="00191823" w:rsidP="00C23067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2C650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202" w:type="dxa"/>
          </w:tcPr>
          <w:p w14:paraId="4CBE7ABD" w14:textId="5B9D95CD" w:rsidR="00191823" w:rsidRPr="00301D3C" w:rsidRDefault="00BF0225" w:rsidP="00301D3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248" w:type="dxa"/>
          </w:tcPr>
          <w:p w14:paraId="427776C8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C14B37D" w14:textId="5F6CF0FB" w:rsidR="00191823" w:rsidRPr="004D09B2" w:rsidRDefault="00BF0225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  <w:r w:rsidR="00191823" w:rsidRPr="004D09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136C4A3" w14:textId="77777777" w:rsidR="00191823" w:rsidRPr="004D09B2" w:rsidRDefault="00191823" w:rsidP="00C2306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6D226F5D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D172DEE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5D49FA12" w14:textId="56FFD8D1" w:rsidR="00191823" w:rsidRPr="004D09B2" w:rsidRDefault="00BF0225" w:rsidP="00C2306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191823"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280" w:type="dxa"/>
          </w:tcPr>
          <w:p w14:paraId="7A0B72FB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446FD59" w14:textId="7D45676D" w:rsidR="00191823" w:rsidRPr="004D09B2" w:rsidRDefault="00BF0225" w:rsidP="00EF2A4A">
            <w:pPr>
              <w:pStyle w:val="acctfourfigures"/>
              <w:tabs>
                <w:tab w:val="clear" w:pos="765"/>
                <w:tab w:val="decimal" w:pos="83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191823"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</w:tcPr>
          <w:p w14:paraId="5272040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11E31F" w14:textId="779CC32A" w:rsidR="00191823" w:rsidRPr="004D09B2" w:rsidRDefault="00BF0225" w:rsidP="00301D3C">
            <w:pPr>
              <w:pStyle w:val="acctfourfigures"/>
              <w:tabs>
                <w:tab w:val="clear" w:pos="765"/>
                <w:tab w:val="decimal" w:pos="1063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270" w:type="dxa"/>
          </w:tcPr>
          <w:p w14:paraId="78432740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45C05B" w14:textId="77777777" w:rsidR="00191823" w:rsidRPr="004D09B2" w:rsidRDefault="00191823" w:rsidP="0072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F13182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10528E2" w14:textId="6B86E958" w:rsidR="00191823" w:rsidRPr="004D09B2" w:rsidRDefault="00BF0225" w:rsidP="00281D4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191823"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</w:tr>
      <w:tr w:rsidR="00191823" w:rsidRPr="004D09B2" w14:paraId="60B4E0BF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FB97D59" w14:textId="77777777" w:rsidR="00191823" w:rsidRPr="004D09B2" w:rsidRDefault="00191823" w:rsidP="007B12E7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23A188" w14:textId="33EDF337" w:rsidR="00191823" w:rsidRPr="004D09B2" w:rsidRDefault="00BF0225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248" w:type="dxa"/>
          </w:tcPr>
          <w:p w14:paraId="73F8CA13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BC8" w14:textId="1BAC7C5F" w:rsidR="00191823" w:rsidRPr="004D09B2" w:rsidRDefault="00BF0225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 w:rsidR="00191823"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9B2B51" w14:textId="77777777" w:rsidR="00191823" w:rsidRPr="004D09B2" w:rsidRDefault="00191823" w:rsidP="00C2306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99D17" w14:textId="1B1C9629" w:rsidR="00191823" w:rsidRPr="004D09B2" w:rsidRDefault="00BF0225" w:rsidP="00C2306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</w:t>
            </w:r>
            <w:r w:rsidR="00191823" w:rsidRPr="004D09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973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196C4CF4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0FF0F" w14:textId="5DF06603" w:rsidR="00191823" w:rsidRPr="004D09B2" w:rsidRDefault="00E3781A" w:rsidP="00C2306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372,145</w:t>
            </w:r>
          </w:p>
        </w:tc>
        <w:tc>
          <w:tcPr>
            <w:tcW w:w="280" w:type="dxa"/>
          </w:tcPr>
          <w:p w14:paraId="6ED5DB28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457F5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334FE1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8C1658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2233B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4E728A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CE562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648C4D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23" w:rsidRPr="004D09B2" w14:paraId="5E77ADC2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61EDB7A" w14:textId="77777777" w:rsidR="00191823" w:rsidRPr="004D09B2" w:rsidRDefault="00191823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14033A1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D97EE4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64E5E38B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25728DB" w14:textId="77777777" w:rsidR="00191823" w:rsidRPr="004D09B2" w:rsidRDefault="00191823" w:rsidP="00C2306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C73FD6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2AE8CC43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FF0DFC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6C6EE41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8AEF639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B28D4E8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7C86D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E0002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32A03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F9466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01FCE8B2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823" w:rsidRPr="004D09B2" w14:paraId="6BD3E94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051D50E" w14:textId="77777777" w:rsidR="00191823" w:rsidRPr="004D09B2" w:rsidRDefault="00191823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4D09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02" w:type="dxa"/>
          </w:tcPr>
          <w:p w14:paraId="488ED691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ACA45A1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2CDDF9D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AC7A552" w14:textId="77777777" w:rsidR="00191823" w:rsidRPr="004D09B2" w:rsidRDefault="00191823" w:rsidP="00C2306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381E154E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752414FE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446554E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9433CB9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37D3F34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6EE77F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7E3DC3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1450AA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672FBF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F8FB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A5A78AA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97E" w:rsidRPr="004D09B2" w14:paraId="33E58FA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BA90243" w14:textId="77777777" w:rsidR="00D4597E" w:rsidRPr="004D09B2" w:rsidRDefault="00D4597E" w:rsidP="00D4597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2" w:type="dxa"/>
          </w:tcPr>
          <w:p w14:paraId="0B79A3D5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48ECCA3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54D7424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76D4446" w14:textId="77777777" w:rsidR="00D4597E" w:rsidRPr="004D09B2" w:rsidRDefault="00D4597E" w:rsidP="00D459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05E0F7F1" w14:textId="56B3DBB9" w:rsidR="00D4597E" w:rsidRPr="004D09B2" w:rsidRDefault="00D4597E" w:rsidP="00D459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2294891B" w14:textId="77777777" w:rsidR="00D4597E" w:rsidRPr="004D09B2" w:rsidRDefault="00D4597E" w:rsidP="00D4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375C9F42" w14:textId="07B17004" w:rsidR="00D4597E" w:rsidRPr="004D09B2" w:rsidRDefault="00D4597E" w:rsidP="00D459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75687A2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D9E37D4" w14:textId="587AC41B" w:rsidR="00D4597E" w:rsidRPr="004D09B2" w:rsidRDefault="00D4597E" w:rsidP="00D459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9D0A219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3E76A01" w14:textId="39C22CB5" w:rsidR="00D4597E" w:rsidRPr="004D09B2" w:rsidRDefault="00D4597E" w:rsidP="00D4597E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DA88CC" w14:textId="77777777" w:rsidR="00D4597E" w:rsidRPr="004D09B2" w:rsidRDefault="00D4597E" w:rsidP="00D4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ECB2F" w14:textId="3D7AA95A" w:rsidR="00D4597E" w:rsidRPr="004D09B2" w:rsidRDefault="00D4597E" w:rsidP="00D4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859214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E41F876" w14:textId="44798BBF" w:rsidR="00D4597E" w:rsidRPr="004D09B2" w:rsidRDefault="00D4597E" w:rsidP="00D459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597E" w:rsidRPr="004D09B2" w14:paraId="3F3233CD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8C3AEEA" w14:textId="77777777" w:rsidR="00D4597E" w:rsidRPr="004D09B2" w:rsidRDefault="00D4597E" w:rsidP="00D4597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02" w:type="dxa"/>
          </w:tcPr>
          <w:p w14:paraId="3FE911E7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B60A6B4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5E834C8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83DE459" w14:textId="77777777" w:rsidR="00D4597E" w:rsidRPr="004D09B2" w:rsidRDefault="00D4597E" w:rsidP="00D459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296E28BD" w14:textId="498F64D8" w:rsidR="00D4597E" w:rsidRPr="004D09B2" w:rsidRDefault="00D4597E" w:rsidP="00D459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1D9E8D" w14:textId="77777777" w:rsidR="00D4597E" w:rsidRPr="004D09B2" w:rsidRDefault="00D4597E" w:rsidP="00D4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45582A10" w14:textId="55A483BD" w:rsidR="00D4597E" w:rsidRPr="004D09B2" w:rsidRDefault="00D4597E" w:rsidP="00D459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62529369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4EE0DB2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B902462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D0785A" w14:textId="7EFFB561" w:rsidR="00D4597E" w:rsidRPr="004D09B2" w:rsidRDefault="00D4597E" w:rsidP="00D4597E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A5E9BD" w14:textId="77777777" w:rsidR="00D4597E" w:rsidRPr="004D09B2" w:rsidRDefault="00D4597E" w:rsidP="00D4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04D7B7" w14:textId="3800CFD8" w:rsidR="00D4597E" w:rsidRPr="004D09B2" w:rsidRDefault="00D4597E" w:rsidP="00D4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D48271" w14:textId="77777777" w:rsidR="00D4597E" w:rsidRPr="004D09B2" w:rsidRDefault="00D4597E" w:rsidP="00D459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0A9CDF61" w14:textId="3331A889" w:rsidR="00D4597E" w:rsidRPr="004D09B2" w:rsidRDefault="00D4597E" w:rsidP="00D459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0D26" w:rsidRPr="004D09B2" w14:paraId="77801924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2B17FBCD" w14:textId="77777777" w:rsidR="005E0D26" w:rsidRPr="004D09B2" w:rsidRDefault="005E0D26" w:rsidP="000F021D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202" w:type="dxa"/>
          </w:tcPr>
          <w:p w14:paraId="675B7AC5" w14:textId="77777777" w:rsidR="005E0D26" w:rsidRPr="004D09B2" w:rsidRDefault="005E0D26" w:rsidP="005E0D2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B81B8F9" w14:textId="77777777" w:rsidR="005E0D26" w:rsidRPr="004D09B2" w:rsidRDefault="005E0D26" w:rsidP="005E0D2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AA20763" w14:textId="77777777" w:rsidR="005E0D26" w:rsidRPr="004D09B2" w:rsidRDefault="005E0D26" w:rsidP="005E0D2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502667D" w14:textId="77777777" w:rsidR="005E0D26" w:rsidRPr="004D09B2" w:rsidRDefault="005E0D26" w:rsidP="005E0D26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38229743" w14:textId="05B85497" w:rsidR="005E0D26" w:rsidRPr="004D09B2" w:rsidRDefault="005E0D26" w:rsidP="005E0D2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4D09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</w:t>
            </w:r>
            <w:r w:rsidRPr="004D09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2211B49E" w14:textId="77777777" w:rsidR="005E0D26" w:rsidRPr="004D09B2" w:rsidRDefault="005E0D26" w:rsidP="005E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1C4ACB9F" w14:textId="74395127" w:rsidR="005E0D26" w:rsidRPr="004D09B2" w:rsidRDefault="005E0D26" w:rsidP="005E0D2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4D09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</w:t>
            </w:r>
            <w:r w:rsidRPr="004D09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7C724B67" w14:textId="77777777" w:rsidR="005E0D26" w:rsidRPr="004D09B2" w:rsidRDefault="005E0D26" w:rsidP="005E0D2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7C3BAE9" w14:textId="77777777" w:rsidR="005E0D26" w:rsidRPr="004D09B2" w:rsidRDefault="005E0D26" w:rsidP="007320B0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AE6464D" w14:textId="77777777" w:rsidR="005E0D26" w:rsidRPr="004D09B2" w:rsidRDefault="005E0D26" w:rsidP="005E0D2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23C0A8" w14:textId="36E70B12" w:rsidR="005E0D26" w:rsidRPr="004D09B2" w:rsidRDefault="005E0D26" w:rsidP="002463B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A2A7DB" w14:textId="77777777" w:rsidR="005E0D26" w:rsidRPr="004D09B2" w:rsidRDefault="005E0D26" w:rsidP="005E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E203A" w14:textId="3CA62CB5" w:rsidR="005E0D26" w:rsidRPr="004D09B2" w:rsidRDefault="005E0D26" w:rsidP="00B1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F7163A" w14:textId="77777777" w:rsidR="005E0D26" w:rsidRPr="004D09B2" w:rsidRDefault="005E0D26" w:rsidP="005E0D26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3A1CA203" w14:textId="0A8AA343" w:rsidR="005E0D26" w:rsidRPr="004D09B2" w:rsidRDefault="005E0D26" w:rsidP="00281D4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Pr="004D0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1823" w:rsidRPr="004D09B2" w14:paraId="43486E4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85161EF" w14:textId="77777777" w:rsidR="00191823" w:rsidRPr="004D09B2" w:rsidRDefault="00191823" w:rsidP="007B12E7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C7350F5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EF5C7CE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0CF7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4A14590" w14:textId="77777777" w:rsidR="00191823" w:rsidRPr="004D09B2" w:rsidRDefault="00191823" w:rsidP="00C2306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305" w14:textId="5E2A45E3" w:rsidR="00191823" w:rsidRPr="004D09B2" w:rsidRDefault="00191823" w:rsidP="00C2306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618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22,443</w:t>
            </w: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39DBB903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58BE5" w14:textId="2DCDD4D7" w:rsidR="00191823" w:rsidRPr="004D09B2" w:rsidRDefault="00191823" w:rsidP="00C2306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F0225"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618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22,443</w:t>
            </w:r>
            <w:r w:rsidRPr="004D09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15E4A7E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0B4A34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4C2A6037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BA0815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4D689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7157E" w14:textId="77777777" w:rsidR="00191823" w:rsidRPr="004D09B2" w:rsidRDefault="00191823" w:rsidP="00C2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066CE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4B4B31F" w14:textId="77777777" w:rsidR="00191823" w:rsidRPr="004D09B2" w:rsidRDefault="00191823" w:rsidP="00C2306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9F3B055" w14:textId="0D4DDD51" w:rsidR="000C6AE2" w:rsidRPr="003C7386" w:rsidRDefault="000C6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31E6B4E" w14:textId="77777777" w:rsidR="00413945" w:rsidRPr="003C7386" w:rsidRDefault="00413945" w:rsidP="009777AF">
      <w:pPr>
        <w:spacing w:line="240" w:lineRule="auto"/>
        <w:rPr>
          <w:rFonts w:ascii="Angsana New" w:hAnsi="Angsana New" w:cs="Angsana New"/>
          <w:sz w:val="22"/>
          <w:szCs w:val="22"/>
        </w:rPr>
        <w:sectPr w:rsidR="00413945" w:rsidRPr="003C7386" w:rsidSect="0059240F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3F30D5" w14:textId="4B41099C" w:rsidR="00413945" w:rsidRPr="00A13931" w:rsidRDefault="00413945" w:rsidP="009777A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"/>
        <w:gridCol w:w="168"/>
        <w:gridCol w:w="12"/>
        <w:gridCol w:w="1092"/>
        <w:gridCol w:w="182"/>
        <w:gridCol w:w="808"/>
        <w:gridCol w:w="180"/>
        <w:gridCol w:w="891"/>
        <w:gridCol w:w="181"/>
        <w:gridCol w:w="908"/>
        <w:gridCol w:w="180"/>
        <w:gridCol w:w="990"/>
      </w:tblGrid>
      <w:tr w:rsidR="00BD39DE" w:rsidRPr="003C7386" w14:paraId="359353E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7642EBEA" w14:textId="398D28A4" w:rsidR="00BD39DE" w:rsidRPr="003C7386" w:rsidRDefault="00BD39DE" w:rsidP="009777A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39315735"/>
          </w:p>
        </w:tc>
        <w:tc>
          <w:tcPr>
            <w:tcW w:w="180" w:type="dxa"/>
            <w:gridSpan w:val="2"/>
          </w:tcPr>
          <w:p w14:paraId="20CF88A9" w14:textId="70449D76" w:rsidR="00BD39DE" w:rsidRPr="003C7386" w:rsidRDefault="00BD39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12" w:type="dxa"/>
            <w:gridSpan w:val="9"/>
            <w:vAlign w:val="bottom"/>
            <w:hideMark/>
          </w:tcPr>
          <w:p w14:paraId="0061735C" w14:textId="1D518F8A" w:rsidR="00BD39DE" w:rsidRPr="003C7386" w:rsidRDefault="00BD39DE" w:rsidP="009777A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D39DE" w:rsidRPr="003C7386" w14:paraId="15E417A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7007C48D" w14:textId="5E01F307" w:rsidR="00BD39DE" w:rsidRPr="003C7386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F02B546" w14:textId="72EC0863" w:rsidR="00BD39DE" w:rsidRPr="003C7386" w:rsidRDefault="00BD39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2" w:type="dxa"/>
            <w:hideMark/>
          </w:tcPr>
          <w:p w14:paraId="750C3D72" w14:textId="155C44BA" w:rsidR="00BD39DE" w:rsidRPr="003C7386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BD39DE" w:rsidRPr="003C7386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69B63" w14:textId="315413E3" w:rsidR="00BD39DE" w:rsidRPr="003C7386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3C7386" w14:paraId="0AA05DD4" w14:textId="77777777" w:rsidTr="00B36604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6A6D4B92" w14:textId="0BD35EEF" w:rsidR="00BD39DE" w:rsidRPr="003C7386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84659E7" w14:textId="07659508" w:rsidR="00BD39DE" w:rsidRPr="003C7386" w:rsidRDefault="00BD39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DF90650" w14:textId="75F0F726" w:rsidR="00BD39DE" w:rsidRPr="003C7386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428F1" w14:textId="77777777" w:rsidR="00BD39DE" w:rsidRPr="003C7386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3D0FA621" w:rsidR="00BD39DE" w:rsidRPr="003C7386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BD39DE" w:rsidRPr="003C7386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0A8468DF" w:rsidR="00BD39DE" w:rsidRPr="003C7386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BD39DE" w:rsidRPr="003C7386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308B3927" w:rsidR="00BD39DE" w:rsidRPr="003C7386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BD39DE" w:rsidRPr="003C7386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BD39DE" w:rsidRPr="003C7386" w:rsidRDefault="00BD39DE" w:rsidP="009777A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3C7386" w14:paraId="6F49F444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453C550C" w14:textId="77777777" w:rsidR="00BD39DE" w:rsidRPr="003C7386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F52354" w14:textId="757CC9E3" w:rsidR="00BD39DE" w:rsidRPr="003C7386" w:rsidRDefault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2" w:type="dxa"/>
            <w:gridSpan w:val="9"/>
            <w:hideMark/>
          </w:tcPr>
          <w:p w14:paraId="36978EB1" w14:textId="3727D2A1" w:rsidR="00BD39DE" w:rsidRPr="003C7386" w:rsidRDefault="00BD39DE" w:rsidP="009777AF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3C73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91DA2" w:rsidRPr="003C7386" w14:paraId="1344AD48" w14:textId="77777777" w:rsidTr="00B36604">
        <w:trPr>
          <w:cantSplit/>
          <w:trHeight w:val="20"/>
        </w:trPr>
        <w:tc>
          <w:tcPr>
            <w:tcW w:w="3945" w:type="dxa"/>
            <w:hideMark/>
          </w:tcPr>
          <w:p w14:paraId="2BFA4F50" w14:textId="3F942449" w:rsidR="00F91DA2" w:rsidRPr="003C7386" w:rsidRDefault="00BF0225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DA2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DA2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F91DA2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3CC16B8E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634808F7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D8CD886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F5B82FD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BD1CD7" w14:textId="77777777" w:rsidR="00F91DA2" w:rsidRPr="003C7386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16086AE8" w14:textId="77777777" w:rsidR="00F91DA2" w:rsidRPr="003C7386" w:rsidRDefault="00F91DA2" w:rsidP="000D18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BF9F110" w14:textId="77777777" w:rsidR="00F91DA2" w:rsidRPr="003C7386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1EA1E827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53E4E1" w14:textId="77777777" w:rsidR="00F91DA2" w:rsidRPr="003C7386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18054DE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3C7386" w14:paraId="3BB47BEC" w14:textId="77777777" w:rsidTr="00B36604">
        <w:trPr>
          <w:cantSplit/>
          <w:trHeight w:val="20"/>
        </w:trPr>
        <w:tc>
          <w:tcPr>
            <w:tcW w:w="3945" w:type="dxa"/>
          </w:tcPr>
          <w:p w14:paraId="4CB85475" w14:textId="77777777" w:rsidR="00F91DA2" w:rsidRPr="003C7386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568CFA46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796A2D3D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95666E1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2B5D155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2C6CA5" w14:textId="77777777" w:rsidR="00F91DA2" w:rsidRPr="003C7386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750A35B" w14:textId="77777777" w:rsidR="00F91DA2" w:rsidRPr="003C7386" w:rsidRDefault="00F91DA2" w:rsidP="000D18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B978106" w14:textId="77777777" w:rsidR="00F91DA2" w:rsidRPr="003C7386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3E3D880A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8BEB3" w14:textId="77777777" w:rsidR="00F91DA2" w:rsidRPr="003C7386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8B56A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95519" w:rsidRPr="003C7386" w14:paraId="7FAD822A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1602F377" w14:textId="77777777" w:rsidR="00E95519" w:rsidRPr="003C7386" w:rsidRDefault="00E95519" w:rsidP="00E955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หน่วยลงทุนถือไว้เพื่อค้า</w:t>
            </w:r>
          </w:p>
        </w:tc>
        <w:tc>
          <w:tcPr>
            <w:tcW w:w="180" w:type="dxa"/>
            <w:gridSpan w:val="2"/>
          </w:tcPr>
          <w:p w14:paraId="0A42D0D5" w14:textId="77777777" w:rsidR="00E95519" w:rsidRPr="003C7386" w:rsidRDefault="00E95519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052427C" w14:textId="0396706C" w:rsidR="00E95519" w:rsidRPr="003C7386" w:rsidRDefault="00BF0225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2" w:type="dxa"/>
          </w:tcPr>
          <w:p w14:paraId="2ECD7759" w14:textId="77777777" w:rsidR="00E95519" w:rsidRPr="003C7386" w:rsidRDefault="00E95519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68652E" w14:textId="75165156" w:rsidR="00E95519" w:rsidRPr="00705C96" w:rsidRDefault="00E95519" w:rsidP="003A0936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5C9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EFE5301" w14:textId="77777777" w:rsidR="00E95519" w:rsidRPr="003C7386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DC3172B" w14:textId="2F8D26F7" w:rsidR="00E95519" w:rsidRPr="003C7386" w:rsidRDefault="00BF0225" w:rsidP="00E955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1" w:type="dxa"/>
            <w:vAlign w:val="bottom"/>
          </w:tcPr>
          <w:p w14:paraId="505CA33D" w14:textId="201C2DB4" w:rsidR="00E95519" w:rsidRPr="003C7386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CEF341A" w14:textId="77777777" w:rsidR="00E95519" w:rsidRPr="00373B9E" w:rsidRDefault="00E95519" w:rsidP="00E9551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AE9439" w14:textId="77777777" w:rsidR="00E95519" w:rsidRPr="003C7386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79332F" w14:textId="43D2C10B" w:rsidR="00E95519" w:rsidRPr="003C7386" w:rsidRDefault="00BF0225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</w:tr>
      <w:tr w:rsidR="00F91DA2" w:rsidRPr="003C7386" w14:paraId="5C8BA543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3E677B45" w14:textId="77777777" w:rsidR="00F91DA2" w:rsidRPr="003C7386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22F0E334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E491344" w14:textId="77197E6A" w:rsidR="00F91DA2" w:rsidRPr="003C7386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3C73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2" w:type="dxa"/>
          </w:tcPr>
          <w:p w14:paraId="2474D539" w14:textId="77777777" w:rsidR="00F91DA2" w:rsidRPr="003C7386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3124A40E" w14:textId="67AE022E" w:rsidR="00F91DA2" w:rsidRPr="003C7386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3C73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65B67757" w14:textId="77777777" w:rsidR="00F91DA2" w:rsidRPr="003C7386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240D1EAC" w14:textId="77777777" w:rsidR="00F91DA2" w:rsidRPr="00705C96" w:rsidRDefault="00F91DA2" w:rsidP="00373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5C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65E6CB3" w14:textId="77777777" w:rsidR="00F91DA2" w:rsidRPr="003C7386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F7CDC0F" w14:textId="77777777" w:rsidR="00F91DA2" w:rsidRPr="00373B9E" w:rsidRDefault="00F91DA2" w:rsidP="00A1393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412D46F" w14:textId="77777777" w:rsidR="00F91DA2" w:rsidRPr="003C7386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6C8DE1" w14:textId="415AA6D1" w:rsidR="00F91DA2" w:rsidRPr="003C7386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3C73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0E41ED" w:rsidRPr="003C7386" w14:paraId="3EA0E818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744FE1D7" w14:textId="77777777" w:rsidR="000E41ED" w:rsidRPr="003C7386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3797E187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8B3CB96" w14:textId="56F865EB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82" w:type="dxa"/>
          </w:tcPr>
          <w:p w14:paraId="049627A4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F7B7282" w14:textId="092B500D" w:rsidR="000E41ED" w:rsidRPr="00705C96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5C9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DE493FC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50DEB37" w14:textId="28A5D561" w:rsidR="000E41ED" w:rsidRPr="003C7386" w:rsidRDefault="00BF0225" w:rsidP="000E41E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81" w:type="dxa"/>
          </w:tcPr>
          <w:p w14:paraId="52054717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F851A58" w14:textId="77777777" w:rsidR="000E41ED" w:rsidRPr="00373B9E" w:rsidRDefault="000E41ED" w:rsidP="000E41E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506568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4F0C8A" w14:textId="47526EA3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</w:tr>
      <w:tr w:rsidR="00F91DA2" w:rsidRPr="003C7386" w14:paraId="412C8685" w14:textId="77777777" w:rsidTr="00B36604">
        <w:trPr>
          <w:cantSplit/>
          <w:trHeight w:val="20"/>
        </w:trPr>
        <w:tc>
          <w:tcPr>
            <w:tcW w:w="3945" w:type="dxa"/>
          </w:tcPr>
          <w:p w14:paraId="3DF4B204" w14:textId="77777777" w:rsidR="00F91DA2" w:rsidRPr="003C7386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6F5E205D" w14:textId="77777777" w:rsidR="00F91DA2" w:rsidRPr="003C7386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090C729F" w14:textId="77777777" w:rsidR="00F91DA2" w:rsidRPr="003C7386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D95E15A" w14:textId="77777777" w:rsidR="00F91DA2" w:rsidRPr="003C7386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F31E40" w14:textId="77777777" w:rsidR="00F91DA2" w:rsidRPr="003C7386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C4DF3" w14:textId="77777777" w:rsidR="00F91DA2" w:rsidRPr="003C7386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24A72ECF" w14:textId="77777777" w:rsidR="00F91DA2" w:rsidRPr="003C7386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CBB7246" w14:textId="77777777" w:rsidR="00F91DA2" w:rsidRPr="003C7386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7E1BAE4F" w14:textId="77777777" w:rsidR="00F91DA2" w:rsidRPr="00373B9E" w:rsidRDefault="00F91DA2" w:rsidP="00A1393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B0676" w14:textId="77777777" w:rsidR="00F91DA2" w:rsidRPr="003C7386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3396C9" w14:textId="77777777" w:rsidR="00F91DA2" w:rsidRPr="003C7386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E41ED" w:rsidRPr="003C7386" w14:paraId="380AB686" w14:textId="77777777" w:rsidTr="00B36604">
        <w:trPr>
          <w:cantSplit/>
          <w:trHeight w:val="20"/>
        </w:trPr>
        <w:tc>
          <w:tcPr>
            <w:tcW w:w="3945" w:type="dxa"/>
          </w:tcPr>
          <w:p w14:paraId="64316C90" w14:textId="77777777" w:rsidR="000E41ED" w:rsidRPr="003C7386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571EBEC1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188E846" w14:textId="0DBE8A2F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82" w:type="dxa"/>
          </w:tcPr>
          <w:p w14:paraId="0C43B06E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D42E20" w14:textId="77777777" w:rsidR="000E41ED" w:rsidRPr="00373B9E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5FA4403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5D0FFE61" w14:textId="4DA700F4" w:rsidR="000E41ED" w:rsidRPr="00373B9E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3B9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499EC088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A4CED75" w14:textId="4B6319E1" w:rsidR="000E41ED" w:rsidRPr="003C7386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243E895B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83876" w14:textId="64A0DB67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</w:tr>
      <w:tr w:rsidR="000E41ED" w:rsidRPr="003C7386" w14:paraId="513AB029" w14:textId="77777777" w:rsidTr="00B36604">
        <w:trPr>
          <w:cantSplit/>
          <w:trHeight w:val="20"/>
        </w:trPr>
        <w:tc>
          <w:tcPr>
            <w:tcW w:w="3945" w:type="dxa"/>
          </w:tcPr>
          <w:p w14:paraId="0E08FA3D" w14:textId="77777777" w:rsidR="000E41ED" w:rsidRPr="003C7386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80" w:type="dxa"/>
            <w:gridSpan w:val="2"/>
          </w:tcPr>
          <w:p w14:paraId="0974BB8C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E4BA4FA" w14:textId="7E7C8FD9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1704F0BA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393C43F" w14:textId="77777777" w:rsidR="000E41ED" w:rsidRPr="00373B9E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46DC72F6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12332B8D" w14:textId="13BFEFF0" w:rsidR="000E41ED" w:rsidRPr="00373B9E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3B9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501A6E14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0FDD567" w14:textId="34C11F6D" w:rsidR="000E41ED" w:rsidRPr="003C7386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44F0859E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2D6E3" w14:textId="6ABFFE26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</w:tr>
      <w:tr w:rsidR="00805CCA" w:rsidRPr="003C7386" w14:paraId="7CCA654A" w14:textId="77777777" w:rsidTr="00333F6D">
        <w:trPr>
          <w:cantSplit/>
          <w:trHeight w:val="20"/>
        </w:trPr>
        <w:tc>
          <w:tcPr>
            <w:tcW w:w="3945" w:type="dxa"/>
            <w:vAlign w:val="bottom"/>
          </w:tcPr>
          <w:p w14:paraId="5384EBBC" w14:textId="77777777" w:rsidR="00805CCA" w:rsidRPr="003C7386" w:rsidRDefault="00805CCA" w:rsidP="00805C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gridSpan w:val="2"/>
          </w:tcPr>
          <w:p w14:paraId="2D547925" w14:textId="77777777" w:rsidR="00805CCA" w:rsidRPr="003C7386" w:rsidRDefault="00805CCA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CB83EDC" w14:textId="0F0CBDF6" w:rsidR="00805CCA" w:rsidRPr="003C7386" w:rsidRDefault="00BF0225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="00805CCA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63503D29" w14:textId="77777777" w:rsidR="00805CCA" w:rsidRPr="003C7386" w:rsidRDefault="00805CCA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847336D" w14:textId="77777777" w:rsidR="00805CCA" w:rsidRPr="00373B9E" w:rsidRDefault="00805CCA" w:rsidP="00805CC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7E8C94CA" w14:textId="77777777" w:rsidR="00805CCA" w:rsidRPr="003C7386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235126D" w14:textId="1F70F532" w:rsidR="00805CCA" w:rsidRPr="003C7386" w:rsidRDefault="00805CCA" w:rsidP="00805CCA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3B9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7910C1FA" w14:textId="77777777" w:rsidR="00805CCA" w:rsidRPr="003C7386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2EE80B2" w14:textId="73EF7871" w:rsidR="00805CCA" w:rsidRPr="00373B9E" w:rsidRDefault="00BF0225" w:rsidP="00805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  <w:r w:rsidR="00805CCA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80" w:type="dxa"/>
          </w:tcPr>
          <w:p w14:paraId="62CBDD4A" w14:textId="77777777" w:rsidR="00805CCA" w:rsidRPr="003C7386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F55BAA" w14:textId="3D94EF4F" w:rsidR="00805CCA" w:rsidRPr="003C7386" w:rsidRDefault="00BF0225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  <w:r w:rsidR="00805CCA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</w:tr>
      <w:tr w:rsidR="00840DDA" w:rsidRPr="003C7386" w14:paraId="242CEB69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7B9CD498" w14:textId="77777777" w:rsidR="00840DDA" w:rsidRPr="003C7386" w:rsidRDefault="00840DDA" w:rsidP="00840DD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gridSpan w:val="2"/>
          </w:tcPr>
          <w:p w14:paraId="4A94D037" w14:textId="77777777" w:rsidR="00840DDA" w:rsidRPr="003C7386" w:rsidRDefault="00840DDA" w:rsidP="00840D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A04B7B4" w14:textId="39FE54F0" w:rsidR="00840DDA" w:rsidRPr="003C7386" w:rsidRDefault="00BF0225" w:rsidP="00840D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0DDA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  <w:r w:rsidR="00840DDA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182" w:type="dxa"/>
          </w:tcPr>
          <w:p w14:paraId="3208598C" w14:textId="77777777" w:rsidR="00840DDA" w:rsidRPr="003C7386" w:rsidRDefault="00840DDA" w:rsidP="00840D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5600B95" w14:textId="77777777" w:rsidR="00840DDA" w:rsidRPr="00373B9E" w:rsidRDefault="00840DDA" w:rsidP="00840DD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50A8FDB0" w14:textId="77777777" w:rsidR="00840DDA" w:rsidRPr="003C7386" w:rsidRDefault="00840DDA" w:rsidP="00840DD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7E19295E" w14:textId="565E00CE" w:rsidR="00840DDA" w:rsidRPr="00B36604" w:rsidRDefault="00840DDA" w:rsidP="00B3660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66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654F296" w14:textId="77777777" w:rsidR="00840DDA" w:rsidRPr="003C7386" w:rsidRDefault="00840DDA" w:rsidP="00840DD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3EB2CA6" w14:textId="339D9E0D" w:rsidR="00840DDA" w:rsidRPr="002C6243" w:rsidRDefault="00BF0225" w:rsidP="002C6243">
            <w:pPr>
              <w:pStyle w:val="acctfourfigures"/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840DDA" w:rsidRPr="002C62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493</w:t>
            </w:r>
            <w:r w:rsidR="00840DDA" w:rsidRPr="002C62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180" w:type="dxa"/>
          </w:tcPr>
          <w:p w14:paraId="101CB313" w14:textId="77777777" w:rsidR="00840DDA" w:rsidRPr="003C7386" w:rsidRDefault="00840DDA" w:rsidP="00840DD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0EA06B" w14:textId="68540E6E" w:rsidR="00840DDA" w:rsidRPr="003C7386" w:rsidRDefault="00BF0225" w:rsidP="00840D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0DDA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  <w:r w:rsidR="00840DDA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</w:tr>
      <w:tr w:rsidR="000E41ED" w:rsidRPr="003C7386" w14:paraId="50C945E2" w14:textId="77777777" w:rsidTr="00B36604">
        <w:trPr>
          <w:cantSplit/>
          <w:trHeight w:val="20"/>
        </w:trPr>
        <w:tc>
          <w:tcPr>
            <w:tcW w:w="3945" w:type="dxa"/>
          </w:tcPr>
          <w:p w14:paraId="6A4FDA02" w14:textId="0E5FA337" w:rsidR="000E41ED" w:rsidRPr="003C7386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146B67C7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7790A17" w14:textId="767E713B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79851B86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27DD799" w14:textId="77777777" w:rsidR="000E41ED" w:rsidRPr="00373B9E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0C4BC0F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66F5D21" w14:textId="7FD05F0F" w:rsidR="000E41ED" w:rsidRPr="00373B9E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3B9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79545EA7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4C01831" w14:textId="6173DE5E" w:rsidR="000E41ED" w:rsidRPr="003C7386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80" w:type="dxa"/>
          </w:tcPr>
          <w:p w14:paraId="486CDC74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522104" w14:textId="532775C6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0E41ED" w:rsidRPr="003C7386" w14:paraId="4C1DB696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548AC81E" w14:textId="77777777" w:rsidR="000E41ED" w:rsidRPr="003C7386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</w:tcPr>
          <w:p w14:paraId="6B2BF8A5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0EEB24D" w14:textId="5DE0BEEE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182" w:type="dxa"/>
          </w:tcPr>
          <w:p w14:paraId="303AFE3A" w14:textId="77777777" w:rsidR="000E41ED" w:rsidRPr="003C7386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237D122" w14:textId="77777777" w:rsidR="000E41ED" w:rsidRPr="00373B9E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125EEBEE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5E8DD67C" w14:textId="46E3BA1A" w:rsidR="000E41ED" w:rsidRPr="00373B9E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3B9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026A48C3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2762207" w14:textId="170ACF9B" w:rsidR="000E41ED" w:rsidRPr="003C7386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80" w:type="dxa"/>
          </w:tcPr>
          <w:p w14:paraId="4904416F" w14:textId="77777777" w:rsidR="000E41ED" w:rsidRPr="003C7386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F1677" w14:textId="53FF9F4A" w:rsidR="000E41ED" w:rsidRPr="003C7386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E41ED" w:rsidRPr="003C73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</w:tr>
      <w:bookmarkEnd w:id="9"/>
    </w:tbl>
    <w:p w14:paraId="4A4F533E" w14:textId="1DE5B7A3" w:rsidR="004F06BB" w:rsidRPr="003C7386" w:rsidRDefault="004F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2"/>
        <w:gridCol w:w="15"/>
        <w:gridCol w:w="165"/>
        <w:gridCol w:w="15"/>
        <w:gridCol w:w="1063"/>
        <w:gridCol w:w="16"/>
        <w:gridCol w:w="166"/>
        <w:gridCol w:w="16"/>
        <w:gridCol w:w="796"/>
        <w:gridCol w:w="12"/>
        <w:gridCol w:w="180"/>
        <w:gridCol w:w="994"/>
        <w:gridCol w:w="182"/>
        <w:gridCol w:w="810"/>
        <w:gridCol w:w="180"/>
        <w:gridCol w:w="997"/>
      </w:tblGrid>
      <w:tr w:rsidR="00BD39DE" w:rsidRPr="003C7386" w14:paraId="235A444A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193F9469" w14:textId="29D719AB" w:rsidR="00BD39DE" w:rsidRPr="003C7386" w:rsidRDefault="00BD39DE" w:rsidP="003E17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C0E0D56" w14:textId="77777777" w:rsidR="00BD39DE" w:rsidRPr="003C7386" w:rsidRDefault="00BD39DE" w:rsidP="003E173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12" w:type="dxa"/>
            <w:gridSpan w:val="12"/>
            <w:vAlign w:val="bottom"/>
            <w:hideMark/>
          </w:tcPr>
          <w:p w14:paraId="2222927B" w14:textId="18D43DDC" w:rsidR="00BD39DE" w:rsidRPr="003C7386" w:rsidRDefault="00BD39DE" w:rsidP="003E173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9DE" w:rsidRPr="003C7386" w14:paraId="41F94526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58FA88EC" w14:textId="77777777" w:rsidR="00BD39DE" w:rsidRPr="003C7386" w:rsidRDefault="00BD39DE" w:rsidP="003E17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13801B0" w14:textId="77777777" w:rsidR="00BD39DE" w:rsidRPr="003C7386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gridSpan w:val="2"/>
            <w:hideMark/>
          </w:tcPr>
          <w:p w14:paraId="4DC31AE9" w14:textId="77777777" w:rsidR="00BD39DE" w:rsidRPr="003C7386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gridSpan w:val="2"/>
          </w:tcPr>
          <w:p w14:paraId="50EC39DB" w14:textId="77777777" w:rsidR="00BD39DE" w:rsidRPr="003C7386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97D50" w14:textId="77777777" w:rsidR="00BD39DE" w:rsidRPr="003C7386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3C7386" w14:paraId="064710F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12DE898A" w14:textId="77777777" w:rsidR="00BD39DE" w:rsidRPr="003C7386" w:rsidRDefault="00BD39DE" w:rsidP="003E17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03AE14E" w14:textId="77777777" w:rsidR="00BD39DE" w:rsidRPr="003C7386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2DE24F45" w14:textId="77777777" w:rsidR="00BD39DE" w:rsidRPr="003C7386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E07CD0D" w14:textId="77777777" w:rsidR="00BD39DE" w:rsidRPr="003C7386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525465" w14:textId="77B69FAA" w:rsidR="00BD39DE" w:rsidRPr="003C7386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C9D61" w14:textId="77777777" w:rsidR="00BD39DE" w:rsidRPr="003C7386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AE614A" w14:textId="33811339" w:rsidR="00BD39DE" w:rsidRPr="003C7386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71F8F" w14:textId="77777777" w:rsidR="00BD39DE" w:rsidRPr="003C7386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E29C52" w14:textId="5FA4CFC9" w:rsidR="00BD39DE" w:rsidRPr="003C7386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C7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DACA" w14:textId="77777777" w:rsidR="00BD39DE" w:rsidRPr="003C7386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D71E4" w14:textId="77777777" w:rsidR="00BD39DE" w:rsidRPr="003C7386" w:rsidRDefault="00BD39DE" w:rsidP="003E173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3C7386" w14:paraId="3FC28A4E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6F63BFF4" w14:textId="5CAB5428" w:rsidR="00BD39DE" w:rsidRPr="003C7386" w:rsidRDefault="00BF0225" w:rsidP="00BD39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D39DE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39DE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BD39DE" w:rsidRPr="003C7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71A05A1D" w14:textId="77777777" w:rsidR="00BD39DE" w:rsidRPr="003C7386" w:rsidRDefault="00BD39DE" w:rsidP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2" w:type="dxa"/>
            <w:gridSpan w:val="12"/>
            <w:hideMark/>
          </w:tcPr>
          <w:p w14:paraId="2FADF5FC" w14:textId="55E3E858" w:rsidR="00BD39DE" w:rsidRPr="003C7386" w:rsidRDefault="00BD39DE" w:rsidP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3C73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3C73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24D01" w:rsidRPr="003C7386" w14:paraId="05AE19FD" w14:textId="77777777" w:rsidTr="00A13931">
        <w:trPr>
          <w:cantSplit/>
          <w:trHeight w:val="20"/>
        </w:trPr>
        <w:tc>
          <w:tcPr>
            <w:tcW w:w="3942" w:type="dxa"/>
          </w:tcPr>
          <w:p w14:paraId="52C5B97E" w14:textId="77777777" w:rsidR="00924D01" w:rsidRPr="003C7386" w:rsidRDefault="00924D0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0669ED9F" w14:textId="77777777" w:rsidR="00924D01" w:rsidRPr="003C7386" w:rsidRDefault="00924D01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28CD8DE2" w14:textId="77777777" w:rsidR="00924D01" w:rsidRPr="003C7386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70C8D584" w14:textId="77777777" w:rsidR="00924D01" w:rsidRPr="003C7386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63B40E8E" w14:textId="77777777" w:rsidR="00924D01" w:rsidRPr="003C7386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0D9F431E" w14:textId="77777777" w:rsidR="00924D01" w:rsidRPr="003C7386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1DE8E19" w14:textId="77777777" w:rsidR="00924D01" w:rsidRPr="003C7386" w:rsidRDefault="00924D01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1FE1166" w14:textId="77777777" w:rsidR="00924D01" w:rsidRPr="003C7386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EE585C" w14:textId="77777777" w:rsidR="00924D01" w:rsidRPr="003C7386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0A740" w14:textId="77777777" w:rsidR="00924D01" w:rsidRPr="003C7386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DDD1651" w14:textId="77777777" w:rsidR="00924D01" w:rsidRPr="003C7386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C6545" w:rsidRPr="003C7386" w14:paraId="4F06D485" w14:textId="77777777" w:rsidTr="00FE20DF">
        <w:trPr>
          <w:cantSplit/>
          <w:trHeight w:val="20"/>
        </w:trPr>
        <w:tc>
          <w:tcPr>
            <w:tcW w:w="3942" w:type="dxa"/>
            <w:vAlign w:val="bottom"/>
          </w:tcPr>
          <w:p w14:paraId="46449014" w14:textId="1D646868" w:rsidR="00DC6545" w:rsidRPr="003C7386" w:rsidRDefault="00DC6545" w:rsidP="00DC654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หน่วยลงทุนถือไว้เพื่อค้า</w:t>
            </w:r>
          </w:p>
        </w:tc>
        <w:tc>
          <w:tcPr>
            <w:tcW w:w="180" w:type="dxa"/>
            <w:gridSpan w:val="2"/>
          </w:tcPr>
          <w:p w14:paraId="4F5826A2" w14:textId="77777777" w:rsidR="00DC6545" w:rsidRPr="003C7386" w:rsidRDefault="00DC654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3CEE6C1" w14:textId="549BED85" w:rsidR="00DC6545" w:rsidRPr="003C7386" w:rsidRDefault="00BF022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182" w:type="dxa"/>
            <w:gridSpan w:val="2"/>
          </w:tcPr>
          <w:p w14:paraId="33771BAF" w14:textId="77777777" w:rsidR="00DC6545" w:rsidRPr="003C7386" w:rsidRDefault="00DC654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B6DCA6F" w14:textId="4116BFDF" w:rsidR="00DC6545" w:rsidRPr="003C7386" w:rsidRDefault="00DC6545" w:rsidP="00307EA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3DFBF790" w14:textId="77777777" w:rsidR="00DC6545" w:rsidRPr="003C7386" w:rsidRDefault="00DC6545" w:rsidP="00F70FD8">
            <w:pPr>
              <w:pStyle w:val="acctfourfigures"/>
              <w:tabs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655373E" w14:textId="3322CC6E" w:rsidR="00DC6545" w:rsidRPr="003C7386" w:rsidRDefault="00BF0225" w:rsidP="00DC65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2" w:type="dxa"/>
            <w:vAlign w:val="bottom"/>
          </w:tcPr>
          <w:p w14:paraId="0E34F688" w14:textId="77777777" w:rsidR="00DC6545" w:rsidRPr="003C7386" w:rsidRDefault="00DC6545" w:rsidP="00DC65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E26AF1" w14:textId="5CB45D43" w:rsidR="00DC6545" w:rsidRPr="00307EA0" w:rsidRDefault="00DC6545" w:rsidP="00307EA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07EA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92D677C" w14:textId="77777777" w:rsidR="00DC6545" w:rsidRPr="003C7386" w:rsidRDefault="00DC6545" w:rsidP="00DC65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4DE7C1E9" w14:textId="5699C299" w:rsidR="00DC6545" w:rsidRPr="003C7386" w:rsidRDefault="00BF022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181088" w:rsidRPr="003C7386" w14:paraId="5B82DBC5" w14:textId="77777777" w:rsidTr="00A13931">
        <w:trPr>
          <w:cantSplit/>
          <w:trHeight w:val="20"/>
        </w:trPr>
        <w:tc>
          <w:tcPr>
            <w:tcW w:w="3942" w:type="dxa"/>
            <w:vAlign w:val="bottom"/>
          </w:tcPr>
          <w:p w14:paraId="4EF2A8F5" w14:textId="30060CB0" w:rsidR="00181088" w:rsidRPr="003C7386" w:rsidRDefault="00181088" w:rsidP="0018108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4E48AD13" w14:textId="77777777" w:rsidR="00181088" w:rsidRPr="003C7386" w:rsidRDefault="00181088" w:rsidP="001810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5248539" w14:textId="48C1D00F" w:rsidR="00181088" w:rsidRPr="003C7386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2" w:type="dxa"/>
            <w:gridSpan w:val="2"/>
          </w:tcPr>
          <w:p w14:paraId="7517B4F2" w14:textId="77777777" w:rsidR="00181088" w:rsidRPr="003C7386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29858E91" w14:textId="0F117A4B" w:rsidR="00181088" w:rsidRPr="003C7386" w:rsidRDefault="00BF0225" w:rsidP="00A1393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92" w:type="dxa"/>
            <w:gridSpan w:val="2"/>
          </w:tcPr>
          <w:p w14:paraId="03BB24D3" w14:textId="77777777" w:rsidR="00181088" w:rsidRPr="003C7386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806574" w14:textId="34DC97FF" w:rsidR="00181088" w:rsidRPr="003C7386" w:rsidRDefault="00181088" w:rsidP="00073ED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1C0F2D4" w14:textId="77777777" w:rsidR="00181088" w:rsidRPr="003C7386" w:rsidRDefault="00181088" w:rsidP="00C17D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3060C4" w14:textId="0E6AC7C8" w:rsidR="00181088" w:rsidRPr="00307EA0" w:rsidRDefault="00181088" w:rsidP="00307EA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07EA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4FD306B" w14:textId="77777777" w:rsidR="00181088" w:rsidRPr="003C7386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30377B53" w14:textId="2C54B68A" w:rsidR="00181088" w:rsidRPr="003C7386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181088" w:rsidRPr="003C7386" w14:paraId="1BA99628" w14:textId="77777777" w:rsidTr="00A13931">
        <w:trPr>
          <w:cantSplit/>
          <w:trHeight w:val="20"/>
        </w:trPr>
        <w:tc>
          <w:tcPr>
            <w:tcW w:w="3942" w:type="dxa"/>
          </w:tcPr>
          <w:p w14:paraId="399C224D" w14:textId="2FFB5D5A" w:rsidR="00181088" w:rsidRPr="003C7386" w:rsidRDefault="00181088" w:rsidP="0018108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35DCA576" w14:textId="77777777" w:rsidR="00181088" w:rsidRPr="003C7386" w:rsidRDefault="00181088" w:rsidP="001810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6CC47043" w14:textId="77777777" w:rsidR="00181088" w:rsidRPr="003C7386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713B6B8" w14:textId="77777777" w:rsidR="00181088" w:rsidRPr="003C7386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5A559EC3" w14:textId="77777777" w:rsidR="00181088" w:rsidRPr="003C7386" w:rsidRDefault="00181088" w:rsidP="00A1393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21B88A97" w14:textId="77777777" w:rsidR="00181088" w:rsidRPr="003C7386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FA97DF9" w14:textId="77777777" w:rsidR="00181088" w:rsidRPr="003C7386" w:rsidRDefault="00181088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4529F5C" w14:textId="77777777" w:rsidR="00181088" w:rsidRPr="003C7386" w:rsidRDefault="00181088" w:rsidP="00C17D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B86776" w14:textId="77777777" w:rsidR="00181088" w:rsidRPr="003C7386" w:rsidRDefault="00181088" w:rsidP="00A42EE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65E7F1" w14:textId="77777777" w:rsidR="00181088" w:rsidRPr="003C7386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97FECBB" w14:textId="77777777" w:rsidR="00181088" w:rsidRPr="003C7386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73ED1" w:rsidRPr="003C7386" w14:paraId="091F31C0" w14:textId="77777777" w:rsidTr="00E311F4">
        <w:trPr>
          <w:cantSplit/>
          <w:trHeight w:val="20"/>
        </w:trPr>
        <w:tc>
          <w:tcPr>
            <w:tcW w:w="3942" w:type="dxa"/>
          </w:tcPr>
          <w:p w14:paraId="0BA3FAE1" w14:textId="5CC236A0" w:rsidR="00073ED1" w:rsidRPr="003C7386" w:rsidRDefault="00073ED1" w:rsidP="00073ED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2CDC3593" w14:textId="77777777" w:rsidR="00073ED1" w:rsidRPr="003C7386" w:rsidRDefault="00073ED1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70005D9" w14:textId="13C0B244" w:rsidR="00073ED1" w:rsidRPr="003C7386" w:rsidRDefault="00BF0225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073ED1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82" w:type="dxa"/>
            <w:gridSpan w:val="2"/>
          </w:tcPr>
          <w:p w14:paraId="76ED0735" w14:textId="77777777" w:rsidR="00073ED1" w:rsidRPr="003C7386" w:rsidRDefault="00073ED1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E3A70FD" w14:textId="121DF1C8" w:rsidR="00073ED1" w:rsidRPr="00307EA0" w:rsidRDefault="00073ED1" w:rsidP="00307EA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230D9A1D" w14:textId="77777777" w:rsidR="00073ED1" w:rsidRPr="003C7386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DE1C48" w14:textId="1BB1217B" w:rsidR="00073ED1" w:rsidRPr="003C7386" w:rsidRDefault="00073ED1" w:rsidP="00073ED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2EFD683" w14:textId="77777777" w:rsidR="00073ED1" w:rsidRPr="003C7386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05500E" w14:textId="0F8DDE33" w:rsidR="00073ED1" w:rsidRPr="003C7386" w:rsidRDefault="00BF0225" w:rsidP="00073ED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073ED1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0" w:type="dxa"/>
          </w:tcPr>
          <w:p w14:paraId="44DD1BA7" w14:textId="77777777" w:rsidR="00073ED1" w:rsidRPr="003C7386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17AA52A" w14:textId="0A68ADF2" w:rsidR="00073ED1" w:rsidRPr="003C7386" w:rsidRDefault="00BF0225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073ED1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</w:tr>
      <w:tr w:rsidR="008F17F3" w:rsidRPr="003C7386" w14:paraId="49EEB7B2" w14:textId="77777777" w:rsidTr="00333F6D">
        <w:trPr>
          <w:cantSplit/>
          <w:trHeight w:val="20"/>
        </w:trPr>
        <w:tc>
          <w:tcPr>
            <w:tcW w:w="3942" w:type="dxa"/>
            <w:vAlign w:val="bottom"/>
          </w:tcPr>
          <w:p w14:paraId="70B3E259" w14:textId="21B679AF" w:rsidR="008F17F3" w:rsidRPr="003C7386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gridSpan w:val="2"/>
          </w:tcPr>
          <w:p w14:paraId="3FFF61A0" w14:textId="77777777" w:rsidR="008F17F3" w:rsidRPr="003C7386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351032D" w14:textId="09DB6766" w:rsidR="008F17F3" w:rsidRPr="003C7386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2" w:type="dxa"/>
            <w:gridSpan w:val="2"/>
          </w:tcPr>
          <w:p w14:paraId="15F3BD33" w14:textId="77777777" w:rsidR="008F17F3" w:rsidRPr="003C7386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42AE1DED" w14:textId="21D14DAA" w:rsidR="008F17F3" w:rsidRPr="00307EA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2CBEE31E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21BBD75" w14:textId="41856A35" w:rsidR="008F17F3" w:rsidRPr="003C7386" w:rsidRDefault="008F17F3" w:rsidP="008F17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6D3FF6E3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EF43F2" w14:textId="4579C927" w:rsidR="008F17F3" w:rsidRPr="003C7386" w:rsidRDefault="00BF0225" w:rsidP="008F17F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180" w:type="dxa"/>
          </w:tcPr>
          <w:p w14:paraId="7B0E80E3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6738CD5" w14:textId="24E89228" w:rsidR="008F17F3" w:rsidRPr="003C7386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8F17F3" w:rsidRPr="003C7386" w14:paraId="0B3E5363" w14:textId="77777777" w:rsidTr="00333F6D">
        <w:trPr>
          <w:cantSplit/>
          <w:trHeight w:val="20"/>
        </w:trPr>
        <w:tc>
          <w:tcPr>
            <w:tcW w:w="3942" w:type="dxa"/>
            <w:vAlign w:val="bottom"/>
          </w:tcPr>
          <w:p w14:paraId="07258EBF" w14:textId="7066F514" w:rsidR="008F17F3" w:rsidRPr="003C7386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gridSpan w:val="2"/>
          </w:tcPr>
          <w:p w14:paraId="46E1D6F4" w14:textId="77777777" w:rsidR="008F17F3" w:rsidRPr="003C7386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10036DD" w14:textId="2CAC61F6" w:rsidR="008F17F3" w:rsidRPr="003C7386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2" w:type="dxa"/>
            <w:gridSpan w:val="2"/>
          </w:tcPr>
          <w:p w14:paraId="6045AF86" w14:textId="77777777" w:rsidR="008F17F3" w:rsidRPr="003C7386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6C6B8F74" w14:textId="759D3B96" w:rsidR="008F17F3" w:rsidRPr="00307EA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756B44EE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F405EF7" w14:textId="1A9430D1" w:rsidR="008F17F3" w:rsidRPr="003C7386" w:rsidRDefault="008F17F3" w:rsidP="008F17F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5387F0FD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34E9C9" w14:textId="1DD0005A" w:rsidR="008F17F3" w:rsidRPr="003C7386" w:rsidRDefault="00BF0225" w:rsidP="008F17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80" w:type="dxa"/>
          </w:tcPr>
          <w:p w14:paraId="05F98FA0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207AB2A" w14:textId="6845C2F0" w:rsidR="008F17F3" w:rsidRPr="003C7386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</w:tr>
      <w:tr w:rsidR="008F17F3" w:rsidRPr="003C7386" w14:paraId="4BE65987" w14:textId="77777777" w:rsidTr="00E311F4">
        <w:trPr>
          <w:cantSplit/>
          <w:trHeight w:val="20"/>
        </w:trPr>
        <w:tc>
          <w:tcPr>
            <w:tcW w:w="3942" w:type="dxa"/>
          </w:tcPr>
          <w:p w14:paraId="37667EC7" w14:textId="38D4FD8C" w:rsidR="008F17F3" w:rsidRPr="003C7386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</w:tcPr>
          <w:p w14:paraId="721A6145" w14:textId="77777777" w:rsidR="008F17F3" w:rsidRPr="003C7386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12911E" w14:textId="7AD12813" w:rsidR="008F17F3" w:rsidRPr="003C7386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2" w:type="dxa"/>
            <w:gridSpan w:val="2"/>
          </w:tcPr>
          <w:p w14:paraId="5856323E" w14:textId="77777777" w:rsidR="008F17F3" w:rsidRPr="003C7386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DD26895" w14:textId="2C03D89D" w:rsidR="008F17F3" w:rsidRPr="00307EA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0C032A32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076829F" w14:textId="5F37FB48" w:rsidR="008F17F3" w:rsidRPr="003C7386" w:rsidRDefault="008F17F3" w:rsidP="008F17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D7E1263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9426EC" w14:textId="5B081819" w:rsidR="008F17F3" w:rsidRPr="003C7386" w:rsidRDefault="00BF0225" w:rsidP="008F17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80" w:type="dxa"/>
          </w:tcPr>
          <w:p w14:paraId="26A6061A" w14:textId="77777777" w:rsidR="008F17F3" w:rsidRPr="003C7386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4A44C92B" w14:textId="42C314EE" w:rsidR="008F17F3" w:rsidRPr="003C7386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3C73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</w:tbl>
    <w:p w14:paraId="482FED63" w14:textId="77777777" w:rsidR="00A42EEA" w:rsidRDefault="00A42EEA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369A577B" w14:textId="1C350918" w:rsidR="00446BE4" w:rsidRDefault="00446BE4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350F0A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39AA947E" w14:textId="67B52FDA" w:rsidR="00A42EEA" w:rsidRDefault="00A42EEA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266628" w:rsidRPr="00040331" w14:paraId="284C553E" w14:textId="77777777" w:rsidTr="00333F6D">
        <w:trPr>
          <w:tblHeader/>
        </w:trPr>
        <w:tc>
          <w:tcPr>
            <w:tcW w:w="1710" w:type="dxa"/>
            <w:vAlign w:val="bottom"/>
          </w:tcPr>
          <w:p w14:paraId="4C7CE667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E9FD741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0511D0A7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77E49D9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252DC856" w14:textId="77777777" w:rsidR="00DF4482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</w:p>
          <w:p w14:paraId="62E3BFA1" w14:textId="580A7B6C" w:rsidR="00266628" w:rsidRPr="00266628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563B6D5C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0DF5583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52E05C6E" w14:textId="77777777" w:rsidR="00266628" w:rsidRPr="00266628" w:rsidRDefault="00266628" w:rsidP="00333F6D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0446B9A3" w14:textId="77777777" w:rsidR="00266628" w:rsidRPr="00266628" w:rsidRDefault="00266628" w:rsidP="00333F6D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62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66628" w:rsidRPr="00040331" w14:paraId="0A8B2EC3" w14:textId="77777777" w:rsidTr="00333F6D">
        <w:tc>
          <w:tcPr>
            <w:tcW w:w="1710" w:type="dxa"/>
          </w:tcPr>
          <w:p w14:paraId="3BFB6EFD" w14:textId="12711199" w:rsidR="00266628" w:rsidRPr="00266628" w:rsidRDefault="00675476" w:rsidP="00333F6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  <w:r w:rsidR="00B14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เอกชน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A4542E" w:rsidRPr="00A454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37DDB46E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4F5FB59A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6662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  <w:p w14:paraId="25C6C663" w14:textId="39249EFF" w:rsidR="00266628" w:rsidRPr="00266628" w:rsidRDefault="00266628" w:rsidP="00333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B59DF4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</w:tcPr>
          <w:p w14:paraId="5B883C66" w14:textId="0DE590A3" w:rsidR="00A4542E" w:rsidRPr="00A4542E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</w:t>
            </w:r>
            <w:r w:rsidRPr="00A454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ผลตอบแทนของพันธบัตร</w:t>
            </w: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ต่อปีที่คาดการณ์ไว้ 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-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454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  <w:p w14:paraId="2A19B49E" w14:textId="27121940" w:rsidR="00266628" w:rsidRPr="00266628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 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454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  <w:r w:rsidRPr="00A45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3732DA88" w14:textId="77777777" w:rsidR="00266628" w:rsidRPr="00266628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</w:tcPr>
          <w:p w14:paraId="564AC7EC" w14:textId="77777777" w:rsidR="00A4542E" w:rsidRPr="00A4542E" w:rsidRDefault="00A4542E" w:rsidP="00A4542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0DE47DB5" w14:textId="77777777" w:rsidR="00A4542E" w:rsidRPr="00A4542E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อัตราการเพิ่มขึ้นของ</w:t>
            </w:r>
            <w:r w:rsidRPr="00A454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อัตราผลตอบแทนเพิ่มขึ้น (ลดลง)</w:t>
            </w:r>
          </w:p>
          <w:p w14:paraId="11B73B7C" w14:textId="77777777" w:rsidR="00A4542E" w:rsidRPr="00A4542E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4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  <w:p w14:paraId="2BA24058" w14:textId="33DA3EC8" w:rsidR="00266628" w:rsidRPr="00266628" w:rsidRDefault="00266628" w:rsidP="00333F6D">
            <w:pPr>
              <w:pStyle w:val="block"/>
              <w:spacing w:after="0" w:line="240" w:lineRule="auto"/>
              <w:ind w:left="1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53648C9" w14:textId="77777777" w:rsidR="00266628" w:rsidRDefault="00266628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A1AE997" w14:textId="77777777" w:rsidR="00446BE4" w:rsidRPr="00A42EEA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350F0A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350F0A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350F0A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350F0A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350F0A" w14:paraId="6D24CBBB" w14:textId="77777777" w:rsidTr="00BA50BC">
        <w:tc>
          <w:tcPr>
            <w:tcW w:w="2520" w:type="dxa"/>
          </w:tcPr>
          <w:p w14:paraId="3E24AF9E" w14:textId="464C092E" w:rsidR="00446BE4" w:rsidRPr="00350F0A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350F0A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350F0A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</w:tbl>
    <w:p w14:paraId="37A8A930" w14:textId="6C4D6252" w:rsidR="007A41ED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FC1CBB6" w14:textId="77777777" w:rsidR="007A41ED" w:rsidRDefault="007A4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695BD64" w14:textId="77777777" w:rsidR="00446BE4" w:rsidRPr="008840C9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840C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ผลขาดทุนจากการด้อยค่า</w:t>
      </w:r>
    </w:p>
    <w:p w14:paraId="298F8517" w14:textId="77777777" w:rsidR="00446BE4" w:rsidRPr="008840C9" w:rsidRDefault="00446BE4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1F17C15" w14:textId="73CE6D9A" w:rsidR="00446BE4" w:rsidRPr="008840C9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840C9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F0225" w:rsidRPr="00BF0225">
        <w:rPr>
          <w:rFonts w:asciiTheme="majorBidi" w:hAnsiTheme="majorBidi" w:cstheme="majorBidi"/>
          <w:sz w:val="28"/>
          <w:szCs w:val="28"/>
        </w:rPr>
        <w:t>12</w:t>
      </w:r>
      <w:r w:rsidRPr="008840C9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8840C9">
        <w:rPr>
          <w:rFonts w:asciiTheme="majorBidi" w:hAnsiTheme="majorBidi" w:cstheme="majorBidi"/>
          <w:sz w:val="28"/>
          <w:szCs w:val="28"/>
        </w:rPr>
        <w:t xml:space="preserve"> </w:t>
      </w:r>
    </w:p>
    <w:p w14:paraId="2831D200" w14:textId="77777777" w:rsidR="00446BE4" w:rsidRPr="008840C9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20F77" w14:textId="39C9F0AD" w:rsidR="00446BE4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840C9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8840C9">
        <w:rPr>
          <w:rFonts w:asciiTheme="majorBidi" w:hAnsiTheme="majorBidi" w:cstheme="majorBidi"/>
          <w:sz w:val="28"/>
          <w:szCs w:val="28"/>
        </w:rPr>
        <w:t xml:space="preserve"> </w:t>
      </w:r>
      <w:r w:rsidRPr="008840C9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840C9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840C9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8840C9">
        <w:rPr>
          <w:rFonts w:asciiTheme="majorBidi" w:hAnsiTheme="majorBidi" w:cstheme="majorBidi"/>
          <w:sz w:val="28"/>
          <w:szCs w:val="28"/>
        </w:rPr>
        <w:t xml:space="preserve"> </w:t>
      </w:r>
    </w:p>
    <w:p w14:paraId="1322E7B4" w14:textId="77777777" w:rsidR="007A41ED" w:rsidRPr="008840C9" w:rsidRDefault="007A41ED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278"/>
        <w:gridCol w:w="270"/>
        <w:gridCol w:w="1440"/>
        <w:gridCol w:w="270"/>
        <w:gridCol w:w="1440"/>
        <w:gridCol w:w="270"/>
        <w:gridCol w:w="1530"/>
      </w:tblGrid>
      <w:tr w:rsidR="00DE1733" w:rsidRPr="002E2B73" w14:paraId="46BA439E" w14:textId="77777777" w:rsidTr="00D779A1">
        <w:trPr>
          <w:trHeight w:val="17"/>
          <w:tblHeader/>
        </w:trPr>
        <w:tc>
          <w:tcPr>
            <w:tcW w:w="2682" w:type="dxa"/>
            <w:shd w:val="clear" w:color="auto" w:fill="auto"/>
            <w:vAlign w:val="bottom"/>
          </w:tcPr>
          <w:p w14:paraId="563A0E6C" w14:textId="78B102EB" w:rsidR="00DE1733" w:rsidRPr="00101DD6" w:rsidRDefault="00DE1733" w:rsidP="00FE2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2988" w:type="dxa"/>
            <w:gridSpan w:val="3"/>
            <w:vAlign w:val="bottom"/>
          </w:tcPr>
          <w:p w14:paraId="1DE6BE44" w14:textId="77777777" w:rsidR="00DE1733" w:rsidRPr="00101DD6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101D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1A194" w14:textId="77777777" w:rsidR="00DE1733" w:rsidRPr="00AA2019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C4824D9" w14:textId="59189ED1" w:rsidR="00DE1733" w:rsidRPr="00AA2019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0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งบเฉพาะกิจการ</w:t>
            </w:r>
          </w:p>
        </w:tc>
      </w:tr>
      <w:tr w:rsidR="00DE1733" w:rsidRPr="002E2B73" w14:paraId="1F6C14E9" w14:textId="77777777" w:rsidTr="00D779A1">
        <w:trPr>
          <w:trHeight w:val="17"/>
          <w:tblHeader/>
        </w:trPr>
        <w:tc>
          <w:tcPr>
            <w:tcW w:w="2682" w:type="dxa"/>
            <w:shd w:val="clear" w:color="auto" w:fill="auto"/>
            <w:vAlign w:val="bottom"/>
          </w:tcPr>
          <w:p w14:paraId="72C0D35F" w14:textId="577B330F" w:rsidR="00DE1733" w:rsidRPr="00101DD6" w:rsidRDefault="00DE1733" w:rsidP="00AA2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101D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01D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14:paraId="6A79CE95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E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DF719B2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9F67A7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E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6BA1AD42" w14:textId="37581CD4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E6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5A02FAB1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D2A3B1" w14:textId="0DF0629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E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ADE8190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1D36FF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E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3CD3ABA1" w14:textId="77777777" w:rsidR="00DE1733" w:rsidRPr="00537E62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E6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DE1733" w:rsidRPr="00C96A13" w14:paraId="0C97ECCD" w14:textId="77777777" w:rsidTr="00D779A1">
        <w:trPr>
          <w:trHeight w:val="149"/>
          <w:tblHeader/>
        </w:trPr>
        <w:tc>
          <w:tcPr>
            <w:tcW w:w="2682" w:type="dxa"/>
          </w:tcPr>
          <w:p w14:paraId="106AE4D2" w14:textId="72B78230" w:rsidR="00DE1733" w:rsidRPr="00101DD6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48" w:type="dxa"/>
            <w:gridSpan w:val="2"/>
          </w:tcPr>
          <w:p w14:paraId="39E3AE92" w14:textId="77777777" w:rsidR="00DE1733" w:rsidRPr="00101DD6" w:rsidRDefault="00DE1733" w:rsidP="00DE1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</w:tcPr>
          <w:p w14:paraId="3B1AC22C" w14:textId="3F584F36" w:rsidR="00DE1733" w:rsidRPr="00101DD6" w:rsidRDefault="00DE1733" w:rsidP="00DE1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D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101D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85881" w:rsidRPr="00C96A13" w14:paraId="5B29C2F8" w14:textId="77777777" w:rsidTr="00D779A1">
        <w:trPr>
          <w:trHeight w:val="17"/>
        </w:trPr>
        <w:tc>
          <w:tcPr>
            <w:tcW w:w="2682" w:type="dxa"/>
          </w:tcPr>
          <w:p w14:paraId="3B642DA5" w14:textId="1B83356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8" w:type="dxa"/>
          </w:tcPr>
          <w:p w14:paraId="0D37DD20" w14:textId="7515AFA4" w:rsidR="00585881" w:rsidRPr="00101DD6" w:rsidRDefault="00BF0225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585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332AC15C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48AAC3" w14:textId="539E1405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CBA121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F141DC" w14:textId="0A80F391" w:rsidR="00585881" w:rsidRPr="00101DD6" w:rsidRDefault="00BF0225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585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70" w:type="dxa"/>
          </w:tcPr>
          <w:p w14:paraId="7D67E4F9" w14:textId="77777777" w:rsidR="00585881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AFD276" w14:textId="6EACFCB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881" w:rsidRPr="00C96A13" w14:paraId="347417AF" w14:textId="77777777" w:rsidTr="00D779A1">
        <w:trPr>
          <w:trHeight w:val="17"/>
        </w:trPr>
        <w:tc>
          <w:tcPr>
            <w:tcW w:w="2682" w:type="dxa"/>
          </w:tcPr>
          <w:p w14:paraId="6C299695" w14:textId="29676283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14:paraId="1282C0F3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0F6A1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725BDA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A7A1C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6B5BB0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A381B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352FB6" w14:textId="15C82543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881" w:rsidRPr="00C96A13" w14:paraId="6D43306D" w14:textId="77777777" w:rsidTr="007F0AE3">
        <w:trPr>
          <w:trHeight w:val="17"/>
        </w:trPr>
        <w:tc>
          <w:tcPr>
            <w:tcW w:w="2682" w:type="dxa"/>
          </w:tcPr>
          <w:p w14:paraId="64BD61C0" w14:textId="50145AE9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DD6B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505BE009" w14:textId="56A14428" w:rsidR="00585881" w:rsidRPr="00101DD6" w:rsidRDefault="00BF0225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585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70" w:type="dxa"/>
          </w:tcPr>
          <w:p w14:paraId="6FAE9893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04168" w14:textId="7272F5C8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79EBF4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5DB9D1" w14:textId="30ECB914" w:rsidR="00585881" w:rsidRPr="00101DD6" w:rsidRDefault="00BF0225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85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39E3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270" w:type="dxa"/>
          </w:tcPr>
          <w:p w14:paraId="4BADE66A" w14:textId="77777777" w:rsidR="00585881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867500" w14:textId="4C574990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881" w:rsidRPr="00C96A13" w14:paraId="0AC53A27" w14:textId="77777777" w:rsidTr="00D779A1">
        <w:trPr>
          <w:trHeight w:val="17"/>
        </w:trPr>
        <w:tc>
          <w:tcPr>
            <w:tcW w:w="2682" w:type="dxa"/>
          </w:tcPr>
          <w:p w14:paraId="45A5C4FA" w14:textId="472B84FA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6B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DD6B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03827C92" w14:textId="7EFB6A52" w:rsidR="00585881" w:rsidRPr="00101DD6" w:rsidRDefault="00BF0225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85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70" w:type="dxa"/>
          </w:tcPr>
          <w:p w14:paraId="3FF1A709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A1CE60" w14:textId="3F4BDE0F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770501" w14:textId="77777777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07BFD1" w14:textId="724D94AB" w:rsidR="00585881" w:rsidRPr="00101DD6" w:rsidRDefault="00BF0225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5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70" w:type="dxa"/>
          </w:tcPr>
          <w:p w14:paraId="2042F016" w14:textId="77777777" w:rsidR="00585881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2E8C32" w14:textId="696D46D3" w:rsidR="00585881" w:rsidRPr="00101DD6" w:rsidRDefault="00585881" w:rsidP="0058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7E4C" w:rsidRPr="00C96A13" w14:paraId="2F04A371" w14:textId="77777777" w:rsidTr="00D779A1">
        <w:trPr>
          <w:trHeight w:val="17"/>
        </w:trPr>
        <w:tc>
          <w:tcPr>
            <w:tcW w:w="2682" w:type="dxa"/>
          </w:tcPr>
          <w:p w14:paraId="4B549181" w14:textId="00AEC245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6B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DD6B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065EE991" w14:textId="2398B527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C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B39E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332224" w14:textId="77777777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176F9" w14:textId="2872B0EF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792E1BA0" w14:textId="77777777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6D2EA" w14:textId="4623FA1D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1FBD7DD0" w14:textId="77777777" w:rsidR="00CC7E4C" w:rsidRPr="00A35448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3DE19A" w14:textId="201D88D1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CC7E4C" w:rsidRPr="00C96A13" w14:paraId="105EA634" w14:textId="77777777" w:rsidTr="007F0AE3">
        <w:trPr>
          <w:trHeight w:val="17"/>
        </w:trPr>
        <w:tc>
          <w:tcPr>
            <w:tcW w:w="2682" w:type="dxa"/>
          </w:tcPr>
          <w:p w14:paraId="5FFEFF5D" w14:textId="14A15CDE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978068" w14:textId="213D41DF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C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70" w:type="dxa"/>
          </w:tcPr>
          <w:p w14:paraId="5325E5A7" w14:textId="77777777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829A2" w14:textId="6E6912D7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40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38921042" w14:textId="77777777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676BD" w14:textId="5DE7AD2D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70" w:type="dxa"/>
          </w:tcPr>
          <w:p w14:paraId="10DADCCD" w14:textId="77777777" w:rsidR="00CC7E4C" w:rsidRPr="00A35448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5CEF8C" w14:textId="35840C07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CC7E4C" w:rsidRPr="00C96A13" w14:paraId="1F5B8F2F" w14:textId="77777777" w:rsidTr="007F0AE3">
        <w:trPr>
          <w:trHeight w:val="17"/>
        </w:trPr>
        <w:tc>
          <w:tcPr>
            <w:tcW w:w="2682" w:type="dxa"/>
          </w:tcPr>
          <w:p w14:paraId="1A1AD24A" w14:textId="47510960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DD6B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202199B" w14:textId="27DF2E4C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  <w:r w:rsidR="00CC7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70" w:type="dxa"/>
          </w:tcPr>
          <w:p w14:paraId="759D160A" w14:textId="77777777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636975" w14:textId="0BDD878A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40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270" w:type="dxa"/>
          </w:tcPr>
          <w:p w14:paraId="4ED16FAA" w14:textId="77777777" w:rsidR="00CC7E4C" w:rsidRPr="00101DD6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5B582" w14:textId="2865EE2C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="00CC7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</w:tcPr>
          <w:p w14:paraId="5F77FE52" w14:textId="77777777" w:rsidR="00CC7E4C" w:rsidRPr="00A35448" w:rsidRDefault="00CC7E4C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504B0A" w14:textId="164F3CB6" w:rsidR="00CC7E4C" w:rsidRPr="00101DD6" w:rsidRDefault="00BF0225" w:rsidP="00CC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</w:p>
        </w:tc>
      </w:tr>
      <w:tr w:rsidR="00195741" w:rsidRPr="00C96A13" w14:paraId="28BFFE90" w14:textId="77777777" w:rsidTr="00D779A1">
        <w:trPr>
          <w:trHeight w:val="17"/>
        </w:trPr>
        <w:tc>
          <w:tcPr>
            <w:tcW w:w="2682" w:type="dxa"/>
          </w:tcPr>
          <w:p w14:paraId="0D65084E" w14:textId="77777777" w:rsidR="00402171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B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D6B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40217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</w:t>
            </w:r>
          </w:p>
          <w:p w14:paraId="1690BBAB" w14:textId="17ACA54D" w:rsidR="00195741" w:rsidRPr="00101DD6" w:rsidRDefault="0040217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3A9FCB" w14:textId="77777777" w:rsidR="002A6736" w:rsidRDefault="002A6736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C4E6F" w14:textId="5618CD2C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D9E4D2" w14:textId="7777777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22C26BB" w14:textId="0EA1FA2F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6909F" w14:textId="7777777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ED8F61" w14:textId="77777777" w:rsidR="002A6736" w:rsidRDefault="002A6736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728EA" w14:textId="4C7783D8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D8EFCA" w14:textId="7777777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97280B2" w14:textId="19646DE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5741" w:rsidRPr="00C96A13" w14:paraId="1B431B5E" w14:textId="77777777" w:rsidTr="00D779A1">
        <w:trPr>
          <w:trHeight w:val="17"/>
        </w:trPr>
        <w:tc>
          <w:tcPr>
            <w:tcW w:w="2682" w:type="dxa"/>
          </w:tcPr>
          <w:p w14:paraId="6895A23E" w14:textId="34E34A67" w:rsidR="00195741" w:rsidRPr="00DF4482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DF4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F7E0CC0" w14:textId="334CAA5D" w:rsidR="00195741" w:rsidRPr="00101DD6" w:rsidRDefault="00BF0225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736</w:t>
            </w:r>
            <w:r w:rsidR="001957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70" w:type="dxa"/>
          </w:tcPr>
          <w:p w14:paraId="31BBEEA1" w14:textId="7777777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E57E7" w14:textId="77078C80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F0259" w14:textId="7777777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49EA78" w14:textId="5DE8C506" w:rsidR="00195741" w:rsidRPr="00101DD6" w:rsidRDefault="00BF0225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="001957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270" w:type="dxa"/>
          </w:tcPr>
          <w:p w14:paraId="1F59EF4E" w14:textId="77777777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E78E19" w14:textId="6973ED0D" w:rsidR="00195741" w:rsidRPr="00101DD6" w:rsidRDefault="00195741" w:rsidP="0019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7FA486" w14:textId="1170DB2D" w:rsidR="00EB628D" w:rsidRDefault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1950B51" w14:textId="77777777" w:rsidR="00EB628D" w:rsidRDefault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6"/>
        <w:gridCol w:w="1434"/>
        <w:gridCol w:w="247"/>
        <w:gridCol w:w="1363"/>
      </w:tblGrid>
      <w:tr w:rsidR="00EB628D" w:rsidRPr="00350F0A" w14:paraId="483DCEC2" w14:textId="77777777" w:rsidTr="00873538">
        <w:trPr>
          <w:trHeight w:val="20"/>
          <w:tblHeader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5FDC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5E46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C09E15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7D9919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1670529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B628D" w:rsidRPr="00350F0A" w14:paraId="66C117A2" w14:textId="77777777" w:rsidTr="00873538">
        <w:trPr>
          <w:trHeight w:val="20"/>
          <w:tblHeader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14:paraId="0631D2A7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50F0A" w:rsidDel="00B75B1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B12E8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628D" w:rsidRPr="00350F0A" w14:paraId="43D55E5D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9B63" w14:textId="6EDDD83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A0C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A0C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A0C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3B9F044" w14:textId="77777777" w:rsidR="00EB628D" w:rsidRPr="00350F0A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434F98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5173D5" w14:textId="77777777" w:rsidR="00EB628D" w:rsidRPr="00350F0A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28D" w:rsidRPr="00350F0A" w14:paraId="5CE65BFF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E129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677D7C1" w14:textId="0A021B84" w:rsidR="00EB628D" w:rsidRPr="00B400C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EB628D" w:rsidRPr="00B400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9CFCAD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965275" w14:textId="0E8FF579" w:rsidR="00EB628D" w:rsidRPr="00B17C59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B628D" w:rsidRPr="00B17C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EB628D" w:rsidRPr="00350F0A" w14:paraId="47859236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2B78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9E4484C" w14:textId="77777777" w:rsidR="00EB628D" w:rsidRPr="00B400C5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B6842B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94981" w14:textId="77777777" w:rsidR="00EB628D" w:rsidRPr="00350F0A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28D" w:rsidRPr="00350F0A" w14:paraId="31E4AF78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EBDE" w14:textId="29B3B302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DD3A413" w14:textId="099B003A" w:rsidR="00EB628D" w:rsidRPr="00B400C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EB6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4A537A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162B5" w14:textId="1752AD77" w:rsidR="00EB628D" w:rsidRPr="00B17C59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B628D" w:rsidRPr="00B17C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EB628D" w:rsidRPr="00350F0A" w14:paraId="0EE6494B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C4FDC" w14:textId="78380B1D" w:rsidR="00EB628D" w:rsidRPr="00350F0A" w:rsidRDefault="00BF0225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800666B" w14:textId="76600D83" w:rsidR="00EB628D" w:rsidRPr="00B400C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65D2E3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583B42" w14:textId="7DCDD228" w:rsidR="00EB628D" w:rsidRPr="00B17C59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6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EB628D" w:rsidRPr="00350F0A" w14:paraId="36D7164F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6E88" w14:textId="2D0DB31C" w:rsidR="00EB628D" w:rsidRPr="00350F0A" w:rsidRDefault="00BF0225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28D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D1B184C" w14:textId="51842708" w:rsidR="00EB628D" w:rsidRPr="00B400C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B6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7FDAA1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F2FCBF" w14:textId="6E453E0E" w:rsidR="00EB628D" w:rsidRPr="00B17C59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EB628D" w:rsidRPr="00350F0A" w14:paraId="3B086442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B641" w14:textId="7E7A7EDA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C87B" w14:textId="4D5D5E57" w:rsidR="00EB628D" w:rsidRPr="00B400C5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3B140A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C990E" w14:textId="1941A7FF" w:rsidR="00EB628D" w:rsidRPr="00B17C59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62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EB628D" w:rsidRPr="00350F0A" w14:paraId="3A056FF3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1E54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75AFF" w14:textId="49D89F1D" w:rsidR="00EB628D" w:rsidRPr="00DB39E3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  <w:r w:rsidR="00EB628D" w:rsidRPr="00DB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FAEAB7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B2E8C" w14:textId="59BBED5C" w:rsidR="00EB628D" w:rsidRPr="00DB39E3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EB628D" w:rsidRPr="00DB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</w:tr>
      <w:tr w:rsidR="00EB628D" w:rsidRPr="00350F0A" w14:paraId="6867831E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494DD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EF74" w14:textId="6DA95846" w:rsidR="00EB628D" w:rsidRPr="00B400C5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68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168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Pr="00C168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1F0B5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C391A" w14:textId="2B713EEC" w:rsidR="00EB628D" w:rsidRPr="00C13D3D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3D3D">
              <w:rPr>
                <w:rFonts w:ascii="Angsana New" w:hAnsi="Angsana New"/>
                <w:sz w:val="28"/>
                <w:szCs w:val="28"/>
              </w:rPr>
              <w:t>(</w:t>
            </w:r>
            <w:r w:rsidR="00BF0225" w:rsidRPr="00BF0225">
              <w:rPr>
                <w:rFonts w:ascii="Angsana New" w:hAnsi="Angsana New"/>
                <w:sz w:val="28"/>
                <w:szCs w:val="28"/>
              </w:rPr>
              <w:t>1</w:t>
            </w:r>
            <w:r w:rsidRPr="00C13D3D">
              <w:rPr>
                <w:rFonts w:ascii="Angsana New" w:hAnsi="Angsana New"/>
                <w:sz w:val="28"/>
                <w:szCs w:val="28"/>
              </w:rPr>
              <w:t>,</w:t>
            </w:r>
            <w:r w:rsidR="00BF0225" w:rsidRPr="00BF0225">
              <w:rPr>
                <w:rFonts w:ascii="Angsana New" w:hAnsi="Angsana New"/>
                <w:sz w:val="28"/>
                <w:szCs w:val="28"/>
              </w:rPr>
              <w:t>995</w:t>
            </w:r>
            <w:r w:rsidRPr="00C13D3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628D" w:rsidRPr="00350F0A" w14:paraId="16DECF95" w14:textId="77777777" w:rsidTr="00873538">
        <w:trPr>
          <w:trHeight w:val="20"/>
        </w:trPr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E0CA8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8856A" w14:textId="7CB24348" w:rsidR="00EB628D" w:rsidRPr="00082EAE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  <w:r w:rsidR="00EB628D" w:rsidRPr="00082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82FB10" w14:textId="77777777" w:rsidR="00EB628D" w:rsidRPr="00350F0A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68090" w14:textId="707BA57B" w:rsidR="00EB628D" w:rsidRPr="00350F0A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  <w:r w:rsidR="00EB6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</w:p>
        </w:tc>
      </w:tr>
    </w:tbl>
    <w:p w14:paraId="5B2AB08C" w14:textId="77777777" w:rsidR="00EB628D" w:rsidRPr="008957BE" w:rsidRDefault="00EB628D" w:rsidP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lang w:val="th-TH"/>
        </w:rPr>
      </w:pPr>
    </w:p>
    <w:p w14:paraId="505CE23C" w14:textId="50D6E70C" w:rsidR="00EB628D" w:rsidRPr="00F425C4" w:rsidRDefault="00EB628D" w:rsidP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lang w:val="th-TH"/>
        </w:rPr>
      </w:pPr>
      <w:r w:rsidRPr="00350F0A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F425C4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กลุ่มบริษัทมีระยะเวลา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BF0225" w:rsidRPr="00BF0225">
        <w:rPr>
          <w:rFonts w:asciiTheme="majorBidi" w:hAnsiTheme="majorBidi" w:cstheme="majorBidi" w:hint="cs"/>
          <w:sz w:val="28"/>
          <w:szCs w:val="28"/>
        </w:rPr>
        <w:t>30</w:t>
      </w:r>
      <w:r w:rsidRPr="00F425C4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Pr="00F425C4">
        <w:rPr>
          <w:rFonts w:asciiTheme="majorBidi" w:hAnsiTheme="majorBidi" w:cstheme="majorBidi"/>
          <w:sz w:val="28"/>
          <w:szCs w:val="28"/>
          <w:cs/>
          <w:lang w:val="th-TH"/>
        </w:rPr>
        <w:t>วัน</w:t>
      </w:r>
    </w:p>
    <w:p w14:paraId="596DB018" w14:textId="77777777" w:rsidR="00EB628D" w:rsidRPr="008957BE" w:rsidRDefault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6842F74" w14:textId="186FF0E5" w:rsidR="00804175" w:rsidRPr="00863CC4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t>19</w:t>
      </w:r>
      <w:r w:rsidR="00863CC4" w:rsidRPr="00863CC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04175" w:rsidRPr="00863CC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  <w:r w:rsidR="004B34A7" w:rsidRPr="00863CC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439B23A" w14:textId="77777777" w:rsidR="00D45297" w:rsidRPr="008957BE" w:rsidRDefault="00D4529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A75C8E" w:rsidRPr="003C7386" w14:paraId="1884D884" w14:textId="77777777" w:rsidTr="007B603D">
        <w:trPr>
          <w:trHeight w:val="659"/>
          <w:tblHeader/>
        </w:trPr>
        <w:tc>
          <w:tcPr>
            <w:tcW w:w="3395" w:type="pct"/>
            <w:vAlign w:val="bottom"/>
          </w:tcPr>
          <w:p w14:paraId="4F0EC937" w14:textId="0314963E" w:rsidR="00A75C8E" w:rsidRPr="007B603D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6F4C"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34" w:type="pct"/>
            <w:vAlign w:val="bottom"/>
          </w:tcPr>
          <w:p w14:paraId="3CE041CF" w14:textId="51FB1420" w:rsidR="00A75C8E" w:rsidRPr="007B603D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024979B8" w14:textId="77777777" w:rsidR="00A75C8E" w:rsidRPr="007B603D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5F9A6D2E" w14:textId="77777777" w:rsidR="00A75C8E" w:rsidRPr="007B603D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7B603D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3C7386" w14:paraId="40A6F109" w14:textId="77777777" w:rsidTr="007B603D">
        <w:trPr>
          <w:tblHeader/>
        </w:trPr>
        <w:tc>
          <w:tcPr>
            <w:tcW w:w="3395" w:type="pct"/>
          </w:tcPr>
          <w:p w14:paraId="692671D5" w14:textId="77777777" w:rsidR="00A75C8E" w:rsidRPr="007B603D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A71F3E8" w14:textId="6657E003" w:rsidR="00A75C8E" w:rsidRPr="007B603D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B60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7B60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B60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3C7386" w14:paraId="5938BD3B" w14:textId="77777777" w:rsidTr="007B603D">
        <w:tc>
          <w:tcPr>
            <w:tcW w:w="3395" w:type="pct"/>
          </w:tcPr>
          <w:p w14:paraId="60FE7E7B" w14:textId="30486DEF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E472F6B" w14:textId="3F1A6599" w:rsidR="009A6C6C" w:rsidRPr="007B603D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BF2E394" w14:textId="77777777" w:rsidR="009A6C6C" w:rsidRPr="007B603D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0117817" w14:textId="77777777" w:rsidR="009A6C6C" w:rsidRPr="007B603D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AC4" w:rsidRPr="003C7386" w14:paraId="0F9DE33E" w14:textId="77777777" w:rsidTr="007B603D">
        <w:tc>
          <w:tcPr>
            <w:tcW w:w="3395" w:type="pct"/>
          </w:tcPr>
          <w:p w14:paraId="6EC6F1D3" w14:textId="37237048" w:rsidR="00B36AC4" w:rsidRPr="007B603D" w:rsidRDefault="00B36AC4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734" w:type="pct"/>
          </w:tcPr>
          <w:p w14:paraId="61381812" w14:textId="208DCDF7" w:rsidR="00B36AC4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7D6808" w:rsidRPr="007B603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32" w:type="pct"/>
          </w:tcPr>
          <w:p w14:paraId="40006473" w14:textId="77777777" w:rsidR="00B36AC4" w:rsidRPr="007B603D" w:rsidRDefault="00B36AC4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6A1A578E" w14:textId="71A1A8DC" w:rsidR="00B36AC4" w:rsidRPr="007B603D" w:rsidRDefault="00B36AC4" w:rsidP="003110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A6C6C" w:rsidRPr="003C7386" w14:paraId="67B0BA7E" w14:textId="77777777" w:rsidTr="007B603D">
        <w:tc>
          <w:tcPr>
            <w:tcW w:w="3395" w:type="pct"/>
          </w:tcPr>
          <w:p w14:paraId="133818A3" w14:textId="17596DE6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62BC35A3" w14:textId="0F9F7D67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  <w:r w:rsidR="007D6808" w:rsidRPr="007B603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32" w:type="pct"/>
          </w:tcPr>
          <w:p w14:paraId="69628FD8" w14:textId="77777777" w:rsidR="009A6C6C" w:rsidRPr="007B603D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5354550" w14:textId="17063B0E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B36AC4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</w:tr>
      <w:tr w:rsidR="00161810" w:rsidRPr="003C7386" w14:paraId="09FCBE12" w14:textId="77777777" w:rsidTr="007B603D">
        <w:tc>
          <w:tcPr>
            <w:tcW w:w="3395" w:type="pct"/>
          </w:tcPr>
          <w:p w14:paraId="01EF68F7" w14:textId="3D789FF6" w:rsidR="00161810" w:rsidRPr="007B603D" w:rsidRDefault="00161810" w:rsidP="0016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4740D193" w14:textId="4E21CEB5" w:rsidR="00161810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161810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132" w:type="pct"/>
          </w:tcPr>
          <w:p w14:paraId="1CB4CC85" w14:textId="77777777" w:rsidR="00161810" w:rsidRPr="007B603D" w:rsidRDefault="00161810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F16D52B" w14:textId="2371DD38" w:rsidR="00161810" w:rsidRPr="007B603D" w:rsidRDefault="00161810" w:rsidP="00CD5FD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61810" w:rsidRPr="003C7386" w14:paraId="2441A85E" w14:textId="77777777" w:rsidTr="007B603D">
        <w:tc>
          <w:tcPr>
            <w:tcW w:w="3395" w:type="pct"/>
          </w:tcPr>
          <w:p w14:paraId="6E7216DE" w14:textId="2965EB72" w:rsidR="00161810" w:rsidRPr="007B603D" w:rsidRDefault="00161810" w:rsidP="0016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29E42AA7" w14:textId="12E8914E" w:rsidR="00161810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1810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132" w:type="pct"/>
          </w:tcPr>
          <w:p w14:paraId="314500A4" w14:textId="77777777" w:rsidR="00161810" w:rsidRPr="007B603D" w:rsidRDefault="00161810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F36615B" w14:textId="5FC2D0ED" w:rsidR="00161810" w:rsidRPr="007B603D" w:rsidRDefault="00161810" w:rsidP="00CD5FD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A6C6C" w:rsidRPr="003C7386" w14:paraId="2C99331D" w14:textId="77777777" w:rsidTr="007B603D">
        <w:tc>
          <w:tcPr>
            <w:tcW w:w="3395" w:type="pct"/>
          </w:tcPr>
          <w:p w14:paraId="480BF2C0" w14:textId="77777777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0FEB8369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  <w:r w:rsidR="00B36AC4"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132" w:type="pct"/>
          </w:tcPr>
          <w:p w14:paraId="3701937D" w14:textId="77777777" w:rsidR="009A6C6C" w:rsidRPr="007B603D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5582A65F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B36AC4"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</w:t>
            </w:r>
          </w:p>
        </w:tc>
      </w:tr>
      <w:tr w:rsidR="009A6C6C" w:rsidRPr="003C7386" w14:paraId="744EC643" w14:textId="77777777" w:rsidTr="007B603D">
        <w:tc>
          <w:tcPr>
            <w:tcW w:w="3395" w:type="pct"/>
          </w:tcPr>
          <w:p w14:paraId="3C067089" w14:textId="77777777" w:rsidR="009A6C6C" w:rsidRPr="007B603D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5E180CA9" w14:textId="77777777" w:rsidR="009A6C6C" w:rsidRPr="007B603D" w:rsidRDefault="009A6C6C" w:rsidP="007B60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BAAA7E1" w14:textId="77777777" w:rsidR="009A6C6C" w:rsidRPr="007B603D" w:rsidRDefault="009A6C6C" w:rsidP="007B60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3CF73F93" w14:textId="77777777" w:rsidR="009A6C6C" w:rsidRPr="007B603D" w:rsidRDefault="009A6C6C" w:rsidP="007B60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3C7386" w14:paraId="510201CA" w14:textId="77777777" w:rsidTr="007B603D">
        <w:tc>
          <w:tcPr>
            <w:tcW w:w="3395" w:type="pct"/>
          </w:tcPr>
          <w:p w14:paraId="61DDA8A6" w14:textId="536BE45E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60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34" w:type="pct"/>
          </w:tcPr>
          <w:p w14:paraId="0F9BC957" w14:textId="77777777" w:rsidR="009A6C6C" w:rsidRPr="007B603D" w:rsidRDefault="009A6C6C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687CAB2" w14:textId="77777777" w:rsidR="009A6C6C" w:rsidRPr="007B603D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78026F" w14:textId="77777777" w:rsidR="009A6C6C" w:rsidRPr="007B603D" w:rsidRDefault="009A6C6C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3C7386" w14:paraId="0AB1B42E" w14:textId="77777777" w:rsidTr="007B603D">
        <w:tc>
          <w:tcPr>
            <w:tcW w:w="3395" w:type="pct"/>
          </w:tcPr>
          <w:p w14:paraId="146C9E5C" w14:textId="78F776FD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2603E692" w14:textId="4CBCC918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2308FD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32" w:type="pct"/>
          </w:tcPr>
          <w:p w14:paraId="7EB13CE3" w14:textId="77777777" w:rsidR="009A6C6C" w:rsidRPr="007B603D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7079C61A" w14:textId="6A7A4C53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2308FD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</w:tr>
      <w:tr w:rsidR="009A6C6C" w:rsidRPr="003C7386" w14:paraId="33A771D2" w14:textId="77777777" w:rsidTr="007B603D">
        <w:tc>
          <w:tcPr>
            <w:tcW w:w="3395" w:type="pct"/>
          </w:tcPr>
          <w:p w14:paraId="4AC0957E" w14:textId="3E1B1BDF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สัญญาอื่นๆ 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933D079" w14:textId="5082D031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2308FD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2" w:type="pct"/>
          </w:tcPr>
          <w:p w14:paraId="33D199A9" w14:textId="77777777" w:rsidR="009A6C6C" w:rsidRPr="007B603D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0B00AADC" w14:textId="1EB428CA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2308FD" w:rsidRPr="007B603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9A6C6C" w:rsidRPr="003C7386" w14:paraId="608C7F08" w14:textId="77777777" w:rsidTr="007B603D">
        <w:tc>
          <w:tcPr>
            <w:tcW w:w="3395" w:type="pct"/>
          </w:tcPr>
          <w:p w14:paraId="3BD5E052" w14:textId="08F252D1" w:rsidR="009A6C6C" w:rsidRPr="007B603D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3A844E98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</w:t>
            </w:r>
            <w:r w:rsidR="002308FD"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32" w:type="pct"/>
            <w:vAlign w:val="bottom"/>
          </w:tcPr>
          <w:p w14:paraId="2E8397A5" w14:textId="77777777" w:rsidR="009A6C6C" w:rsidRPr="007B603D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5010E408" w:rsidR="009A6C6C" w:rsidRPr="007B603D" w:rsidRDefault="00BF0225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  <w:r w:rsidR="002308FD" w:rsidRPr="007B60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</w:tr>
    </w:tbl>
    <w:p w14:paraId="25A78422" w14:textId="38BD0CB2" w:rsidR="00B22308" w:rsidRPr="008957BE" w:rsidRDefault="00B223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79CD325" w14:textId="57AA45E9" w:rsidR="009424AF" w:rsidRPr="004F1891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189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0225" w:rsidRPr="00BF0225">
        <w:rPr>
          <w:rFonts w:asciiTheme="majorBidi" w:hAnsiTheme="majorBidi" w:cstheme="majorBidi"/>
          <w:sz w:val="28"/>
          <w:szCs w:val="28"/>
        </w:rPr>
        <w:t>31</w:t>
      </w:r>
      <w:r w:rsidRPr="004F1891">
        <w:rPr>
          <w:rFonts w:asciiTheme="majorBidi" w:hAnsiTheme="majorBidi" w:cstheme="majorBidi"/>
          <w:sz w:val="28"/>
          <w:szCs w:val="28"/>
        </w:rPr>
        <w:t xml:space="preserve"> </w:t>
      </w:r>
      <w:r w:rsidR="000656C3" w:rsidRPr="004F189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BF0225">
        <w:rPr>
          <w:rFonts w:asciiTheme="majorBidi" w:hAnsiTheme="majorBidi" w:cstheme="majorBidi"/>
          <w:sz w:val="28"/>
          <w:szCs w:val="28"/>
        </w:rPr>
        <w:t>2563</w:t>
      </w:r>
      <w:r w:rsidRPr="004F1891">
        <w:rPr>
          <w:rFonts w:asciiTheme="majorBidi" w:hAnsiTheme="majorBidi" w:cstheme="majorBidi"/>
          <w:sz w:val="28"/>
          <w:szCs w:val="28"/>
        </w:rPr>
        <w:t xml:space="preserve"> </w:t>
      </w:r>
      <w:r w:rsidRPr="004F1891">
        <w:rPr>
          <w:rFonts w:asciiTheme="majorBidi" w:hAnsiTheme="majorBidi" w:cstheme="majorBidi"/>
          <w:sz w:val="28"/>
          <w:szCs w:val="28"/>
          <w:cs/>
        </w:rPr>
        <w:t>และ</w:t>
      </w:r>
      <w:r w:rsidR="000656C3" w:rsidRPr="004F18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</w:rPr>
        <w:t>2562</w:t>
      </w:r>
      <w:r w:rsidRPr="004F1891">
        <w:rPr>
          <w:rFonts w:asciiTheme="majorBidi" w:hAnsiTheme="majorBidi" w:cstheme="majorBidi"/>
          <w:sz w:val="28"/>
          <w:szCs w:val="28"/>
        </w:rPr>
        <w:t xml:space="preserve"> </w:t>
      </w:r>
      <w:r w:rsidRPr="004F1891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 ค้ำประกันโดยการวางเงินฝากธนาคารออมทรัพย์ ที่ดินพร้อมสิ่งปลูกสร้าง</w:t>
      </w:r>
      <w:r w:rsidR="00EC7F5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4F1891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เป็นหลักประกัน </w:t>
      </w:r>
    </w:p>
    <w:p w14:paraId="76901D56" w14:textId="0A410F07" w:rsidR="001F71A3" w:rsidRPr="00655179" w:rsidRDefault="00655179" w:rsidP="0065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20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1F71A3" w:rsidRPr="00655179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94360BF" w14:textId="77777777" w:rsidR="006A6298" w:rsidRDefault="006A6298" w:rsidP="006A6298">
      <w:pPr>
        <w:rPr>
          <w:rFonts w:asciiTheme="majorBidi" w:hAnsiTheme="majorBidi" w:cs="Angsana New"/>
          <w:sz w:val="28"/>
          <w:szCs w:val="28"/>
        </w:rPr>
      </w:pPr>
    </w:p>
    <w:p w14:paraId="765C713C" w14:textId="4C0BAAF9" w:rsidR="006A6298" w:rsidRPr="006A6298" w:rsidRDefault="006A6298" w:rsidP="006A6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6298">
        <w:rPr>
          <w:rFonts w:asciiTheme="majorBidi" w:hAnsiTheme="majorBidi" w:cstheme="majorBidi" w:hint="cs"/>
          <w:sz w:val="28"/>
          <w:szCs w:val="28"/>
          <w:cs/>
        </w:rPr>
        <w:t>สืบเนื่องมาจากที่ประชุมคณะกรรมการบริษัทของบริษัทเมื่อวันที่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 27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2563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ได้มีมติเลื่อนการจัดประชุมสามัญผู้ถือหุ้นประจำปี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2563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ในวันที่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27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2563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ออกไปเนื่องจากสถานการณ์การแพร่ระบาดของไวรัส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6298">
        <w:rPr>
          <w:rFonts w:asciiTheme="majorBidi" w:hAnsiTheme="majorBidi" w:cstheme="majorBidi"/>
          <w:sz w:val="28"/>
          <w:szCs w:val="28"/>
        </w:rPr>
        <w:t>COVID-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19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และยกเลิกการเสนอวาระจ่ายเงินปันผลประจำปี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2562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ในที่ประชุมสามัญผู้ถือหุ้น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เป็นผลให้ในการประชุมคณะกรรมการบริษัทของบริษัทเมื่อวันที่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 27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2563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ที่ประชุมคณะกรรมการของบริษัทได้มีมติอนุมัติการจ่ายเงินปันผลระหว่างกาล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สําหรับผลประกอบการปี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2562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ในอัตราหุ้นละ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0.25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รวมเป็นเงินทั้งสิ้นประมาณ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255.00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6298">
        <w:rPr>
          <w:rFonts w:asciiTheme="majorBidi" w:hAnsiTheme="majorBidi" w:cstheme="majorBidi" w:hint="cs"/>
          <w:sz w:val="28"/>
          <w:szCs w:val="28"/>
          <w:cs/>
        </w:rPr>
        <w:t>มีกำหนดจ่ายเงินปันผลในเดือนพฤษภาคม</w:t>
      </w:r>
      <w:r w:rsidRPr="006A6298">
        <w:rPr>
          <w:rFonts w:asciiTheme="majorBidi" w:hAnsiTheme="majorBidi" w:cstheme="majorBidi"/>
          <w:sz w:val="28"/>
          <w:szCs w:val="28"/>
          <w:cs/>
        </w:rPr>
        <w:t xml:space="preserve"> 2563</w:t>
      </w:r>
    </w:p>
    <w:p w14:paraId="68BEDAA4" w14:textId="2F25895F" w:rsidR="001F71A3" w:rsidRPr="006A6298" w:rsidRDefault="001F71A3" w:rsidP="006A6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6298">
        <w:rPr>
          <w:rFonts w:asciiTheme="majorBidi" w:hAnsiTheme="majorBidi" w:cstheme="majorBidi"/>
          <w:sz w:val="28"/>
          <w:szCs w:val="28"/>
        </w:rPr>
        <w:t xml:space="preserve"> </w:t>
      </w:r>
    </w:p>
    <w:p w14:paraId="69AD4DD7" w14:textId="11C25EE3" w:rsidR="00222200" w:rsidRPr="00222200" w:rsidRDefault="00BF0225" w:rsidP="0022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F0225">
        <w:rPr>
          <w:rFonts w:asciiTheme="majorBidi" w:hAnsiTheme="majorBidi" w:cstheme="majorBidi" w:hint="cs"/>
          <w:b/>
          <w:bCs/>
          <w:sz w:val="28"/>
          <w:szCs w:val="28"/>
        </w:rPr>
        <w:t>2</w:t>
      </w:r>
      <w:r w:rsidR="002E145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63CC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222200" w:rsidRPr="00222200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477CB701" w14:textId="77777777" w:rsidR="009B4F09" w:rsidRPr="009B4F09" w:rsidRDefault="009B4F09" w:rsidP="009B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505A6B" w14:textId="3BFA2AD9" w:rsidR="00222200" w:rsidRPr="00222200" w:rsidRDefault="00222200" w:rsidP="0022220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222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รายการบางรายการในงบแสดงฐานะการเงิน ณ วันที่ </w:t>
      </w:r>
      <w:r w:rsidR="00BF0225" w:rsidRPr="00BF022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2220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222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BF0225" w:rsidRPr="00BF022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22220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22200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และงบกำไรขาดทุนเบ็ดเสร็จสำหรับงวดสามเดือนสิ้นสุดวันที่</w:t>
      </w:r>
      <w:r w:rsidR="00AA1CF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2220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1CF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มีนาคม</w:t>
      </w:r>
      <w:r w:rsidRPr="0022220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BF0225" w:rsidRPr="00BF0225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22220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222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ซึ่งรวมอยู่ในงบการเงินระหว่างกาลปี </w:t>
      </w:r>
      <w:r w:rsidR="00BF0225" w:rsidRPr="00BF022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22220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22200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ได้มีการจัดประเภทรายการใหม่เพื่อให้สอดคล้องกับการนำเสนองบการเงินระหว่างกาลปี </w:t>
      </w:r>
      <w:r w:rsidR="00BF0225" w:rsidRPr="00BF022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22220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22200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</w:p>
    <w:p w14:paraId="3BA9752A" w14:textId="77777777" w:rsidR="00222200" w:rsidRPr="009B4F09" w:rsidRDefault="00222200" w:rsidP="009B4F0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222200" w:rsidRPr="00222200" w14:paraId="2A2D6DCB" w14:textId="77777777" w:rsidTr="00AF1E95">
        <w:trPr>
          <w:trHeight w:val="421"/>
          <w:tblHeader/>
        </w:trPr>
        <w:tc>
          <w:tcPr>
            <w:tcW w:w="3312" w:type="dxa"/>
          </w:tcPr>
          <w:p w14:paraId="6F00B23C" w14:textId="77777777" w:rsidR="00222200" w:rsidRPr="00222200" w:rsidRDefault="00222200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8C289CF" w14:textId="53030F2D" w:rsidR="00222200" w:rsidRPr="00222200" w:rsidRDefault="00BF0225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830BD" w:rsidRPr="00222200" w14:paraId="35AAF200" w14:textId="77777777" w:rsidTr="00AF1E95">
        <w:trPr>
          <w:trHeight w:val="410"/>
          <w:tblHeader/>
        </w:trPr>
        <w:tc>
          <w:tcPr>
            <w:tcW w:w="3312" w:type="dxa"/>
          </w:tcPr>
          <w:p w14:paraId="2BD9C2F0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841E2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30BD" w:rsidRPr="00222200" w14:paraId="302636B9" w14:textId="77777777" w:rsidTr="00AF1E95">
        <w:trPr>
          <w:trHeight w:val="164"/>
          <w:tblHeader/>
        </w:trPr>
        <w:tc>
          <w:tcPr>
            <w:tcW w:w="3312" w:type="dxa"/>
          </w:tcPr>
          <w:p w14:paraId="70DF19D3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EEA2D9" w14:textId="16312F4B" w:rsidR="002830BD" w:rsidRPr="00222200" w:rsidRDefault="002830BD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22220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12EA2797" w14:textId="7777777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3BFD8DA5" w14:textId="069A5753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2220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92FB8DA" w14:textId="7777777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06D348BC" w14:textId="72E1BFE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22220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222200" w:rsidRPr="00222200" w14:paraId="78042EA6" w14:textId="77777777" w:rsidTr="00AF1E95">
        <w:trPr>
          <w:trHeight w:val="400"/>
          <w:tblHeader/>
        </w:trPr>
        <w:tc>
          <w:tcPr>
            <w:tcW w:w="3312" w:type="dxa"/>
          </w:tcPr>
          <w:p w14:paraId="63237645" w14:textId="77777777" w:rsidR="00222200" w:rsidRPr="00222200" w:rsidRDefault="00222200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27D326B" w14:textId="77777777" w:rsidR="00222200" w:rsidRPr="00222200" w:rsidRDefault="00222200" w:rsidP="009B4F0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30BD" w:rsidRPr="00222200" w14:paraId="699A79D5" w14:textId="77777777" w:rsidTr="00AF1E95">
        <w:trPr>
          <w:trHeight w:val="431"/>
        </w:trPr>
        <w:tc>
          <w:tcPr>
            <w:tcW w:w="3312" w:type="dxa"/>
            <w:hideMark/>
          </w:tcPr>
          <w:p w14:paraId="537E9934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3AC84651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03E76E1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7636D54" w14:textId="77777777" w:rsidR="002830BD" w:rsidRPr="0022220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C661651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73035C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222200" w14:paraId="278B8A21" w14:textId="77777777" w:rsidTr="00AF1E95">
        <w:trPr>
          <w:trHeight w:val="431"/>
        </w:trPr>
        <w:tc>
          <w:tcPr>
            <w:tcW w:w="3312" w:type="dxa"/>
          </w:tcPr>
          <w:p w14:paraId="6640C95A" w14:textId="7ADCFADD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5E796DE4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379A8C1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D4BE7A8" w14:textId="77777777" w:rsidR="002830BD" w:rsidRPr="0022220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402CF1C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D005B0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222200" w14:paraId="6793CACA" w14:textId="77777777" w:rsidTr="00AF1E95">
        <w:trPr>
          <w:trHeight w:val="400"/>
        </w:trPr>
        <w:tc>
          <w:tcPr>
            <w:tcW w:w="3312" w:type="dxa"/>
            <w:hideMark/>
          </w:tcPr>
          <w:p w14:paraId="2F3ECDE9" w14:textId="143B7A8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</w:tcPr>
          <w:p w14:paraId="176E26C8" w14:textId="4EB380EA" w:rsidR="002830BD" w:rsidRPr="0022220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450" w:type="dxa"/>
          </w:tcPr>
          <w:p w14:paraId="77D296E7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F40A5C" w14:textId="213D66E3" w:rsidR="002830BD" w:rsidRPr="00637578" w:rsidRDefault="002830BD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3757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6375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63757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13E61BD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383BDE" w14:textId="0999D1AA" w:rsidR="002830BD" w:rsidRPr="0022220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2830BD" w:rsidRPr="00222200" w14:paraId="225DA33F" w14:textId="77777777" w:rsidTr="00AF1E95">
        <w:trPr>
          <w:trHeight w:val="410"/>
        </w:trPr>
        <w:tc>
          <w:tcPr>
            <w:tcW w:w="3312" w:type="dxa"/>
          </w:tcPr>
          <w:p w14:paraId="2BD78DA9" w14:textId="264B27E0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076263EA" w14:textId="5D8C3EAA" w:rsidR="002830BD" w:rsidRPr="0022220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450" w:type="dxa"/>
          </w:tcPr>
          <w:p w14:paraId="649FC17A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E4B5F" w14:textId="72213CDB" w:rsidR="002830BD" w:rsidRPr="00637578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="002830BD" w:rsidRPr="006375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540" w:type="dxa"/>
          </w:tcPr>
          <w:p w14:paraId="082E647D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D1D53E" w14:textId="325886A8" w:rsidR="002830BD" w:rsidRPr="0022220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2830BD" w:rsidRPr="00222200" w14:paraId="46294230" w14:textId="77777777" w:rsidTr="00AF1E95">
        <w:trPr>
          <w:trHeight w:val="400"/>
        </w:trPr>
        <w:tc>
          <w:tcPr>
            <w:tcW w:w="3312" w:type="dxa"/>
          </w:tcPr>
          <w:p w14:paraId="7D4C6D1E" w14:textId="5B2AE8A1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0311CE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CEFA0F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BCC6B" w14:textId="303933D9" w:rsidR="002830BD" w:rsidRPr="00126137" w:rsidRDefault="002830BD" w:rsidP="00AF1E9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6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07BDFCD7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998106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222200" w14:paraId="4556B8EC" w14:textId="77777777" w:rsidTr="00AF1E95">
        <w:trPr>
          <w:trHeight w:val="400"/>
        </w:trPr>
        <w:tc>
          <w:tcPr>
            <w:tcW w:w="3312" w:type="dxa"/>
          </w:tcPr>
          <w:p w14:paraId="37DD11F1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706109C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EB80423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7483C040" w14:textId="77777777" w:rsidR="002830BD" w:rsidRPr="0022220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D735C18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A106DE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222200" w14:paraId="29ABE881" w14:textId="77777777" w:rsidTr="00AF1E95">
        <w:trPr>
          <w:trHeight w:val="400"/>
        </w:trPr>
        <w:tc>
          <w:tcPr>
            <w:tcW w:w="3312" w:type="dxa"/>
          </w:tcPr>
          <w:p w14:paraId="2B010097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608065F0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8D39429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7E7B8EB" w14:textId="77777777" w:rsidR="002830BD" w:rsidRPr="0022220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FADE8E8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CD0ECE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222200" w14:paraId="22D29965" w14:textId="77777777" w:rsidTr="00AF1E95">
        <w:trPr>
          <w:trHeight w:val="400"/>
        </w:trPr>
        <w:tc>
          <w:tcPr>
            <w:tcW w:w="3312" w:type="dxa"/>
          </w:tcPr>
          <w:p w14:paraId="43036BFD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10" w:type="dxa"/>
          </w:tcPr>
          <w:p w14:paraId="75529B8E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D267DD5" w14:textId="7777777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B66045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179815B4" w14:textId="7777777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855DAD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222200" w14:paraId="6EEED644" w14:textId="77777777" w:rsidTr="00AF1E95">
        <w:trPr>
          <w:trHeight w:val="400"/>
        </w:trPr>
        <w:tc>
          <w:tcPr>
            <w:tcW w:w="3312" w:type="dxa"/>
          </w:tcPr>
          <w:p w14:paraId="04537463" w14:textId="1192D063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22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F0225" w:rsidRPr="00BF0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10A4B264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95C5131" w14:textId="7777777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A37462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AB49430" w14:textId="77777777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A5E54F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222200" w14:paraId="4819D982" w14:textId="77777777" w:rsidTr="00AF1E95">
        <w:trPr>
          <w:trHeight w:val="400"/>
        </w:trPr>
        <w:tc>
          <w:tcPr>
            <w:tcW w:w="3312" w:type="dxa"/>
          </w:tcPr>
          <w:p w14:paraId="5B9EEAC8" w14:textId="788B7286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7E9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710" w:type="dxa"/>
          </w:tcPr>
          <w:p w14:paraId="7AA1F310" w14:textId="31149EDF" w:rsidR="002830BD" w:rsidRPr="00222200" w:rsidRDefault="00BF0225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450" w:type="dxa"/>
          </w:tcPr>
          <w:p w14:paraId="31F6A90B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BFEB21" w14:textId="6DE1AC56" w:rsidR="002830BD" w:rsidRPr="00222200" w:rsidRDefault="002830BD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3AC2C8E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35F5B6" w14:textId="17BD9B8E" w:rsidR="002830BD" w:rsidRPr="00222200" w:rsidRDefault="00BF0225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2830BD" w:rsidRPr="00222200" w14:paraId="13FAE0AE" w14:textId="77777777" w:rsidTr="00AF1E95">
        <w:trPr>
          <w:trHeight w:val="400"/>
        </w:trPr>
        <w:tc>
          <w:tcPr>
            <w:tcW w:w="3312" w:type="dxa"/>
          </w:tcPr>
          <w:p w14:paraId="22BA2BDE" w14:textId="0F05D261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7E9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0" w:type="dxa"/>
            <w:vAlign w:val="bottom"/>
          </w:tcPr>
          <w:p w14:paraId="5B319CBE" w14:textId="225BBC15" w:rsidR="002830BD" w:rsidRPr="0089113C" w:rsidRDefault="002830BD" w:rsidP="00BD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11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19570E9A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D7DACD" w14:textId="7F2A43C4" w:rsidR="002830BD" w:rsidRPr="00222200" w:rsidRDefault="00BF0225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540" w:type="dxa"/>
          </w:tcPr>
          <w:p w14:paraId="62F1AE6E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BDA87F" w14:textId="49078A92" w:rsidR="002830BD" w:rsidRPr="00222200" w:rsidRDefault="00BF0225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2830BD" w:rsidRPr="00222200" w14:paraId="43349992" w14:textId="77777777" w:rsidTr="00AF1E95">
        <w:trPr>
          <w:trHeight w:val="400"/>
        </w:trPr>
        <w:tc>
          <w:tcPr>
            <w:tcW w:w="3312" w:type="dxa"/>
          </w:tcPr>
          <w:p w14:paraId="7BF87013" w14:textId="25D5A06F" w:rsidR="002830BD" w:rsidRPr="000D27E9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D27E9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ต้นทุนการให้เช่าและบริการ</w:t>
            </w:r>
          </w:p>
        </w:tc>
        <w:tc>
          <w:tcPr>
            <w:tcW w:w="1710" w:type="dxa"/>
          </w:tcPr>
          <w:p w14:paraId="04F0861D" w14:textId="484A1EB7" w:rsidR="002830BD" w:rsidRPr="00222200" w:rsidRDefault="00BF0225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450" w:type="dxa"/>
          </w:tcPr>
          <w:p w14:paraId="1A55A7BB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3107651" w14:textId="3076C682" w:rsidR="002830BD" w:rsidRPr="00222200" w:rsidRDefault="00EC7F5E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BF0225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997E2E9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E8C430" w14:textId="5882CC89" w:rsidR="002830BD" w:rsidRPr="00222200" w:rsidRDefault="00BF0225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2830BD" w:rsidRPr="00222200" w14:paraId="0C1623DF" w14:textId="77777777" w:rsidTr="00AF1E95">
        <w:trPr>
          <w:trHeight w:val="400"/>
        </w:trPr>
        <w:tc>
          <w:tcPr>
            <w:tcW w:w="3312" w:type="dxa"/>
          </w:tcPr>
          <w:p w14:paraId="1A8A3513" w14:textId="608BA795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7E9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322E6C7" w14:textId="6930BBD1" w:rsidR="002830BD" w:rsidRPr="0022220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CFC4812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565A3F8" w14:textId="38DF5F7C" w:rsidR="002830BD" w:rsidRPr="002830BD" w:rsidRDefault="00BF0225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830BD" w:rsidRP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540" w:type="dxa"/>
          </w:tcPr>
          <w:p w14:paraId="07503B3C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FD33FB" w14:textId="52A3C37B" w:rsidR="002830BD" w:rsidRPr="00222200" w:rsidRDefault="00BF0225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F0225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83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0225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  <w:tr w:rsidR="002830BD" w:rsidRPr="00222200" w14:paraId="73564054" w14:textId="77777777" w:rsidTr="00AF1E95">
        <w:trPr>
          <w:trHeight w:val="400"/>
        </w:trPr>
        <w:tc>
          <w:tcPr>
            <w:tcW w:w="3312" w:type="dxa"/>
          </w:tcPr>
          <w:p w14:paraId="486AE06D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7309B33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EBED90E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9CCA5" w14:textId="48FEFEFB" w:rsidR="002830BD" w:rsidRPr="00AC005A" w:rsidRDefault="002830BD" w:rsidP="007A50F2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294CB8A0" w14:textId="77777777" w:rsidR="002830BD" w:rsidRPr="0022220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538E10" w14:textId="77777777" w:rsidR="002830BD" w:rsidRPr="0022220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D9E9AE" w14:textId="77777777" w:rsidR="00A93504" w:rsidRPr="004F1891" w:rsidRDefault="00A93504" w:rsidP="009B4F0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theme="minorBidi"/>
          <w:sz w:val="28"/>
          <w:szCs w:val="28"/>
        </w:rPr>
      </w:pPr>
    </w:p>
    <w:sectPr w:rsidR="00A93504" w:rsidRPr="004F1891" w:rsidSect="0059240F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ACD50" w14:textId="77777777" w:rsidR="009B3909" w:rsidRDefault="009B3909">
      <w:r>
        <w:separator/>
      </w:r>
    </w:p>
  </w:endnote>
  <w:endnote w:type="continuationSeparator" w:id="0">
    <w:p w14:paraId="1E901645" w14:textId="77777777" w:rsidR="009B3909" w:rsidRDefault="009B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8"/>
        <w:szCs w:val="28"/>
      </w:rPr>
      <w:id w:val="-20143658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960CD5" w14:textId="72192ADE" w:rsidR="001C2034" w:rsidRPr="00331ECC" w:rsidRDefault="001C203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31EC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31EC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31EC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F022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31EC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64F993B2" w:rsidR="001C2034" w:rsidRPr="00C827F6" w:rsidRDefault="001C2034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A13D3">
      <w:rPr>
        <w:rFonts w:ascii="Angsana New" w:hAnsi="Angsana New"/>
        <w:noProof/>
        <w:sz w:val="30"/>
        <w:szCs w:val="30"/>
        <w:lang w:val="fr-FR"/>
      </w:rPr>
      <w:t>jwdt3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F022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1C2034" w:rsidRPr="00C827F6" w:rsidRDefault="001C2034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11E025BB" w:rsidR="001C2034" w:rsidRPr="00C827F6" w:rsidRDefault="001C2034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A13D3">
      <w:rPr>
        <w:rFonts w:ascii="Angsana New" w:hAnsi="Angsana New"/>
        <w:noProof/>
        <w:sz w:val="30"/>
        <w:szCs w:val="30"/>
        <w:lang w:val="fr-FR"/>
      </w:rPr>
      <w:t>jwdt3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F022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1C2034" w:rsidRPr="00C827F6" w:rsidRDefault="001C2034">
    <w:pPr>
      <w:pStyle w:val="Footer"/>
      <w:rPr>
        <w:lang w:val="fr-FR"/>
      </w:rPr>
    </w:pPr>
  </w:p>
  <w:p w14:paraId="34F930A6" w14:textId="77777777" w:rsidR="001C2034" w:rsidRDefault="001C20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B444" w14:textId="77777777" w:rsidR="009B3909" w:rsidRDefault="009B3909">
      <w:r>
        <w:separator/>
      </w:r>
    </w:p>
  </w:footnote>
  <w:footnote w:type="continuationSeparator" w:id="0">
    <w:p w14:paraId="516DE5BD" w14:textId="77777777" w:rsidR="009B3909" w:rsidRDefault="009B3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4B966" w14:textId="77777777" w:rsidR="001C2034" w:rsidRPr="00DC0DD7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34494217" w14:textId="77777777" w:rsidR="001C2034" w:rsidRPr="00DC0DD7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979437E" w14:textId="55472863" w:rsidR="001C2034" w:rsidRPr="00DC0DD7" w:rsidRDefault="001C2034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สิ้นสุดวันที่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3C1F427E" w14:textId="77777777" w:rsidR="001C2034" w:rsidRPr="00AA7C7B" w:rsidRDefault="001C2034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D0AB4" w14:textId="3C651424" w:rsidR="001C2034" w:rsidRPr="0025022B" w:rsidRDefault="001C2034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1C2034" w:rsidRPr="0025022B" w:rsidRDefault="001C2034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53976835" w:rsidR="001C2034" w:rsidRPr="0025022B" w:rsidRDefault="001C2034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1C2034" w:rsidRPr="00410770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BC147" w14:textId="49316CEF" w:rsidR="001C2034" w:rsidRPr="007D32A3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1C2034" w:rsidRPr="007D32A3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0A5A4688" w:rsidR="001C2034" w:rsidRPr="007D32A3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1C2034" w:rsidRPr="00410770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1C2034" w:rsidRPr="00FA7747" w:rsidRDefault="001C203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1C2034" w:rsidRPr="00FA7747" w:rsidRDefault="001C203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67161A6F" w:rsidR="001C2034" w:rsidRPr="00074891" w:rsidRDefault="001C2034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87F0" w14:textId="3855A922" w:rsidR="001C2034" w:rsidRPr="00606B89" w:rsidRDefault="001C2034" w:rsidP="00B045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9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9F47A8">
      <w:rPr>
        <w:rFonts w:ascii="Angsana New" w:hAnsi="Angsana New" w:cs="Angsana New"/>
        <w:b/>
        <w:bCs/>
        <w:sz w:val="30"/>
        <w:szCs w:val="30"/>
        <w:cs/>
      </w:rPr>
      <w:t>เจดับเบิ้ลยูดี อินโฟโลจิสติกส์ จำกัด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 (มหาชน) </w:t>
    </w:r>
    <w:r w:rsidRPr="009F47A8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1C2034" w:rsidRPr="00606B89" w:rsidRDefault="001C2034" w:rsidP="00B045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9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01639D65" w:rsidR="001C2034" w:rsidRPr="00740ABA" w:rsidRDefault="001C2034" w:rsidP="00B045DA">
    <w:pPr>
      <w:pStyle w:val="acctmainheading"/>
      <w:spacing w:after="0" w:line="240" w:lineRule="atLeast"/>
      <w:ind w:hanging="9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6464B6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sz w:val="30"/>
        <w:szCs w:val="30"/>
        <w:lang w:val="en-US" w:bidi="th-TH"/>
      </w:rPr>
      <w:t>256</w:t>
    </w:r>
    <w:r w:rsidRPr="006464B6">
      <w:rPr>
        <w:rFonts w:ascii="Angsana New" w:hAnsi="Angsana New" w:cs="Angsana New" w:hint="cs"/>
        <w:sz w:val="30"/>
        <w:szCs w:val="30"/>
        <w:lang w:val="en-US" w:bidi="th-TH"/>
      </w:rPr>
      <w:t>3</w:t>
    </w:r>
    <w:r w:rsidRPr="00606B89">
      <w:rPr>
        <w:rFonts w:ascii="Angsana New" w:hAnsi="Angsana New" w:cs="Angsana New"/>
        <w:b w:val="0"/>
        <w:bCs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40ABA">
      <w:rPr>
        <w:rFonts w:ascii="Angsana New" w:hAnsi="Angsana New" w:cs="Angsana New"/>
        <w:b w:val="0"/>
        <w:bCs/>
        <w:sz w:val="30"/>
        <w:szCs w:val="30"/>
        <w:lang w:bidi="th-TH"/>
      </w:rPr>
      <w:t>)</w:t>
    </w:r>
  </w:p>
  <w:p w14:paraId="71D8AA45" w14:textId="77777777" w:rsidR="001C2034" w:rsidRPr="00410770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1C2034" w:rsidRDefault="001C2034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1C2034" w:rsidRPr="00FA7747" w:rsidRDefault="001C203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1C2034" w:rsidRPr="00FA7747" w:rsidRDefault="001C203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84A665E" w:rsidR="001C2034" w:rsidRPr="00410770" w:rsidRDefault="001C2034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1C2034" w:rsidRPr="00074891" w:rsidRDefault="001C2034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EB86A" w14:textId="1E01E78B" w:rsidR="001C2034" w:rsidRPr="0025022B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98580F0" w14:textId="77777777" w:rsidR="001C2034" w:rsidRPr="0025022B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4CC3495E" w:rsidR="001C2034" w:rsidRPr="0025022B" w:rsidRDefault="001C2034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18659A13" w14:textId="77777777" w:rsidR="001C2034" w:rsidRPr="00410770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1C2034" w:rsidRDefault="001C2034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329C3" w14:textId="5A5DC2D6" w:rsidR="001C2034" w:rsidRPr="0025022B" w:rsidRDefault="001C2034" w:rsidP="00E622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055E493" w14:textId="77777777" w:rsidR="001C2034" w:rsidRPr="0025022B" w:rsidRDefault="001C2034" w:rsidP="00E622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A2EA0DD" w14:textId="5C78420A" w:rsidR="001C2034" w:rsidRPr="0025022B" w:rsidRDefault="001C2034" w:rsidP="00E62206">
    <w:pPr>
      <w:pStyle w:val="acctmainheading"/>
      <w:spacing w:after="0" w:line="240" w:lineRule="atLeast"/>
      <w:ind w:firstLine="706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09DE0060" w14:textId="77777777" w:rsidR="001C2034" w:rsidRPr="00410770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4BDD" w14:textId="24B72B53" w:rsidR="001C2034" w:rsidRPr="0025022B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1C2034" w:rsidRPr="0025022B" w:rsidRDefault="001C203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31DF1890" w:rsidR="001C2034" w:rsidRPr="0025022B" w:rsidRDefault="001C2034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1C2034" w:rsidRPr="00410770" w:rsidRDefault="001C203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9950D9"/>
    <w:multiLevelType w:val="hybridMultilevel"/>
    <w:tmpl w:val="9FA856DC"/>
    <w:lvl w:ilvl="0" w:tplc="D8920B1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263C93"/>
    <w:multiLevelType w:val="multilevel"/>
    <w:tmpl w:val="169013B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0"/>
  </w:num>
  <w:num w:numId="10">
    <w:abstractNumId w:val="0"/>
  </w:num>
  <w:num w:numId="11">
    <w:abstractNumId w:val="0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6EE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F6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2DB7"/>
    <w:rsid w:val="0003340E"/>
    <w:rsid w:val="00033483"/>
    <w:rsid w:val="00033950"/>
    <w:rsid w:val="000339D5"/>
    <w:rsid w:val="00033D3C"/>
    <w:rsid w:val="00033EFB"/>
    <w:rsid w:val="0003464D"/>
    <w:rsid w:val="00034A8A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549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6B89"/>
    <w:rsid w:val="00047017"/>
    <w:rsid w:val="000477AB"/>
    <w:rsid w:val="0005031A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ED0"/>
    <w:rsid w:val="00055F34"/>
    <w:rsid w:val="0005638A"/>
    <w:rsid w:val="00056664"/>
    <w:rsid w:val="000569A6"/>
    <w:rsid w:val="00056DFE"/>
    <w:rsid w:val="00056F2D"/>
    <w:rsid w:val="000570A0"/>
    <w:rsid w:val="0005782A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A4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211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2F4B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BA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8C3"/>
    <w:rsid w:val="00092B09"/>
    <w:rsid w:val="00092EEE"/>
    <w:rsid w:val="0009316C"/>
    <w:rsid w:val="000933E3"/>
    <w:rsid w:val="0009353D"/>
    <w:rsid w:val="00093AFC"/>
    <w:rsid w:val="00093B30"/>
    <w:rsid w:val="00093B78"/>
    <w:rsid w:val="000941C0"/>
    <w:rsid w:val="0009470A"/>
    <w:rsid w:val="00094BAF"/>
    <w:rsid w:val="00094D1B"/>
    <w:rsid w:val="00094FB4"/>
    <w:rsid w:val="000953A9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23"/>
    <w:rsid w:val="000A1458"/>
    <w:rsid w:val="000A15E3"/>
    <w:rsid w:val="000A171A"/>
    <w:rsid w:val="000A1E4E"/>
    <w:rsid w:val="000A1F12"/>
    <w:rsid w:val="000A2199"/>
    <w:rsid w:val="000A2225"/>
    <w:rsid w:val="000A26A7"/>
    <w:rsid w:val="000A28AB"/>
    <w:rsid w:val="000A2BEC"/>
    <w:rsid w:val="000A2DC6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0BF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60F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4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1276"/>
    <w:rsid w:val="000C135C"/>
    <w:rsid w:val="000C1365"/>
    <w:rsid w:val="000C13EE"/>
    <w:rsid w:val="000C1494"/>
    <w:rsid w:val="000C154D"/>
    <w:rsid w:val="000C1616"/>
    <w:rsid w:val="000C1784"/>
    <w:rsid w:val="000C180A"/>
    <w:rsid w:val="000C18F1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00D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7E9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EDC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21D"/>
    <w:rsid w:val="000F0637"/>
    <w:rsid w:val="000F07BE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9B5"/>
    <w:rsid w:val="000F603B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51A"/>
    <w:rsid w:val="00100142"/>
    <w:rsid w:val="0010049A"/>
    <w:rsid w:val="0010067E"/>
    <w:rsid w:val="0010079F"/>
    <w:rsid w:val="00100A6A"/>
    <w:rsid w:val="00100F95"/>
    <w:rsid w:val="001011B7"/>
    <w:rsid w:val="00101A27"/>
    <w:rsid w:val="00101A8B"/>
    <w:rsid w:val="00101CFC"/>
    <w:rsid w:val="00101DCE"/>
    <w:rsid w:val="00101DD6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0E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9DD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BFC"/>
    <w:rsid w:val="00126137"/>
    <w:rsid w:val="00126193"/>
    <w:rsid w:val="00126474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78"/>
    <w:rsid w:val="00131FEB"/>
    <w:rsid w:val="00132222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FA6"/>
    <w:rsid w:val="00137083"/>
    <w:rsid w:val="0013717D"/>
    <w:rsid w:val="0013742A"/>
    <w:rsid w:val="00137583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A3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47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9B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C89"/>
    <w:rsid w:val="00175E89"/>
    <w:rsid w:val="00175F1A"/>
    <w:rsid w:val="0017670E"/>
    <w:rsid w:val="001768D4"/>
    <w:rsid w:val="00176C9D"/>
    <w:rsid w:val="0017765D"/>
    <w:rsid w:val="00177EE2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B15"/>
    <w:rsid w:val="00194D35"/>
    <w:rsid w:val="00194D7B"/>
    <w:rsid w:val="00194DD2"/>
    <w:rsid w:val="00195149"/>
    <w:rsid w:val="00195304"/>
    <w:rsid w:val="001953B7"/>
    <w:rsid w:val="00195516"/>
    <w:rsid w:val="00195741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C23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1B6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A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871"/>
    <w:rsid w:val="001B5928"/>
    <w:rsid w:val="001B5D2C"/>
    <w:rsid w:val="001B5F0C"/>
    <w:rsid w:val="001B5FAE"/>
    <w:rsid w:val="001B662B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B25"/>
    <w:rsid w:val="001C0CE9"/>
    <w:rsid w:val="001C1415"/>
    <w:rsid w:val="001C1823"/>
    <w:rsid w:val="001C1A36"/>
    <w:rsid w:val="001C1B7E"/>
    <w:rsid w:val="001C1C2B"/>
    <w:rsid w:val="001C2034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77F"/>
    <w:rsid w:val="001E185E"/>
    <w:rsid w:val="001E1C32"/>
    <w:rsid w:val="001E1CD2"/>
    <w:rsid w:val="001E1F36"/>
    <w:rsid w:val="001E20AB"/>
    <w:rsid w:val="001E21B4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562"/>
    <w:rsid w:val="001F3A53"/>
    <w:rsid w:val="001F3CD1"/>
    <w:rsid w:val="001F3D49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E08"/>
    <w:rsid w:val="00217F39"/>
    <w:rsid w:val="00220035"/>
    <w:rsid w:val="0022014A"/>
    <w:rsid w:val="0022048A"/>
    <w:rsid w:val="00220777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200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551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16C"/>
    <w:rsid w:val="002463B9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AB1"/>
    <w:rsid w:val="00280B2C"/>
    <w:rsid w:val="00280CB6"/>
    <w:rsid w:val="00280FFC"/>
    <w:rsid w:val="002811B8"/>
    <w:rsid w:val="00281317"/>
    <w:rsid w:val="00281D4E"/>
    <w:rsid w:val="00282528"/>
    <w:rsid w:val="00282600"/>
    <w:rsid w:val="002826FE"/>
    <w:rsid w:val="00282798"/>
    <w:rsid w:val="00282AE8"/>
    <w:rsid w:val="002830BD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0AE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5B1"/>
    <w:rsid w:val="002977F9"/>
    <w:rsid w:val="0029797B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736"/>
    <w:rsid w:val="002A689B"/>
    <w:rsid w:val="002A6908"/>
    <w:rsid w:val="002A6930"/>
    <w:rsid w:val="002A6B2E"/>
    <w:rsid w:val="002A6B9A"/>
    <w:rsid w:val="002A6C0B"/>
    <w:rsid w:val="002A6C58"/>
    <w:rsid w:val="002A7162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1AE"/>
    <w:rsid w:val="002B42FB"/>
    <w:rsid w:val="002B480F"/>
    <w:rsid w:val="002B4F5D"/>
    <w:rsid w:val="002B5240"/>
    <w:rsid w:val="002B52F1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C07"/>
    <w:rsid w:val="002C3C1D"/>
    <w:rsid w:val="002C3EDF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6243"/>
    <w:rsid w:val="002C650D"/>
    <w:rsid w:val="002C7217"/>
    <w:rsid w:val="002C72F6"/>
    <w:rsid w:val="002C7739"/>
    <w:rsid w:val="002C7A26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453"/>
    <w:rsid w:val="002D3582"/>
    <w:rsid w:val="002D369B"/>
    <w:rsid w:val="002D456F"/>
    <w:rsid w:val="002D45A1"/>
    <w:rsid w:val="002D4A98"/>
    <w:rsid w:val="002D4B58"/>
    <w:rsid w:val="002D4D22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0E8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55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D73"/>
    <w:rsid w:val="002E6F62"/>
    <w:rsid w:val="002E71A4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4DF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81"/>
    <w:rsid w:val="003055F1"/>
    <w:rsid w:val="003056F8"/>
    <w:rsid w:val="003058D4"/>
    <w:rsid w:val="00305B15"/>
    <w:rsid w:val="00305B63"/>
    <w:rsid w:val="0030636F"/>
    <w:rsid w:val="00306552"/>
    <w:rsid w:val="00306676"/>
    <w:rsid w:val="0030698E"/>
    <w:rsid w:val="00306DA0"/>
    <w:rsid w:val="00307352"/>
    <w:rsid w:val="003075E8"/>
    <w:rsid w:val="00307BC3"/>
    <w:rsid w:val="00307C65"/>
    <w:rsid w:val="00307EA0"/>
    <w:rsid w:val="00307F22"/>
    <w:rsid w:val="0031089B"/>
    <w:rsid w:val="00310B22"/>
    <w:rsid w:val="00310BAA"/>
    <w:rsid w:val="00310C8F"/>
    <w:rsid w:val="00310CC6"/>
    <w:rsid w:val="0031107C"/>
    <w:rsid w:val="0031116E"/>
    <w:rsid w:val="0031155B"/>
    <w:rsid w:val="00311BDD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AE2"/>
    <w:rsid w:val="00314B8A"/>
    <w:rsid w:val="00314D92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A6E"/>
    <w:rsid w:val="00317C3A"/>
    <w:rsid w:val="00317D07"/>
    <w:rsid w:val="00317D45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BB6"/>
    <w:rsid w:val="00322CC6"/>
    <w:rsid w:val="00322E3E"/>
    <w:rsid w:val="003230CE"/>
    <w:rsid w:val="00323554"/>
    <w:rsid w:val="0032361C"/>
    <w:rsid w:val="00323A26"/>
    <w:rsid w:val="00323B28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1ECC"/>
    <w:rsid w:val="0033276F"/>
    <w:rsid w:val="00332962"/>
    <w:rsid w:val="00332D2E"/>
    <w:rsid w:val="00333482"/>
    <w:rsid w:val="0033396E"/>
    <w:rsid w:val="00333CEF"/>
    <w:rsid w:val="00333E34"/>
    <w:rsid w:val="00333F6D"/>
    <w:rsid w:val="00334526"/>
    <w:rsid w:val="0033481B"/>
    <w:rsid w:val="003353E4"/>
    <w:rsid w:val="00335950"/>
    <w:rsid w:val="00335D0D"/>
    <w:rsid w:val="00335DF3"/>
    <w:rsid w:val="003363E9"/>
    <w:rsid w:val="003365E6"/>
    <w:rsid w:val="0033663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4C"/>
    <w:rsid w:val="00345374"/>
    <w:rsid w:val="0034562C"/>
    <w:rsid w:val="0034571E"/>
    <w:rsid w:val="0034576D"/>
    <w:rsid w:val="00345D2B"/>
    <w:rsid w:val="00345FDC"/>
    <w:rsid w:val="00346051"/>
    <w:rsid w:val="003463C0"/>
    <w:rsid w:val="003468CF"/>
    <w:rsid w:val="003469B9"/>
    <w:rsid w:val="00346AF1"/>
    <w:rsid w:val="00346CD7"/>
    <w:rsid w:val="003470F8"/>
    <w:rsid w:val="003473A4"/>
    <w:rsid w:val="003475AD"/>
    <w:rsid w:val="003475D0"/>
    <w:rsid w:val="00347618"/>
    <w:rsid w:val="00347769"/>
    <w:rsid w:val="00347A5E"/>
    <w:rsid w:val="00347B16"/>
    <w:rsid w:val="00347C1D"/>
    <w:rsid w:val="003501A3"/>
    <w:rsid w:val="003502D7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3D0"/>
    <w:rsid w:val="003563FC"/>
    <w:rsid w:val="00356530"/>
    <w:rsid w:val="00356539"/>
    <w:rsid w:val="00357151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B28"/>
    <w:rsid w:val="00360CFD"/>
    <w:rsid w:val="00360D7C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3E2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2BB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43F7"/>
    <w:rsid w:val="0037448C"/>
    <w:rsid w:val="003744FD"/>
    <w:rsid w:val="003748AA"/>
    <w:rsid w:val="00374AD2"/>
    <w:rsid w:val="00374B66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1ACE"/>
    <w:rsid w:val="00381C16"/>
    <w:rsid w:val="00382179"/>
    <w:rsid w:val="003821E0"/>
    <w:rsid w:val="00382906"/>
    <w:rsid w:val="00382BA0"/>
    <w:rsid w:val="00382C43"/>
    <w:rsid w:val="003830F0"/>
    <w:rsid w:val="00383118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EBB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BE7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0C5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98"/>
    <w:rsid w:val="003A4876"/>
    <w:rsid w:val="003A49D9"/>
    <w:rsid w:val="003A4C7C"/>
    <w:rsid w:val="003A4CF9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3F5"/>
    <w:rsid w:val="003B059C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513B"/>
    <w:rsid w:val="003C5F0F"/>
    <w:rsid w:val="003C602B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683"/>
    <w:rsid w:val="003D5B91"/>
    <w:rsid w:val="003D5F01"/>
    <w:rsid w:val="003D6828"/>
    <w:rsid w:val="003D6BA4"/>
    <w:rsid w:val="003D7150"/>
    <w:rsid w:val="003D77F5"/>
    <w:rsid w:val="003D78FA"/>
    <w:rsid w:val="003D79DF"/>
    <w:rsid w:val="003D7D08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22D"/>
    <w:rsid w:val="003F03B6"/>
    <w:rsid w:val="003F0524"/>
    <w:rsid w:val="003F06E0"/>
    <w:rsid w:val="003F078A"/>
    <w:rsid w:val="003F0C1C"/>
    <w:rsid w:val="003F0CE8"/>
    <w:rsid w:val="003F148A"/>
    <w:rsid w:val="003F1579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18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7035"/>
    <w:rsid w:val="00407303"/>
    <w:rsid w:val="004076E0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5F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8AE"/>
    <w:rsid w:val="00414B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3AB8"/>
    <w:rsid w:val="00423E3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6B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C52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728C"/>
    <w:rsid w:val="004372CF"/>
    <w:rsid w:val="0043740F"/>
    <w:rsid w:val="004374F2"/>
    <w:rsid w:val="00437BA7"/>
    <w:rsid w:val="00440002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2AFD"/>
    <w:rsid w:val="0044312A"/>
    <w:rsid w:val="004434E0"/>
    <w:rsid w:val="004434FD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7E4"/>
    <w:rsid w:val="00446BE4"/>
    <w:rsid w:val="00446DBB"/>
    <w:rsid w:val="004471CA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710"/>
    <w:rsid w:val="00451857"/>
    <w:rsid w:val="00451BC0"/>
    <w:rsid w:val="00452011"/>
    <w:rsid w:val="0045203F"/>
    <w:rsid w:val="0045204D"/>
    <w:rsid w:val="0045207E"/>
    <w:rsid w:val="0045211C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57A9C"/>
    <w:rsid w:val="00460722"/>
    <w:rsid w:val="00460739"/>
    <w:rsid w:val="00460898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215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6322"/>
    <w:rsid w:val="00476655"/>
    <w:rsid w:val="004768BE"/>
    <w:rsid w:val="0047722A"/>
    <w:rsid w:val="00477345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59"/>
    <w:rsid w:val="004836C5"/>
    <w:rsid w:val="00483CAD"/>
    <w:rsid w:val="004840A6"/>
    <w:rsid w:val="00484B3E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8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5214"/>
    <w:rsid w:val="004952F4"/>
    <w:rsid w:val="004953F4"/>
    <w:rsid w:val="00495765"/>
    <w:rsid w:val="0049602D"/>
    <w:rsid w:val="0049688E"/>
    <w:rsid w:val="00496913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CDE"/>
    <w:rsid w:val="004A7CF8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2BC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3B8"/>
    <w:rsid w:val="004B6776"/>
    <w:rsid w:val="004B67A3"/>
    <w:rsid w:val="004B6BB8"/>
    <w:rsid w:val="004B6C07"/>
    <w:rsid w:val="004B6C51"/>
    <w:rsid w:val="004B6DD6"/>
    <w:rsid w:val="004B7296"/>
    <w:rsid w:val="004B7350"/>
    <w:rsid w:val="004B76A4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5EB"/>
    <w:rsid w:val="004D478A"/>
    <w:rsid w:val="004D4C0F"/>
    <w:rsid w:val="004D5277"/>
    <w:rsid w:val="004D5762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9AA"/>
    <w:rsid w:val="004E1CA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0B5"/>
    <w:rsid w:val="004F0116"/>
    <w:rsid w:val="004F03FB"/>
    <w:rsid w:val="004F04EA"/>
    <w:rsid w:val="004F06BB"/>
    <w:rsid w:val="004F11F7"/>
    <w:rsid w:val="004F13B3"/>
    <w:rsid w:val="004F1647"/>
    <w:rsid w:val="004F16EF"/>
    <w:rsid w:val="004F1891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7F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626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5C2"/>
    <w:rsid w:val="0052466E"/>
    <w:rsid w:val="005249ED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37E62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3A1"/>
    <w:rsid w:val="00542549"/>
    <w:rsid w:val="005425D6"/>
    <w:rsid w:val="00542903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221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1060"/>
    <w:rsid w:val="00561125"/>
    <w:rsid w:val="00561430"/>
    <w:rsid w:val="005614B8"/>
    <w:rsid w:val="00561524"/>
    <w:rsid w:val="0056195B"/>
    <w:rsid w:val="00561C66"/>
    <w:rsid w:val="00561E4B"/>
    <w:rsid w:val="00561E71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A6"/>
    <w:rsid w:val="005642BC"/>
    <w:rsid w:val="005643F2"/>
    <w:rsid w:val="0056454E"/>
    <w:rsid w:val="00564934"/>
    <w:rsid w:val="00564985"/>
    <w:rsid w:val="00564B30"/>
    <w:rsid w:val="005654C0"/>
    <w:rsid w:val="0056581F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BA4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881"/>
    <w:rsid w:val="00585A2B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9FE"/>
    <w:rsid w:val="00591A8D"/>
    <w:rsid w:val="00591B10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AF"/>
    <w:rsid w:val="005A662A"/>
    <w:rsid w:val="005A6673"/>
    <w:rsid w:val="005A6A70"/>
    <w:rsid w:val="005A6C9D"/>
    <w:rsid w:val="005A7400"/>
    <w:rsid w:val="005A7402"/>
    <w:rsid w:val="005A7500"/>
    <w:rsid w:val="005A7BB3"/>
    <w:rsid w:val="005B04D0"/>
    <w:rsid w:val="005B0A35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0B6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37B"/>
    <w:rsid w:val="005B5466"/>
    <w:rsid w:val="005B5476"/>
    <w:rsid w:val="005B5837"/>
    <w:rsid w:val="005B5840"/>
    <w:rsid w:val="005B5C62"/>
    <w:rsid w:val="005B64A8"/>
    <w:rsid w:val="005B6585"/>
    <w:rsid w:val="005B677E"/>
    <w:rsid w:val="005B696F"/>
    <w:rsid w:val="005B6E1D"/>
    <w:rsid w:val="005B6E9F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AA0"/>
    <w:rsid w:val="005C0C9E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85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F06"/>
    <w:rsid w:val="005C61A5"/>
    <w:rsid w:val="005C6436"/>
    <w:rsid w:val="005C650A"/>
    <w:rsid w:val="005C6663"/>
    <w:rsid w:val="005C68BA"/>
    <w:rsid w:val="005C68F0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6A9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85D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770"/>
    <w:rsid w:val="005E28E2"/>
    <w:rsid w:val="005E30D5"/>
    <w:rsid w:val="005E3306"/>
    <w:rsid w:val="005E347D"/>
    <w:rsid w:val="005E39E2"/>
    <w:rsid w:val="005E3EB0"/>
    <w:rsid w:val="005E4112"/>
    <w:rsid w:val="005E44EB"/>
    <w:rsid w:val="005E47BB"/>
    <w:rsid w:val="005E4C1E"/>
    <w:rsid w:val="005E4DC2"/>
    <w:rsid w:val="005E51C3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1D"/>
    <w:rsid w:val="005F1B80"/>
    <w:rsid w:val="005F1CC2"/>
    <w:rsid w:val="005F1E8D"/>
    <w:rsid w:val="005F243E"/>
    <w:rsid w:val="005F25DA"/>
    <w:rsid w:val="005F2FB8"/>
    <w:rsid w:val="005F347B"/>
    <w:rsid w:val="005F3E86"/>
    <w:rsid w:val="005F436A"/>
    <w:rsid w:val="005F4495"/>
    <w:rsid w:val="005F47CA"/>
    <w:rsid w:val="005F4AEB"/>
    <w:rsid w:val="005F4C47"/>
    <w:rsid w:val="005F4D0A"/>
    <w:rsid w:val="005F53C4"/>
    <w:rsid w:val="005F578D"/>
    <w:rsid w:val="005F58DE"/>
    <w:rsid w:val="005F5D64"/>
    <w:rsid w:val="005F5DDB"/>
    <w:rsid w:val="005F61CD"/>
    <w:rsid w:val="005F6587"/>
    <w:rsid w:val="005F68DF"/>
    <w:rsid w:val="005F6B83"/>
    <w:rsid w:val="005F6F6F"/>
    <w:rsid w:val="005F7038"/>
    <w:rsid w:val="005F70A6"/>
    <w:rsid w:val="005F74ED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102"/>
    <w:rsid w:val="00603295"/>
    <w:rsid w:val="00603A65"/>
    <w:rsid w:val="006040AC"/>
    <w:rsid w:val="006040EA"/>
    <w:rsid w:val="00604343"/>
    <w:rsid w:val="006046AE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1DB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581"/>
    <w:rsid w:val="0061679B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71B"/>
    <w:rsid w:val="00620955"/>
    <w:rsid w:val="00620E1D"/>
    <w:rsid w:val="00621012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027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477"/>
    <w:rsid w:val="00626618"/>
    <w:rsid w:val="00626B5A"/>
    <w:rsid w:val="00627184"/>
    <w:rsid w:val="00627223"/>
    <w:rsid w:val="0062743D"/>
    <w:rsid w:val="0062748B"/>
    <w:rsid w:val="0062761F"/>
    <w:rsid w:val="0062771A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8DA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746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BA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4B6"/>
    <w:rsid w:val="006466BA"/>
    <w:rsid w:val="006469D5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410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59B"/>
    <w:rsid w:val="0065473B"/>
    <w:rsid w:val="0065490D"/>
    <w:rsid w:val="00654A44"/>
    <w:rsid w:val="00654A8B"/>
    <w:rsid w:val="00654FAC"/>
    <w:rsid w:val="00655179"/>
    <w:rsid w:val="006552CD"/>
    <w:rsid w:val="006558FD"/>
    <w:rsid w:val="006559B3"/>
    <w:rsid w:val="006559B4"/>
    <w:rsid w:val="006561BE"/>
    <w:rsid w:val="00656218"/>
    <w:rsid w:val="006564E9"/>
    <w:rsid w:val="0065659A"/>
    <w:rsid w:val="0065663B"/>
    <w:rsid w:val="00656684"/>
    <w:rsid w:val="0065686E"/>
    <w:rsid w:val="00656B0B"/>
    <w:rsid w:val="00656CBA"/>
    <w:rsid w:val="00657017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1F96"/>
    <w:rsid w:val="00662173"/>
    <w:rsid w:val="006621D3"/>
    <w:rsid w:val="006622F6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D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476"/>
    <w:rsid w:val="0067584C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1003"/>
    <w:rsid w:val="0068128C"/>
    <w:rsid w:val="006812E8"/>
    <w:rsid w:val="0068156C"/>
    <w:rsid w:val="0068160F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722"/>
    <w:rsid w:val="006A0E0F"/>
    <w:rsid w:val="006A10A5"/>
    <w:rsid w:val="006A14CC"/>
    <w:rsid w:val="006A1667"/>
    <w:rsid w:val="006A18D5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549"/>
    <w:rsid w:val="006A5B98"/>
    <w:rsid w:val="006A5C5C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557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E18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4EB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98"/>
    <w:rsid w:val="006E66A2"/>
    <w:rsid w:val="006E6A4A"/>
    <w:rsid w:val="006E75A5"/>
    <w:rsid w:val="006E7736"/>
    <w:rsid w:val="006E7928"/>
    <w:rsid w:val="006E79B6"/>
    <w:rsid w:val="006E7AA7"/>
    <w:rsid w:val="006E7FF5"/>
    <w:rsid w:val="006F03F0"/>
    <w:rsid w:val="006F07C6"/>
    <w:rsid w:val="006F18C1"/>
    <w:rsid w:val="006F1B26"/>
    <w:rsid w:val="006F1BB5"/>
    <w:rsid w:val="006F23B4"/>
    <w:rsid w:val="006F2B1E"/>
    <w:rsid w:val="006F2BD6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280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64A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A62"/>
    <w:rsid w:val="00710AA6"/>
    <w:rsid w:val="00710C38"/>
    <w:rsid w:val="00710D29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5CC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0B0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90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0A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F02"/>
    <w:rsid w:val="007501BE"/>
    <w:rsid w:val="007503E4"/>
    <w:rsid w:val="007508BE"/>
    <w:rsid w:val="00750ADB"/>
    <w:rsid w:val="00750E34"/>
    <w:rsid w:val="00750EC8"/>
    <w:rsid w:val="00750ED8"/>
    <w:rsid w:val="00751058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76B"/>
    <w:rsid w:val="00756834"/>
    <w:rsid w:val="00756CC1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8E5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3D6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3B9"/>
    <w:rsid w:val="0077551E"/>
    <w:rsid w:val="007757D8"/>
    <w:rsid w:val="00775A5A"/>
    <w:rsid w:val="00775C73"/>
    <w:rsid w:val="00775C9F"/>
    <w:rsid w:val="00775E25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D1C"/>
    <w:rsid w:val="00782EDE"/>
    <w:rsid w:val="00782F39"/>
    <w:rsid w:val="00782FAC"/>
    <w:rsid w:val="0078344B"/>
    <w:rsid w:val="00783963"/>
    <w:rsid w:val="007840E5"/>
    <w:rsid w:val="0078456B"/>
    <w:rsid w:val="00784597"/>
    <w:rsid w:val="00784B47"/>
    <w:rsid w:val="00784E75"/>
    <w:rsid w:val="007855B8"/>
    <w:rsid w:val="00785703"/>
    <w:rsid w:val="00785C0F"/>
    <w:rsid w:val="00786018"/>
    <w:rsid w:val="0078614E"/>
    <w:rsid w:val="007863D2"/>
    <w:rsid w:val="00786729"/>
    <w:rsid w:val="0078692E"/>
    <w:rsid w:val="00787366"/>
    <w:rsid w:val="0078760C"/>
    <w:rsid w:val="007877BE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F49"/>
    <w:rsid w:val="0079301C"/>
    <w:rsid w:val="00793293"/>
    <w:rsid w:val="007934E7"/>
    <w:rsid w:val="00793522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25"/>
    <w:rsid w:val="007A2BED"/>
    <w:rsid w:val="007A31E6"/>
    <w:rsid w:val="007A3770"/>
    <w:rsid w:val="007A3996"/>
    <w:rsid w:val="007A3BA2"/>
    <w:rsid w:val="007A3CD6"/>
    <w:rsid w:val="007A3DD1"/>
    <w:rsid w:val="007A3EDC"/>
    <w:rsid w:val="007A41ED"/>
    <w:rsid w:val="007A4883"/>
    <w:rsid w:val="007A4B8D"/>
    <w:rsid w:val="007A4C09"/>
    <w:rsid w:val="007A4C22"/>
    <w:rsid w:val="007A50F2"/>
    <w:rsid w:val="007A55B2"/>
    <w:rsid w:val="007A581F"/>
    <w:rsid w:val="007A5FA5"/>
    <w:rsid w:val="007A626D"/>
    <w:rsid w:val="007A646F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2E7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F61"/>
    <w:rsid w:val="007B603D"/>
    <w:rsid w:val="007B6323"/>
    <w:rsid w:val="007B6641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A74"/>
    <w:rsid w:val="007C4B59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2A3"/>
    <w:rsid w:val="007D3715"/>
    <w:rsid w:val="007D390C"/>
    <w:rsid w:val="007D3AE0"/>
    <w:rsid w:val="007D3C2B"/>
    <w:rsid w:val="007D3D1F"/>
    <w:rsid w:val="007D3FC2"/>
    <w:rsid w:val="007D40B6"/>
    <w:rsid w:val="007D4155"/>
    <w:rsid w:val="007D44C3"/>
    <w:rsid w:val="007D4894"/>
    <w:rsid w:val="007D4B06"/>
    <w:rsid w:val="007D4B78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6E2B"/>
    <w:rsid w:val="007D709A"/>
    <w:rsid w:val="007D76F8"/>
    <w:rsid w:val="007D781E"/>
    <w:rsid w:val="007E026B"/>
    <w:rsid w:val="007E03D1"/>
    <w:rsid w:val="007E0578"/>
    <w:rsid w:val="007E0CD3"/>
    <w:rsid w:val="007E0E6D"/>
    <w:rsid w:val="007E0FB0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729"/>
    <w:rsid w:val="007E48D0"/>
    <w:rsid w:val="007E4A65"/>
    <w:rsid w:val="007E4E13"/>
    <w:rsid w:val="007E5029"/>
    <w:rsid w:val="007E5398"/>
    <w:rsid w:val="007E5777"/>
    <w:rsid w:val="007E5962"/>
    <w:rsid w:val="007E5B6B"/>
    <w:rsid w:val="007E5CC9"/>
    <w:rsid w:val="007E63AD"/>
    <w:rsid w:val="007E6534"/>
    <w:rsid w:val="007E6906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AE3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1BC3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503D"/>
    <w:rsid w:val="008054F9"/>
    <w:rsid w:val="008059F6"/>
    <w:rsid w:val="00805C4A"/>
    <w:rsid w:val="00805CCA"/>
    <w:rsid w:val="00805D1D"/>
    <w:rsid w:val="00805D93"/>
    <w:rsid w:val="00805EEE"/>
    <w:rsid w:val="00805FB7"/>
    <w:rsid w:val="00806129"/>
    <w:rsid w:val="008063B0"/>
    <w:rsid w:val="00806667"/>
    <w:rsid w:val="00806D3E"/>
    <w:rsid w:val="0080707E"/>
    <w:rsid w:val="00807431"/>
    <w:rsid w:val="008074E9"/>
    <w:rsid w:val="0080757A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CF4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2C0"/>
    <w:rsid w:val="008224C2"/>
    <w:rsid w:val="0082261C"/>
    <w:rsid w:val="008227BF"/>
    <w:rsid w:val="008228C4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6DA1"/>
    <w:rsid w:val="00827243"/>
    <w:rsid w:val="00827324"/>
    <w:rsid w:val="008273A6"/>
    <w:rsid w:val="008274AC"/>
    <w:rsid w:val="00827BC9"/>
    <w:rsid w:val="00827E45"/>
    <w:rsid w:val="00827F45"/>
    <w:rsid w:val="00830608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ED3"/>
    <w:rsid w:val="00837FCA"/>
    <w:rsid w:val="00840532"/>
    <w:rsid w:val="008407D1"/>
    <w:rsid w:val="008409B4"/>
    <w:rsid w:val="008409E1"/>
    <w:rsid w:val="00840DDA"/>
    <w:rsid w:val="008410C6"/>
    <w:rsid w:val="00841324"/>
    <w:rsid w:val="008415F4"/>
    <w:rsid w:val="0084162B"/>
    <w:rsid w:val="00841636"/>
    <w:rsid w:val="008416E3"/>
    <w:rsid w:val="00841A8E"/>
    <w:rsid w:val="00841E6E"/>
    <w:rsid w:val="0084245F"/>
    <w:rsid w:val="00842534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D47"/>
    <w:rsid w:val="00845F06"/>
    <w:rsid w:val="00845FF6"/>
    <w:rsid w:val="0084613E"/>
    <w:rsid w:val="00846243"/>
    <w:rsid w:val="0084644E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6C5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38"/>
    <w:rsid w:val="00873C66"/>
    <w:rsid w:val="00873FFE"/>
    <w:rsid w:val="0087449A"/>
    <w:rsid w:val="00874729"/>
    <w:rsid w:val="00874923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3C"/>
    <w:rsid w:val="008911DD"/>
    <w:rsid w:val="00891318"/>
    <w:rsid w:val="008913DC"/>
    <w:rsid w:val="008914CE"/>
    <w:rsid w:val="008917DC"/>
    <w:rsid w:val="008918B1"/>
    <w:rsid w:val="00891AE3"/>
    <w:rsid w:val="00891E6B"/>
    <w:rsid w:val="00892596"/>
    <w:rsid w:val="008925E3"/>
    <w:rsid w:val="008927FE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2C9"/>
    <w:rsid w:val="00895419"/>
    <w:rsid w:val="00895713"/>
    <w:rsid w:val="008957BE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E04"/>
    <w:rsid w:val="008A4F01"/>
    <w:rsid w:val="008A5A7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75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3EA1"/>
    <w:rsid w:val="008B403D"/>
    <w:rsid w:val="008B45C9"/>
    <w:rsid w:val="008B46BC"/>
    <w:rsid w:val="008B4FE6"/>
    <w:rsid w:val="008B5468"/>
    <w:rsid w:val="008B5885"/>
    <w:rsid w:val="008B5E77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6B65"/>
    <w:rsid w:val="008C709A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2EE"/>
    <w:rsid w:val="008D4409"/>
    <w:rsid w:val="008D4A3D"/>
    <w:rsid w:val="008D4E0F"/>
    <w:rsid w:val="008D51DB"/>
    <w:rsid w:val="008D53FE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09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7F3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CD"/>
    <w:rsid w:val="00912CD5"/>
    <w:rsid w:val="00912EEE"/>
    <w:rsid w:val="00913498"/>
    <w:rsid w:val="00913AF3"/>
    <w:rsid w:val="00914AC7"/>
    <w:rsid w:val="00914BF2"/>
    <w:rsid w:val="00914CE0"/>
    <w:rsid w:val="00914F63"/>
    <w:rsid w:val="00915350"/>
    <w:rsid w:val="009154FA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1B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FFB"/>
    <w:rsid w:val="0092719E"/>
    <w:rsid w:val="00927635"/>
    <w:rsid w:val="009278C3"/>
    <w:rsid w:val="00927ABD"/>
    <w:rsid w:val="00927CB9"/>
    <w:rsid w:val="00927F84"/>
    <w:rsid w:val="009301E8"/>
    <w:rsid w:val="00930459"/>
    <w:rsid w:val="00930746"/>
    <w:rsid w:val="00930934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155C"/>
    <w:rsid w:val="0094165C"/>
    <w:rsid w:val="00941A30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A4A"/>
    <w:rsid w:val="00943CCF"/>
    <w:rsid w:val="00943E4C"/>
    <w:rsid w:val="0094433F"/>
    <w:rsid w:val="00944477"/>
    <w:rsid w:val="009444BA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71C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52B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1B2"/>
    <w:rsid w:val="00965493"/>
    <w:rsid w:val="009654B8"/>
    <w:rsid w:val="009659D7"/>
    <w:rsid w:val="00965EE7"/>
    <w:rsid w:val="0096604D"/>
    <w:rsid w:val="0096673C"/>
    <w:rsid w:val="00966938"/>
    <w:rsid w:val="00966BE1"/>
    <w:rsid w:val="00966C0B"/>
    <w:rsid w:val="00967476"/>
    <w:rsid w:val="00967700"/>
    <w:rsid w:val="00967B14"/>
    <w:rsid w:val="00967B27"/>
    <w:rsid w:val="009704F5"/>
    <w:rsid w:val="009709AD"/>
    <w:rsid w:val="00970A58"/>
    <w:rsid w:val="00970BB9"/>
    <w:rsid w:val="009713EE"/>
    <w:rsid w:val="00971A94"/>
    <w:rsid w:val="00971BB0"/>
    <w:rsid w:val="00971F7E"/>
    <w:rsid w:val="009723D3"/>
    <w:rsid w:val="0097260E"/>
    <w:rsid w:val="009726A6"/>
    <w:rsid w:val="009728D3"/>
    <w:rsid w:val="00972B5A"/>
    <w:rsid w:val="00972CC9"/>
    <w:rsid w:val="00972ECF"/>
    <w:rsid w:val="0097305F"/>
    <w:rsid w:val="00973A74"/>
    <w:rsid w:val="00973C1A"/>
    <w:rsid w:val="00974514"/>
    <w:rsid w:val="0097458D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19"/>
    <w:rsid w:val="0098319B"/>
    <w:rsid w:val="00983693"/>
    <w:rsid w:val="009838D9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03B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218"/>
    <w:rsid w:val="009949BE"/>
    <w:rsid w:val="00994D83"/>
    <w:rsid w:val="00994F06"/>
    <w:rsid w:val="00994FA8"/>
    <w:rsid w:val="009955E2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78A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A41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235"/>
    <w:rsid w:val="009B32C8"/>
    <w:rsid w:val="009B34D6"/>
    <w:rsid w:val="009B34DB"/>
    <w:rsid w:val="009B3909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4F09"/>
    <w:rsid w:val="009B50AA"/>
    <w:rsid w:val="009B517D"/>
    <w:rsid w:val="009B56FF"/>
    <w:rsid w:val="009B5A84"/>
    <w:rsid w:val="009B5B17"/>
    <w:rsid w:val="009B5D72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1A"/>
    <w:rsid w:val="009E043E"/>
    <w:rsid w:val="009E0BB7"/>
    <w:rsid w:val="009E0C5C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6EA9"/>
    <w:rsid w:val="009E70F5"/>
    <w:rsid w:val="009E719C"/>
    <w:rsid w:val="009E7306"/>
    <w:rsid w:val="009E7762"/>
    <w:rsid w:val="009E7818"/>
    <w:rsid w:val="009E78CB"/>
    <w:rsid w:val="009E78D5"/>
    <w:rsid w:val="009E7A12"/>
    <w:rsid w:val="009E7E22"/>
    <w:rsid w:val="009E7E2E"/>
    <w:rsid w:val="009F0516"/>
    <w:rsid w:val="009F098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E0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B19"/>
    <w:rsid w:val="00A02CF7"/>
    <w:rsid w:val="00A031E2"/>
    <w:rsid w:val="00A03290"/>
    <w:rsid w:val="00A03C44"/>
    <w:rsid w:val="00A04037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2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29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68A"/>
    <w:rsid w:val="00A13931"/>
    <w:rsid w:val="00A13D5D"/>
    <w:rsid w:val="00A140E3"/>
    <w:rsid w:val="00A1443E"/>
    <w:rsid w:val="00A14949"/>
    <w:rsid w:val="00A14D84"/>
    <w:rsid w:val="00A152FB"/>
    <w:rsid w:val="00A1544E"/>
    <w:rsid w:val="00A15691"/>
    <w:rsid w:val="00A158B2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B96"/>
    <w:rsid w:val="00A22CEE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7EE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448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396"/>
    <w:rsid w:val="00A404C4"/>
    <w:rsid w:val="00A407A5"/>
    <w:rsid w:val="00A408D6"/>
    <w:rsid w:val="00A40A4A"/>
    <w:rsid w:val="00A41074"/>
    <w:rsid w:val="00A413D6"/>
    <w:rsid w:val="00A41630"/>
    <w:rsid w:val="00A41E61"/>
    <w:rsid w:val="00A4230F"/>
    <w:rsid w:val="00A4250C"/>
    <w:rsid w:val="00A42EEA"/>
    <w:rsid w:val="00A43434"/>
    <w:rsid w:val="00A43ADA"/>
    <w:rsid w:val="00A43F2C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474BE"/>
    <w:rsid w:val="00A50766"/>
    <w:rsid w:val="00A517F2"/>
    <w:rsid w:val="00A51AD3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5B6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36E"/>
    <w:rsid w:val="00A553BB"/>
    <w:rsid w:val="00A55490"/>
    <w:rsid w:val="00A557C1"/>
    <w:rsid w:val="00A56306"/>
    <w:rsid w:val="00A564AE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B59"/>
    <w:rsid w:val="00A66D49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A82"/>
    <w:rsid w:val="00A72BD2"/>
    <w:rsid w:val="00A72CA4"/>
    <w:rsid w:val="00A72D19"/>
    <w:rsid w:val="00A72F50"/>
    <w:rsid w:val="00A72FBA"/>
    <w:rsid w:val="00A73AB7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CE"/>
    <w:rsid w:val="00A76D48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429A"/>
    <w:rsid w:val="00A84419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9AE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CF4"/>
    <w:rsid w:val="00AA1D8A"/>
    <w:rsid w:val="00AA2019"/>
    <w:rsid w:val="00AA20E2"/>
    <w:rsid w:val="00AA261F"/>
    <w:rsid w:val="00AA284E"/>
    <w:rsid w:val="00AA28E1"/>
    <w:rsid w:val="00AA2ABA"/>
    <w:rsid w:val="00AA342C"/>
    <w:rsid w:val="00AA3477"/>
    <w:rsid w:val="00AA3C9F"/>
    <w:rsid w:val="00AA3F7C"/>
    <w:rsid w:val="00AA3F9D"/>
    <w:rsid w:val="00AA41C7"/>
    <w:rsid w:val="00AA43EE"/>
    <w:rsid w:val="00AA4B08"/>
    <w:rsid w:val="00AA4FE4"/>
    <w:rsid w:val="00AA5263"/>
    <w:rsid w:val="00AA60CF"/>
    <w:rsid w:val="00AA61A9"/>
    <w:rsid w:val="00AA65D2"/>
    <w:rsid w:val="00AA6956"/>
    <w:rsid w:val="00AA6B6C"/>
    <w:rsid w:val="00AA6B7A"/>
    <w:rsid w:val="00AA6E41"/>
    <w:rsid w:val="00AA6EDF"/>
    <w:rsid w:val="00AA704D"/>
    <w:rsid w:val="00AA706A"/>
    <w:rsid w:val="00AA7325"/>
    <w:rsid w:val="00AA7590"/>
    <w:rsid w:val="00AA7664"/>
    <w:rsid w:val="00AA76D5"/>
    <w:rsid w:val="00AA7782"/>
    <w:rsid w:val="00AA7834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6F2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05A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16"/>
    <w:rsid w:val="00AC2050"/>
    <w:rsid w:val="00AC23AE"/>
    <w:rsid w:val="00AC2BE9"/>
    <w:rsid w:val="00AC2CBF"/>
    <w:rsid w:val="00AC30B4"/>
    <w:rsid w:val="00AC31F8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AEE"/>
    <w:rsid w:val="00AC5F44"/>
    <w:rsid w:val="00AC6072"/>
    <w:rsid w:val="00AC6167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99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3E6"/>
    <w:rsid w:val="00AE180A"/>
    <w:rsid w:val="00AE22AE"/>
    <w:rsid w:val="00AE23E2"/>
    <w:rsid w:val="00AE260B"/>
    <w:rsid w:val="00AE2782"/>
    <w:rsid w:val="00AE2842"/>
    <w:rsid w:val="00AE2B3E"/>
    <w:rsid w:val="00AE2BA8"/>
    <w:rsid w:val="00AE2FEA"/>
    <w:rsid w:val="00AE3254"/>
    <w:rsid w:val="00AE344D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105"/>
    <w:rsid w:val="00AF1250"/>
    <w:rsid w:val="00AF17C0"/>
    <w:rsid w:val="00AF1852"/>
    <w:rsid w:val="00AF18FF"/>
    <w:rsid w:val="00AF1C2E"/>
    <w:rsid w:val="00AF1CAC"/>
    <w:rsid w:val="00AF1E95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97E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5DA"/>
    <w:rsid w:val="00B048DB"/>
    <w:rsid w:val="00B04DB7"/>
    <w:rsid w:val="00B04DC2"/>
    <w:rsid w:val="00B0511F"/>
    <w:rsid w:val="00B05316"/>
    <w:rsid w:val="00B05467"/>
    <w:rsid w:val="00B057FA"/>
    <w:rsid w:val="00B061EE"/>
    <w:rsid w:val="00B06475"/>
    <w:rsid w:val="00B06733"/>
    <w:rsid w:val="00B06C38"/>
    <w:rsid w:val="00B071DB"/>
    <w:rsid w:val="00B07FCE"/>
    <w:rsid w:val="00B10004"/>
    <w:rsid w:val="00B10278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1C"/>
    <w:rsid w:val="00B140F3"/>
    <w:rsid w:val="00B14162"/>
    <w:rsid w:val="00B144BD"/>
    <w:rsid w:val="00B1486A"/>
    <w:rsid w:val="00B14FAE"/>
    <w:rsid w:val="00B14FD9"/>
    <w:rsid w:val="00B15053"/>
    <w:rsid w:val="00B1576D"/>
    <w:rsid w:val="00B1591A"/>
    <w:rsid w:val="00B15F66"/>
    <w:rsid w:val="00B160F5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C59"/>
    <w:rsid w:val="00B17D53"/>
    <w:rsid w:val="00B20424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3046"/>
    <w:rsid w:val="00B232AF"/>
    <w:rsid w:val="00B234ED"/>
    <w:rsid w:val="00B23934"/>
    <w:rsid w:val="00B2399B"/>
    <w:rsid w:val="00B23C95"/>
    <w:rsid w:val="00B246A7"/>
    <w:rsid w:val="00B24975"/>
    <w:rsid w:val="00B24AA4"/>
    <w:rsid w:val="00B24D16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89B"/>
    <w:rsid w:val="00B30AF3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646"/>
    <w:rsid w:val="00B41660"/>
    <w:rsid w:val="00B41A36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2F86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AA1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6EC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9F2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8C0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A94"/>
    <w:rsid w:val="00B81C5A"/>
    <w:rsid w:val="00B81F82"/>
    <w:rsid w:val="00B82206"/>
    <w:rsid w:val="00B8226D"/>
    <w:rsid w:val="00B8241E"/>
    <w:rsid w:val="00B82826"/>
    <w:rsid w:val="00B829D9"/>
    <w:rsid w:val="00B82A2C"/>
    <w:rsid w:val="00B82F45"/>
    <w:rsid w:val="00B837CA"/>
    <w:rsid w:val="00B83E24"/>
    <w:rsid w:val="00B840CC"/>
    <w:rsid w:val="00B845E6"/>
    <w:rsid w:val="00B84898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BDD"/>
    <w:rsid w:val="00B86E04"/>
    <w:rsid w:val="00B86E2B"/>
    <w:rsid w:val="00B872C3"/>
    <w:rsid w:val="00B87645"/>
    <w:rsid w:val="00B877A1"/>
    <w:rsid w:val="00B87E2B"/>
    <w:rsid w:val="00B903CF"/>
    <w:rsid w:val="00B9045B"/>
    <w:rsid w:val="00B90848"/>
    <w:rsid w:val="00B918FF"/>
    <w:rsid w:val="00B91A7E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B88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396"/>
    <w:rsid w:val="00BB6675"/>
    <w:rsid w:val="00BB66B1"/>
    <w:rsid w:val="00BB6873"/>
    <w:rsid w:val="00BB6AA8"/>
    <w:rsid w:val="00BB6D1A"/>
    <w:rsid w:val="00BB6EAE"/>
    <w:rsid w:val="00BB734A"/>
    <w:rsid w:val="00BB782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236"/>
    <w:rsid w:val="00BC761A"/>
    <w:rsid w:val="00BC7A3F"/>
    <w:rsid w:val="00BC7A78"/>
    <w:rsid w:val="00BC7CC9"/>
    <w:rsid w:val="00BD0ACA"/>
    <w:rsid w:val="00BD0EE4"/>
    <w:rsid w:val="00BD15E9"/>
    <w:rsid w:val="00BD16C9"/>
    <w:rsid w:val="00BD1769"/>
    <w:rsid w:val="00BD2011"/>
    <w:rsid w:val="00BD2A3E"/>
    <w:rsid w:val="00BD2F66"/>
    <w:rsid w:val="00BD3166"/>
    <w:rsid w:val="00BD31A9"/>
    <w:rsid w:val="00BD3376"/>
    <w:rsid w:val="00BD361B"/>
    <w:rsid w:val="00BD3741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6FDE"/>
    <w:rsid w:val="00BD700C"/>
    <w:rsid w:val="00BD7B09"/>
    <w:rsid w:val="00BD7E29"/>
    <w:rsid w:val="00BE02E6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F63"/>
    <w:rsid w:val="00BE519A"/>
    <w:rsid w:val="00BE5301"/>
    <w:rsid w:val="00BE554B"/>
    <w:rsid w:val="00BE557C"/>
    <w:rsid w:val="00BE5C37"/>
    <w:rsid w:val="00BE5E65"/>
    <w:rsid w:val="00BE607B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805"/>
    <w:rsid w:val="00BE7AA7"/>
    <w:rsid w:val="00BE7D6D"/>
    <w:rsid w:val="00BE7E08"/>
    <w:rsid w:val="00BF014C"/>
    <w:rsid w:val="00BF0225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4E62"/>
    <w:rsid w:val="00BF505F"/>
    <w:rsid w:val="00BF5111"/>
    <w:rsid w:val="00BF5366"/>
    <w:rsid w:val="00BF5791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0F2E"/>
    <w:rsid w:val="00C01286"/>
    <w:rsid w:val="00C0156A"/>
    <w:rsid w:val="00C01593"/>
    <w:rsid w:val="00C01648"/>
    <w:rsid w:val="00C01E42"/>
    <w:rsid w:val="00C0201B"/>
    <w:rsid w:val="00C024D4"/>
    <w:rsid w:val="00C027A4"/>
    <w:rsid w:val="00C02881"/>
    <w:rsid w:val="00C02BF3"/>
    <w:rsid w:val="00C03AD7"/>
    <w:rsid w:val="00C03AE0"/>
    <w:rsid w:val="00C04390"/>
    <w:rsid w:val="00C043AB"/>
    <w:rsid w:val="00C046DB"/>
    <w:rsid w:val="00C049E9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03E"/>
    <w:rsid w:val="00C10519"/>
    <w:rsid w:val="00C10793"/>
    <w:rsid w:val="00C11167"/>
    <w:rsid w:val="00C111A9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AE"/>
    <w:rsid w:val="00C1453F"/>
    <w:rsid w:val="00C146CB"/>
    <w:rsid w:val="00C14BA7"/>
    <w:rsid w:val="00C14C2B"/>
    <w:rsid w:val="00C14C75"/>
    <w:rsid w:val="00C14D12"/>
    <w:rsid w:val="00C14DEE"/>
    <w:rsid w:val="00C150B1"/>
    <w:rsid w:val="00C153E3"/>
    <w:rsid w:val="00C158D6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3D6"/>
    <w:rsid w:val="00C204C2"/>
    <w:rsid w:val="00C207F4"/>
    <w:rsid w:val="00C21314"/>
    <w:rsid w:val="00C21416"/>
    <w:rsid w:val="00C21752"/>
    <w:rsid w:val="00C21DE6"/>
    <w:rsid w:val="00C22207"/>
    <w:rsid w:val="00C223EF"/>
    <w:rsid w:val="00C22420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5E10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3C9"/>
    <w:rsid w:val="00C3169B"/>
    <w:rsid w:val="00C319B0"/>
    <w:rsid w:val="00C31A5D"/>
    <w:rsid w:val="00C31B67"/>
    <w:rsid w:val="00C31BAD"/>
    <w:rsid w:val="00C323B4"/>
    <w:rsid w:val="00C32630"/>
    <w:rsid w:val="00C3275F"/>
    <w:rsid w:val="00C32AAE"/>
    <w:rsid w:val="00C33152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46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B9D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4DAD"/>
    <w:rsid w:val="00C45914"/>
    <w:rsid w:val="00C45C9A"/>
    <w:rsid w:val="00C45D3A"/>
    <w:rsid w:val="00C46231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47EF0"/>
    <w:rsid w:val="00C50A49"/>
    <w:rsid w:val="00C50B98"/>
    <w:rsid w:val="00C50E23"/>
    <w:rsid w:val="00C50F40"/>
    <w:rsid w:val="00C51395"/>
    <w:rsid w:val="00C51542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6A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B09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077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95B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961"/>
    <w:rsid w:val="00C71EEF"/>
    <w:rsid w:val="00C72057"/>
    <w:rsid w:val="00C72135"/>
    <w:rsid w:val="00C7243E"/>
    <w:rsid w:val="00C72A69"/>
    <w:rsid w:val="00C734BD"/>
    <w:rsid w:val="00C73704"/>
    <w:rsid w:val="00C737B0"/>
    <w:rsid w:val="00C73BEE"/>
    <w:rsid w:val="00C73D6B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15AB"/>
    <w:rsid w:val="00C819E7"/>
    <w:rsid w:val="00C81E76"/>
    <w:rsid w:val="00C827F6"/>
    <w:rsid w:val="00C82912"/>
    <w:rsid w:val="00C82D74"/>
    <w:rsid w:val="00C82E6F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97C"/>
    <w:rsid w:val="00C85A09"/>
    <w:rsid w:val="00C860AF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BB5"/>
    <w:rsid w:val="00C97D10"/>
    <w:rsid w:val="00C97D53"/>
    <w:rsid w:val="00CA02AB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DFB"/>
    <w:rsid w:val="00CA1E5B"/>
    <w:rsid w:val="00CA1E6E"/>
    <w:rsid w:val="00CA1F8C"/>
    <w:rsid w:val="00CA1FDB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F49"/>
    <w:rsid w:val="00CA46CA"/>
    <w:rsid w:val="00CA4721"/>
    <w:rsid w:val="00CA4974"/>
    <w:rsid w:val="00CA4A2D"/>
    <w:rsid w:val="00CA508D"/>
    <w:rsid w:val="00CA57FA"/>
    <w:rsid w:val="00CA59E8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0A2"/>
    <w:rsid w:val="00CB36E3"/>
    <w:rsid w:val="00CB3900"/>
    <w:rsid w:val="00CB3B09"/>
    <w:rsid w:val="00CB46DE"/>
    <w:rsid w:val="00CB4B87"/>
    <w:rsid w:val="00CB504E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BED"/>
    <w:rsid w:val="00CC3DB1"/>
    <w:rsid w:val="00CC3F2D"/>
    <w:rsid w:val="00CC4246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712C"/>
    <w:rsid w:val="00CC72EE"/>
    <w:rsid w:val="00CC739A"/>
    <w:rsid w:val="00CC7E4C"/>
    <w:rsid w:val="00CC7F1E"/>
    <w:rsid w:val="00CD0082"/>
    <w:rsid w:val="00CD01D9"/>
    <w:rsid w:val="00CD04FE"/>
    <w:rsid w:val="00CD0602"/>
    <w:rsid w:val="00CD0611"/>
    <w:rsid w:val="00CD0748"/>
    <w:rsid w:val="00CD0B4E"/>
    <w:rsid w:val="00CD0CDF"/>
    <w:rsid w:val="00CD0EA8"/>
    <w:rsid w:val="00CD0FDE"/>
    <w:rsid w:val="00CD129C"/>
    <w:rsid w:val="00CD12A8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5FDC"/>
    <w:rsid w:val="00CD6001"/>
    <w:rsid w:val="00CD66AE"/>
    <w:rsid w:val="00CD670A"/>
    <w:rsid w:val="00CD6854"/>
    <w:rsid w:val="00CD6CC8"/>
    <w:rsid w:val="00CD78BD"/>
    <w:rsid w:val="00CD7EF1"/>
    <w:rsid w:val="00CE0B27"/>
    <w:rsid w:val="00CE0C1C"/>
    <w:rsid w:val="00CE0E04"/>
    <w:rsid w:val="00CE10CD"/>
    <w:rsid w:val="00CE1345"/>
    <w:rsid w:val="00CE1400"/>
    <w:rsid w:val="00CE1888"/>
    <w:rsid w:val="00CE18D9"/>
    <w:rsid w:val="00CE1910"/>
    <w:rsid w:val="00CE1CF9"/>
    <w:rsid w:val="00CE2205"/>
    <w:rsid w:val="00CE22D7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76"/>
    <w:rsid w:val="00CE4414"/>
    <w:rsid w:val="00CE4666"/>
    <w:rsid w:val="00CE4CD3"/>
    <w:rsid w:val="00CE51BC"/>
    <w:rsid w:val="00CE550C"/>
    <w:rsid w:val="00CE551F"/>
    <w:rsid w:val="00CE56EC"/>
    <w:rsid w:val="00CE57E8"/>
    <w:rsid w:val="00CE5C77"/>
    <w:rsid w:val="00CE6E09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37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DE"/>
    <w:rsid w:val="00D02480"/>
    <w:rsid w:val="00D024A5"/>
    <w:rsid w:val="00D026E6"/>
    <w:rsid w:val="00D02F41"/>
    <w:rsid w:val="00D02FAB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35B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2A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AC"/>
    <w:rsid w:val="00D218A4"/>
    <w:rsid w:val="00D218C1"/>
    <w:rsid w:val="00D2195E"/>
    <w:rsid w:val="00D21996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45"/>
    <w:rsid w:val="00D23E67"/>
    <w:rsid w:val="00D241EB"/>
    <w:rsid w:val="00D24270"/>
    <w:rsid w:val="00D244EC"/>
    <w:rsid w:val="00D2454A"/>
    <w:rsid w:val="00D2454E"/>
    <w:rsid w:val="00D24DE3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144"/>
    <w:rsid w:val="00D272E6"/>
    <w:rsid w:val="00D27799"/>
    <w:rsid w:val="00D278B6"/>
    <w:rsid w:val="00D2797B"/>
    <w:rsid w:val="00D27D6A"/>
    <w:rsid w:val="00D27E29"/>
    <w:rsid w:val="00D30050"/>
    <w:rsid w:val="00D30529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8F8"/>
    <w:rsid w:val="00D40995"/>
    <w:rsid w:val="00D414C0"/>
    <w:rsid w:val="00D41D0B"/>
    <w:rsid w:val="00D41E75"/>
    <w:rsid w:val="00D424E0"/>
    <w:rsid w:val="00D4265E"/>
    <w:rsid w:val="00D427D4"/>
    <w:rsid w:val="00D42AAF"/>
    <w:rsid w:val="00D43094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97E"/>
    <w:rsid w:val="00D45B0A"/>
    <w:rsid w:val="00D45B20"/>
    <w:rsid w:val="00D45C47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524"/>
    <w:rsid w:val="00D63A0E"/>
    <w:rsid w:val="00D63A62"/>
    <w:rsid w:val="00D63C8C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9EB"/>
    <w:rsid w:val="00D66CC7"/>
    <w:rsid w:val="00D66D73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3CC"/>
    <w:rsid w:val="00D766C8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4DF"/>
    <w:rsid w:val="00D82F80"/>
    <w:rsid w:val="00D835B0"/>
    <w:rsid w:val="00D8369B"/>
    <w:rsid w:val="00D836E3"/>
    <w:rsid w:val="00D83768"/>
    <w:rsid w:val="00D8394C"/>
    <w:rsid w:val="00D84287"/>
    <w:rsid w:val="00D848D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37A"/>
    <w:rsid w:val="00D92692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E19"/>
    <w:rsid w:val="00DA6510"/>
    <w:rsid w:val="00DA6DAE"/>
    <w:rsid w:val="00DA7895"/>
    <w:rsid w:val="00DA792B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5C7"/>
    <w:rsid w:val="00DB39E3"/>
    <w:rsid w:val="00DB3FD7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0E2"/>
    <w:rsid w:val="00DC020F"/>
    <w:rsid w:val="00DC0383"/>
    <w:rsid w:val="00DC06FB"/>
    <w:rsid w:val="00DC09FD"/>
    <w:rsid w:val="00DC0AB4"/>
    <w:rsid w:val="00DC0CE0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AB3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970"/>
    <w:rsid w:val="00DC5A3E"/>
    <w:rsid w:val="00DC5A75"/>
    <w:rsid w:val="00DC5B55"/>
    <w:rsid w:val="00DC654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3B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33"/>
    <w:rsid w:val="00DE1740"/>
    <w:rsid w:val="00DE1808"/>
    <w:rsid w:val="00DE1975"/>
    <w:rsid w:val="00DE1995"/>
    <w:rsid w:val="00DE1A32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E13"/>
    <w:rsid w:val="00DF3EEA"/>
    <w:rsid w:val="00DF4038"/>
    <w:rsid w:val="00DF4362"/>
    <w:rsid w:val="00DF4382"/>
    <w:rsid w:val="00DF44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307E"/>
    <w:rsid w:val="00E0315A"/>
    <w:rsid w:val="00E035F4"/>
    <w:rsid w:val="00E03995"/>
    <w:rsid w:val="00E03C4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91C"/>
    <w:rsid w:val="00E06A02"/>
    <w:rsid w:val="00E06CAC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556"/>
    <w:rsid w:val="00E14C63"/>
    <w:rsid w:val="00E150B6"/>
    <w:rsid w:val="00E15864"/>
    <w:rsid w:val="00E16164"/>
    <w:rsid w:val="00E163C5"/>
    <w:rsid w:val="00E16569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8DF"/>
    <w:rsid w:val="00E248FD"/>
    <w:rsid w:val="00E24CDA"/>
    <w:rsid w:val="00E24DBB"/>
    <w:rsid w:val="00E24E76"/>
    <w:rsid w:val="00E25039"/>
    <w:rsid w:val="00E258C6"/>
    <w:rsid w:val="00E258C9"/>
    <w:rsid w:val="00E25A27"/>
    <w:rsid w:val="00E25A73"/>
    <w:rsid w:val="00E25BFB"/>
    <w:rsid w:val="00E25C42"/>
    <w:rsid w:val="00E25E93"/>
    <w:rsid w:val="00E26323"/>
    <w:rsid w:val="00E26505"/>
    <w:rsid w:val="00E26D70"/>
    <w:rsid w:val="00E26F98"/>
    <w:rsid w:val="00E26FE7"/>
    <w:rsid w:val="00E27029"/>
    <w:rsid w:val="00E2752E"/>
    <w:rsid w:val="00E27693"/>
    <w:rsid w:val="00E2770A"/>
    <w:rsid w:val="00E27802"/>
    <w:rsid w:val="00E27937"/>
    <w:rsid w:val="00E27951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2164"/>
    <w:rsid w:val="00E32235"/>
    <w:rsid w:val="00E32396"/>
    <w:rsid w:val="00E324D9"/>
    <w:rsid w:val="00E32E7E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B"/>
    <w:rsid w:val="00E411F2"/>
    <w:rsid w:val="00E41696"/>
    <w:rsid w:val="00E41876"/>
    <w:rsid w:val="00E418AE"/>
    <w:rsid w:val="00E419A1"/>
    <w:rsid w:val="00E41BE3"/>
    <w:rsid w:val="00E41E92"/>
    <w:rsid w:val="00E4203F"/>
    <w:rsid w:val="00E42114"/>
    <w:rsid w:val="00E42165"/>
    <w:rsid w:val="00E426FF"/>
    <w:rsid w:val="00E42B2A"/>
    <w:rsid w:val="00E42C27"/>
    <w:rsid w:val="00E42E6F"/>
    <w:rsid w:val="00E430EE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881"/>
    <w:rsid w:val="00E518E7"/>
    <w:rsid w:val="00E51C30"/>
    <w:rsid w:val="00E51E2A"/>
    <w:rsid w:val="00E527E5"/>
    <w:rsid w:val="00E52889"/>
    <w:rsid w:val="00E529C1"/>
    <w:rsid w:val="00E52C4A"/>
    <w:rsid w:val="00E52E8C"/>
    <w:rsid w:val="00E52ECC"/>
    <w:rsid w:val="00E531E1"/>
    <w:rsid w:val="00E533CA"/>
    <w:rsid w:val="00E5344E"/>
    <w:rsid w:val="00E534E6"/>
    <w:rsid w:val="00E53693"/>
    <w:rsid w:val="00E53986"/>
    <w:rsid w:val="00E53A12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51A"/>
    <w:rsid w:val="00E72901"/>
    <w:rsid w:val="00E72DC7"/>
    <w:rsid w:val="00E736D8"/>
    <w:rsid w:val="00E73BC9"/>
    <w:rsid w:val="00E74004"/>
    <w:rsid w:val="00E74163"/>
    <w:rsid w:val="00E74179"/>
    <w:rsid w:val="00E7438C"/>
    <w:rsid w:val="00E744B9"/>
    <w:rsid w:val="00E74D7F"/>
    <w:rsid w:val="00E74E6C"/>
    <w:rsid w:val="00E751E5"/>
    <w:rsid w:val="00E755DE"/>
    <w:rsid w:val="00E75637"/>
    <w:rsid w:val="00E7569F"/>
    <w:rsid w:val="00E75754"/>
    <w:rsid w:val="00E75887"/>
    <w:rsid w:val="00E762D0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87AEA"/>
    <w:rsid w:val="00E90019"/>
    <w:rsid w:val="00E907B0"/>
    <w:rsid w:val="00E907DD"/>
    <w:rsid w:val="00E90C44"/>
    <w:rsid w:val="00E90E10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3D19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C26"/>
    <w:rsid w:val="00EA32BD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5BE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B50"/>
    <w:rsid w:val="00EB4C68"/>
    <w:rsid w:val="00EB55DF"/>
    <w:rsid w:val="00EB59EC"/>
    <w:rsid w:val="00EB5A9D"/>
    <w:rsid w:val="00EB5BFA"/>
    <w:rsid w:val="00EB5F9B"/>
    <w:rsid w:val="00EB6036"/>
    <w:rsid w:val="00EB61A2"/>
    <w:rsid w:val="00EB628D"/>
    <w:rsid w:val="00EB6304"/>
    <w:rsid w:val="00EB63D2"/>
    <w:rsid w:val="00EB686E"/>
    <w:rsid w:val="00EB6C26"/>
    <w:rsid w:val="00EB6D00"/>
    <w:rsid w:val="00EB6DFB"/>
    <w:rsid w:val="00EB70E5"/>
    <w:rsid w:val="00EB7213"/>
    <w:rsid w:val="00EB7575"/>
    <w:rsid w:val="00EB7A7B"/>
    <w:rsid w:val="00EB7D17"/>
    <w:rsid w:val="00EB7D6C"/>
    <w:rsid w:val="00EC0303"/>
    <w:rsid w:val="00EC06D2"/>
    <w:rsid w:val="00EC0B83"/>
    <w:rsid w:val="00EC0FA4"/>
    <w:rsid w:val="00EC12FB"/>
    <w:rsid w:val="00EC153B"/>
    <w:rsid w:val="00EC1593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4EA3"/>
    <w:rsid w:val="00EC51DE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C8"/>
    <w:rsid w:val="00ED5695"/>
    <w:rsid w:val="00ED58EF"/>
    <w:rsid w:val="00ED5A5C"/>
    <w:rsid w:val="00ED6098"/>
    <w:rsid w:val="00ED6146"/>
    <w:rsid w:val="00ED61BF"/>
    <w:rsid w:val="00ED64D8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4D2"/>
    <w:rsid w:val="00EE47CE"/>
    <w:rsid w:val="00EE483D"/>
    <w:rsid w:val="00EE4C20"/>
    <w:rsid w:val="00EE4FAF"/>
    <w:rsid w:val="00EE54C6"/>
    <w:rsid w:val="00EE553D"/>
    <w:rsid w:val="00EE5FB8"/>
    <w:rsid w:val="00EE652E"/>
    <w:rsid w:val="00EE686F"/>
    <w:rsid w:val="00EE69C7"/>
    <w:rsid w:val="00EE6AF7"/>
    <w:rsid w:val="00EE6D2A"/>
    <w:rsid w:val="00EE6F3E"/>
    <w:rsid w:val="00EE71DB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4F23"/>
    <w:rsid w:val="00F25085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4FB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861"/>
    <w:rsid w:val="00F42A5D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87B"/>
    <w:rsid w:val="00F51A50"/>
    <w:rsid w:val="00F51AD7"/>
    <w:rsid w:val="00F52464"/>
    <w:rsid w:val="00F529E0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0D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D10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3E2C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98"/>
    <w:rsid w:val="00F70D8E"/>
    <w:rsid w:val="00F70FD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6A9"/>
    <w:rsid w:val="00F76DB2"/>
    <w:rsid w:val="00F774FE"/>
    <w:rsid w:val="00F7763A"/>
    <w:rsid w:val="00F77C0D"/>
    <w:rsid w:val="00F77D5D"/>
    <w:rsid w:val="00F77DD5"/>
    <w:rsid w:val="00F80170"/>
    <w:rsid w:val="00F8024B"/>
    <w:rsid w:val="00F802E2"/>
    <w:rsid w:val="00F8045D"/>
    <w:rsid w:val="00F804F1"/>
    <w:rsid w:val="00F80A0E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ADA"/>
    <w:rsid w:val="00F83C71"/>
    <w:rsid w:val="00F83EB4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4197"/>
    <w:rsid w:val="00F94443"/>
    <w:rsid w:val="00F947B4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042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30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46C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A4C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35"/>
    <w:rsid w:val="00FD2FBD"/>
    <w:rsid w:val="00FD3AAE"/>
    <w:rsid w:val="00FD42DD"/>
    <w:rsid w:val="00FD4A56"/>
    <w:rsid w:val="00FD4C1F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D12"/>
    <w:rsid w:val="00FE20DF"/>
    <w:rsid w:val="00FE2334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3E8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yperlink" Target="https://smelink.net/company/siam-jwd-logistics-company-limited.html" TargetMode="Externa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5087-7E1E-420B-B4C3-D18B37FA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148</TotalTime>
  <Pages>37</Pages>
  <Words>7377</Words>
  <Characters>42052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Sinitta, Sinviros</cp:lastModifiedBy>
  <cp:revision>65</cp:revision>
  <cp:lastPrinted>2020-05-15T00:08:00Z</cp:lastPrinted>
  <dcterms:created xsi:type="dcterms:W3CDTF">2020-05-14T15:29:00Z</dcterms:created>
  <dcterms:modified xsi:type="dcterms:W3CDTF">2020-05-15T00:25:00Z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