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36" w:rsidRPr="00435850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396236" w:rsidRPr="00435850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396236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00512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7E2A56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A16885" w:rsidRPr="00A6632B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17D9F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6632B" w:rsidRPr="00C97507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</w:r>
      <w:r>
        <w:rPr>
          <w:rFonts w:ascii="Angsana New" w:hAnsi="Angsana New"/>
        </w:rPr>
        <w:t>1.1</w:t>
      </w:r>
      <w:r w:rsidR="009A1562">
        <w:rPr>
          <w:rFonts w:ascii="Angsana New" w:hAnsi="Angsana New"/>
        </w:rPr>
        <w:t xml:space="preserve"> </w:t>
      </w:r>
      <w:r w:rsidR="00D53507">
        <w:rPr>
          <w:rFonts w:ascii="Angsana New" w:hAnsi="Angsana New"/>
        </w:rPr>
        <w:tab/>
      </w:r>
      <w:r w:rsidRPr="00435850">
        <w:rPr>
          <w:rFonts w:ascii="Angsana New" w:hAnsi="Angsana New"/>
          <w:cs/>
        </w:rPr>
        <w:t>สถานะของบริษัท</w:t>
      </w:r>
    </w:p>
    <w:p w:rsidR="002108ED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A6632B">
        <w:rPr>
          <w:rFonts w:asciiTheme="majorBidi" w:hAnsiTheme="majorBidi" w:cstheme="majorBidi"/>
          <w:sz w:val="32"/>
          <w:szCs w:val="32"/>
        </w:rPr>
        <w:t>(</w:t>
      </w:r>
      <w:r w:rsidRPr="00435850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6632B">
        <w:rPr>
          <w:rFonts w:asciiTheme="majorBidi" w:hAnsiTheme="majorBidi" w:cstheme="majorBidi"/>
          <w:sz w:val="32"/>
          <w:szCs w:val="32"/>
        </w:rPr>
        <w:t xml:space="preserve">) </w:t>
      </w:r>
      <w:r w:rsidRPr="00567B96">
        <w:rPr>
          <w:rFonts w:asciiTheme="majorBidi" w:hAnsiTheme="majorBidi" w:cstheme="majorBidi"/>
          <w:sz w:val="32"/>
          <w:szCs w:val="32"/>
        </w:rPr>
        <w:t>(</w:t>
      </w:r>
      <w:r w:rsidRPr="00A6632B">
        <w:rPr>
          <w:rFonts w:asciiTheme="majorBidi" w:hAnsiTheme="majorBidi" w:cstheme="majorBidi"/>
          <w:sz w:val="32"/>
          <w:szCs w:val="32"/>
        </w:rPr>
        <w:t>“</w:t>
      </w:r>
      <w:r w:rsidRPr="0043585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6632B">
        <w:rPr>
          <w:rFonts w:asciiTheme="majorBidi" w:hAnsiTheme="majorBidi" w:cstheme="majorBidi"/>
          <w:sz w:val="32"/>
          <w:szCs w:val="32"/>
        </w:rPr>
        <w:t xml:space="preserve">”) </w:t>
      </w:r>
      <w:r w:rsidRPr="00435850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435850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4358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8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6632B">
        <w:rPr>
          <w:rFonts w:asciiTheme="majorBidi" w:hAnsiTheme="majorBidi" w:cstheme="majorBidi"/>
          <w:sz w:val="32"/>
          <w:szCs w:val="32"/>
        </w:rPr>
        <w:t xml:space="preserve">2547 </w:t>
      </w:r>
      <w:r w:rsidR="00CF672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43585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A6632B">
        <w:rPr>
          <w:rFonts w:asciiTheme="majorBidi" w:hAnsiTheme="majorBidi" w:cstheme="majorBidi"/>
          <w:sz w:val="32"/>
          <w:szCs w:val="32"/>
        </w:rPr>
        <w:t xml:space="preserve">11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6632B">
        <w:rPr>
          <w:rFonts w:asciiTheme="majorBidi" w:hAnsiTheme="majorBidi" w:cstheme="majorBidi"/>
          <w:sz w:val="32"/>
          <w:szCs w:val="32"/>
        </w:rPr>
        <w:t>2547</w:t>
      </w:r>
      <w:r w:rsidRPr="00567B96">
        <w:rPr>
          <w:rFonts w:asciiTheme="majorBidi" w:hAnsiTheme="majorBidi" w:cstheme="majorBidi"/>
          <w:sz w:val="32"/>
          <w:szCs w:val="32"/>
        </w:rPr>
        <w:t xml:space="preserve"> </w:t>
      </w:r>
    </w:p>
    <w:p w:rsidR="00244D28" w:rsidRPr="00A735BE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735BE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A735B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:rsidR="00A735BE" w:rsidRPr="0080625E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108ED" w:rsidRPr="00C97507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C97507">
        <w:rPr>
          <w:rFonts w:ascii="Angsana New" w:hAnsi="Angsana New"/>
        </w:rPr>
        <w:tab/>
        <w:t>1.</w:t>
      </w:r>
      <w:r w:rsidR="00A735BE">
        <w:rPr>
          <w:rFonts w:ascii="Angsana New" w:hAnsi="Angsana New"/>
        </w:rPr>
        <w:t>2</w:t>
      </w:r>
      <w:r w:rsidRPr="00C97507">
        <w:rPr>
          <w:rFonts w:ascii="Angsana New" w:hAnsi="Angsana New"/>
        </w:rPr>
        <w:tab/>
      </w:r>
      <w:r w:rsidR="00A735BE">
        <w:rPr>
          <w:rFonts w:ascii="Angsana New" w:hAnsi="Angsana New"/>
          <w:cs/>
        </w:rPr>
        <w:tab/>
      </w:r>
      <w:r w:rsidRPr="00435850">
        <w:rPr>
          <w:rFonts w:ascii="Angsana New" w:hAnsi="Angsana New"/>
          <w:cs/>
        </w:rPr>
        <w:t>ลักษณะธุรกิจ</w:t>
      </w:r>
    </w:p>
    <w:p w:rsidR="002108ED" w:rsidRPr="00435850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>
        <w:rPr>
          <w:rFonts w:asciiTheme="majorBidi" w:hAnsiTheme="majorBidi" w:cstheme="majorBidi"/>
          <w:sz w:val="32"/>
          <w:szCs w:val="32"/>
          <w:cs/>
        </w:rPr>
        <w:br/>
      </w:r>
      <w:r w:rsidRPr="00435850">
        <w:rPr>
          <w:rFonts w:asciiTheme="majorBidi" w:hAnsiTheme="majorBidi" w:cstheme="majorBidi"/>
          <w:sz w:val="32"/>
          <w:szCs w:val="32"/>
          <w:cs/>
        </w:rPr>
        <w:t>แ</w:t>
      </w:r>
      <w:r w:rsidR="007A4748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:rsidR="00A6632B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:rsidR="003D1493" w:rsidRPr="00435850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6632B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:rsidR="00792D39" w:rsidRPr="009C5FEB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3D1493" w:rsidRPr="009C5FEB">
        <w:rPr>
          <w:rFonts w:asciiTheme="majorBidi" w:hAnsiTheme="majorBidi" w:cstheme="majorBidi"/>
          <w:sz w:val="32"/>
          <w:szCs w:val="32"/>
        </w:rPr>
        <w:t>1</w:t>
      </w:r>
      <w:r w:rsidR="007A73B1"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9C5FEB">
        <w:rPr>
          <w:rFonts w:asciiTheme="majorBidi" w:hAnsiTheme="majorBidi" w:cstheme="majorBidi"/>
          <w:sz w:val="32"/>
          <w:szCs w:val="32"/>
        </w:rPr>
        <w:tab/>
      </w:r>
      <w:r w:rsidR="00535028" w:rsidRPr="00535028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:rsidR="00535028" w:rsidRP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35028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Theme="majorBidi" w:hAnsiTheme="majorBidi"/>
          <w:sz w:val="32"/>
          <w:szCs w:val="32"/>
        </w:rPr>
        <w:t>34</w:t>
      </w:r>
      <w:r w:rsidRPr="00535028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:rsid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535028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>
        <w:rPr>
          <w:rFonts w:asciiTheme="majorBidi" w:hAnsiTheme="majorBidi"/>
          <w:sz w:val="32"/>
          <w:szCs w:val="32"/>
        </w:rPr>
        <w:t>31</w:t>
      </w:r>
      <w:r w:rsidRPr="00535028">
        <w:rPr>
          <w:rFonts w:asciiTheme="majorBidi" w:hAnsi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/>
          <w:sz w:val="32"/>
          <w:szCs w:val="32"/>
        </w:rPr>
        <w:t>2562</w:t>
      </w:r>
    </w:p>
    <w:p w:rsid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535028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535028" w:rsidRPr="00535028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35028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:rsidR="00752C5A" w:rsidRPr="00752C5A" w:rsidRDefault="00535028" w:rsidP="0053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35028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D75559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:rsidR="00D75559" w:rsidRPr="009C5FEB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C5FEB">
        <w:rPr>
          <w:rFonts w:asciiTheme="majorBidi" w:hAnsiTheme="majorBidi" w:cstheme="majorBidi"/>
          <w:sz w:val="32"/>
          <w:szCs w:val="32"/>
        </w:rPr>
        <w:t>2.</w:t>
      </w:r>
      <w:r w:rsidR="00EB0321" w:rsidRPr="009C5FEB">
        <w:rPr>
          <w:rFonts w:asciiTheme="majorBidi" w:hAnsiTheme="majorBidi" w:cstheme="majorBidi"/>
          <w:sz w:val="32"/>
          <w:szCs w:val="32"/>
        </w:rPr>
        <w:t>2</w:t>
      </w:r>
      <w:r w:rsidRPr="009C5FEB">
        <w:rPr>
          <w:rFonts w:asciiTheme="majorBidi" w:hAnsiTheme="majorBidi" w:cstheme="majorBidi"/>
          <w:sz w:val="32"/>
          <w:szCs w:val="32"/>
        </w:rPr>
        <w:t xml:space="preserve"> </w:t>
      </w:r>
      <w:r w:rsidRPr="009C5FEB">
        <w:rPr>
          <w:rFonts w:asciiTheme="majorBidi" w:hAnsiTheme="majorBidi" w:cstheme="majorBidi"/>
          <w:sz w:val="32"/>
          <w:szCs w:val="32"/>
        </w:rPr>
        <w:tab/>
      </w:r>
      <w:r w:rsidRPr="009C5FEB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C5F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9C5FEB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:rsidR="00B45AFA" w:rsidRPr="000B3182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0B3182">
        <w:rPr>
          <w:rFonts w:ascii="Angsana New" w:hAnsi="Angsana New" w:hint="cs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  <w:cs/>
        </w:rPr>
        <w:tab/>
      </w:r>
      <w:r w:rsidR="00B45AFA" w:rsidRPr="000B3182">
        <w:rPr>
          <w:rFonts w:ascii="Angsana New" w:hAnsi="Angsana New"/>
          <w:sz w:val="32"/>
          <w:szCs w:val="32"/>
          <w:cs/>
        </w:rPr>
        <w:t>ง</w:t>
      </w:r>
      <w:r w:rsidR="00A0041D" w:rsidRPr="000B3182">
        <w:rPr>
          <w:rFonts w:ascii="Angsana New" w:hAnsi="Angsana New" w:hint="cs"/>
          <w:sz w:val="32"/>
          <w:szCs w:val="32"/>
          <w:cs/>
        </w:rPr>
        <w:t>บ</w:t>
      </w:r>
      <w:r w:rsidR="00B45AFA" w:rsidRPr="000B3182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0B318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B3182">
        <w:rPr>
          <w:rFonts w:ascii="Angsana New" w:hAnsi="Angsana New"/>
          <w:sz w:val="32"/>
          <w:szCs w:val="32"/>
        </w:rPr>
        <w:t xml:space="preserve"> </w:t>
      </w:r>
      <w:r w:rsidR="00B45AFA" w:rsidRPr="000B318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07"/>
        <w:gridCol w:w="142"/>
        <w:gridCol w:w="907"/>
      </w:tblGrid>
      <w:tr w:rsidR="005C3729" w:rsidRPr="00520073" w:rsidTr="00366C81">
        <w:tc>
          <w:tcPr>
            <w:tcW w:w="2551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435850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520073" w:rsidTr="00366C81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:rsidR="005C3729" w:rsidRPr="0052007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5C3729" w:rsidRPr="00520073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520073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="005C3729" w:rsidRPr="0052007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3502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:rsidR="005C3729" w:rsidRPr="00BA595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A59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BA59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BA595A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BA59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53502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</w:tr>
      <w:tr w:rsidR="005C3729" w:rsidRPr="00520073" w:rsidTr="00366C81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:rsidR="005C3729" w:rsidRPr="00BA595A" w:rsidRDefault="005C3729" w:rsidP="00BA595A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พรีเมี่ยม เฟล็กซิเบิ้ล </w:t>
            </w:r>
            <w:r w:rsidR="00BA595A"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แพคเกจจิ้ง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:rsidR="005C3729" w:rsidRPr="00435850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99.</w:t>
            </w:r>
            <w:r w:rsidR="000C30B5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886CAA" w:rsidRPr="00520073" w:rsidTr="00366C81">
        <w:tc>
          <w:tcPr>
            <w:tcW w:w="2551" w:type="dxa"/>
          </w:tcPr>
          <w:p w:rsidR="00886CAA" w:rsidRPr="00435850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886CAA" w:rsidRPr="00BA595A" w:rsidRDefault="00886CAA" w:rsidP="00886CAA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86CAA" w:rsidRPr="00435850" w:rsidRDefault="00886CAA" w:rsidP="00886CAA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:rsidR="00886CAA" w:rsidRPr="00520073" w:rsidRDefault="00886CAA" w:rsidP="00886CAA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86CAA" w:rsidRPr="00520073" w:rsidRDefault="00886CAA" w:rsidP="0088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729" w:rsidRPr="00520073" w:rsidTr="00366C81">
        <w:tc>
          <w:tcPr>
            <w:tcW w:w="2551" w:type="dxa"/>
          </w:tcPr>
          <w:p w:rsidR="005C3729" w:rsidRPr="00435850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:rsidR="005C3729" w:rsidRPr="00BA595A" w:rsidRDefault="005C3729" w:rsidP="00374A1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A595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C3729" w:rsidRPr="00435850" w:rsidRDefault="005C3729" w:rsidP="00374A1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85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:rsidR="005C3729" w:rsidRPr="00520073" w:rsidRDefault="005C3729" w:rsidP="00374A1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E04EB7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  <w:tc>
          <w:tcPr>
            <w:tcW w:w="142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C3729" w:rsidRPr="00520073" w:rsidRDefault="005C3729" w:rsidP="00374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0073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</w:tr>
    </w:tbl>
    <w:p w:rsidR="00746D0F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  <w:sectPr w:rsidR="00746D0F" w:rsidSect="005C66C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:rsidR="000B3182" w:rsidRPr="00C97507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E200C6">
        <w:rPr>
          <w:rFonts w:ascii="Angsana New" w:hAnsi="Angsana New"/>
          <w:sz w:val="32"/>
          <w:szCs w:val="32"/>
          <w:cs/>
        </w:rPr>
        <w:lastRenderedPageBreak/>
        <w:t>ข)</w:t>
      </w:r>
      <w:r w:rsidRPr="00E200C6">
        <w:rPr>
          <w:rFonts w:ascii="Angsana New" w:hAnsi="Angsana New"/>
          <w:sz w:val="32"/>
          <w:szCs w:val="32"/>
          <w:cs/>
        </w:rPr>
        <w:tab/>
      </w:r>
      <w:r w:rsidRPr="00FB5076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FB507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B5076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C97507">
        <w:rPr>
          <w:rFonts w:ascii="Angsana New" w:hAnsi="Angsana New"/>
          <w:sz w:val="32"/>
          <w:szCs w:val="32"/>
        </w:rPr>
        <w:t xml:space="preserve"> </w:t>
      </w:r>
      <w:r w:rsidR="00FB5076" w:rsidRPr="00FB5076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E200C6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C97507">
        <w:rPr>
          <w:rFonts w:ascii="Angsana New" w:hAnsi="Angsana New"/>
          <w:sz w:val="32"/>
          <w:szCs w:val="32"/>
        </w:rPr>
        <w:t xml:space="preserve"> </w:t>
      </w:r>
    </w:p>
    <w:p w:rsidR="000B3182" w:rsidRDefault="000B3182" w:rsidP="00F90E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C97507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200C6">
        <w:rPr>
          <w:rFonts w:ascii="Angsana New" w:hAnsi="Angsana New"/>
          <w:sz w:val="32"/>
          <w:szCs w:val="32"/>
          <w:cs/>
        </w:rPr>
        <w:t>ค)</w:t>
      </w:r>
      <w:r w:rsidRPr="00E200C6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:rsidR="000B3182" w:rsidRDefault="000B3182" w:rsidP="00F90E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C97507">
        <w:rPr>
          <w:rFonts w:ascii="Angsana New" w:hAnsi="Angsana New"/>
          <w:sz w:val="32"/>
          <w:szCs w:val="32"/>
        </w:rPr>
        <w:tab/>
      </w:r>
      <w:r w:rsidRPr="00C97507">
        <w:rPr>
          <w:rFonts w:ascii="Angsana New" w:hAnsi="Angsana New"/>
          <w:sz w:val="32"/>
          <w:szCs w:val="32"/>
        </w:rPr>
        <w:tab/>
      </w:r>
    </w:p>
    <w:p w:rsidR="000B3182" w:rsidRPr="00E200C6" w:rsidRDefault="000B3182" w:rsidP="00F90EB5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200C6">
        <w:rPr>
          <w:rFonts w:ascii="Angsana New" w:hAnsi="Angsana New"/>
          <w:sz w:val="32"/>
          <w:szCs w:val="32"/>
          <w:cs/>
        </w:rPr>
        <w:t>ง)</w:t>
      </w:r>
      <w:r w:rsidRPr="00E200C6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>
        <w:rPr>
          <w:rFonts w:ascii="Angsana New" w:hAnsi="Angsana New"/>
          <w:sz w:val="32"/>
          <w:szCs w:val="32"/>
          <w:cs/>
        </w:rPr>
        <w:br/>
      </w:r>
      <w:r w:rsidRPr="00E200C6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:rsidR="000B3182" w:rsidRPr="00C97507" w:rsidRDefault="000B3182" w:rsidP="00F90EB5">
      <w:pPr>
        <w:tabs>
          <w:tab w:val="left" w:pos="284"/>
          <w:tab w:val="left" w:pos="851"/>
          <w:tab w:val="left" w:pos="1418"/>
          <w:tab w:val="left" w:pos="1980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0B3182" w:rsidRPr="000B3182" w:rsidRDefault="000B3182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0B3182">
        <w:rPr>
          <w:rFonts w:ascii="Angsana New" w:hAnsi="Angsana New"/>
          <w:color w:val="000000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0B3182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0B3182">
        <w:rPr>
          <w:rFonts w:ascii="Angsana New" w:hAnsi="Angsana New"/>
          <w:color w:val="000000"/>
          <w:sz w:val="32"/>
          <w:szCs w:val="32"/>
          <w:cs/>
        </w:rPr>
        <w:t>ลงทุนในบริษัทย่อยตามวิธีราคาทุน</w:t>
      </w:r>
    </w:p>
    <w:p w:rsidR="00E04EB7" w:rsidRDefault="00E04EB7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9F6C2F" w:rsidRPr="009F6C2F" w:rsidRDefault="009F6C2F" w:rsidP="00F9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F6C2F">
        <w:rPr>
          <w:rFonts w:asciiTheme="majorBidi" w:hAnsiTheme="majorBidi" w:cstheme="majorBidi"/>
          <w:sz w:val="32"/>
          <w:szCs w:val="32"/>
        </w:rPr>
        <w:t>2</w:t>
      </w:r>
      <w:r w:rsidRPr="009F6C2F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9F6C2F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ab/>
      </w:r>
      <w:r w:rsidR="00535028" w:rsidRPr="00535028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97A4D" w:rsidRDefault="00535028" w:rsidP="00535028">
      <w:pPr>
        <w:tabs>
          <w:tab w:val="clear" w:pos="907"/>
          <w:tab w:val="left" w:pos="851"/>
          <w:tab w:val="left" w:pos="1418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35028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535028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535028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535028" w:rsidRPr="007F663B" w:rsidRDefault="00535028" w:rsidP="00B00FB4">
      <w:pPr>
        <w:tabs>
          <w:tab w:val="clear" w:pos="907"/>
          <w:tab w:val="left" w:pos="851"/>
          <w:tab w:val="left" w:pos="1418"/>
        </w:tabs>
        <w:spacing w:line="24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3769FA" w:rsidRPr="00B55738" w:rsidRDefault="003769FA" w:rsidP="003769FA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573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769FA" w:rsidRPr="00B55738" w:rsidRDefault="003769FA" w:rsidP="003769FA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557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 </w:t>
      </w:r>
      <w:r w:rsidRPr="00B5573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5573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954" w:type="dxa"/>
        <w:tblInd w:w="1304" w:type="dxa"/>
        <w:tblLook w:val="01E0" w:firstRow="1" w:lastRow="1" w:firstColumn="1" w:lastColumn="1" w:noHBand="0" w:noVBand="0"/>
      </w:tblPr>
      <w:tblGrid>
        <w:gridCol w:w="1248"/>
        <w:gridCol w:w="6706"/>
      </w:tblGrid>
      <w:tr w:rsidR="003769FA" w:rsidRPr="00B55738" w:rsidTr="00597C57">
        <w:trPr>
          <w:trHeight w:val="68"/>
        </w:trPr>
        <w:tc>
          <w:tcPr>
            <w:tcW w:w="7954" w:type="dxa"/>
            <w:gridSpan w:val="2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706" w:type="dxa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706" w:type="dxa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769FA" w:rsidRPr="00B55738" w:rsidTr="00597C57">
        <w:tc>
          <w:tcPr>
            <w:tcW w:w="7954" w:type="dxa"/>
            <w:gridSpan w:val="2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706" w:type="dxa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769FA" w:rsidRPr="00B55738" w:rsidTr="00597C57">
        <w:tc>
          <w:tcPr>
            <w:tcW w:w="7954" w:type="dxa"/>
            <w:gridSpan w:val="2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06" w:type="dxa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769FA" w:rsidRPr="00B55738" w:rsidTr="00597C57">
        <w:tc>
          <w:tcPr>
            <w:tcW w:w="1248" w:type="dxa"/>
            <w:hideMark/>
          </w:tcPr>
          <w:p w:rsidR="003769FA" w:rsidRPr="00B55738" w:rsidRDefault="003769FA" w:rsidP="00597C57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5573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06" w:type="dxa"/>
            <w:hideMark/>
          </w:tcPr>
          <w:p w:rsidR="003769FA" w:rsidRPr="00B55738" w:rsidRDefault="003769FA" w:rsidP="00597C5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5573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C0A58" w:rsidRDefault="009C0A58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9C0A58" w:rsidRDefault="009C0A58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0D2647" w:rsidRDefault="000D2647" w:rsidP="004001F8">
      <w:pPr>
        <w:spacing w:line="40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769FA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Business Model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D5C3B" w:rsidRPr="003509F7" w:rsidRDefault="008D5C3B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3769FA" w:rsidRPr="00B55738" w:rsidRDefault="003769FA" w:rsidP="00887FDA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57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B5573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B5573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3769FA" w:rsidRPr="003509F7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มาตรฐานการรายงานทางการเงินฉบับที่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769FA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17</w:t>
      </w:r>
    </w:p>
    <w:p w:rsidR="00077230" w:rsidRPr="003509F7" w:rsidRDefault="00077230" w:rsidP="00887FDA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769FA" w:rsidRPr="00B55738" w:rsidRDefault="003769FA" w:rsidP="00887FDA">
      <w:pPr>
        <w:spacing w:line="360" w:lineRule="exact"/>
        <w:ind w:left="851" w:firstLine="567"/>
        <w:contextualSpacing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บริษัทและบริษัทย่อยได้นำ</w:t>
      </w:r>
      <w:r w:rsidRPr="00B5573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และมาตรฐานการรายงานทางการเงินฉบับที่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เป็นครั้งแรก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Modified Retrospective Approach</w:t>
      </w:r>
      <w:r w:rsidRPr="003509F7">
        <w:rPr>
          <w:rFonts w:asciiTheme="majorBidi" w:hAnsiTheme="majorBidi" w:cstheme="majorBidi"/>
          <w:spacing w:val="-4"/>
          <w:sz w:val="32"/>
          <w:szCs w:val="32"/>
          <w:cs/>
        </w:rPr>
        <w:t>) และไม่ปรับย้อนหลังงบการเงินปีก่อนที่แสดง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เปรียบเทียบ </w:t>
      </w:r>
      <w:r w:rsidRPr="00B55738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ผลสะสมของการเปลี่ยนแปลง</w:t>
      </w:r>
      <w:r w:rsidRPr="00B55738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Pr="00B55738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จากการนำมาตรฐานการ</w:t>
      </w:r>
      <w:r w:rsidRPr="00B55738">
        <w:rPr>
          <w:rFonts w:asciiTheme="majorBidi" w:eastAsia="Arial Unicode MS" w:hAnsiTheme="majorBidi" w:cstheme="majorBidi"/>
          <w:sz w:val="32"/>
          <w:szCs w:val="32"/>
          <w:cs/>
        </w:rPr>
        <w:t>รายงานทางการเงินใหม่</w:t>
      </w:r>
      <w:r w:rsidRPr="00B55738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B55738">
        <w:rPr>
          <w:rFonts w:asciiTheme="majorBidi" w:eastAsia="Arial Unicode MS" w:hAnsiTheme="majorBidi" w:cstheme="majorBidi"/>
          <w:sz w:val="32"/>
          <w:szCs w:val="32"/>
          <w:cs/>
        </w:rPr>
        <w:t xml:space="preserve"> ได้แสดงไว้ในหมายเหตุประกอบงบการเงินระหว่างกาลข้อ </w:t>
      </w:r>
      <w:r w:rsidRPr="00B55738">
        <w:rPr>
          <w:rFonts w:asciiTheme="majorBidi" w:eastAsia="Arial Unicode MS" w:hAnsiTheme="majorBidi" w:cstheme="majorBidi"/>
          <w:sz w:val="32"/>
          <w:szCs w:val="32"/>
        </w:rPr>
        <w:t>4</w:t>
      </w:r>
      <w:r w:rsidRPr="00B55738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:rsidR="003769FA" w:rsidRPr="00B55738" w:rsidRDefault="003769FA" w:rsidP="00887FDA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3769FA" w:rsidRPr="00B55738" w:rsidRDefault="003769FA" w:rsidP="00887FDA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(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-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)</w:t>
      </w:r>
    </w:p>
    <w:p w:rsidR="003769FA" w:rsidRPr="00B55738" w:rsidRDefault="003769FA" w:rsidP="00887FD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573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sz w:val="32"/>
          <w:szCs w:val="32"/>
        </w:rPr>
        <w:t>2019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55738">
        <w:rPr>
          <w:rFonts w:asciiTheme="majorBidi" w:hAnsiTheme="majorBidi" w:cstheme="majorBidi"/>
          <w:sz w:val="32"/>
          <w:szCs w:val="32"/>
        </w:rPr>
        <w:t>COVID</w:t>
      </w:r>
      <w:r w:rsidRPr="00B55738">
        <w:rPr>
          <w:rFonts w:asciiTheme="majorBidi" w:hAnsiTheme="majorBidi" w:cstheme="majorBidi"/>
          <w:sz w:val="32"/>
          <w:szCs w:val="32"/>
          <w:cs/>
        </w:rPr>
        <w:t>-</w:t>
      </w:r>
      <w:r w:rsidRPr="00B55738">
        <w:rPr>
          <w:rFonts w:asciiTheme="majorBidi" w:hAnsiTheme="majorBidi" w:cstheme="majorBidi"/>
          <w:sz w:val="32"/>
          <w:szCs w:val="32"/>
        </w:rPr>
        <w:t>19</w:t>
      </w:r>
      <w:r w:rsidRPr="00B55738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887FDA" w:rsidRPr="00B55738" w:rsidRDefault="003769FA" w:rsidP="00887FD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5738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22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1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31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4001F8" w:rsidRPr="00B55738" w:rsidRDefault="004001F8" w:rsidP="009D1947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5738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628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832628">
        <w:rPr>
          <w:rFonts w:asciiTheme="majorBidi" w:hAnsiTheme="majorBidi" w:cstheme="majorBidi"/>
          <w:sz w:val="32"/>
          <w:szCs w:val="32"/>
        </w:rPr>
        <w:t>Forward</w:t>
      </w:r>
      <w:r w:rsidRPr="00832628">
        <w:rPr>
          <w:rFonts w:asciiTheme="majorBidi" w:hAnsiTheme="majorBidi" w:cstheme="majorBidi"/>
          <w:sz w:val="32"/>
          <w:szCs w:val="32"/>
          <w:cs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>looking information</w:t>
      </w:r>
      <w:r w:rsidRPr="00832628">
        <w:rPr>
          <w:rFonts w:asciiTheme="majorBidi" w:hAnsiTheme="majorBidi" w:cstheme="majorBidi"/>
          <w:sz w:val="32"/>
          <w:szCs w:val="32"/>
          <w:cs/>
        </w:rPr>
        <w:t>) 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628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832628">
        <w:rPr>
          <w:rFonts w:asciiTheme="majorBidi" w:hAnsiTheme="majorBidi" w:cstheme="majorBidi"/>
          <w:sz w:val="32"/>
          <w:szCs w:val="32"/>
        </w:rPr>
        <w:t>COVID</w:t>
      </w:r>
      <w:r w:rsidRPr="00832628">
        <w:rPr>
          <w:rFonts w:asciiTheme="majorBidi" w:hAnsiTheme="majorBidi" w:cstheme="majorBidi"/>
          <w:sz w:val="32"/>
          <w:szCs w:val="32"/>
          <w:cs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 xml:space="preserve">19 </w:t>
      </w:r>
      <w:r w:rsidRPr="00832628">
        <w:rPr>
          <w:rFonts w:asciiTheme="majorBidi" w:hAnsiTheme="majorBidi" w:cstheme="majorBidi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:rsidR="004001F8" w:rsidRPr="00832628" w:rsidRDefault="004001F8" w:rsidP="009D19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40" w:lineRule="exact"/>
        <w:ind w:left="1701" w:hanging="2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628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832628">
        <w:rPr>
          <w:rFonts w:asciiTheme="majorBidi" w:hAnsiTheme="majorBidi" w:cstheme="majorBidi"/>
          <w:sz w:val="32"/>
          <w:szCs w:val="32"/>
        </w:rPr>
        <w:t>COVID</w:t>
      </w:r>
      <w:r w:rsidRPr="00832628">
        <w:rPr>
          <w:rFonts w:asciiTheme="majorBidi" w:hAnsiTheme="majorBidi" w:cstheme="majorBidi"/>
          <w:sz w:val="32"/>
          <w:szCs w:val="32"/>
          <w:cs/>
        </w:rPr>
        <w:t>-</w:t>
      </w:r>
      <w:r w:rsidRPr="00832628">
        <w:rPr>
          <w:rFonts w:asciiTheme="majorBidi" w:hAnsiTheme="majorBidi" w:cstheme="majorBidi"/>
          <w:sz w:val="32"/>
          <w:szCs w:val="32"/>
        </w:rPr>
        <w:t xml:space="preserve">19 </w:t>
      </w:r>
      <w:r w:rsidRPr="00832628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832628">
        <w:rPr>
          <w:rFonts w:asciiTheme="majorBidi" w:hAnsiTheme="majorBidi" w:cstheme="majorBidi"/>
          <w:sz w:val="32"/>
          <w:szCs w:val="32"/>
        </w:rPr>
        <w:t xml:space="preserve">36 </w:t>
      </w:r>
      <w:r w:rsidRPr="00832628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4001F8" w:rsidRDefault="004001F8" w:rsidP="009D1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E5696" w:rsidRPr="00435850" w:rsidRDefault="00AE5696" w:rsidP="009D1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4EB7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:rsidR="004001F8" w:rsidRDefault="004001F8" w:rsidP="009D1947">
      <w:pPr>
        <w:pStyle w:val="ListParagraph"/>
        <w:tabs>
          <w:tab w:val="left" w:pos="1440"/>
          <w:tab w:val="left" w:pos="4140"/>
          <w:tab w:val="left" w:pos="6390"/>
        </w:tabs>
        <w:spacing w:line="340" w:lineRule="exact"/>
        <w:ind w:left="284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Pr="00553F50">
        <w:rPr>
          <w:rFonts w:asciiTheme="majorBidi" w:hAnsiTheme="majorBidi" w:cs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553F5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53F50">
        <w:rPr>
          <w:rFonts w:asciiTheme="majorBidi" w:hAnsiTheme="majorBidi" w:cstheme="majorBidi"/>
          <w:sz w:val="32"/>
          <w:szCs w:val="32"/>
        </w:rPr>
        <w:t xml:space="preserve">31 </w:t>
      </w:r>
      <w:r w:rsidRPr="00553F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3F50">
        <w:rPr>
          <w:rFonts w:asciiTheme="majorBidi" w:hAnsiTheme="majorBidi" w:cstheme="majorBidi"/>
          <w:sz w:val="32"/>
          <w:szCs w:val="32"/>
        </w:rPr>
        <w:t>2562</w:t>
      </w:r>
      <w:r w:rsidRPr="00553F50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</w:t>
      </w:r>
      <w:r>
        <w:rPr>
          <w:rFonts w:asciiTheme="majorBidi" w:hAnsiTheme="majorBidi" w:cstheme="majorBidi" w:hint="cs"/>
          <w:sz w:val="32"/>
          <w:szCs w:val="32"/>
          <w:cs/>
        </w:rPr>
        <w:t>ต่อไปนี้</w:t>
      </w:r>
    </w:p>
    <w:p w:rsidR="004001F8" w:rsidRPr="00832628" w:rsidRDefault="004001F8" w:rsidP="009D1947">
      <w:pPr>
        <w:keepNext/>
        <w:tabs>
          <w:tab w:val="clear" w:pos="454"/>
          <w:tab w:val="clear" w:pos="680"/>
          <w:tab w:val="clear" w:pos="907"/>
        </w:tabs>
        <w:spacing w:line="340" w:lineRule="exact"/>
        <w:ind w:left="851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832628">
        <w:rPr>
          <w:rFonts w:asciiTheme="majorBidi" w:eastAsia="Arial Unicode MS" w:hAnsiTheme="majorBidi" w:cstheme="majorBidi"/>
          <w:sz w:val="32"/>
          <w:szCs w:val="32"/>
        </w:rPr>
        <w:t>3</w:t>
      </w:r>
      <w:r w:rsidRPr="00832628">
        <w:rPr>
          <w:rFonts w:asciiTheme="majorBidi" w:eastAsia="Arial Unicode MS" w:hAnsiTheme="majorBidi" w:cstheme="majorBidi"/>
          <w:sz w:val="32"/>
          <w:szCs w:val="32"/>
          <w:cs/>
        </w:rPr>
        <w:t>.</w:t>
      </w:r>
      <w:r w:rsidRPr="00832628">
        <w:rPr>
          <w:rFonts w:asciiTheme="majorBidi" w:eastAsia="Arial Unicode MS" w:hAnsiTheme="majorBidi" w:cstheme="majorBidi"/>
          <w:sz w:val="32"/>
          <w:szCs w:val="32"/>
        </w:rPr>
        <w:t>1</w:t>
      </w:r>
      <w:r w:rsidRPr="00832628">
        <w:rPr>
          <w:rFonts w:asciiTheme="majorBidi" w:eastAsia="Arial Unicode MS" w:hAnsiTheme="majorBidi" w:cstheme="majorBidi"/>
          <w:sz w:val="32"/>
          <w:szCs w:val="32"/>
        </w:rPr>
        <w:tab/>
      </w:r>
      <w:r w:rsidRPr="00832628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:rsidR="004001F8" w:rsidRPr="00832628" w:rsidRDefault="004001F8" w:rsidP="009D1947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326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832628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กลุ่ม</w:t>
      </w:r>
      <w:r w:rsidRPr="008326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32628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8326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832628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กลุ่ม</w:t>
      </w:r>
      <w:r w:rsidRPr="00832628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เครื่องมือทางการเงิน มีดังนี้ </w:t>
      </w:r>
    </w:p>
    <w:p w:rsidR="004001F8" w:rsidRPr="00832628" w:rsidRDefault="004001F8" w:rsidP="009D1947">
      <w:pPr>
        <w:tabs>
          <w:tab w:val="clear" w:pos="1644"/>
          <w:tab w:val="left" w:pos="1418"/>
          <w:tab w:val="left" w:pos="1843"/>
        </w:tabs>
        <w:spacing w:line="34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32628">
        <w:rPr>
          <w:rFonts w:asciiTheme="majorBidi" w:eastAsia="Arial Unicode MS" w:hAnsiTheme="majorBidi"/>
          <w:sz w:val="32"/>
          <w:szCs w:val="32"/>
        </w:rPr>
        <w:t>(1)</w:t>
      </w:r>
      <w:r w:rsidRPr="00832628">
        <w:rPr>
          <w:rFonts w:asciiTheme="majorBidi" w:eastAsia="Arial Unicode MS" w:hAnsiTheme="majorBidi"/>
          <w:sz w:val="32"/>
          <w:szCs w:val="32"/>
        </w:rPr>
        <w:tab/>
      </w:r>
      <w:r w:rsidRPr="00832628">
        <w:rPr>
          <w:rFonts w:asciiTheme="majorBidi" w:eastAsia="Arial Unicode MS" w:hAnsiTheme="majorBidi"/>
          <w:sz w:val="32"/>
          <w:szCs w:val="32"/>
          <w:cs/>
          <w:lang w:val="en-GB"/>
        </w:rPr>
        <w:t>การจัดประเภทรายการและวัดมูลค่า</w:t>
      </w:r>
    </w:p>
    <w:p w:rsidR="004001F8" w:rsidRPr="00832628" w:rsidRDefault="004001F8" w:rsidP="00324A73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701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 w:rsidRPr="00832628">
        <w:rPr>
          <w:rFonts w:ascii="Angsana New" w:hAnsi="Angsana New"/>
          <w:sz w:val="32"/>
          <w:szCs w:val="32"/>
          <w:cs/>
        </w:rPr>
        <w:tab/>
      </w:r>
      <w:r w:rsidR="00324A73">
        <w:rPr>
          <w:rFonts w:ascii="Angsana New" w:hAnsi="Angsana New"/>
          <w:sz w:val="32"/>
          <w:szCs w:val="32"/>
          <w:cs/>
        </w:rPr>
        <w:tab/>
      </w:r>
      <w:r w:rsidR="00324A73">
        <w:rPr>
          <w:rFonts w:ascii="Angsana New" w:hAnsi="Angsana New"/>
          <w:sz w:val="32"/>
          <w:szCs w:val="32"/>
          <w:cs/>
        </w:rPr>
        <w:tab/>
      </w:r>
      <w:r w:rsidRPr="0083262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</w:t>
      </w:r>
      <w:r w:rsidR="00324A73">
        <w:rPr>
          <w:rFonts w:ascii="Angsana New" w:hAnsi="Angsana New"/>
          <w:sz w:val="32"/>
          <w:szCs w:val="32"/>
          <w:cs/>
        </w:rPr>
        <w:tab/>
      </w:r>
      <w:r w:rsidRPr="00832628">
        <w:rPr>
          <w:rFonts w:ascii="Angsana New" w:hAnsi="Angsana New"/>
          <w:sz w:val="32"/>
          <w:szCs w:val="32"/>
          <w:cs/>
        </w:rPr>
        <w:t>ขาดทุนมูลค่ายุติธรรมผ่านกำไรขาดทุนเบ็ดเสร็จอื่น หรือราคาทุนตัดจำหน่าย การจัดประเภท</w:t>
      </w:r>
      <w:r w:rsidR="00324A73">
        <w:rPr>
          <w:rFonts w:ascii="Angsana New" w:hAnsi="Angsana New"/>
          <w:sz w:val="32"/>
          <w:szCs w:val="32"/>
          <w:cs/>
        </w:rPr>
        <w:tab/>
      </w:r>
      <w:r w:rsidRPr="00832628">
        <w:rPr>
          <w:rFonts w:ascii="Angsana New" w:hAnsi="Angsana New"/>
          <w:sz w:val="32"/>
          <w:szCs w:val="32"/>
          <w:cs/>
        </w:rPr>
        <w:t>ดังกล่าวจะ</w:t>
      </w:r>
      <w:r w:rsidRPr="00EB2FB1">
        <w:rPr>
          <w:rFonts w:ascii="Angsana New" w:hAnsi="Angsana New"/>
          <w:spacing w:val="-4"/>
          <w:sz w:val="32"/>
          <w:szCs w:val="32"/>
          <w:cs/>
        </w:rPr>
        <w:t>ขึ้นอยู่กับโมเดลธุรกิจของบริษัท</w:t>
      </w:r>
      <w:r w:rsidRPr="00EB2FB1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EB2FB1">
        <w:rPr>
          <w:rFonts w:ascii="Angsana New" w:hAnsi="Angsana New"/>
          <w:spacing w:val="-4"/>
          <w:sz w:val="32"/>
          <w:szCs w:val="32"/>
          <w:cs/>
        </w:rPr>
        <w:t>ในการจัดการสินทรัพย์ และลักษณะ</w:t>
      </w:r>
      <w:r w:rsidR="00324A73">
        <w:rPr>
          <w:rFonts w:ascii="Angsana New" w:hAnsi="Angsana New"/>
          <w:spacing w:val="-4"/>
          <w:sz w:val="32"/>
          <w:szCs w:val="32"/>
          <w:cs/>
        </w:rPr>
        <w:tab/>
      </w:r>
      <w:r w:rsidRPr="00EB2FB1">
        <w:rPr>
          <w:rFonts w:ascii="Angsana New" w:hAnsi="Angsana New"/>
          <w:spacing w:val="-4"/>
          <w:sz w:val="32"/>
          <w:szCs w:val="32"/>
          <w:cs/>
        </w:rPr>
        <w:t>ของกระแสเงินสด</w:t>
      </w:r>
      <w:r w:rsidRPr="00832628">
        <w:rPr>
          <w:rFonts w:ascii="Angsana New" w:hAnsi="Angsana New"/>
          <w:sz w:val="32"/>
          <w:szCs w:val="32"/>
          <w:cs/>
        </w:rPr>
        <w:t xml:space="preserve">   ตามสัญญาของสินทรัพย์ทางการเงินนั้น</w:t>
      </w:r>
    </w:p>
    <w:p w:rsidR="004001F8" w:rsidRPr="00832628" w:rsidRDefault="00324A73" w:rsidP="00324A73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701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001F8" w:rsidRPr="00832628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</w:t>
      </w:r>
      <w:r>
        <w:rPr>
          <w:rFonts w:ascii="Angsana New" w:hAnsi="Angsana New"/>
          <w:sz w:val="32"/>
          <w:szCs w:val="32"/>
          <w:cs/>
        </w:rPr>
        <w:tab/>
      </w:r>
      <w:r w:rsidR="004001F8" w:rsidRPr="00832628">
        <w:rPr>
          <w:rFonts w:ascii="Angsana New" w:hAnsi="Angsana New"/>
          <w:sz w:val="32"/>
          <w:szCs w:val="32"/>
          <w:cs/>
        </w:rPr>
        <w:t>ขาดทุน หรือผ่านกำไรขาดทุนเบ็ดเสร็จอื่น</w:t>
      </w:r>
    </w:p>
    <w:p w:rsidR="004001F8" w:rsidRPr="00832628" w:rsidRDefault="00324A73" w:rsidP="00324A73">
      <w:pPr>
        <w:pStyle w:val="ListParagraph"/>
        <w:tabs>
          <w:tab w:val="clear" w:pos="907"/>
          <w:tab w:val="clear" w:pos="1871"/>
          <w:tab w:val="left" w:pos="1440"/>
          <w:tab w:val="left" w:pos="1843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001F8" w:rsidRPr="00832628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001F8" w:rsidRPr="00832628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4001F8" w:rsidRPr="00832628" w:rsidRDefault="00324A73" w:rsidP="00324A73">
      <w:pPr>
        <w:pStyle w:val="ListParagraph"/>
        <w:tabs>
          <w:tab w:val="clear" w:pos="907"/>
          <w:tab w:val="clear" w:pos="1871"/>
          <w:tab w:val="left" w:pos="1440"/>
          <w:tab w:val="left" w:pos="1843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022D" w:rsidRPr="00832628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001F8" w:rsidRPr="00832628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EB2FB1" w:rsidRDefault="00EB2FB1" w:rsidP="009D1947">
      <w:pPr>
        <w:spacing w:line="340" w:lineRule="exact"/>
        <w:ind w:left="851"/>
        <w:jc w:val="thaiDistribute"/>
        <w:rPr>
          <w:rFonts w:asciiTheme="majorBidi" w:eastAsia="Arial Unicode MS" w:hAnsiTheme="majorBidi"/>
          <w:sz w:val="32"/>
          <w:szCs w:val="32"/>
        </w:rPr>
      </w:pPr>
    </w:p>
    <w:p w:rsidR="00832628" w:rsidRPr="004E053E" w:rsidRDefault="00832628" w:rsidP="009D1947">
      <w:pPr>
        <w:tabs>
          <w:tab w:val="clear" w:pos="1644"/>
          <w:tab w:val="left" w:pos="1418"/>
          <w:tab w:val="left" w:pos="1843"/>
        </w:tabs>
        <w:spacing w:line="34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/>
          <w:sz w:val="32"/>
          <w:szCs w:val="32"/>
        </w:rPr>
        <w:t>(2)</w:t>
      </w:r>
      <w:r w:rsidR="00EB2FB1">
        <w:rPr>
          <w:rFonts w:asciiTheme="majorBidi" w:eastAsia="Arial Unicode MS" w:hAnsiTheme="majorBidi"/>
          <w:sz w:val="32"/>
          <w:szCs w:val="32"/>
        </w:rPr>
        <w:tab/>
      </w:r>
      <w:r w:rsidRPr="004E053E">
        <w:rPr>
          <w:rFonts w:asciiTheme="majorBidi" w:eastAsia="Arial Unicode MS" w:hAnsiTheme="majorBidi"/>
          <w:sz w:val="32"/>
          <w:szCs w:val="32"/>
          <w:cs/>
          <w:lang w:val="en-GB"/>
        </w:rPr>
        <w:t>การด้อยค่าของสินทรัพย์ทางการเงิน</w:t>
      </w:r>
    </w:p>
    <w:p w:rsidR="00832628" w:rsidRDefault="00832628" w:rsidP="00DE1029">
      <w:pPr>
        <w:pStyle w:val="ListParagraph"/>
        <w:tabs>
          <w:tab w:val="clear" w:pos="907"/>
          <w:tab w:val="clear" w:pos="1644"/>
          <w:tab w:val="clear" w:pos="1871"/>
          <w:tab w:val="left" w:pos="1440"/>
          <w:tab w:val="left" w:pos="1843"/>
          <w:tab w:val="left" w:pos="1985"/>
          <w:tab w:val="left" w:pos="4140"/>
          <w:tab w:val="left" w:pos="6390"/>
        </w:tabs>
        <w:spacing w:line="340" w:lineRule="exact"/>
        <w:ind w:left="851" w:right="-43" w:firstLine="567"/>
        <w:jc w:val="thaiDistribute"/>
        <w:rPr>
          <w:rFonts w:asciiTheme="majorBidi" w:eastAsia="Arial Unicode MS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E29E9">
        <w:rPr>
          <w:rFonts w:ascii="Angsana New" w:hAnsi="Angsana New"/>
          <w:sz w:val="32"/>
          <w:szCs w:val="32"/>
          <w:cs/>
        </w:rPr>
        <w:tab/>
      </w:r>
      <w:r w:rsidRPr="00E73DCC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73DCC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</w:t>
      </w:r>
      <w:r w:rsidR="00E159FD">
        <w:rPr>
          <w:rFonts w:ascii="Angsana New" w:hAnsi="Angsana New"/>
          <w:sz w:val="32"/>
          <w:szCs w:val="32"/>
          <w:cs/>
        </w:rPr>
        <w:tab/>
      </w:r>
      <w:r w:rsidRPr="00E73DCC">
        <w:rPr>
          <w:rFonts w:ascii="Angsana New" w:hAnsi="Angsana New"/>
          <w:sz w:val="32"/>
          <w:szCs w:val="32"/>
          <w:cs/>
        </w:rPr>
        <w:t>การเงินที่วัดมูลค่าด้วยวิธีราคาทุนตัดจำหน่าย โดยไม่จำเป็นต้องรอให้เหตุการณ์ที่มีการด้อ</w:t>
      </w:r>
      <w:r w:rsidR="005541E0">
        <w:rPr>
          <w:rFonts w:ascii="Angsana New" w:hAnsi="Angsana New" w:hint="cs"/>
          <w:sz w:val="32"/>
          <w:szCs w:val="32"/>
          <w:cs/>
        </w:rPr>
        <w:t>ย</w:t>
      </w:r>
      <w:r w:rsidRPr="00E73DCC">
        <w:rPr>
          <w:rFonts w:ascii="Angsana New" w:hAnsi="Angsana New"/>
          <w:sz w:val="32"/>
          <w:szCs w:val="32"/>
          <w:cs/>
        </w:rPr>
        <w:t>ค่า</w:t>
      </w:r>
      <w:r w:rsidR="00E159FD">
        <w:rPr>
          <w:rFonts w:ascii="Angsana New" w:hAnsi="Angsana New"/>
          <w:sz w:val="32"/>
          <w:szCs w:val="32"/>
          <w:cs/>
        </w:rPr>
        <w:tab/>
      </w:r>
      <w:r w:rsidRPr="00E73DCC">
        <w:rPr>
          <w:rFonts w:ascii="Angsana New" w:hAnsi="Angsana New"/>
          <w:sz w:val="32"/>
          <w:szCs w:val="32"/>
          <w:cs/>
        </w:rPr>
        <w:t>ด้านเครดิตเกิดขึ้นก่อน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3DCC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73DCC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</w:t>
      </w:r>
      <w:r w:rsidR="005541E0">
        <w:rPr>
          <w:rFonts w:ascii="Angsana New" w:hAnsi="Angsana New" w:hint="cs"/>
          <w:sz w:val="32"/>
          <w:szCs w:val="32"/>
          <w:cs/>
        </w:rPr>
        <w:t>น</w:t>
      </w:r>
      <w:r w:rsidR="00E159FD">
        <w:rPr>
          <w:rFonts w:ascii="Angsana New" w:hAnsi="Angsana New"/>
          <w:sz w:val="32"/>
          <w:szCs w:val="32"/>
          <w:cs/>
        </w:rPr>
        <w:tab/>
      </w:r>
      <w:r w:rsidRPr="00E73DCC">
        <w:rPr>
          <w:rFonts w:ascii="Angsana New" w:hAnsi="Angsana New"/>
          <w:sz w:val="32"/>
          <w:szCs w:val="32"/>
          <w:cs/>
        </w:rPr>
        <w:t>เครดิตของสินทรัพย์ทางการเงินเป็นระดับ และกำหนดวิธีการวัดค่าเผื่อผลขาดทุนด้านเครดิต</w:t>
      </w:r>
      <w:r w:rsidR="00E159FD">
        <w:rPr>
          <w:rFonts w:ascii="Angsana New" w:hAnsi="Angsana New"/>
          <w:sz w:val="32"/>
          <w:szCs w:val="32"/>
          <w:cs/>
        </w:rPr>
        <w:tab/>
      </w:r>
      <w:r w:rsidRPr="00E73DCC">
        <w:rPr>
          <w:rFonts w:ascii="Angsana New" w:hAnsi="Angsana New"/>
          <w:sz w:val="32"/>
          <w:szCs w:val="32"/>
          <w:cs/>
        </w:rPr>
        <w:t>และการคำนวณดอกเบี้ยที่แท้จริงที่แตกต่างกันในแต่ละระดับ โดยมีข้อยกเว้นสำหรับลูกหนี้</w:t>
      </w:r>
      <w:r w:rsidR="00E159FD">
        <w:rPr>
          <w:rFonts w:ascii="Angsana New" w:hAnsi="Angsana New"/>
          <w:sz w:val="32"/>
          <w:szCs w:val="32"/>
          <w:cs/>
        </w:rPr>
        <w:tab/>
      </w:r>
      <w:r w:rsidRPr="00E73DCC">
        <w:rPr>
          <w:rFonts w:ascii="Angsana New" w:hAnsi="Angsana New"/>
          <w:sz w:val="32"/>
          <w:szCs w:val="32"/>
          <w:cs/>
        </w:rPr>
        <w:t>การค้าที่ไม่มีองค์ประกอบเกี่ยวกับการจัดหาเงินที่มีนัยสำคัญ ซึ่งบริษัท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73DCC">
        <w:rPr>
          <w:rFonts w:ascii="Angsana New" w:hAnsi="Angsana New"/>
          <w:sz w:val="32"/>
          <w:szCs w:val="32"/>
          <w:cs/>
        </w:rPr>
        <w:t>ใช้</w:t>
      </w:r>
      <w:r w:rsidR="00E159FD">
        <w:rPr>
          <w:rFonts w:ascii="Angsana New" w:hAnsi="Angsana New"/>
          <w:sz w:val="32"/>
          <w:szCs w:val="32"/>
          <w:cs/>
        </w:rPr>
        <w:tab/>
      </w:r>
      <w:r w:rsidRPr="00E73DCC">
        <w:rPr>
          <w:rFonts w:ascii="Angsana New" w:hAnsi="Angsana New"/>
          <w:sz w:val="32"/>
          <w:szCs w:val="32"/>
          <w:cs/>
        </w:rPr>
        <w:t>วิธีการอย่างง่ายในการพิจารณาค่าเผื่อผลขาดทุนที่คาดว่าจะเกิดขึ้นตลอดอายุ</w:t>
      </w:r>
    </w:p>
    <w:p w:rsidR="0096022D" w:rsidRPr="00F44758" w:rsidRDefault="0096022D" w:rsidP="00887FDA">
      <w:pPr>
        <w:keepNext/>
        <w:tabs>
          <w:tab w:val="clear" w:pos="454"/>
          <w:tab w:val="clear" w:pos="680"/>
          <w:tab w:val="clear" w:pos="907"/>
        </w:tabs>
        <w:spacing w:line="360" w:lineRule="exact"/>
        <w:ind w:left="851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F44758">
        <w:rPr>
          <w:rFonts w:asciiTheme="majorBidi" w:eastAsia="Arial Unicode MS" w:hAnsiTheme="majorBidi" w:cstheme="majorBidi"/>
          <w:sz w:val="32"/>
          <w:szCs w:val="32"/>
        </w:rPr>
        <w:lastRenderedPageBreak/>
        <w:t>3</w:t>
      </w:r>
      <w:r w:rsidRPr="00F44758">
        <w:rPr>
          <w:rFonts w:asciiTheme="majorBidi" w:eastAsia="Arial Unicode MS" w:hAnsiTheme="majorBidi" w:cstheme="majorBidi"/>
          <w:sz w:val="32"/>
          <w:szCs w:val="32"/>
          <w:cs/>
        </w:rPr>
        <w:t>.</w:t>
      </w:r>
      <w:r w:rsidRPr="00F44758">
        <w:rPr>
          <w:rFonts w:asciiTheme="majorBidi" w:eastAsia="Arial Unicode MS" w:hAnsiTheme="majorBidi" w:cstheme="majorBidi"/>
          <w:sz w:val="32"/>
          <w:szCs w:val="32"/>
        </w:rPr>
        <w:t>2</w:t>
      </w:r>
      <w:r w:rsidRPr="00F44758">
        <w:rPr>
          <w:rFonts w:asciiTheme="majorBidi" w:eastAsia="Arial Unicode MS" w:hAnsiTheme="majorBidi" w:cstheme="majorBidi"/>
          <w:sz w:val="32"/>
          <w:szCs w:val="32"/>
        </w:rPr>
        <w:tab/>
      </w:r>
      <w:r w:rsidRPr="00F44758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:rsidR="0096022D" w:rsidRPr="00EC73D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</w:rPr>
      </w:pPr>
      <w:r w:rsidRPr="00EC73D0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96022D" w:rsidRPr="00F44758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44758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 - ผู้เช่า</w:t>
      </w:r>
    </w:p>
    <w:p w:rsidR="0096022D" w:rsidRPr="00A77760" w:rsidRDefault="0096022D" w:rsidP="00A9660A">
      <w:pPr>
        <w:tabs>
          <w:tab w:val="clear" w:pos="1644"/>
          <w:tab w:val="clear" w:pos="1871"/>
          <w:tab w:val="left" w:pos="1418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77760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</w:t>
      </w:r>
      <w:r w:rsidRPr="00A77760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ใด </w:t>
      </w:r>
      <w:r w:rsidRPr="00A77760">
        <w:rPr>
          <w:rFonts w:asciiTheme="majorBidi" w:eastAsia="Arial Unicode MS" w:hAnsiTheme="majorBidi" w:cstheme="majorBidi" w:hint="eastAsia"/>
          <w:sz w:val="32"/>
          <w:szCs w:val="32"/>
          <w:cs/>
        </w:rPr>
        <w:t>ๆ</w:t>
      </w:r>
      <w:r w:rsidRPr="00A77760">
        <w:rPr>
          <w:rFonts w:asciiTheme="majorBidi" w:eastAsia="Arial Unicode MS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77760">
        <w:rPr>
          <w:rFonts w:asciiTheme="majorBidi" w:eastAsia="Arial Unicode MS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77760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:rsidR="0096022D" w:rsidRPr="00A77760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96022D" w:rsidRPr="00F44758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F44758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</w:t>
      </w:r>
    </w:p>
    <w:p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6E1C4B">
        <w:rPr>
          <w:rFonts w:asciiTheme="majorBidi" w:eastAsia="Arial Unicode MS" w:hAnsiTheme="majorBidi"/>
          <w:sz w:val="32"/>
          <w:szCs w:val="32"/>
          <w:cs/>
        </w:rPr>
        <w:t>ตามสัญญาเช่า</w:t>
      </w:r>
      <w:r>
        <w:rPr>
          <w:rFonts w:asciiTheme="majorBidi" w:eastAsia="Arial Unicode MS" w:hAnsiTheme="majorBidi" w:hint="cs"/>
          <w:sz w:val="32"/>
          <w:szCs w:val="32"/>
          <w:cs/>
        </w:rPr>
        <w:t xml:space="preserve"> ณ วันที่สัญญาเช่าเริ่มมีผลโดย</w:t>
      </w:r>
      <w:r w:rsidRPr="006E1C4B">
        <w:rPr>
          <w:rFonts w:asciiTheme="majorBidi" w:eastAsia="Arial Unicode MS" w:hAnsiTheme="majorBidi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96022D" w:rsidRPr="00F44758" w:rsidRDefault="0096022D" w:rsidP="00887FDA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44758">
        <w:rPr>
          <w:rFonts w:asciiTheme="majorBidi" w:eastAsia="Arial Unicode MS" w:hAnsiTheme="majorBidi" w:cstheme="majorBidi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96022D" w:rsidRDefault="0096022D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77760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สำหรับสัญญาเช่าที่มีอายุสัญญาเช่า </w:t>
      </w:r>
      <w:r w:rsidRPr="00A77760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Pr="00A77760">
        <w:rPr>
          <w:rFonts w:asciiTheme="majorBidi" w:eastAsia="Arial Unicode MS" w:hAnsiTheme="majorBidi" w:cstheme="majorBidi"/>
          <w:sz w:val="32"/>
          <w:szCs w:val="32"/>
          <w:cs/>
        </w:rPr>
        <w:t>เดือน</w:t>
      </w:r>
      <w:r w:rsidRPr="00A77760">
        <w:rPr>
          <w:rFonts w:asciiTheme="majorBidi" w:eastAsia="Arial Unicode MS" w:hAnsiTheme="majorBidi" w:cstheme="majorBidi" w:hint="cs"/>
          <w:sz w:val="32"/>
          <w:szCs w:val="32"/>
          <w:cs/>
        </w:rPr>
        <w:t>หรือน้อยกว่า</w:t>
      </w:r>
      <w:r w:rsidRPr="00A77760">
        <w:rPr>
          <w:rFonts w:asciiTheme="majorBidi" w:eastAsia="Arial Unicode MS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A77760">
        <w:rPr>
          <w:rFonts w:asciiTheme="majorBidi" w:eastAsia="Arial Unicode MS" w:hAnsiTheme="majorBidi" w:cstheme="majorBidi" w:hint="cs"/>
          <w:sz w:val="32"/>
          <w:szCs w:val="32"/>
          <w:cs/>
        </w:rPr>
        <w:t>กำไรหรือขาดทุน</w:t>
      </w:r>
      <w:r w:rsidRPr="00A77760">
        <w:rPr>
          <w:rFonts w:asciiTheme="majorBidi" w:eastAsia="Arial Unicode MS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:rsidR="00597C57" w:rsidRPr="00A77760" w:rsidRDefault="00597C57" w:rsidP="00887FDA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:rsidR="00597C57" w:rsidRPr="00F44758" w:rsidRDefault="00597C57" w:rsidP="00887FDA">
      <w:pPr>
        <w:tabs>
          <w:tab w:val="clear" w:pos="227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</w:pPr>
      <w:r w:rsidRPr="00F44758">
        <w:rPr>
          <w:rFonts w:asciiTheme="majorBidi" w:hAnsiTheme="majorBidi" w:cstheme="majorBidi"/>
          <w:b/>
          <w:bCs/>
          <w:spacing w:val="-8"/>
          <w:sz w:val="32"/>
          <w:szCs w:val="32"/>
        </w:rPr>
        <w:t>4</w:t>
      </w:r>
      <w:r w:rsidRPr="00F44758">
        <w:rPr>
          <w:rFonts w:asciiTheme="majorBidi" w:hAnsiTheme="majorBidi"/>
          <w:b/>
          <w:bCs/>
          <w:spacing w:val="-8"/>
          <w:sz w:val="32"/>
          <w:szCs w:val="32"/>
          <w:cs/>
        </w:rPr>
        <w:t>.</w:t>
      </w:r>
      <w:r w:rsidRPr="00F44758">
        <w:rPr>
          <w:rFonts w:asciiTheme="majorBidi" w:hAnsiTheme="majorBidi" w:cstheme="majorBidi"/>
          <w:b/>
          <w:bCs/>
          <w:spacing w:val="-8"/>
          <w:sz w:val="32"/>
          <w:szCs w:val="32"/>
        </w:rPr>
        <w:tab/>
      </w:r>
      <w:r w:rsidRPr="00F44758">
        <w:rPr>
          <w:rFonts w:asciiTheme="majorBidi" w:hAnsiTheme="majorBidi" w:cstheme="majorBidi"/>
          <w:b/>
          <w:bCs/>
          <w:spacing w:val="-8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F44758">
        <w:rPr>
          <w:rFonts w:asciiTheme="majorBidi" w:hAnsiTheme="majorBidi"/>
          <w:b/>
          <w:bCs/>
          <w:spacing w:val="-8"/>
          <w:sz w:val="32"/>
          <w:szCs w:val="32"/>
          <w:cs/>
        </w:rPr>
        <w:t xml:space="preserve"> </w:t>
      </w:r>
    </w:p>
    <w:p w:rsidR="00597C57" w:rsidRPr="007936A8" w:rsidRDefault="00597C57" w:rsidP="00887FD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7936A8">
        <w:rPr>
          <w:rFonts w:asciiTheme="majorBidi" w:hAnsiTheme="majorBidi" w:cstheme="majorBidi"/>
          <w:sz w:val="32"/>
          <w:szCs w:val="32"/>
          <w:cs/>
        </w:rPr>
        <w:t>ข้อ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2.3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บริษัทและบริษัทย่อยได้นำ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กลุ่มเครื่องมือทางการเงิน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มาถือปฏิบัติในระหว่างงวด</w:t>
      </w:r>
      <w:r w:rsidRPr="007936A8">
        <w:rPr>
          <w:rFonts w:asciiTheme="majorBidi" w:hAnsiTheme="majorBidi" w:cstheme="majorBidi"/>
          <w:sz w:val="32"/>
          <w:szCs w:val="32"/>
          <w:cs/>
        </w:rPr>
        <w:t>ปัจจุบัน โดยบริษัทและบริษัทย่อยได้เลือกปรับผลสะสมจากการเปลี่ยนแปลงนโยบายการบัญชี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7936A8">
        <w:rPr>
          <w:rFonts w:asciiTheme="majorBidi" w:hAnsiTheme="majorBidi" w:cstheme="majorBidi"/>
          <w:sz w:val="32"/>
          <w:szCs w:val="32"/>
          <w:cs/>
        </w:rPr>
        <w:t>และไม่ปรับย้อนหลั</w:t>
      </w: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Pr="007936A8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:rsidR="0091454D" w:rsidRDefault="00597C57" w:rsidP="00597C5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lastRenderedPageBreak/>
        <w:t>จากการเปลี่ยนแปลงนโยบายการบัญชีเนื่องจากการนำมาตรฐานการรายงานทางการเงิน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7936A8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 </w:t>
      </w:r>
      <w:r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948"/>
        <w:gridCol w:w="1247"/>
        <w:gridCol w:w="134"/>
        <w:gridCol w:w="1247"/>
        <w:gridCol w:w="134"/>
        <w:gridCol w:w="1361"/>
        <w:gridCol w:w="134"/>
        <w:gridCol w:w="1247"/>
      </w:tblGrid>
      <w:tr w:rsidR="0091454D" w:rsidRPr="00887FDA" w:rsidTr="005E5C71">
        <w:trPr>
          <w:trHeight w:val="53"/>
        </w:trPr>
        <w:tc>
          <w:tcPr>
            <w:tcW w:w="2948" w:type="dxa"/>
            <w:shd w:val="clear" w:color="auto" w:fill="auto"/>
          </w:tcPr>
          <w:p w:rsidR="0091454D" w:rsidRPr="00887FDA" w:rsidRDefault="0091454D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9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91454D" w:rsidRPr="00887FDA" w:rsidRDefault="0091454D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887FDA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1454D" w:rsidRPr="00887FDA" w:rsidTr="005E5C71">
        <w:trPr>
          <w:trHeight w:val="53"/>
        </w:trPr>
        <w:tc>
          <w:tcPr>
            <w:tcW w:w="2948" w:type="dxa"/>
            <w:shd w:val="clear" w:color="auto" w:fill="auto"/>
          </w:tcPr>
          <w:p w:rsidR="0091454D" w:rsidRPr="00887FDA" w:rsidRDefault="0091454D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9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91454D" w:rsidRPr="00887FDA" w:rsidRDefault="0091454D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887FDA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งบการเงิน</w:t>
            </w:r>
            <w:r w:rsidRPr="00887FDA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87FDA" w:rsidRPr="00887FDA" w:rsidTr="005E5C71">
        <w:trPr>
          <w:trHeight w:val="751"/>
        </w:trPr>
        <w:tc>
          <w:tcPr>
            <w:tcW w:w="2948" w:type="dxa"/>
            <w:shd w:val="clear" w:color="auto" w:fill="auto"/>
          </w:tcPr>
          <w:p w:rsidR="00887FDA" w:rsidRPr="00887FDA" w:rsidRDefault="00887FDA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  <w:t>ผลกระทบจาก</w:t>
            </w: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 </w:t>
            </w: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  <w:t>ผลกระทบจาก</w:t>
            </w:r>
            <w:r w:rsidRPr="00887FDA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  <w:lang w:val="en-GB"/>
              </w:rPr>
              <w:t>มาตรฐานการรายงานทางการเงิน</w:t>
            </w:r>
            <w:r w:rsidR="00AE6816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ฉบับที่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3428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  <w:p w:rsidR="00887FDA" w:rsidRPr="00887FDA" w:rsidRDefault="00887FD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มกราคม</w:t>
            </w:r>
            <w:r w:rsidRPr="00887FDA">
              <w:rPr>
                <w:rFonts w:asciiTheme="majorBidi" w:eastAsia="Arial Unicode MS" w:hAnsiTheme="majorBidi" w:cstheme="majorBidi" w:hint="cs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87FDA" w:rsidRPr="00887FDA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887FDA" w:rsidRPr="00887FDA" w:rsidRDefault="00887FD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887FDA" w:rsidRPr="00887FDA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887FDA" w:rsidRPr="00887FDA" w:rsidRDefault="00887FD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87FDA" w:rsidRPr="00887FDA" w:rsidRDefault="00887FD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E9432A" w:rsidRPr="00887FDA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E9432A" w:rsidRPr="00887FDA" w:rsidRDefault="00E9432A" w:rsidP="00185446">
            <w:pPr>
              <w:tabs>
                <w:tab w:val="clear" w:pos="227"/>
                <w:tab w:val="clear" w:pos="2580"/>
                <w:tab w:val="left" w:pos="9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 w:rsidRPr="00887FDA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หมุนเวียน</w:t>
            </w:r>
            <w:r w:rsidRPr="00887FDA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323</w:t>
            </w: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887FDA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619</w:t>
            </w:r>
          </w:p>
        </w:tc>
        <w:tc>
          <w:tcPr>
            <w:tcW w:w="134" w:type="dxa"/>
          </w:tcPr>
          <w:p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887FDA" w:rsidRDefault="00E9432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(978)</w:t>
            </w:r>
          </w:p>
        </w:tc>
        <w:tc>
          <w:tcPr>
            <w:tcW w:w="134" w:type="dxa"/>
          </w:tcPr>
          <w:p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887FDA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322,64</w:t>
            </w:r>
            <w:r w:rsidR="00AD030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58724A" w:rsidRPr="00887FDA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58724A" w:rsidRPr="00077087" w:rsidRDefault="0058724A" w:rsidP="00185446">
            <w:pPr>
              <w:tabs>
                <w:tab w:val="clear" w:pos="227"/>
                <w:tab w:val="left" w:pos="90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สิทธิการเช่า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671</w:t>
            </w:r>
          </w:p>
        </w:tc>
        <w:tc>
          <w:tcPr>
            <w:tcW w:w="134" w:type="dxa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58724A" w:rsidRPr="00077087" w:rsidRDefault="0058724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671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8724A" w:rsidRPr="00887FDA" w:rsidTr="00550E4F">
        <w:trPr>
          <w:trHeight w:val="284"/>
        </w:trPr>
        <w:tc>
          <w:tcPr>
            <w:tcW w:w="2948" w:type="dxa"/>
            <w:shd w:val="clear" w:color="auto" w:fill="auto"/>
          </w:tcPr>
          <w:p w:rsidR="0058724A" w:rsidRPr="00077087" w:rsidRDefault="0058724A" w:rsidP="00185446">
            <w:pPr>
              <w:tabs>
                <w:tab w:val="clear" w:pos="227"/>
                <w:tab w:val="left" w:pos="90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58724A" w:rsidRPr="00077087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  <w:tc>
          <w:tcPr>
            <w:tcW w:w="134" w:type="dxa"/>
          </w:tcPr>
          <w:p w:rsidR="0058724A" w:rsidRPr="00077087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</w:tr>
      <w:tr w:rsidR="0058724A" w:rsidRPr="00887FDA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17,876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(981)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17,09</w:t>
            </w:r>
            <w:r w:rsidR="00AD030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58724A" w:rsidRPr="00887FDA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1,601,976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(782)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</w:tcPr>
          <w:p w:rsidR="0058724A" w:rsidRPr="00B87949" w:rsidRDefault="00B87949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16,485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58724A" w:rsidRPr="00887FDA" w:rsidRDefault="00B87949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1,617,679</w:t>
            </w:r>
          </w:p>
        </w:tc>
      </w:tr>
      <w:tr w:rsidR="0058724A" w:rsidRPr="00887FDA" w:rsidTr="005E5C71">
        <w:tc>
          <w:tcPr>
            <w:tcW w:w="2948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</w:tr>
      <w:tr w:rsidR="0058724A" w:rsidRPr="00887FDA" w:rsidTr="005E5C71">
        <w:tc>
          <w:tcPr>
            <w:tcW w:w="2948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133,249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58724A" w:rsidRPr="001C3428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C342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(4,904)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128,345</w:t>
            </w:r>
          </w:p>
        </w:tc>
      </w:tr>
      <w:tr w:rsidR="008A3F47" w:rsidRPr="00887FDA" w:rsidTr="005E5C71">
        <w:tc>
          <w:tcPr>
            <w:tcW w:w="2948" w:type="dxa"/>
            <w:shd w:val="clear" w:color="auto" w:fill="auto"/>
          </w:tcPr>
          <w:p w:rsidR="008A3F47" w:rsidRPr="00887FDA" w:rsidRDefault="008A3F47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4,560</w:t>
            </w:r>
          </w:p>
        </w:tc>
        <w:tc>
          <w:tcPr>
            <w:tcW w:w="134" w:type="dxa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A3F47" w:rsidRPr="00077087" w:rsidRDefault="008A3F47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A3F47" w:rsidRPr="00887FDA" w:rsidRDefault="008A3F47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8A3F47" w:rsidRP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A3F4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590</w:t>
            </w:r>
          </w:p>
        </w:tc>
        <w:tc>
          <w:tcPr>
            <w:tcW w:w="134" w:type="dxa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5,150</w:t>
            </w:r>
          </w:p>
        </w:tc>
      </w:tr>
      <w:tr w:rsidR="008A3F47" w:rsidRPr="00887FDA" w:rsidTr="005E5C71">
        <w:tc>
          <w:tcPr>
            <w:tcW w:w="2948" w:type="dxa"/>
            <w:shd w:val="clear" w:color="auto" w:fill="auto"/>
          </w:tcPr>
          <w:p w:rsidR="008A3F47" w:rsidRPr="00887FDA" w:rsidRDefault="008A3F47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7,461</w:t>
            </w:r>
          </w:p>
        </w:tc>
        <w:tc>
          <w:tcPr>
            <w:tcW w:w="134" w:type="dxa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A3F47" w:rsidRPr="00077087" w:rsidRDefault="008A3F47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8A3F47" w:rsidRPr="00887FDA" w:rsidRDefault="008A3F47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8A3F47" w:rsidRP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A3F4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16,876</w:t>
            </w:r>
          </w:p>
        </w:tc>
        <w:tc>
          <w:tcPr>
            <w:tcW w:w="134" w:type="dxa"/>
          </w:tcPr>
          <w:p w:rsidR="008A3F47" w:rsidRPr="00887FDA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8A3F47" w:rsidRDefault="008A3F47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24,337</w:t>
            </w:r>
          </w:p>
        </w:tc>
      </w:tr>
      <w:tr w:rsidR="0058724A" w:rsidRPr="00887FDA" w:rsidTr="005E5C71">
        <w:tc>
          <w:tcPr>
            <w:tcW w:w="2948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740,776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8724A" w:rsidRPr="00077087" w:rsidRDefault="0058724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8724A" w:rsidRPr="0018544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12,562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8724A" w:rsidRPr="00887FDA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753,338</w:t>
            </w:r>
          </w:p>
        </w:tc>
      </w:tr>
      <w:tr w:rsidR="0058724A" w:rsidRPr="00887FDA" w:rsidTr="005E5C71">
        <w:tc>
          <w:tcPr>
            <w:tcW w:w="2948" w:type="dxa"/>
            <w:shd w:val="clear" w:color="auto" w:fill="auto"/>
          </w:tcPr>
          <w:p w:rsidR="0058724A" w:rsidRPr="00887FDA" w:rsidRDefault="0058724A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กำไรสะสม</w:t>
            </w:r>
            <w:r w:rsidRPr="00887FD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887FD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326,024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8724A" w:rsidRPr="001C3428" w:rsidRDefault="0058724A" w:rsidP="00185446">
            <w:pPr>
              <w:spacing w:line="280" w:lineRule="exact"/>
              <w:ind w:left="142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C342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(782)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3,923</w:t>
            </w:r>
          </w:p>
        </w:tc>
        <w:tc>
          <w:tcPr>
            <w:tcW w:w="134" w:type="dxa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8724A" w:rsidRPr="00887FDA" w:rsidRDefault="0058724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329,165</w:t>
            </w:r>
          </w:p>
        </w:tc>
      </w:tr>
    </w:tbl>
    <w:p w:rsidR="00832628" w:rsidRDefault="00832628" w:rsidP="00597C5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948"/>
        <w:gridCol w:w="1247"/>
        <w:gridCol w:w="134"/>
        <w:gridCol w:w="1247"/>
        <w:gridCol w:w="134"/>
        <w:gridCol w:w="1361"/>
        <w:gridCol w:w="134"/>
        <w:gridCol w:w="1247"/>
      </w:tblGrid>
      <w:tr w:rsidR="00275196" w:rsidRPr="00077087" w:rsidTr="00E9432A">
        <w:trPr>
          <w:trHeight w:val="53"/>
        </w:trPr>
        <w:tc>
          <w:tcPr>
            <w:tcW w:w="2948" w:type="dxa"/>
            <w:shd w:val="clear" w:color="auto" w:fill="auto"/>
          </w:tcPr>
          <w:p w:rsidR="00275196" w:rsidRPr="00077087" w:rsidRDefault="00275196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275196" w:rsidRPr="00077087" w:rsidRDefault="00275196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77087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275196" w:rsidRPr="00077087" w:rsidTr="00E9432A">
        <w:trPr>
          <w:trHeight w:val="53"/>
        </w:trPr>
        <w:tc>
          <w:tcPr>
            <w:tcW w:w="2948" w:type="dxa"/>
            <w:shd w:val="clear" w:color="auto" w:fill="auto"/>
          </w:tcPr>
          <w:p w:rsidR="00275196" w:rsidRPr="00077087" w:rsidRDefault="00275196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275196" w:rsidRPr="00077087" w:rsidRDefault="00275196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5572A" w:rsidRPr="00077087" w:rsidTr="005E5C71">
        <w:trPr>
          <w:trHeight w:val="751"/>
        </w:trPr>
        <w:tc>
          <w:tcPr>
            <w:tcW w:w="2948" w:type="dxa"/>
            <w:shd w:val="clear" w:color="auto" w:fill="auto"/>
          </w:tcPr>
          <w:p w:rsidR="0065572A" w:rsidRPr="00077087" w:rsidRDefault="0065572A" w:rsidP="00185446">
            <w:pPr>
              <w:spacing w:line="28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077087">
              <w:rPr>
                <w:rFonts w:asciiTheme="majorBidi" w:eastAsia="Arial Unicode MS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  <w:t>ผลกระทบจาก</w:t>
            </w: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 </w:t>
            </w: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5572A" w:rsidRPr="00887FDA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887FDA">
              <w:rPr>
                <w:rFonts w:asciiTheme="majorBidi" w:eastAsia="Arial Unicode MS" w:hAnsiTheme="majorBidi" w:cstheme="majorBidi" w:hint="cs"/>
                <w:b/>
                <w:color w:val="000000"/>
                <w:spacing w:val="-6"/>
                <w:sz w:val="24"/>
                <w:szCs w:val="24"/>
                <w:cs/>
                <w:lang w:val="en-GB"/>
              </w:rPr>
              <w:t>ผลกระทบจาก</w:t>
            </w:r>
            <w:r w:rsidRPr="00887FDA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  <w:lang w:val="en-GB"/>
              </w:rPr>
              <w:t>มาตรฐานการรายงานทางการเงิน</w:t>
            </w:r>
            <w:r>
              <w:rPr>
                <w:rFonts w:asciiTheme="majorBidi" w:eastAsia="Arial Unicode MS" w:hAnsiTheme="majorBidi" w:cstheme="majorBidi" w:hint="cs"/>
                <w:b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 </w:t>
            </w:r>
            <w:r w:rsidRPr="00887FDA">
              <w:rPr>
                <w:rFonts w:asciiTheme="majorBidi" w:eastAsia="Arial Unicode MS" w:hAnsiTheme="majorBidi" w:cstheme="majorBidi"/>
                <w:b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ฉบับที่ </w:t>
            </w:r>
            <w:r w:rsidRPr="00887FDA">
              <w:rPr>
                <w:rFonts w:asciiTheme="majorBidi" w:eastAsia="Arial Unicode MS" w:hAnsiTheme="majorBidi" w:cstheme="majorBidi"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91E49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  <w:p w:rsidR="0065572A" w:rsidRPr="00077087" w:rsidRDefault="0065572A" w:rsidP="00185446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มกราคม</w:t>
            </w:r>
            <w:r w:rsidRPr="00077087">
              <w:rPr>
                <w:rFonts w:asciiTheme="majorBidi" w:eastAsia="Arial Unicode MS" w:hAnsiTheme="majorBidi" w:cstheme="majorBidi" w:hint="cs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572A" w:rsidRPr="00077087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65572A" w:rsidRPr="00077087" w:rsidRDefault="006557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65572A" w:rsidRPr="00077087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65572A" w:rsidRPr="00077087" w:rsidRDefault="006557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5572A" w:rsidRPr="00077087" w:rsidRDefault="0065572A" w:rsidP="00185446">
            <w:pPr>
              <w:spacing w:line="280" w:lineRule="exact"/>
              <w:ind w:right="-72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</w:p>
        </w:tc>
      </w:tr>
      <w:tr w:rsidR="00E9432A" w:rsidRPr="00077087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E9432A" w:rsidRPr="00077087" w:rsidRDefault="00E9432A" w:rsidP="00185446">
            <w:pPr>
              <w:tabs>
                <w:tab w:val="clear" w:pos="2580"/>
                <w:tab w:val="left" w:pos="2563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 w:rsidRPr="00077087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หมุนเวียน</w:t>
            </w:r>
            <w:r w:rsidRPr="0007708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258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7708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098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(855)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257,243</w:t>
            </w:r>
          </w:p>
        </w:tc>
      </w:tr>
      <w:tr w:rsidR="00E9432A" w:rsidRPr="00077087" w:rsidTr="005E5C71">
        <w:trPr>
          <w:trHeight w:val="284"/>
        </w:trPr>
        <w:tc>
          <w:tcPr>
            <w:tcW w:w="2948" w:type="dxa"/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สิทธิการเช่า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77087">
              <w:rPr>
                <w:rFonts w:asciiTheme="majorBidi" w:eastAsia="Arial Unicode MS" w:hAnsiTheme="majorBidi"/>
                <w:color w:val="000000"/>
                <w:sz w:val="24"/>
                <w:szCs w:val="24"/>
                <w:cs/>
              </w:rPr>
              <w:t>671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37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671</w:t>
            </w: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671F4" w:rsidRPr="00077087" w:rsidTr="00226030">
        <w:trPr>
          <w:trHeight w:val="284"/>
        </w:trPr>
        <w:tc>
          <w:tcPr>
            <w:tcW w:w="2948" w:type="dxa"/>
            <w:shd w:val="clear" w:color="auto" w:fill="auto"/>
          </w:tcPr>
          <w:p w:rsidR="00C671F4" w:rsidRPr="00077087" w:rsidRDefault="00C671F4" w:rsidP="00185446">
            <w:pPr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671F4" w:rsidRPr="00077087" w:rsidRDefault="00C671F4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C671F4" w:rsidRPr="00077087" w:rsidRDefault="00C671F4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  <w:tc>
          <w:tcPr>
            <w:tcW w:w="134" w:type="dxa"/>
          </w:tcPr>
          <w:p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C671F4" w:rsidRPr="00077087" w:rsidRDefault="00C671F4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/>
                <w:color w:val="000000"/>
                <w:sz w:val="24"/>
                <w:szCs w:val="24"/>
              </w:rPr>
              <w:t>55,137</w:t>
            </w:r>
          </w:p>
        </w:tc>
      </w:tr>
      <w:tr w:rsidR="00E9432A" w:rsidRPr="00077087" w:rsidTr="00226030">
        <w:trPr>
          <w:trHeight w:val="284"/>
        </w:trPr>
        <w:tc>
          <w:tcPr>
            <w:tcW w:w="2948" w:type="dxa"/>
            <w:shd w:val="clear" w:color="auto" w:fill="auto"/>
          </w:tcPr>
          <w:p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12,362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(981)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11,552</w:t>
            </w:r>
          </w:p>
        </w:tc>
      </w:tr>
      <w:tr w:rsidR="00E9432A" w:rsidRPr="00077087" w:rsidTr="00226030">
        <w:trPr>
          <w:trHeight w:val="284"/>
        </w:trPr>
        <w:tc>
          <w:tcPr>
            <w:tcW w:w="2948" w:type="dxa"/>
            <w:shd w:val="clear" w:color="auto" w:fill="auto"/>
          </w:tcPr>
          <w:p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1,522,603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(684)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</w:tcPr>
          <w:p w:rsidR="00E9432A" w:rsidRPr="00267464" w:rsidRDefault="00C671F4" w:rsidP="00267464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267464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16,485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</w:t>
            </w:r>
            <w:r w:rsidR="00C671F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538,404</w:t>
            </w:r>
          </w:p>
        </w:tc>
      </w:tr>
      <w:tr w:rsidR="00E9432A" w:rsidRPr="00077087" w:rsidTr="00226030">
        <w:tc>
          <w:tcPr>
            <w:tcW w:w="2948" w:type="dxa"/>
            <w:shd w:val="clear" w:color="auto" w:fill="auto"/>
          </w:tcPr>
          <w:p w:rsidR="00E9432A" w:rsidRPr="00077087" w:rsidRDefault="00E9432A" w:rsidP="00185446">
            <w:pPr>
              <w:tabs>
                <w:tab w:val="right" w:pos="8306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</w:rPr>
            </w:pPr>
          </w:p>
        </w:tc>
      </w:tr>
      <w:tr w:rsidR="00E9432A" w:rsidRPr="00077087" w:rsidTr="00226030">
        <w:tc>
          <w:tcPr>
            <w:tcW w:w="2948" w:type="dxa"/>
            <w:shd w:val="clear" w:color="auto" w:fill="auto"/>
          </w:tcPr>
          <w:p w:rsidR="00E9432A" w:rsidRPr="00077087" w:rsidRDefault="00E9432A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75,895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E9432A" w:rsidRPr="00226030" w:rsidRDefault="00E9432A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2603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(4,904)</w:t>
            </w:r>
          </w:p>
        </w:tc>
        <w:tc>
          <w:tcPr>
            <w:tcW w:w="134" w:type="dxa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E9432A" w:rsidRPr="00077087" w:rsidRDefault="00E9432A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70,991</w:t>
            </w:r>
          </w:p>
        </w:tc>
      </w:tr>
      <w:tr w:rsidR="00185446" w:rsidRPr="00077087" w:rsidTr="00226030">
        <w:tc>
          <w:tcPr>
            <w:tcW w:w="2948" w:type="dxa"/>
            <w:shd w:val="clear" w:color="auto" w:fill="auto"/>
          </w:tcPr>
          <w:p w:rsidR="00185446" w:rsidRPr="00887FDA" w:rsidRDefault="00185446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1,635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185446" w:rsidRPr="00185446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590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2,225</w:t>
            </w:r>
          </w:p>
        </w:tc>
      </w:tr>
      <w:tr w:rsidR="00185446" w:rsidRPr="00077087" w:rsidTr="00226030">
        <w:tc>
          <w:tcPr>
            <w:tcW w:w="2948" w:type="dxa"/>
            <w:shd w:val="clear" w:color="auto" w:fill="auto"/>
          </w:tcPr>
          <w:p w:rsidR="00185446" w:rsidRPr="00887FDA" w:rsidRDefault="00185446" w:rsidP="00185446">
            <w:pPr>
              <w:tabs>
                <w:tab w:val="clear" w:pos="227"/>
                <w:tab w:val="left" w:pos="90"/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hint="cs"/>
                <w:b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3,244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185446" w:rsidRPr="00226030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185446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16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,876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20,120</w:t>
            </w:r>
          </w:p>
        </w:tc>
      </w:tr>
      <w:tr w:rsidR="00185446" w:rsidRPr="00077087" w:rsidTr="00226030">
        <w:tc>
          <w:tcPr>
            <w:tcW w:w="2948" w:type="dxa"/>
            <w:shd w:val="clear" w:color="auto" w:fill="auto"/>
          </w:tcPr>
          <w:p w:rsidR="00185446" w:rsidRPr="00077087" w:rsidRDefault="00185446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597,322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85446" w:rsidRPr="00077087" w:rsidRDefault="00185446" w:rsidP="00185446">
            <w:pPr>
              <w:tabs>
                <w:tab w:val="clear" w:pos="680"/>
                <w:tab w:val="clear" w:pos="907"/>
              </w:tabs>
              <w:spacing w:line="28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07708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85446" w:rsidRPr="00121112" w:rsidRDefault="00121112" w:rsidP="00E07E45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</w:rPr>
              <w:t>12,562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185446" w:rsidRPr="00077087" w:rsidRDefault="00121112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609,884</w:t>
            </w:r>
          </w:p>
        </w:tc>
      </w:tr>
      <w:tr w:rsidR="00185446" w:rsidRPr="00077087" w:rsidTr="00226030">
        <w:tc>
          <w:tcPr>
            <w:tcW w:w="2948" w:type="dxa"/>
            <w:shd w:val="clear" w:color="auto" w:fill="auto"/>
          </w:tcPr>
          <w:p w:rsidR="00185446" w:rsidRPr="00077087" w:rsidRDefault="00185446" w:rsidP="00185446">
            <w:pPr>
              <w:tabs>
                <w:tab w:val="left" w:pos="1569"/>
              </w:tabs>
              <w:spacing w:line="280" w:lineRule="exact"/>
              <w:ind w:left="170" w:hanging="222"/>
              <w:contextualSpacing/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กำไรสะสม</w:t>
            </w:r>
            <w:r w:rsidRPr="0007708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077087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077087">
              <w:rPr>
                <w:rFonts w:asciiTheme="majorBidi" w:eastAsia="Arial Unicode MS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392,199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85446" w:rsidRPr="00226030" w:rsidRDefault="00185446" w:rsidP="00185446">
            <w:pPr>
              <w:spacing w:line="280" w:lineRule="exact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2603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(684)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85446" w:rsidRPr="00077087" w:rsidRDefault="00185446" w:rsidP="00185446">
            <w:pPr>
              <w:spacing w:line="28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3,923</w:t>
            </w:r>
          </w:p>
        </w:tc>
        <w:tc>
          <w:tcPr>
            <w:tcW w:w="134" w:type="dxa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85446" w:rsidRPr="00077087" w:rsidRDefault="00185446" w:rsidP="00185446">
            <w:pPr>
              <w:spacing w:line="280" w:lineRule="exact"/>
              <w:ind w:left="142"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</w:pPr>
            <w:r w:rsidRPr="00077087">
              <w:rPr>
                <w:rFonts w:asciiTheme="majorBidi" w:eastAsia="Arial Unicode MS" w:hAnsiTheme="majorBidi" w:cstheme="majorBidi"/>
                <w:bCs/>
                <w:color w:val="000000"/>
                <w:sz w:val="24"/>
                <w:szCs w:val="24"/>
                <w:lang w:bidi="ar-SA"/>
              </w:rPr>
              <w:t>395,438</w:t>
            </w:r>
          </w:p>
        </w:tc>
      </w:tr>
    </w:tbl>
    <w:p w:rsidR="000A5846" w:rsidRDefault="000A5846" w:rsidP="00597C5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597C57" w:rsidRPr="00BC7B40" w:rsidRDefault="00597C57" w:rsidP="005C66C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lastRenderedPageBreak/>
        <w:t>4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</w:t>
      </w:r>
    </w:p>
    <w:p w:rsidR="00597C57" w:rsidRDefault="00597C57" w:rsidP="005C66C5">
      <w:pPr>
        <w:spacing w:line="380" w:lineRule="exact"/>
        <w:ind w:left="567" w:firstLine="851"/>
        <w:jc w:val="thaiDistribute"/>
        <w:rPr>
          <w:rFonts w:asciiTheme="majorBidi" w:hAnsiTheme="majorBidi"/>
          <w:sz w:val="32"/>
          <w:szCs w:val="32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ผลกระทบที่มีต่อกำไรสะสม 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8363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6"/>
        <w:gridCol w:w="1418"/>
        <w:gridCol w:w="142"/>
        <w:gridCol w:w="1417"/>
      </w:tblGrid>
      <w:tr w:rsidR="00597C57" w:rsidRPr="006C0789" w:rsidTr="00991BB7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:rsidR="00597C57" w:rsidRPr="006C0789" w:rsidRDefault="00597C57" w:rsidP="006C078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597C57" w:rsidRPr="006C0789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6C0789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597C57" w:rsidRPr="006C0789" w:rsidTr="00991BB7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:rsidR="00597C57" w:rsidRPr="006C0789" w:rsidRDefault="00597C57" w:rsidP="006C0789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97C57" w:rsidRPr="006C0789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C0789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97C57" w:rsidRPr="006C0789" w:rsidRDefault="00597C57" w:rsidP="006C0789">
            <w:pPr>
              <w:pStyle w:val="Heading7"/>
              <w:spacing w:line="34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991BB7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6C0789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  <w:lang w:val="en-GB"/>
              </w:rPr>
              <w:t>งบการเงิน</w:t>
            </w:r>
          </w:p>
          <w:p w:rsidR="00597C57" w:rsidRPr="006C0789" w:rsidRDefault="00597C57" w:rsidP="006C0789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lang w:val="en-GB"/>
              </w:rPr>
            </w:pPr>
            <w:r w:rsidRPr="006C0789">
              <w:rPr>
                <w:rFonts w:asciiTheme="majorBidi" w:eastAsia="Arial Unicode MS" w:hAnsiTheme="majorBidi" w:cstheme="majorBidi"/>
                <w:spacing w:val="-6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97C57" w:rsidRPr="006C0789" w:rsidTr="00991BB7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  <w:vAlign w:val="bottom"/>
          </w:tcPr>
          <w:p w:rsidR="00597C57" w:rsidRPr="006C0789" w:rsidRDefault="00597C57" w:rsidP="006C078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กำไรสะสม</w:t>
            </w:r>
            <w:r w:rsidR="00991BB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 - 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ยังไม่ได้จัดสรร ณ วันที่ 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 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:rsidR="00597C57" w:rsidRPr="006C0789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326,02</w:t>
            </w:r>
            <w:r w:rsidR="0058724A" w:rsidRPr="006C078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5</w:t>
            </w:r>
          </w:p>
        </w:tc>
        <w:tc>
          <w:tcPr>
            <w:tcW w:w="142" w:type="dxa"/>
          </w:tcPr>
          <w:p w:rsidR="00597C57" w:rsidRPr="006C0789" w:rsidRDefault="00597C57" w:rsidP="006C0789">
            <w:pPr>
              <w:spacing w:line="340" w:lineRule="exact"/>
              <w:ind w:left="-108" w:right="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597C57" w:rsidRPr="006C0789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392,199</w:t>
            </w:r>
          </w:p>
        </w:tc>
      </w:tr>
      <w:tr w:rsidR="00597C57" w:rsidRPr="006C0789" w:rsidTr="00991BB7">
        <w:tc>
          <w:tcPr>
            <w:tcW w:w="5386" w:type="dxa"/>
            <w:noWrap/>
            <w:tcMar>
              <w:left w:w="108" w:type="dxa"/>
              <w:right w:w="108" w:type="dxa"/>
            </w:tcMar>
            <w:vAlign w:val="bottom"/>
          </w:tcPr>
          <w:p w:rsidR="00597C57" w:rsidRPr="006C0789" w:rsidRDefault="00597C57" w:rsidP="006C0789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991BB7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หมุนเวียน</w:t>
            </w:r>
            <w:r w:rsidRPr="006C0789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:rsidR="00597C57" w:rsidRPr="006C0789" w:rsidRDefault="0058724A" w:rsidP="006C0789">
            <w:pPr>
              <w:spacing w:line="34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(782)</w:t>
            </w:r>
          </w:p>
        </w:tc>
        <w:tc>
          <w:tcPr>
            <w:tcW w:w="142" w:type="dxa"/>
          </w:tcPr>
          <w:p w:rsidR="00597C57" w:rsidRPr="006C0789" w:rsidRDefault="00597C57" w:rsidP="006C0789">
            <w:pPr>
              <w:spacing w:line="34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597C57" w:rsidRPr="006C0789" w:rsidRDefault="00275196" w:rsidP="006C0789">
            <w:pPr>
              <w:spacing w:line="34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(684)</w:t>
            </w:r>
          </w:p>
        </w:tc>
      </w:tr>
      <w:tr w:rsidR="00597C57" w:rsidRPr="006C0789" w:rsidTr="00991BB7">
        <w:tc>
          <w:tcPr>
            <w:tcW w:w="5386" w:type="dxa"/>
            <w:noWrap/>
            <w:tcMar>
              <w:left w:w="108" w:type="dxa"/>
              <w:right w:w="108" w:type="dxa"/>
            </w:tcMar>
            <w:vAlign w:val="bottom"/>
          </w:tcPr>
          <w:p w:rsidR="00EC1C7C" w:rsidRPr="006C0789" w:rsidRDefault="00597C57" w:rsidP="006C0789">
            <w:pPr>
              <w:spacing w:line="340" w:lineRule="exact"/>
              <w:ind w:left="-57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กำไรสะสม</w:t>
            </w:r>
            <w:r w:rsidR="00991BB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 - 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ยังไม่</w:t>
            </w:r>
            <w:r w:rsidR="00991BB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ได้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จัดสรร ณ วันที่ 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มกราคม 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5B084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991BB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จาก</w:t>
            </w:r>
            <w:r w:rsidR="005B084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การ</w:t>
            </w:r>
            <w:r w:rsidR="00991BB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นำ</w:t>
            </w:r>
          </w:p>
          <w:p w:rsidR="00597C57" w:rsidRPr="006C0789" w:rsidRDefault="00EC1C7C" w:rsidP="006C0789">
            <w:pPr>
              <w:spacing w:line="340" w:lineRule="exact"/>
              <w:ind w:left="-57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ab/>
            </w:r>
            <w:r w:rsidR="00597C57"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มาตรฐานการรายงานทางการเงินฉบับที่ </w:t>
            </w:r>
            <w:r w:rsidR="00597C57"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9</w:t>
            </w:r>
            <w:r w:rsidR="00597C57"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มาถือปฏิบัติ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7C57" w:rsidRPr="006C0789" w:rsidRDefault="0058724A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325,243</w:t>
            </w:r>
          </w:p>
        </w:tc>
        <w:tc>
          <w:tcPr>
            <w:tcW w:w="142" w:type="dxa"/>
            <w:vAlign w:val="bottom"/>
          </w:tcPr>
          <w:p w:rsidR="00597C57" w:rsidRPr="006C0789" w:rsidRDefault="00597C57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97C57" w:rsidRPr="006C0789" w:rsidRDefault="00A527C8" w:rsidP="006C0789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C078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391,515</w:t>
            </w:r>
          </w:p>
        </w:tc>
      </w:tr>
    </w:tbl>
    <w:p w:rsidR="00597C57" w:rsidRDefault="00597C57" w:rsidP="0080731E">
      <w:pPr>
        <w:tabs>
          <w:tab w:val="clear" w:pos="907"/>
          <w:tab w:val="left" w:pos="900"/>
        </w:tabs>
        <w:spacing w:line="26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597C57" w:rsidRPr="00A535EE" w:rsidRDefault="00597C57" w:rsidP="005C66C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A535E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A535EE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A535E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สัญญาเช่า</w:t>
      </w:r>
    </w:p>
    <w:p w:rsidR="00597C57" w:rsidRPr="00E822DC" w:rsidRDefault="00597C57" w:rsidP="00887FDA">
      <w:pPr>
        <w:tabs>
          <w:tab w:val="clear" w:pos="454"/>
          <w:tab w:val="clear" w:pos="68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การนำมาตรฐานการรายงานทางการเงิน ฉบับที่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16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มาถือปฏิบัติครั้งแรก</w:t>
      </w:r>
      <w:r w:rsidRPr="00E822DC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 xml:space="preserve">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บริษัท</w:t>
      </w:r>
      <w:r w:rsidRPr="00E822DC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และบริษัทย่อย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E822DC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โดย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คิดลดด้วยอัตราดอกเบี้ยเงินกู้ยืมส่วนเพิ่ม </w:t>
      </w:r>
      <w:r w:rsid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br/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มกราคม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2563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และสำหรับสัญญาเช่าที่เคยจัดประเภทเป็นสัญญาเช่า</w:t>
      </w:r>
      <w:r w:rsidRPr="00E822DC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ทางการเงิน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Pr="00E822DC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>บริษัทและบริษัทย่อย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 xml:space="preserve">16 </w:t>
      </w:r>
      <w:r w:rsidRPr="00E822D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มาถือปฏิบัติครั้งแรก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43"/>
        <w:gridCol w:w="142"/>
        <w:gridCol w:w="1275"/>
        <w:gridCol w:w="134"/>
        <w:gridCol w:w="1420"/>
      </w:tblGrid>
      <w:tr w:rsidR="00597C57" w:rsidRPr="0080731E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97C57" w:rsidRPr="0080731E" w:rsidRDefault="00597C57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71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97C57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97C57" w:rsidRPr="0080731E" w:rsidRDefault="00597C57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07708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งบการเงิน</w:t>
            </w:r>
          </w:p>
          <w:p w:rsidR="00597C57" w:rsidRPr="0080731E" w:rsidRDefault="00597C57" w:rsidP="0080731E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97C57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97C57" w:rsidRPr="00DB089C" w:rsidRDefault="00597C57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ภาระผูกพันตามสัญญาเช่าดำเนินงาน</w:t>
            </w:r>
            <w:r w:rsidR="00AF6E9C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31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256</w:t>
            </w:r>
            <w:r w:rsidRPr="00DB089C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97C57" w:rsidRPr="0080731E" w:rsidRDefault="00366BA1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46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107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597C57" w:rsidRPr="0080731E" w:rsidRDefault="00597C57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597C57" w:rsidRPr="0080731E" w:rsidRDefault="00AB66FC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44,827</w:t>
            </w:r>
          </w:p>
        </w:tc>
      </w:tr>
      <w:tr w:rsidR="00B34DBE" w:rsidRPr="0080731E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34DBE" w:rsidRPr="0080731E" w:rsidRDefault="00B34DBE" w:rsidP="0080731E">
            <w:pPr>
              <w:tabs>
                <w:tab w:val="left" w:pos="276"/>
              </w:tabs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="00A31133"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DB089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B34DBE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(2,270)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34DBE" w:rsidRPr="0080731E" w:rsidRDefault="00B34DB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:rsidR="00B34DBE" w:rsidRPr="0080731E" w:rsidRDefault="00BC18EF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(990)</w:t>
            </w:r>
          </w:p>
        </w:tc>
      </w:tr>
      <w:tr w:rsidR="00B34DBE" w:rsidRPr="0080731E" w:rsidTr="00DB089C">
        <w:tc>
          <w:tcPr>
            <w:tcW w:w="55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34DBE" w:rsidRPr="00DB089C" w:rsidRDefault="00B34DBE" w:rsidP="00DB089C">
            <w:pPr>
              <w:tabs>
                <w:tab w:val="clear" w:pos="227"/>
                <w:tab w:val="clear" w:pos="680"/>
                <w:tab w:val="left" w:pos="285"/>
                <w:tab w:val="left" w:pos="427"/>
              </w:tabs>
              <w:spacing w:line="320" w:lineRule="exact"/>
              <w:ind w:left="170" w:hanging="168"/>
              <w:jc w:val="both"/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</w:rPr>
            </w:pPr>
            <w:r w:rsidRPr="00DB089C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u w:val="single"/>
                <w:cs/>
                <w:lang w:val="en-GB"/>
              </w:rPr>
              <w:t>หัก</w:t>
            </w:r>
            <w:r w:rsidR="00DB089C" w:rsidRPr="00DB089C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lang w:val="en-GB"/>
              </w:rPr>
              <w:t xml:space="preserve"> </w:t>
            </w:r>
            <w:r w:rsidR="00DB089C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lang w:val="en-GB"/>
              </w:rPr>
              <w:t xml:space="preserve">   </w:t>
            </w:r>
            <w:r w:rsidRPr="00DB089C">
              <w:rPr>
                <w:rFonts w:asciiTheme="majorBidi" w:eastAsia="Arial Unicode MS" w:hAnsiTheme="majorBidi" w:cstheme="majorBidi"/>
                <w:spacing w:val="-12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34DBE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(1,308)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34DBE" w:rsidRPr="0080731E" w:rsidRDefault="00B34DB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:rsidR="00B34DBE" w:rsidRPr="0080731E" w:rsidRDefault="00BC18EF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308)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tabs>
                <w:tab w:val="left" w:pos="276"/>
              </w:tabs>
              <w:spacing w:line="320" w:lineRule="exact"/>
              <w:ind w:left="170" w:hanging="170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477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477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:rsidR="008E2315" w:rsidRPr="0080731E" w:rsidRDefault="008E2315" w:rsidP="0080731E">
            <w:pPr>
              <w:tabs>
                <w:tab w:val="left" w:pos="276"/>
              </w:tabs>
              <w:spacing w:line="320" w:lineRule="exact"/>
              <w:ind w:left="170" w:hanging="170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28327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8E2315" w:rsidRPr="0080731E" w:rsidRDefault="000577F6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(12,804)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(12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804)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:rsidR="008E2315" w:rsidRPr="0080731E" w:rsidRDefault="008E2315" w:rsidP="0080731E">
            <w:pPr>
              <w:tabs>
                <w:tab w:val="left" w:pos="276"/>
              </w:tabs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8E2315" w:rsidRPr="0080731E" w:rsidRDefault="000577F6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31,202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31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202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:rsidR="008E2315" w:rsidRPr="0080731E" w:rsidRDefault="008E2315" w:rsidP="0080731E">
            <w:pPr>
              <w:tabs>
                <w:tab w:val="left" w:pos="276"/>
                <w:tab w:val="left" w:pos="321"/>
              </w:tabs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="00C34647"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8E2315" w:rsidRPr="0080731E" w:rsidRDefault="008E2315" w:rsidP="00917EE5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(13,736)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(13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736)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ab/>
              <w:t xml:space="preserve">ฉบับที่ </w:t>
            </w:r>
            <w:r w:rsidRPr="0080731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80731E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มาถือปฏิบัติ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17,466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17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466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12,021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4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879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มกราคม 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29,487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22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345</w:t>
            </w:r>
          </w:p>
        </w:tc>
      </w:tr>
      <w:tr w:rsidR="008E2315" w:rsidRPr="0080731E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8E2315" w:rsidRPr="0080731E" w:rsidTr="00077087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8E2315" w:rsidRPr="0080731E" w:rsidRDefault="004C3DC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5,150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2,225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4C3DCE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24,337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20,120</w:t>
            </w:r>
          </w:p>
        </w:tc>
      </w:tr>
      <w:tr w:rsidR="008E2315" w:rsidRPr="0080731E" w:rsidTr="008E2315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29,487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8E2315" w:rsidRPr="0080731E" w:rsidRDefault="008E2315" w:rsidP="0080731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0731E">
              <w:rPr>
                <w:rFonts w:asciiTheme="majorBidi" w:eastAsia="Arial Unicode MS" w:hAnsiTheme="majorBidi" w:cstheme="majorBidi"/>
                <w:sz w:val="28"/>
                <w:szCs w:val="28"/>
              </w:rPr>
              <w:t>22,345</w:t>
            </w:r>
          </w:p>
        </w:tc>
      </w:tr>
    </w:tbl>
    <w:p w:rsidR="00887FDA" w:rsidRDefault="00887FDA" w:rsidP="00597C57">
      <w:pPr>
        <w:spacing w:line="2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:rsidR="00597C57" w:rsidRPr="00F2722B" w:rsidRDefault="00597C57" w:rsidP="0010509D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2722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สินทรัพย์สิทธิการใช้แบ่งตามประเภทสินทรัพย์</w:t>
      </w:r>
      <w:r w:rsidR="00054457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054457" w:rsidRPr="0010509D">
        <w:rPr>
          <w:rFonts w:asciiTheme="majorBidi" w:eastAsia="Arial Unicode MS" w:hAnsiTheme="majorBidi" w:cstheme="majorBidi"/>
          <w:sz w:val="32"/>
          <w:szCs w:val="32"/>
        </w:rPr>
        <w:t>3</w:t>
      </w:r>
      <w:r w:rsidR="0005445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054457">
        <w:rPr>
          <w:rFonts w:asciiTheme="majorBidi" w:eastAsia="Arial Unicode MS" w:hAnsiTheme="majorBidi" w:cstheme="majorBidi" w:hint="cs"/>
          <w:sz w:val="32"/>
          <w:szCs w:val="32"/>
          <w:cs/>
        </w:rPr>
        <w:t>สรุป</w:t>
      </w:r>
      <w:r w:rsidRPr="00F2722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ได้ดังนี้</w:t>
      </w:r>
    </w:p>
    <w:tbl>
      <w:tblPr>
        <w:tblW w:w="8391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28"/>
      </w:tblGrid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01B58" w:rsidRPr="00C01B58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C01B5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พันบาท</w:t>
            </w:r>
          </w:p>
        </w:tc>
      </w:tr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left="170" w:hanging="17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C01B58" w:rsidRPr="00C01B58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งบการเงินรวม</w:t>
            </w:r>
            <w:r w:rsidRPr="00C01B5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/</w:t>
            </w:r>
          </w:p>
          <w:p w:rsidR="00C01B58" w:rsidRPr="00C01B58" w:rsidRDefault="00C01B58" w:rsidP="0010509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tabs>
                <w:tab w:val="left" w:pos="276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92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1B58">
              <w:rPr>
                <w:rFonts w:asciiTheme="majorBidi" w:eastAsia="Arial Unicode MS" w:hAnsiTheme="majorBidi"/>
                <w:sz w:val="30"/>
                <w:szCs w:val="30"/>
                <w:cs/>
              </w:rPr>
              <w:t>15</w:t>
            </w: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C01B58">
              <w:rPr>
                <w:rFonts w:asciiTheme="majorBidi" w:eastAsia="Arial Unicode MS" w:hAnsiTheme="majorBidi"/>
                <w:sz w:val="30"/>
                <w:szCs w:val="30"/>
                <w:cs/>
              </w:rPr>
              <w:t>46</w:t>
            </w:r>
            <w:r w:rsidRPr="00C01B58">
              <w:rPr>
                <w:rFonts w:asciiTheme="majorBidi" w:eastAsia="Arial Unicode MS" w:hAnsiTheme="majorBidi"/>
                <w:sz w:val="30"/>
                <w:szCs w:val="30"/>
              </w:rPr>
              <w:t>3</w:t>
            </w:r>
          </w:p>
        </w:tc>
      </w:tr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tabs>
                <w:tab w:val="left" w:pos="276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</w:rPr>
              <w:t>2,003</w:t>
            </w:r>
          </w:p>
        </w:tc>
      </w:tr>
      <w:tr w:rsidR="00C01B58" w:rsidRPr="00C01B58" w:rsidTr="007E6E6E">
        <w:tc>
          <w:tcPr>
            <w:tcW w:w="6463" w:type="dxa"/>
            <w:tcBorders>
              <w:top w:val="nil"/>
              <w:bottom w:val="nil"/>
            </w:tcBorders>
            <w:shd w:val="clear" w:color="auto" w:fill="auto"/>
          </w:tcPr>
          <w:p w:rsidR="00C01B58" w:rsidRPr="00C01B58" w:rsidRDefault="00C01B58" w:rsidP="0010509D">
            <w:pPr>
              <w:tabs>
                <w:tab w:val="left" w:pos="276"/>
                <w:tab w:val="left" w:pos="321"/>
              </w:tabs>
              <w:spacing w:line="380" w:lineRule="exact"/>
              <w:ind w:left="170" w:hanging="17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C01B58" w:rsidRPr="00C01B58" w:rsidRDefault="00C01B58" w:rsidP="001050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1B58">
              <w:rPr>
                <w:rFonts w:asciiTheme="majorBidi" w:eastAsia="Arial Unicode MS" w:hAnsiTheme="majorBidi" w:cstheme="majorBidi"/>
                <w:sz w:val="30"/>
                <w:szCs w:val="30"/>
              </w:rPr>
              <w:t>17,466</w:t>
            </w:r>
          </w:p>
        </w:tc>
      </w:tr>
    </w:tbl>
    <w:p w:rsidR="00597C57" w:rsidRDefault="00597C57" w:rsidP="0010509D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:rsidR="00442DE0" w:rsidRDefault="00597C57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A663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:rsidR="00910EFE" w:rsidRDefault="00910EFE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F15A82">
        <w:rPr>
          <w:rFonts w:asciiTheme="majorBidi" w:hAnsiTheme="majorBidi"/>
          <w:sz w:val="32"/>
          <w:szCs w:val="32"/>
          <w:cs/>
        </w:rPr>
        <w:t>ควบคุม</w:t>
      </w:r>
      <w:r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F15A82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910EFE" w:rsidRDefault="00910EFE" w:rsidP="0010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F15A82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43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42"/>
        <w:gridCol w:w="3402"/>
        <w:gridCol w:w="141"/>
        <w:gridCol w:w="1862"/>
      </w:tblGrid>
      <w:tr w:rsidR="00910EFE" w:rsidRPr="00077087" w:rsidTr="00077087">
        <w:tc>
          <w:tcPr>
            <w:tcW w:w="2892" w:type="dxa"/>
            <w:tcBorders>
              <w:bottom w:val="single" w:sz="6" w:space="0" w:color="auto"/>
            </w:tcBorders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87">
              <w:rPr>
                <w:rFonts w:ascii="Angsana New" w:hAnsi="Angsana New"/>
                <w:sz w:val="24"/>
                <w:szCs w:val="24"/>
                <w:cs/>
              </w:rPr>
              <w:t>ชื่อ</w:t>
            </w: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บุคคลหรือ</w:t>
            </w:r>
            <w:r w:rsidRPr="00077087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41" w:type="dxa"/>
          </w:tcPr>
          <w:p w:rsidR="00910EFE" w:rsidRPr="00077087" w:rsidRDefault="00910EFE" w:rsidP="00887FDA">
            <w:pPr>
              <w:spacing w:line="300" w:lineRule="exact"/>
              <w:ind w:right="1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tcBorders>
              <w:bottom w:val="single" w:sz="6" w:space="0" w:color="auto"/>
            </w:tcBorders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87">
              <w:rPr>
                <w:rFonts w:ascii="Angsana New" w:hAnsi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10EFE" w:rsidRPr="00077087" w:rsidTr="00077087">
        <w:tc>
          <w:tcPr>
            <w:tcW w:w="2892" w:type="dxa"/>
            <w:tcBorders>
              <w:top w:val="single" w:sz="6" w:space="0" w:color="auto"/>
            </w:tcBorders>
            <w:vAlign w:val="center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vAlign w:val="center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41" w:type="dxa"/>
            <w:vAlign w:val="center"/>
          </w:tcPr>
          <w:p w:rsidR="00910EFE" w:rsidRPr="00077087" w:rsidRDefault="00910EFE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6" w:space="0" w:color="auto"/>
            </w:tcBorders>
            <w:vAlign w:val="center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910EFE" w:rsidRPr="00077087" w:rsidTr="00077087">
        <w:tc>
          <w:tcPr>
            <w:tcW w:w="2892" w:type="dxa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โซลาร์ พีพีเอ็ม</w:t>
            </w:r>
            <w:r w:rsidRPr="0007708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:rsidR="00910EFE" w:rsidRPr="00077087" w:rsidRDefault="00910EFE" w:rsidP="00887FDA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เป็นตัวแทนจำหน่ายและให้บริการ</w:t>
            </w:r>
            <w:r w:rsidR="00217EE5" w:rsidRPr="00077087">
              <w:rPr>
                <w:rFonts w:ascii="Angsana New" w:hAnsi="Angsana New" w:hint="cs"/>
                <w:sz w:val="24"/>
                <w:szCs w:val="24"/>
                <w:cs/>
              </w:rPr>
              <w:t>ออกแบบจัดหาและ</w:t>
            </w:r>
            <w:r w:rsidR="00217EE5" w:rsidRPr="0007708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ติดตั้งอุปกรณ์ผลิตกระแสไฟฟ้าโดยใช้พลังงาน</w:t>
            </w:r>
            <w:r w:rsidR="00217EE5" w:rsidRPr="0007708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ทางเลือก</w:t>
            </w:r>
            <w:r w:rsidR="00217EE5" w:rsidRPr="0007708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และประกอบแผงโซลาร์เซลล์เพื่อการส่งออก</w:t>
            </w:r>
          </w:p>
        </w:tc>
        <w:tc>
          <w:tcPr>
            <w:tcW w:w="141" w:type="dxa"/>
            <w:vAlign w:val="bottom"/>
          </w:tcPr>
          <w:p w:rsidR="00910EFE" w:rsidRPr="00077087" w:rsidRDefault="00910EFE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910EFE" w:rsidRPr="00077087" w:rsidRDefault="00910EFE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</w:tr>
      <w:tr w:rsidR="00217EE5" w:rsidRPr="00077087" w:rsidTr="00077087">
        <w:tc>
          <w:tcPr>
            <w:tcW w:w="289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77087">
              <w:rPr>
                <w:rFonts w:asciiTheme="majorBidi" w:hAnsiTheme="majorBidi" w:cstheme="majorBidi"/>
                <w:sz w:val="24"/>
                <w:szCs w:val="24"/>
              </w:rPr>
              <w:t xml:space="preserve">Vina </w:t>
            </w:r>
            <w:r w:rsidRPr="00077087">
              <w:rPr>
                <w:rFonts w:ascii="Angsana New" w:hAnsi="Angsana New"/>
                <w:sz w:val="24"/>
                <w:szCs w:val="24"/>
              </w:rPr>
              <w:t>Solar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 xml:space="preserve"> Technology</w:t>
            </w:r>
            <w:r w:rsidRPr="000770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Co</w:t>
            </w:r>
            <w:r w:rsidRPr="000770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07708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77087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Vie</w:t>
            </w:r>
            <w:r w:rsidR="00764218" w:rsidRPr="00077087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Pr="00077087">
              <w:rPr>
                <w:rFonts w:asciiTheme="majorBidi" w:hAnsiTheme="majorBidi" w:cstheme="majorBidi"/>
                <w:sz w:val="24"/>
                <w:szCs w:val="24"/>
              </w:rPr>
              <w:t>nam)</w:t>
            </w:r>
          </w:p>
        </w:tc>
        <w:tc>
          <w:tcPr>
            <w:tcW w:w="14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ผลิตและจำหน่ายโซลาร์เซลล์</w:t>
            </w:r>
          </w:p>
        </w:tc>
        <w:tc>
          <w:tcPr>
            <w:tcW w:w="141" w:type="dxa"/>
          </w:tcPr>
          <w:p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ผู้ถือหุ้นร่วมในบริษัท</w:t>
            </w:r>
            <w:r w:rsidR="00EF20BF" w:rsidRPr="0007708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ย่อย</w:t>
            </w:r>
          </w:p>
        </w:tc>
      </w:tr>
      <w:tr w:rsidR="00217EE5" w:rsidRPr="00077087" w:rsidTr="00077087">
        <w:tc>
          <w:tcPr>
            <w:tcW w:w="289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บริษัท พรพรหม</w:t>
            </w:r>
            <w:r w:rsidRPr="0007708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ดิสทริบิวชั่น จำกัด</w:t>
            </w:r>
          </w:p>
        </w:tc>
        <w:tc>
          <w:tcPr>
            <w:tcW w:w="14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708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41" w:type="dxa"/>
          </w:tcPr>
          <w:p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217EE5" w:rsidRPr="00077087" w:rsidRDefault="00217EE5" w:rsidP="00887FDA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708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กรรมการและผู้ถือหุ้น</w:t>
            </w:r>
          </w:p>
          <w:p w:rsidR="00217EE5" w:rsidRPr="00077087" w:rsidRDefault="00217EE5" w:rsidP="00887FDA">
            <w:pPr>
              <w:tabs>
                <w:tab w:val="clear" w:pos="454"/>
                <w:tab w:val="clear" w:pos="1644"/>
                <w:tab w:val="left" w:pos="600"/>
                <w:tab w:val="left" w:pos="16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เป็นเครือญาติกัน</w:t>
            </w:r>
          </w:p>
        </w:tc>
      </w:tr>
      <w:tr w:rsidR="00217EE5" w:rsidRPr="00077087" w:rsidTr="00077087">
        <w:tc>
          <w:tcPr>
            <w:tcW w:w="2892" w:type="dxa"/>
            <w:vAlign w:val="center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</w:tr>
      <w:tr w:rsidR="00077087" w:rsidRPr="00077087" w:rsidTr="00077087">
        <w:tc>
          <w:tcPr>
            <w:tcW w:w="2892" w:type="dxa"/>
            <w:shd w:val="clear" w:color="auto" w:fill="auto"/>
            <w:vAlign w:val="center"/>
          </w:tcPr>
          <w:p w:rsidR="00845A6B" w:rsidRPr="00077087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คุณกฤษณ์ พรพิไลลักษณ์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845A6B" w:rsidRPr="00077087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45A6B" w:rsidRPr="00077087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845A6B" w:rsidRPr="00077087" w:rsidRDefault="00845A6B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  <w:shd w:val="clear" w:color="auto" w:fill="auto"/>
          </w:tcPr>
          <w:p w:rsidR="00845A6B" w:rsidRPr="00077087" w:rsidRDefault="00845A6B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</w:tr>
      <w:tr w:rsidR="00217EE5" w:rsidRPr="00077087" w:rsidTr="00077087">
        <w:tc>
          <w:tcPr>
            <w:tcW w:w="2892" w:type="dxa"/>
            <w:vAlign w:val="center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:rsidR="00217EE5" w:rsidRPr="00077087" w:rsidRDefault="00217EE5" w:rsidP="00887FDA">
            <w:pPr>
              <w:spacing w:line="300" w:lineRule="exac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2" w:type="dxa"/>
          </w:tcPr>
          <w:p w:rsidR="00217EE5" w:rsidRPr="00077087" w:rsidRDefault="00217EE5" w:rsidP="00887FDA">
            <w:pPr>
              <w:tabs>
                <w:tab w:val="clear" w:pos="454"/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87">
              <w:rPr>
                <w:rFonts w:ascii="Angsana New" w:hAnsi="Angsana New" w:hint="cs"/>
                <w:sz w:val="24"/>
                <w:szCs w:val="24"/>
                <w:cs/>
              </w:rPr>
              <w:t>มารดาของกรรมการ</w:t>
            </w:r>
          </w:p>
        </w:tc>
      </w:tr>
    </w:tbl>
    <w:p w:rsidR="00910EFE" w:rsidRDefault="00910EFE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910EFE" w:rsidRDefault="00910EFE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F15A82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2"/>
        <w:gridCol w:w="142"/>
        <w:gridCol w:w="3969"/>
      </w:tblGrid>
      <w:tr w:rsidR="00FC6FC2" w:rsidRPr="0093305F" w:rsidTr="008F14B3">
        <w:tc>
          <w:tcPr>
            <w:tcW w:w="4252" w:type="dxa"/>
            <w:tcBorders>
              <w:bottom w:val="single" w:sz="6" w:space="0" w:color="auto"/>
            </w:tcBorders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:rsidR="00FC6FC2" w:rsidRPr="0093305F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C6FC2" w:rsidRPr="0093305F" w:rsidTr="008F14B3">
        <w:tc>
          <w:tcPr>
            <w:tcW w:w="4252" w:type="dxa"/>
            <w:tcBorders>
              <w:top w:val="single" w:sz="6" w:space="0" w:color="auto"/>
            </w:tcBorders>
          </w:tcPr>
          <w:p w:rsidR="00FC6FC2" w:rsidRPr="00A1047D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FC6FC2" w:rsidRPr="0093305F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A1047D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A1047D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A1047D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A1047D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A1047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A1047D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A1047D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A1047D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A1047D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A1047D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A1047D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A1047D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FC6FC2" w:rsidRPr="0093305F" w:rsidTr="008F14B3">
        <w:tc>
          <w:tcPr>
            <w:tcW w:w="4252" w:type="dxa"/>
          </w:tcPr>
          <w:p w:rsidR="00FC6FC2" w:rsidRPr="00A1047D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:rsidR="00FC6FC2" w:rsidRPr="0093305F" w:rsidRDefault="00FC6FC2" w:rsidP="002723D7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:rsidR="00FC6FC2" w:rsidRPr="00A1047D" w:rsidRDefault="00FC6FC2" w:rsidP="002723D7">
            <w:pPr>
              <w:tabs>
                <w:tab w:val="clear" w:pos="3742"/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047D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:rsidR="00FC6FC2" w:rsidRDefault="00FC6FC2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887FDA" w:rsidRDefault="00887FDA" w:rsidP="008B1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:rsidR="007C0BF1" w:rsidRPr="00A6632B" w:rsidRDefault="007C0BF1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รายการบัญชีกับบุคคลและกิจการที่เกี่ยวข้องกันที่มีสาระสำคัญสำหรับ</w:t>
      </w:r>
      <w:r w:rsidR="008B0F7F" w:rsidRPr="00435850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43585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6A5726">
        <w:rPr>
          <w:rFonts w:asciiTheme="majorBidi" w:hAnsiTheme="majorBidi" w:cstheme="majorBidi"/>
          <w:sz w:val="32"/>
          <w:szCs w:val="32"/>
        </w:rPr>
        <w:br/>
      </w:r>
      <w:r w:rsidR="007F1DF3" w:rsidRPr="00567B96">
        <w:rPr>
          <w:rFonts w:asciiTheme="majorBidi" w:hAnsiTheme="majorBidi" w:cstheme="majorBidi"/>
          <w:sz w:val="32"/>
          <w:szCs w:val="32"/>
        </w:rPr>
        <w:t>31</w:t>
      </w:r>
      <w:r w:rsidR="00165D77" w:rsidRPr="00567B96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435850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435850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567B96">
        <w:rPr>
          <w:rFonts w:asciiTheme="majorBidi" w:hAnsiTheme="majorBidi" w:cstheme="majorBidi"/>
          <w:sz w:val="32"/>
          <w:szCs w:val="32"/>
        </w:rPr>
        <w:t>256</w:t>
      </w:r>
      <w:r w:rsidR="00953D47">
        <w:rPr>
          <w:rFonts w:asciiTheme="majorBidi" w:hAnsiTheme="majorBidi" w:cstheme="majorBidi"/>
          <w:sz w:val="32"/>
          <w:szCs w:val="32"/>
        </w:rPr>
        <w:t>3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1398E" w:rsidRPr="00A6632B">
        <w:rPr>
          <w:rFonts w:asciiTheme="majorBidi" w:hAnsiTheme="majorBidi" w:cstheme="majorBidi"/>
          <w:sz w:val="32"/>
          <w:szCs w:val="32"/>
        </w:rPr>
        <w:t>256</w:t>
      </w:r>
      <w:r w:rsidR="00953D47">
        <w:rPr>
          <w:rFonts w:asciiTheme="majorBidi" w:hAnsiTheme="majorBidi" w:cstheme="majorBidi"/>
          <w:sz w:val="32"/>
          <w:szCs w:val="32"/>
        </w:rPr>
        <w:t>2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75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247"/>
        <w:gridCol w:w="141"/>
        <w:gridCol w:w="1248"/>
        <w:gridCol w:w="142"/>
        <w:gridCol w:w="1247"/>
        <w:gridCol w:w="141"/>
        <w:gridCol w:w="1248"/>
      </w:tblGrid>
      <w:tr w:rsidR="00DA387D" w:rsidRPr="00EA7D35" w:rsidTr="00887FDA">
        <w:tc>
          <w:tcPr>
            <w:tcW w:w="3061" w:type="dxa"/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4" w:type="dxa"/>
            <w:gridSpan w:val="7"/>
            <w:tcBorders>
              <w:bottom w:val="single" w:sz="6" w:space="0" w:color="auto"/>
            </w:tcBorders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DA387D" w:rsidRPr="00EA7D35" w:rsidTr="00887FDA">
        <w:tc>
          <w:tcPr>
            <w:tcW w:w="3061" w:type="dxa"/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387D" w:rsidRPr="00EA7D35" w:rsidRDefault="00DA387D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6FF1" w:rsidRPr="00EA7D35" w:rsidTr="00887FDA">
        <w:tc>
          <w:tcPr>
            <w:tcW w:w="3061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42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D3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DD02DA" w:rsidRPr="00EA7D35" w:rsidTr="00887FDA">
        <w:tc>
          <w:tcPr>
            <w:tcW w:w="306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DD02DA" w:rsidRPr="00EA7D35" w:rsidRDefault="00DD02DA" w:rsidP="0091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446FF1" w:rsidRPr="00EA7D35" w:rsidTr="00887FDA">
        <w:tc>
          <w:tcPr>
            <w:tcW w:w="3061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รายได้จากการขายสินค้า </w:t>
            </w: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- สุทธิ</w:t>
            </w:r>
          </w:p>
        </w:tc>
        <w:tc>
          <w:tcPr>
            <w:tcW w:w="1247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446FF1" w:rsidRPr="00F15930" w:rsidRDefault="00F15930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F15930">
              <w:rPr>
                <w:rFonts w:ascii="Angsana New" w:hAnsi="Angsana New"/>
                <w:b/>
                <w:sz w:val="24"/>
                <w:szCs w:val="24"/>
                <w:cs/>
              </w:rPr>
              <w:t>4</w:t>
            </w:r>
            <w:r w:rsidRPr="00F15930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F15930">
              <w:rPr>
                <w:rFonts w:ascii="Angsana New" w:hAnsi="Angsana New"/>
                <w:b/>
                <w:sz w:val="24"/>
                <w:szCs w:val="24"/>
                <w:cs/>
              </w:rPr>
              <w:t>613</w:t>
            </w:r>
          </w:p>
        </w:tc>
        <w:tc>
          <w:tcPr>
            <w:tcW w:w="141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2,688</w:t>
            </w:r>
          </w:p>
        </w:tc>
      </w:tr>
      <w:tr w:rsidR="00F15930" w:rsidRPr="00EA7D35" w:rsidTr="00887FDA">
        <w:tc>
          <w:tcPr>
            <w:tcW w:w="306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491</w:t>
            </w:r>
          </w:p>
        </w:tc>
      </w:tr>
      <w:tr w:rsidR="00F15930" w:rsidRPr="00EA7D35" w:rsidTr="00887FDA">
        <w:tc>
          <w:tcPr>
            <w:tcW w:w="3061" w:type="dxa"/>
          </w:tcPr>
          <w:p w:rsidR="00F15930" w:rsidRPr="00EA7D35" w:rsidRDefault="00A14C87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รายได้ทางการเงิน - </w:t>
            </w:r>
            <w:r w:rsidR="00F15930"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47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F15930">
              <w:rPr>
                <w:rFonts w:ascii="Angsana New" w:hAnsi="Angsana New"/>
                <w:bCs/>
                <w:sz w:val="24"/>
                <w:szCs w:val="24"/>
              </w:rPr>
              <w:t>2,42</w:t>
            </w:r>
            <w:r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D3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1,23</w:t>
            </w:r>
            <w:r w:rsidR="00E73FBA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</w:tr>
      <w:tr w:rsidR="00F15930" w:rsidRPr="00EA7D35" w:rsidTr="00887FDA">
        <w:tc>
          <w:tcPr>
            <w:tcW w:w="306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F15930" w:rsidRPr="00F15930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F15930">
              <w:rPr>
                <w:rFonts w:ascii="Angsana New" w:hAnsi="Angsana New"/>
                <w:b/>
                <w:sz w:val="24"/>
                <w:szCs w:val="24"/>
                <w:cs/>
              </w:rPr>
              <w:t>731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673</w:t>
            </w:r>
          </w:p>
        </w:tc>
      </w:tr>
      <w:tr w:rsidR="00F15930" w:rsidRPr="00EA7D35" w:rsidTr="00887FDA">
        <w:tc>
          <w:tcPr>
            <w:tcW w:w="306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A7D35">
              <w:rPr>
                <w:rFonts w:ascii="Angsana New" w:hAnsi="Angsana New"/>
                <w:b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130</w:t>
            </w:r>
          </w:p>
        </w:tc>
      </w:tr>
      <w:tr w:rsidR="00F15930" w:rsidRPr="00EA7D35" w:rsidTr="00887FDA">
        <w:tc>
          <w:tcPr>
            <w:tcW w:w="306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47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F15930" w:rsidRPr="00F15930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</w:rPr>
              <w:t>25</w:t>
            </w:r>
          </w:p>
        </w:tc>
        <w:tc>
          <w:tcPr>
            <w:tcW w:w="141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:rsidR="00F15930" w:rsidRPr="00EA7D35" w:rsidRDefault="00F15930" w:rsidP="00F15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446FF1" w:rsidRPr="00EA7D35" w:rsidTr="006A5726">
        <w:tc>
          <w:tcPr>
            <w:tcW w:w="3061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1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:rsidR="00446FF1" w:rsidRPr="00EA7D35" w:rsidRDefault="00446FF1" w:rsidP="0044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</w:tr>
      <w:tr w:rsidR="0010509D" w:rsidRPr="00EA7D35" w:rsidTr="006A5726">
        <w:tc>
          <w:tcPr>
            <w:tcW w:w="306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247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0509D" w:rsidRPr="00EA7D35" w:rsidTr="006A5726">
        <w:tc>
          <w:tcPr>
            <w:tcW w:w="3061" w:type="dxa"/>
          </w:tcPr>
          <w:p w:rsidR="0010509D" w:rsidRPr="00EA7D35" w:rsidRDefault="00A14C87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 xml:space="preserve">ต้นทุนทางการเงิน - </w:t>
            </w:r>
            <w:r w:rsidR="0010509D"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4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42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7D35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22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10509D" w:rsidRPr="00EA7D35" w:rsidTr="006A5726">
        <w:tc>
          <w:tcPr>
            <w:tcW w:w="306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</w:tr>
      <w:tr w:rsidR="0010509D" w:rsidRPr="00EA7D35" w:rsidTr="006A5726">
        <w:tc>
          <w:tcPr>
            <w:tcW w:w="306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509D" w:rsidRPr="00EA7D35" w:rsidTr="008F14B3">
        <w:tc>
          <w:tcPr>
            <w:tcW w:w="306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3,412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4,040</w:t>
            </w:r>
          </w:p>
        </w:tc>
        <w:tc>
          <w:tcPr>
            <w:tcW w:w="142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10509D" w:rsidRPr="004C3861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3861">
              <w:rPr>
                <w:rFonts w:asciiTheme="majorBidi" w:hAnsiTheme="majorBidi" w:cstheme="majorBidi"/>
                <w:sz w:val="24"/>
                <w:szCs w:val="24"/>
              </w:rPr>
              <w:t xml:space="preserve"> 2,50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C386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2,513</w:t>
            </w:r>
          </w:p>
        </w:tc>
      </w:tr>
      <w:tr w:rsidR="0010509D" w:rsidRPr="00EA7D35" w:rsidTr="008F14B3">
        <w:tc>
          <w:tcPr>
            <w:tcW w:w="306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10509D" w:rsidRPr="004C3861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3861">
              <w:rPr>
                <w:rFonts w:asciiTheme="majorBidi" w:hAnsiTheme="majorBidi" w:cstheme="majorBidi"/>
                <w:sz w:val="24"/>
                <w:szCs w:val="24"/>
              </w:rPr>
              <w:t xml:space="preserve"> 148 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10509D" w:rsidRPr="00EA7D35" w:rsidTr="008F14B3">
        <w:tc>
          <w:tcPr>
            <w:tcW w:w="306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EA7D3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3,565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4,204</w:t>
            </w:r>
          </w:p>
        </w:tc>
        <w:tc>
          <w:tcPr>
            <w:tcW w:w="142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0509D" w:rsidRPr="004C3861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3861">
              <w:rPr>
                <w:rFonts w:asciiTheme="majorBidi" w:hAnsiTheme="majorBidi" w:cstheme="majorBidi"/>
                <w:sz w:val="24"/>
                <w:szCs w:val="24"/>
              </w:rPr>
              <w:t xml:space="preserve">  2,651</w:t>
            </w:r>
          </w:p>
        </w:tc>
        <w:tc>
          <w:tcPr>
            <w:tcW w:w="141" w:type="dxa"/>
          </w:tcPr>
          <w:p w:rsidR="0010509D" w:rsidRPr="00EA7D35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2,635</w:t>
            </w:r>
          </w:p>
        </w:tc>
      </w:tr>
    </w:tbl>
    <w:p w:rsidR="000C30B5" w:rsidRDefault="000C30B5" w:rsidP="006C6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23D48" w:rsidRDefault="008E737B" w:rsidP="00EB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D6184">
        <w:rPr>
          <w:rFonts w:asciiTheme="majorBidi" w:hAnsiTheme="majorBidi" w:cstheme="majorBidi"/>
          <w:sz w:val="32"/>
          <w:szCs w:val="32"/>
        </w:rPr>
        <w:t>256</w:t>
      </w:r>
      <w:r w:rsidR="00446FF1">
        <w:rPr>
          <w:rFonts w:asciiTheme="majorBidi" w:hAnsiTheme="majorBidi" w:cstheme="majorBidi" w:hint="cs"/>
          <w:sz w:val="32"/>
          <w:szCs w:val="32"/>
          <w:cs/>
        </w:rPr>
        <w:t>3</w:t>
      </w:r>
      <w:r w:rsidRPr="00CD61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CD61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D6184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CD6184">
        <w:rPr>
          <w:rFonts w:asciiTheme="majorBidi" w:hAnsiTheme="majorBidi" w:cstheme="majorBidi"/>
          <w:sz w:val="32"/>
          <w:szCs w:val="32"/>
        </w:rPr>
        <w:t>6</w:t>
      </w:r>
      <w:r w:rsidR="00446FF1">
        <w:rPr>
          <w:rFonts w:asciiTheme="majorBidi" w:hAnsiTheme="majorBidi" w:cstheme="majorBidi" w:hint="cs"/>
          <w:sz w:val="32"/>
          <w:szCs w:val="32"/>
          <w:cs/>
        </w:rPr>
        <w:t>2</w:t>
      </w:r>
      <w:r w:rsidR="00C61095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34"/>
        <w:gridCol w:w="9"/>
        <w:gridCol w:w="1235"/>
      </w:tblGrid>
      <w:tr w:rsidR="00377F02" w:rsidRPr="006A5726" w:rsidTr="00446FF1">
        <w:trPr>
          <w:trHeight w:val="62"/>
        </w:trPr>
        <w:tc>
          <w:tcPr>
            <w:tcW w:w="3057" w:type="dxa"/>
          </w:tcPr>
          <w:p w:rsidR="00377F02" w:rsidRPr="006A5726" w:rsidRDefault="00123D48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  <w:vAlign w:val="bottom"/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77F02" w:rsidRPr="006A5726" w:rsidTr="00446FF1">
        <w:trPr>
          <w:trHeight w:val="62"/>
        </w:trPr>
        <w:tc>
          <w:tcPr>
            <w:tcW w:w="3057" w:type="dxa"/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77F02" w:rsidRPr="006A5726" w:rsidRDefault="00377F0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342" w:rsidRPr="006A5726" w:rsidTr="00446FF1">
        <w:trPr>
          <w:trHeight w:val="62"/>
        </w:trPr>
        <w:tc>
          <w:tcPr>
            <w:tcW w:w="3057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42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43" w:type="dxa"/>
            <w:gridSpan w:val="2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46FF1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357342" w:rsidRPr="006A5726" w:rsidTr="00446FF1">
        <w:trPr>
          <w:trHeight w:val="62"/>
        </w:trPr>
        <w:tc>
          <w:tcPr>
            <w:tcW w:w="3057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6A572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2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42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3" w:type="dxa"/>
            <w:gridSpan w:val="2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57342" w:rsidRPr="006A5726" w:rsidTr="00446FF1">
        <w:trPr>
          <w:trHeight w:val="62"/>
        </w:trPr>
        <w:tc>
          <w:tcPr>
            <w:tcW w:w="3057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357342" w:rsidRPr="006A5726" w:rsidRDefault="00357342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135D3" w:rsidRPr="006A5726" w:rsidTr="00446FF1">
        <w:trPr>
          <w:trHeight w:val="62"/>
        </w:trPr>
        <w:tc>
          <w:tcPr>
            <w:tcW w:w="3057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A572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D135D3" w:rsidRPr="006A5726" w:rsidRDefault="00AD2E9A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2E9A">
              <w:rPr>
                <w:rFonts w:asciiTheme="majorBidi" w:hAnsiTheme="majorBidi" w:cstheme="majorBidi"/>
                <w:bCs/>
                <w:sz w:val="24"/>
                <w:szCs w:val="24"/>
              </w:rPr>
              <w:t>8,541</w:t>
            </w:r>
          </w:p>
        </w:tc>
        <w:tc>
          <w:tcPr>
            <w:tcW w:w="143" w:type="dxa"/>
            <w:gridSpan w:val="2"/>
          </w:tcPr>
          <w:p w:rsidR="00D135D3" w:rsidRPr="006A5726" w:rsidRDefault="00D135D3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:rsidR="00D135D3" w:rsidRPr="006A5726" w:rsidRDefault="00446FF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435</w:t>
            </w:r>
          </w:p>
        </w:tc>
      </w:tr>
      <w:tr w:rsidR="006D0662" w:rsidRPr="006A5726" w:rsidTr="00446FF1">
        <w:trPr>
          <w:trHeight w:val="62"/>
        </w:trPr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shd w:val="clear" w:color="auto" w:fill="auto"/>
          </w:tcPr>
          <w:p w:rsidR="006D0662" w:rsidRPr="006D0662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D0662">
              <w:rPr>
                <w:rFonts w:asciiTheme="majorBidi" w:hAnsiTheme="majorBidi"/>
                <w:b/>
                <w:sz w:val="24"/>
                <w:szCs w:val="24"/>
                <w:cs/>
              </w:rPr>
              <w:t>16</w:t>
            </w:r>
          </w:p>
        </w:tc>
        <w:tc>
          <w:tcPr>
            <w:tcW w:w="143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D0662" w:rsidRPr="006A5726" w:rsidTr="00446FF1">
        <w:trPr>
          <w:trHeight w:val="62"/>
        </w:trPr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D2E9A">
              <w:rPr>
                <w:rFonts w:asciiTheme="majorBidi" w:hAnsiTheme="majorBidi" w:cstheme="majorBidi"/>
                <w:bCs/>
                <w:sz w:val="24"/>
                <w:szCs w:val="24"/>
              </w:rPr>
              <w:t>8,5</w:t>
            </w:r>
            <w:r w:rsidRPr="006D0662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57</w:t>
            </w:r>
          </w:p>
        </w:tc>
        <w:tc>
          <w:tcPr>
            <w:tcW w:w="143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435</w:t>
            </w:r>
          </w:p>
        </w:tc>
      </w:tr>
      <w:tr w:rsidR="006D0662" w:rsidRPr="006A5726" w:rsidTr="00446FF1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3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662" w:rsidRPr="006A5726" w:rsidTr="00446FF1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3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662" w:rsidRPr="006A5726" w:rsidTr="00446FF1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A572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243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6D0662" w:rsidRPr="006D0662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662">
              <w:rPr>
                <w:rFonts w:asciiTheme="majorBidi" w:hAnsiTheme="majorBidi" w:cstheme="majorBidi"/>
                <w:sz w:val="24"/>
                <w:szCs w:val="24"/>
              </w:rPr>
              <w:t xml:space="preserve"> 92,750 </w:t>
            </w:r>
          </w:p>
        </w:tc>
        <w:tc>
          <w:tcPr>
            <w:tcW w:w="143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92,750</w:t>
            </w:r>
          </w:p>
        </w:tc>
      </w:tr>
      <w:tr w:rsidR="006D0662" w:rsidRPr="006A5726" w:rsidTr="0010509D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6D0662" w:rsidRPr="006D0662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662">
              <w:rPr>
                <w:rFonts w:asciiTheme="majorBidi" w:hAnsiTheme="majorBidi" w:cstheme="majorBidi"/>
                <w:sz w:val="24"/>
                <w:szCs w:val="24"/>
              </w:rPr>
              <w:t xml:space="preserve"> 140,000 </w:t>
            </w:r>
          </w:p>
        </w:tc>
        <w:tc>
          <w:tcPr>
            <w:tcW w:w="143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121,500</w:t>
            </w:r>
          </w:p>
        </w:tc>
      </w:tr>
      <w:tr w:rsidR="006D0662" w:rsidRPr="006A5726" w:rsidTr="0010509D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1F9">
              <w:rPr>
                <w:rFonts w:asciiTheme="majorBidi" w:hAnsiTheme="majorBidi"/>
                <w:sz w:val="24"/>
                <w:szCs w:val="24"/>
                <w:cs/>
              </w:rPr>
              <w:t>232</w:t>
            </w:r>
            <w:r w:rsidRPr="000831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31F9">
              <w:rPr>
                <w:rFonts w:asciiTheme="majorBidi" w:hAnsiTheme="majorBidi"/>
                <w:sz w:val="24"/>
                <w:szCs w:val="24"/>
                <w:cs/>
              </w:rPr>
              <w:t>750</w:t>
            </w:r>
          </w:p>
        </w:tc>
        <w:tc>
          <w:tcPr>
            <w:tcW w:w="143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214,250</w:t>
            </w:r>
          </w:p>
        </w:tc>
      </w:tr>
      <w:tr w:rsidR="006D0662" w:rsidRPr="006A5726" w:rsidTr="0010509D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6A572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243" w:type="dxa"/>
            <w:tcBorders>
              <w:top w:val="doub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doub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D0662" w:rsidRPr="006A5726" w:rsidRDefault="006D0662" w:rsidP="006D0662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662" w:rsidRPr="006A5726" w:rsidTr="00446FF1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662" w:rsidRPr="006A5726" w:rsidTr="00FA65BB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3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27</w:t>
            </w:r>
          </w:p>
        </w:tc>
        <w:tc>
          <w:tcPr>
            <w:tcW w:w="134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D0662" w:rsidRPr="006A5726" w:rsidTr="00FA65BB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</w:tcPr>
          <w:p w:rsidR="006D0662" w:rsidRPr="006A5726" w:rsidRDefault="0010509D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D0662" w:rsidRPr="006A5726" w:rsidTr="00446FF1">
        <w:tc>
          <w:tcPr>
            <w:tcW w:w="3057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D0662" w:rsidRPr="006A5726" w:rsidRDefault="0010509D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138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142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D0662" w:rsidRPr="006D0662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662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34" w:type="dxa"/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D0662" w:rsidRPr="006A5726" w:rsidRDefault="006D0662" w:rsidP="006D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845A6B" w:rsidRDefault="00845A6B"/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1243"/>
        <w:gridCol w:w="138"/>
        <w:gridCol w:w="1242"/>
        <w:gridCol w:w="142"/>
        <w:gridCol w:w="1247"/>
        <w:gridCol w:w="134"/>
        <w:gridCol w:w="9"/>
        <w:gridCol w:w="1235"/>
      </w:tblGrid>
      <w:tr w:rsidR="006C6020" w:rsidRPr="006A5726" w:rsidTr="00845A6B">
        <w:trPr>
          <w:trHeight w:val="62"/>
        </w:trPr>
        <w:tc>
          <w:tcPr>
            <w:tcW w:w="3057" w:type="dxa"/>
          </w:tcPr>
          <w:p w:rsidR="006C6020" w:rsidRPr="006A5726" w:rsidRDefault="006C6020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  <w:vAlign w:val="bottom"/>
          </w:tcPr>
          <w:p w:rsidR="006C6020" w:rsidRPr="006A5726" w:rsidRDefault="006C6020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C6020" w:rsidRPr="006A5726" w:rsidTr="00845A6B">
        <w:trPr>
          <w:trHeight w:val="62"/>
        </w:trPr>
        <w:tc>
          <w:tcPr>
            <w:tcW w:w="3057" w:type="dxa"/>
          </w:tcPr>
          <w:p w:rsidR="006C6020" w:rsidRPr="006A5726" w:rsidRDefault="006C6020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C6020" w:rsidRPr="006A5726" w:rsidRDefault="006C6020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C6020" w:rsidRPr="006A5726" w:rsidRDefault="006C6020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C6020" w:rsidRPr="006A5726" w:rsidRDefault="006C6020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5A6B" w:rsidRPr="006A5726" w:rsidTr="00845A6B">
        <w:trPr>
          <w:trHeight w:val="62"/>
        </w:trPr>
        <w:tc>
          <w:tcPr>
            <w:tcW w:w="3057" w:type="dxa"/>
          </w:tcPr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42" w:type="dxa"/>
          </w:tcPr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43" w:type="dxa"/>
            <w:gridSpan w:val="2"/>
          </w:tcPr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:rsidR="00845A6B" w:rsidRPr="006A5726" w:rsidRDefault="00845A6B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A572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0C30B5" w:rsidRPr="006A5726" w:rsidTr="00845A6B">
        <w:tc>
          <w:tcPr>
            <w:tcW w:w="3057" w:type="dxa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0B5" w:rsidRPr="006A5726" w:rsidTr="00845A6B">
        <w:tc>
          <w:tcPr>
            <w:tcW w:w="3057" w:type="dxa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0C30B5" w:rsidRPr="006A5726" w:rsidRDefault="0010509D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38" w:type="dxa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0C30B5" w:rsidRPr="006A5726" w:rsidRDefault="004D5AE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0C30B5" w:rsidRPr="006A5726" w:rsidRDefault="000C30B5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10509D" w:rsidRPr="006A5726" w:rsidTr="00845A6B">
        <w:tc>
          <w:tcPr>
            <w:tcW w:w="305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คุณ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กฤษณ์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10509D" w:rsidRPr="00845A6B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69</w:t>
            </w:r>
          </w:p>
        </w:tc>
        <w:tc>
          <w:tcPr>
            <w:tcW w:w="142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10509D" w:rsidRPr="006A5726" w:rsidTr="00845A6B">
        <w:tc>
          <w:tcPr>
            <w:tcW w:w="305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38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127</w:t>
            </w:r>
          </w:p>
        </w:tc>
        <w:tc>
          <w:tcPr>
            <w:tcW w:w="142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10509D" w:rsidRPr="006A5726" w:rsidTr="00845A6B">
        <w:tc>
          <w:tcPr>
            <w:tcW w:w="305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505</w:t>
            </w:r>
          </w:p>
        </w:tc>
        <w:tc>
          <w:tcPr>
            <w:tcW w:w="138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600</w:t>
            </w:r>
          </w:p>
        </w:tc>
        <w:tc>
          <w:tcPr>
            <w:tcW w:w="142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0509D" w:rsidRPr="009221C8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34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10509D" w:rsidRPr="006A5726" w:rsidTr="00845A6B">
        <w:tc>
          <w:tcPr>
            <w:tcW w:w="305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3" w:type="dxa"/>
            <w:tcBorders>
              <w:top w:val="doub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tcBorders>
              <w:top w:val="doub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509D" w:rsidRPr="006A5726" w:rsidTr="00845A6B">
        <w:tc>
          <w:tcPr>
            <w:tcW w:w="3057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10509D" w:rsidRPr="006A5726" w:rsidRDefault="0010509D" w:rsidP="0010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07A1" w:rsidRPr="006A5726" w:rsidTr="00845A6B">
        <w:tc>
          <w:tcPr>
            <w:tcW w:w="3057" w:type="dxa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- </w:t>
            </w: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3" w:type="dxa"/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9807A1" w:rsidRPr="006A5726" w:rsidTr="00845A6B">
        <w:tc>
          <w:tcPr>
            <w:tcW w:w="3057" w:type="dxa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6A572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42" w:type="dxa"/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9807A1" w:rsidRPr="006A5726" w:rsidRDefault="009807A1" w:rsidP="0098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:rsidR="00B86EBD" w:rsidRDefault="00B86EBD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contextualSpacing/>
        <w:rPr>
          <w:rFonts w:asciiTheme="majorBidi" w:hAnsiTheme="majorBidi" w:cstheme="majorBidi"/>
          <w:sz w:val="32"/>
          <w:szCs w:val="32"/>
        </w:rPr>
      </w:pPr>
    </w:p>
    <w:p w:rsidR="006B5631" w:rsidRDefault="00B86EBD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35850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2723D7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Pr="00674D84">
        <w:rPr>
          <w:rFonts w:asciiTheme="majorBidi" w:hAnsiTheme="majorBidi" w:cstheme="majorBidi"/>
          <w:sz w:val="32"/>
          <w:szCs w:val="32"/>
        </w:rPr>
        <w:t xml:space="preserve">31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90EB5">
        <w:rPr>
          <w:rFonts w:asciiTheme="majorBidi" w:hAnsiTheme="majorBidi" w:cstheme="majorBidi"/>
          <w:sz w:val="32"/>
          <w:szCs w:val="32"/>
        </w:rPr>
        <w:t>256</w:t>
      </w:r>
      <w:r w:rsidR="009922A6">
        <w:rPr>
          <w:rFonts w:asciiTheme="majorBidi" w:hAnsiTheme="majorBidi" w:cstheme="majorBidi" w:hint="cs"/>
          <w:sz w:val="32"/>
          <w:szCs w:val="32"/>
          <w:cs/>
        </w:rPr>
        <w:t>3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74D84">
        <w:rPr>
          <w:rFonts w:asciiTheme="majorBidi" w:hAnsiTheme="majorBidi" w:cstheme="majorBidi"/>
          <w:sz w:val="32"/>
          <w:szCs w:val="32"/>
        </w:rPr>
        <w:t>256</w:t>
      </w:r>
      <w:r w:rsidR="009922A6">
        <w:rPr>
          <w:rFonts w:asciiTheme="majorBidi" w:hAnsiTheme="majorBidi" w:cstheme="majorBidi" w:hint="cs"/>
          <w:sz w:val="32"/>
          <w:szCs w:val="32"/>
          <w:cs/>
        </w:rPr>
        <w:t>2</w:t>
      </w:r>
      <w:r w:rsidRPr="00674D84">
        <w:rPr>
          <w:rFonts w:asciiTheme="majorBidi" w:hAnsiTheme="majorBidi" w:cstheme="majorBidi"/>
          <w:sz w:val="32"/>
          <w:szCs w:val="32"/>
        </w:rPr>
        <w:t xml:space="preserve"> </w:t>
      </w:r>
      <w:r w:rsidR="005C138A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674D84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D84">
        <w:rPr>
          <w:rFonts w:asciiTheme="majorBidi" w:hAnsiTheme="majorBidi" w:cstheme="majorBidi"/>
          <w:sz w:val="32"/>
          <w:szCs w:val="32"/>
          <w:cs/>
        </w:rPr>
        <w:t>มีดังนี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34"/>
        <w:gridCol w:w="1244"/>
        <w:gridCol w:w="138"/>
        <w:gridCol w:w="1243"/>
        <w:gridCol w:w="140"/>
        <w:gridCol w:w="1248"/>
        <w:gridCol w:w="143"/>
        <w:gridCol w:w="1372"/>
      </w:tblGrid>
      <w:tr w:rsidR="00746D0F" w:rsidRPr="00746D0F" w:rsidTr="009922A6">
        <w:trPr>
          <w:trHeight w:val="62"/>
        </w:trPr>
        <w:tc>
          <w:tcPr>
            <w:tcW w:w="3034" w:type="dxa"/>
          </w:tcPr>
          <w:p w:rsidR="00F2490D" w:rsidRPr="00746D0F" w:rsidRDefault="00F2490D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6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:rsidR="00F2490D" w:rsidRPr="00746D0F" w:rsidRDefault="00F2490D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46D0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46D0F" w:rsidRPr="00746D0F" w:rsidTr="009922A6">
        <w:trPr>
          <w:trHeight w:val="62"/>
        </w:trPr>
        <w:tc>
          <w:tcPr>
            <w:tcW w:w="3034" w:type="dxa"/>
          </w:tcPr>
          <w:p w:rsidR="00F2490D" w:rsidRPr="00746D0F" w:rsidRDefault="00F2490D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2490D" w:rsidRPr="00746D0F" w:rsidRDefault="00F2490D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6D0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F2490D" w:rsidRPr="00746D0F" w:rsidRDefault="00F2490D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2490D" w:rsidRPr="00746D0F" w:rsidRDefault="00F2490D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6D0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22A6" w:rsidRPr="00746D0F" w:rsidTr="009922A6">
        <w:trPr>
          <w:trHeight w:val="62"/>
        </w:trPr>
        <w:tc>
          <w:tcPr>
            <w:tcW w:w="3034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:rsidR="009922A6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9922A6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2563</w:t>
            </w:r>
          </w:p>
        </w:tc>
        <w:tc>
          <w:tcPr>
            <w:tcW w:w="143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6D0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9922A6" w:rsidRPr="00746D0F" w:rsidTr="009922A6">
        <w:tc>
          <w:tcPr>
            <w:tcW w:w="3034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4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9922A6" w:rsidRPr="00746D0F" w:rsidRDefault="009922A6" w:rsidP="00887FDA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</w:tr>
      <w:tr w:rsidR="00426F28" w:rsidRPr="00746D0F" w:rsidTr="009922A6">
        <w:tc>
          <w:tcPr>
            <w:tcW w:w="3034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426F28" w:rsidRPr="00746D0F" w:rsidRDefault="00426F28" w:rsidP="00887FDA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426F28" w:rsidRPr="00426F28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426F28">
              <w:rPr>
                <w:rFonts w:ascii="Angsana New" w:hAnsi="Angsana New" w:hint="cs"/>
                <w:b/>
                <w:sz w:val="24"/>
                <w:szCs w:val="24"/>
                <w:cs/>
              </w:rPr>
              <w:t>214</w:t>
            </w:r>
            <w:r w:rsidRPr="00426F28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426F28">
              <w:rPr>
                <w:rFonts w:ascii="Angsana New" w:hAnsi="Angsana New" w:hint="cs"/>
                <w:b/>
                <w:sz w:val="24"/>
                <w:szCs w:val="24"/>
                <w:cs/>
              </w:rPr>
              <w:t>250</w:t>
            </w:r>
          </w:p>
        </w:tc>
        <w:tc>
          <w:tcPr>
            <w:tcW w:w="143" w:type="dxa"/>
          </w:tcPr>
          <w:p w:rsidR="00426F28" w:rsidRPr="006C6020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122,250</w:t>
            </w:r>
          </w:p>
        </w:tc>
      </w:tr>
      <w:tr w:rsidR="00426F28" w:rsidRPr="00746D0F" w:rsidTr="009922A6">
        <w:tc>
          <w:tcPr>
            <w:tcW w:w="3034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426F28" w:rsidRPr="00746D0F" w:rsidRDefault="00426F28" w:rsidP="00887FDA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18,500</w:t>
            </w:r>
          </w:p>
        </w:tc>
        <w:tc>
          <w:tcPr>
            <w:tcW w:w="143" w:type="dxa"/>
          </w:tcPr>
          <w:p w:rsidR="00426F28" w:rsidRPr="006C6020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28,500</w:t>
            </w:r>
          </w:p>
        </w:tc>
      </w:tr>
      <w:tr w:rsidR="00426F28" w:rsidRPr="00746D0F" w:rsidTr="009922A6">
        <w:tc>
          <w:tcPr>
            <w:tcW w:w="3034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6D0F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426F28" w:rsidRPr="00746D0F" w:rsidRDefault="00426F28" w:rsidP="00887FDA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232,750</w:t>
            </w:r>
          </w:p>
        </w:tc>
        <w:tc>
          <w:tcPr>
            <w:tcW w:w="143" w:type="dxa"/>
          </w:tcPr>
          <w:p w:rsidR="00426F28" w:rsidRPr="006C6020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150,750</w:t>
            </w:r>
          </w:p>
        </w:tc>
      </w:tr>
      <w:tr w:rsidR="009922A6" w:rsidRPr="00746D0F" w:rsidTr="009922A6">
        <w:tc>
          <w:tcPr>
            <w:tcW w:w="3034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9922A6" w:rsidRPr="00746D0F" w:rsidRDefault="009922A6" w:rsidP="00887FDA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</w:tr>
      <w:tr w:rsidR="009922A6" w:rsidRPr="00746D0F" w:rsidTr="009922A6">
        <w:tc>
          <w:tcPr>
            <w:tcW w:w="3034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4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38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243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0" w:type="dxa"/>
          </w:tcPr>
          <w:p w:rsidR="009922A6" w:rsidRPr="00746D0F" w:rsidRDefault="009922A6" w:rsidP="00887FDA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  <w:tc>
          <w:tcPr>
            <w:tcW w:w="143" w:type="dxa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9922A6" w:rsidRPr="00746D0F" w:rsidRDefault="009922A6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  <w:highlight w:val="lightGray"/>
              </w:rPr>
            </w:pPr>
          </w:p>
        </w:tc>
      </w:tr>
      <w:tr w:rsidR="00426F28" w:rsidRPr="00746D0F" w:rsidTr="009922A6">
        <w:tc>
          <w:tcPr>
            <w:tcW w:w="3034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bCs/>
                <w:sz w:val="24"/>
                <w:szCs w:val="24"/>
              </w:rPr>
              <w:t xml:space="preserve">1 </w:t>
            </w: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มกราคม</w:t>
            </w:r>
          </w:p>
        </w:tc>
        <w:tc>
          <w:tcPr>
            <w:tcW w:w="1244" w:type="dxa"/>
          </w:tcPr>
          <w:p w:rsidR="00426F28" w:rsidRPr="00746D0F" w:rsidRDefault="009221C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38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4,500</w:t>
            </w:r>
          </w:p>
        </w:tc>
        <w:tc>
          <w:tcPr>
            <w:tcW w:w="140" w:type="dxa"/>
          </w:tcPr>
          <w:p w:rsidR="00426F28" w:rsidRPr="00746D0F" w:rsidRDefault="00426F28" w:rsidP="00887FDA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426F28" w:rsidRPr="00746D0F" w:rsidRDefault="00426F28" w:rsidP="0088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9221C8" w:rsidRPr="00746D0F" w:rsidTr="009922A6">
        <w:tc>
          <w:tcPr>
            <w:tcW w:w="3034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4" w:type="dxa"/>
          </w:tcPr>
          <w:p w:rsidR="009221C8" w:rsidRPr="006A5726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1,400</w:t>
            </w:r>
          </w:p>
        </w:tc>
        <w:tc>
          <w:tcPr>
            <w:tcW w:w="140" w:type="dxa"/>
          </w:tcPr>
          <w:p w:rsidR="009221C8" w:rsidRPr="00746D0F" w:rsidRDefault="009221C8" w:rsidP="009221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9221C8" w:rsidRPr="00746D0F" w:rsidTr="009922A6">
        <w:tc>
          <w:tcPr>
            <w:tcW w:w="3034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(4,500)</w:t>
            </w:r>
          </w:p>
        </w:tc>
        <w:tc>
          <w:tcPr>
            <w:tcW w:w="138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9221C8" w:rsidRPr="00746D0F" w:rsidRDefault="009221C8" w:rsidP="009221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9221C8" w:rsidRPr="00746D0F" w:rsidTr="009922A6">
        <w:tc>
          <w:tcPr>
            <w:tcW w:w="3034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746D0F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ยอดคงเหลือ ณ วันที่ </w:t>
            </w:r>
            <w:r w:rsidRPr="00746D0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6D0F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9221C8" w:rsidRPr="006A5726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5726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5,900</w:t>
            </w:r>
          </w:p>
        </w:tc>
        <w:tc>
          <w:tcPr>
            <w:tcW w:w="140" w:type="dxa"/>
          </w:tcPr>
          <w:p w:rsidR="009221C8" w:rsidRPr="00746D0F" w:rsidRDefault="009221C8" w:rsidP="009221C8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9221C8" w:rsidRPr="00746D0F" w:rsidRDefault="009221C8" w:rsidP="0092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46D0F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</w:tbl>
    <w:p w:rsidR="00D0679B" w:rsidRDefault="00D0679B" w:rsidP="00887FDA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6024C" w:rsidRPr="00B25B09" w:rsidRDefault="0096024C" w:rsidP="00887FDA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25B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:rsidR="00746D0F" w:rsidRDefault="001D707C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1D707C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>
        <w:rPr>
          <w:rFonts w:asciiTheme="majorBidi" w:hAnsiTheme="majorBidi"/>
          <w:sz w:val="32"/>
          <w:szCs w:val="32"/>
        </w:rPr>
        <w:t xml:space="preserve">3 </w:t>
      </w:r>
      <w:r w:rsidRPr="001D707C">
        <w:rPr>
          <w:rFonts w:asciiTheme="majorBidi" w:hAnsiTheme="majorBidi"/>
          <w:sz w:val="32"/>
          <w:szCs w:val="32"/>
          <w:cs/>
        </w:rPr>
        <w:t xml:space="preserve">ปี สิ้นสุดวันที่ </w:t>
      </w:r>
      <w:r>
        <w:rPr>
          <w:rFonts w:asciiTheme="majorBidi" w:hAnsiTheme="majorBidi"/>
          <w:sz w:val="32"/>
          <w:szCs w:val="32"/>
        </w:rPr>
        <w:t>1</w:t>
      </w:r>
      <w:r w:rsidRPr="001D707C">
        <w:rPr>
          <w:rFonts w:asciiTheme="majorBidi" w:hAnsi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/>
          <w:sz w:val="32"/>
          <w:szCs w:val="32"/>
        </w:rPr>
        <w:t>2563</w:t>
      </w:r>
      <w:r w:rsidRPr="001D707C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>
        <w:rPr>
          <w:rFonts w:asciiTheme="majorBidi" w:hAnsiTheme="majorBidi"/>
          <w:sz w:val="32"/>
          <w:szCs w:val="32"/>
        </w:rPr>
        <w:t>87</w:t>
      </w:r>
      <w:r w:rsidRPr="001D707C">
        <w:rPr>
          <w:rFonts w:asciiTheme="majorBidi" w:hAnsiTheme="majorBidi" w:cstheme="majorBidi"/>
          <w:sz w:val="32"/>
          <w:szCs w:val="32"/>
        </w:rPr>
        <w:t>,</w:t>
      </w:r>
      <w:r>
        <w:rPr>
          <w:rFonts w:asciiTheme="majorBidi" w:hAnsiTheme="majorBidi" w:cstheme="majorBidi"/>
          <w:sz w:val="32"/>
          <w:szCs w:val="32"/>
        </w:rPr>
        <w:t>900.00</w:t>
      </w:r>
      <w:r w:rsidRPr="001D707C">
        <w:rPr>
          <w:rFonts w:asciiTheme="majorBidi" w:hAnsiTheme="majorBidi"/>
          <w:sz w:val="32"/>
          <w:szCs w:val="32"/>
          <w:cs/>
        </w:rPr>
        <w:t xml:space="preserve"> บาท และตั้งแต่วันที่ </w:t>
      </w:r>
      <w:r>
        <w:rPr>
          <w:rFonts w:asciiTheme="majorBidi" w:hAnsiTheme="majorBidi"/>
          <w:sz w:val="32"/>
          <w:szCs w:val="32"/>
        </w:rPr>
        <w:t>1</w:t>
      </w:r>
      <w:r w:rsidRPr="001D707C">
        <w:rPr>
          <w:rFonts w:asciiTheme="majorBidi" w:hAnsi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/>
          <w:sz w:val="32"/>
          <w:szCs w:val="32"/>
        </w:rPr>
        <w:t xml:space="preserve">2562 </w:t>
      </w:r>
      <w:r w:rsidRPr="001D707C">
        <w:rPr>
          <w:rFonts w:asciiTheme="majorBidi" w:hAnsiTheme="majorBidi"/>
          <w:sz w:val="32"/>
          <w:szCs w:val="32"/>
          <w:cs/>
        </w:rPr>
        <w:t xml:space="preserve">เป็นต้นไป มีการปรับค่าเช่าเป็นอัตราเดือนละ </w:t>
      </w:r>
      <w:r>
        <w:rPr>
          <w:rFonts w:asciiTheme="majorBidi" w:hAnsiTheme="majorBidi"/>
          <w:sz w:val="32"/>
          <w:szCs w:val="32"/>
        </w:rPr>
        <w:t>95,000.00</w:t>
      </w:r>
      <w:r w:rsidRPr="001D707C">
        <w:rPr>
          <w:rFonts w:asciiTheme="majorBidi" w:hAnsiTheme="majorBidi"/>
          <w:sz w:val="32"/>
          <w:szCs w:val="32"/>
          <w:cs/>
        </w:rPr>
        <w:t xml:space="preserve"> บาท</w:t>
      </w:r>
    </w:p>
    <w:p w:rsidR="00887FDA" w:rsidRDefault="00887FDA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</w:p>
    <w:p w:rsidR="00887FDA" w:rsidRDefault="00887FDA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</w:p>
    <w:p w:rsidR="00887FDA" w:rsidRDefault="00887FDA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</w:p>
    <w:p w:rsidR="006C6020" w:rsidRDefault="006C6020" w:rsidP="0088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0358BC" w:rsidRDefault="008F14B3" w:rsidP="00887FDA">
      <w:pPr>
        <w:tabs>
          <w:tab w:val="clear" w:pos="227"/>
          <w:tab w:val="left" w:pos="284"/>
        </w:tabs>
        <w:spacing w:line="38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37A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37A35" w:rsidRPr="00CF6F0D" w:rsidRDefault="00A37A35" w:rsidP="00887FDA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7014D">
        <w:rPr>
          <w:rFonts w:asciiTheme="majorBidi" w:hAnsiTheme="majorBidi" w:cstheme="majorBidi"/>
          <w:sz w:val="32"/>
          <w:szCs w:val="32"/>
          <w:cs/>
        </w:rPr>
        <w:tab/>
      </w: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71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1276"/>
        <w:gridCol w:w="142"/>
        <w:gridCol w:w="1322"/>
        <w:gridCol w:w="139"/>
        <w:gridCol w:w="1282"/>
        <w:gridCol w:w="136"/>
        <w:gridCol w:w="1282"/>
      </w:tblGrid>
      <w:tr w:rsidR="00B34281" w:rsidRPr="00B34281" w:rsidTr="00F17DD3">
        <w:tc>
          <w:tcPr>
            <w:tcW w:w="2892" w:type="dxa"/>
          </w:tcPr>
          <w:p w:rsidR="00B34281" w:rsidRPr="00B34281" w:rsidRDefault="00A37A35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5579" w:type="dxa"/>
            <w:gridSpan w:val="7"/>
            <w:tcBorders>
              <w:bottom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B34281" w:rsidRPr="00B34281" w:rsidTr="00F17DD3">
        <w:tc>
          <w:tcPr>
            <w:tcW w:w="2892" w:type="dxa"/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4281" w:rsidRPr="00B34281" w:rsidRDefault="00B34281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52CD" w:rsidRPr="00B34281" w:rsidTr="00F17DD3">
        <w:tc>
          <w:tcPr>
            <w:tcW w:w="289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3216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:rsidR="00B552CD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3216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3216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6" w:space="0" w:color="auto"/>
            </w:tcBorders>
          </w:tcPr>
          <w:p w:rsidR="00B552CD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3216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F4B44" w:rsidRPr="00B34281" w:rsidTr="00F17DD3">
        <w:tc>
          <w:tcPr>
            <w:tcW w:w="289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4F4B44" w:rsidRPr="00C60E29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4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</w:tcPr>
          <w:p w:rsidR="004F4B44" w:rsidRPr="00B01B9E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39" w:type="dxa"/>
          </w:tcPr>
          <w:p w:rsidR="004F4B44" w:rsidRPr="00B34281" w:rsidRDefault="004F4B44" w:rsidP="004F4B4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:rsidR="004F4B44" w:rsidRPr="004F4B44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4B44">
              <w:rPr>
                <w:rFonts w:asciiTheme="majorBidi" w:hAnsiTheme="majorBidi" w:cstheme="majorBidi"/>
                <w:sz w:val="26"/>
                <w:szCs w:val="26"/>
              </w:rPr>
              <w:t xml:space="preserve"> 341 </w:t>
            </w:r>
          </w:p>
        </w:tc>
        <w:tc>
          <w:tcPr>
            <w:tcW w:w="136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4F4B44" w:rsidRPr="00C575CC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363</w:t>
            </w:r>
          </w:p>
        </w:tc>
      </w:tr>
      <w:tr w:rsidR="004F4B44" w:rsidRPr="00B34281" w:rsidTr="004F4B44">
        <w:tc>
          <w:tcPr>
            <w:tcW w:w="289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  <w:shd w:val="clear" w:color="auto" w:fill="auto"/>
          </w:tcPr>
          <w:p w:rsidR="004F4B44" w:rsidRPr="00C60E29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45,194</w:t>
            </w:r>
          </w:p>
        </w:tc>
        <w:tc>
          <w:tcPr>
            <w:tcW w:w="14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4F4B44" w:rsidRPr="00B01B9E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29,211</w:t>
            </w:r>
          </w:p>
        </w:tc>
        <w:tc>
          <w:tcPr>
            <w:tcW w:w="139" w:type="dxa"/>
          </w:tcPr>
          <w:p w:rsidR="004F4B44" w:rsidRPr="00B34281" w:rsidRDefault="004F4B44" w:rsidP="004F4B4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4F4B44" w:rsidRPr="004F4B44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4B44">
              <w:rPr>
                <w:rFonts w:asciiTheme="majorBidi" w:hAnsiTheme="majorBidi" w:cstheme="majorBidi"/>
                <w:sz w:val="26"/>
                <w:szCs w:val="26"/>
              </w:rPr>
              <w:t xml:space="preserve"> 29,442 </w:t>
            </w:r>
          </w:p>
        </w:tc>
        <w:tc>
          <w:tcPr>
            <w:tcW w:w="136" w:type="dxa"/>
          </w:tcPr>
          <w:p w:rsidR="004F4B44" w:rsidRPr="00823F5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4F4B44" w:rsidRPr="00C575CC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487</w:t>
            </w:r>
          </w:p>
        </w:tc>
      </w:tr>
      <w:tr w:rsidR="004F4B44" w:rsidRPr="00B34281" w:rsidTr="004F4B44">
        <w:tc>
          <w:tcPr>
            <w:tcW w:w="2892" w:type="dxa"/>
          </w:tcPr>
          <w:p w:rsidR="004F4B44" w:rsidRPr="003A2D1E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  <w:shd w:val="clear" w:color="auto" w:fill="auto"/>
          </w:tcPr>
          <w:p w:rsidR="004F4B44" w:rsidRPr="00C60E29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16,315</w:t>
            </w:r>
          </w:p>
        </w:tc>
        <w:tc>
          <w:tcPr>
            <w:tcW w:w="14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:rsidR="004F4B44" w:rsidRPr="00B01B9E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6,873</w:t>
            </w:r>
          </w:p>
        </w:tc>
        <w:tc>
          <w:tcPr>
            <w:tcW w:w="139" w:type="dxa"/>
          </w:tcPr>
          <w:p w:rsidR="004F4B44" w:rsidRPr="00B34281" w:rsidRDefault="004F4B44" w:rsidP="004F4B4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:rsidR="004F4B44" w:rsidRPr="004F4B44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4B44">
              <w:rPr>
                <w:rFonts w:asciiTheme="majorBidi" w:hAnsiTheme="majorBidi" w:cstheme="majorBidi"/>
                <w:sz w:val="26"/>
                <w:szCs w:val="26"/>
              </w:rPr>
              <w:t xml:space="preserve"> 13,289 </w:t>
            </w:r>
          </w:p>
        </w:tc>
        <w:tc>
          <w:tcPr>
            <w:tcW w:w="136" w:type="dxa"/>
          </w:tcPr>
          <w:p w:rsidR="004F4B44" w:rsidRPr="00823F5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:rsidR="004F4B44" w:rsidRPr="004F4B44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4F4B44">
              <w:rPr>
                <w:rFonts w:ascii="Angsana New" w:hAnsi="Angsana New" w:hint="cs"/>
                <w:b/>
                <w:sz w:val="26"/>
                <w:szCs w:val="26"/>
                <w:cs/>
              </w:rPr>
              <w:t>3</w:t>
            </w:r>
            <w:r w:rsidRPr="004F4B44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4F4B44">
              <w:rPr>
                <w:rFonts w:ascii="Angsana New" w:hAnsi="Angsana New" w:hint="cs"/>
                <w:b/>
                <w:sz w:val="26"/>
                <w:szCs w:val="26"/>
                <w:cs/>
              </w:rPr>
              <w:t>596</w:t>
            </w:r>
          </w:p>
        </w:tc>
      </w:tr>
      <w:tr w:rsidR="004F4B44" w:rsidRPr="00B34281" w:rsidTr="004F4B44">
        <w:tc>
          <w:tcPr>
            <w:tcW w:w="2892" w:type="dxa"/>
          </w:tcPr>
          <w:p w:rsidR="004F4B44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94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4F4B44" w:rsidRPr="00C60E29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6,248</w:t>
            </w:r>
          </w:p>
        </w:tc>
        <w:tc>
          <w:tcPr>
            <w:tcW w:w="142" w:type="dxa"/>
          </w:tcPr>
          <w:p w:rsidR="004F4B44" w:rsidRPr="00B3428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shd w:val="clear" w:color="auto" w:fill="auto"/>
          </w:tcPr>
          <w:p w:rsidR="004F4B44" w:rsidRPr="00762712" w:rsidRDefault="0018439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5,955</w:t>
            </w:r>
          </w:p>
        </w:tc>
        <w:tc>
          <w:tcPr>
            <w:tcW w:w="139" w:type="dxa"/>
          </w:tcPr>
          <w:p w:rsidR="004F4B44" w:rsidRPr="00B34281" w:rsidRDefault="004F4B44" w:rsidP="004F4B4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4F4B44" w:rsidRPr="004F4B44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4B44">
              <w:rPr>
                <w:rFonts w:asciiTheme="majorBidi" w:hAnsiTheme="majorBidi" w:cstheme="majorBidi"/>
                <w:sz w:val="26"/>
                <w:szCs w:val="26"/>
              </w:rPr>
              <w:t xml:space="preserve"> 6,248 </w:t>
            </w:r>
          </w:p>
        </w:tc>
        <w:tc>
          <w:tcPr>
            <w:tcW w:w="136" w:type="dxa"/>
          </w:tcPr>
          <w:p w:rsidR="004F4B44" w:rsidRPr="00823F51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:rsidR="004F4B44" w:rsidRPr="004F4B44" w:rsidRDefault="004F4B44" w:rsidP="004F4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4F4B44">
              <w:rPr>
                <w:rFonts w:ascii="Angsana New" w:hAnsi="Angsana New" w:hint="cs"/>
                <w:b/>
                <w:sz w:val="26"/>
                <w:szCs w:val="26"/>
                <w:cs/>
              </w:rPr>
              <w:t>5</w:t>
            </w:r>
            <w:r w:rsidRPr="004F4B44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4F4B44">
              <w:rPr>
                <w:rFonts w:ascii="Angsana New" w:hAnsi="Angsana New" w:hint="cs"/>
                <w:b/>
                <w:sz w:val="26"/>
                <w:szCs w:val="26"/>
                <w:cs/>
              </w:rPr>
              <w:t>722</w:t>
            </w:r>
          </w:p>
        </w:tc>
      </w:tr>
      <w:tr w:rsidR="00B552CD" w:rsidRPr="00B34281" w:rsidTr="00F17DD3">
        <w:tc>
          <w:tcPr>
            <w:tcW w:w="289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280" w:lineRule="exact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  <w:r w:rsidR="00B3216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C60E29" w:rsidRDefault="0018439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68,173</w:t>
            </w:r>
          </w:p>
        </w:tc>
        <w:tc>
          <w:tcPr>
            <w:tcW w:w="142" w:type="dxa"/>
          </w:tcPr>
          <w:p w:rsidR="00B552CD" w:rsidRPr="00B3428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B01B9E" w:rsidRDefault="0018439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42,468</w:t>
            </w:r>
          </w:p>
        </w:tc>
        <w:tc>
          <w:tcPr>
            <w:tcW w:w="139" w:type="dxa"/>
          </w:tcPr>
          <w:p w:rsidR="00B552CD" w:rsidRPr="00B34281" w:rsidRDefault="00B552CD" w:rsidP="006C6020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823F51" w:rsidRDefault="004F4B4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4B44">
              <w:rPr>
                <w:rFonts w:asciiTheme="majorBidi" w:hAnsiTheme="majorBidi" w:cstheme="majorBidi"/>
                <w:sz w:val="26"/>
                <w:szCs w:val="26"/>
              </w:rPr>
              <w:t>49,320</w:t>
            </w:r>
          </w:p>
        </w:tc>
        <w:tc>
          <w:tcPr>
            <w:tcW w:w="136" w:type="dxa"/>
          </w:tcPr>
          <w:p w:rsidR="00B552CD" w:rsidRPr="00823F51" w:rsidRDefault="00B552CD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52CD" w:rsidRPr="004F4B44" w:rsidRDefault="004F4B44" w:rsidP="006C6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4F4B44">
              <w:rPr>
                <w:rFonts w:ascii="Angsana New" w:hAnsi="Angsana New" w:hint="cs"/>
                <w:b/>
                <w:sz w:val="26"/>
                <w:szCs w:val="26"/>
                <w:cs/>
              </w:rPr>
              <w:t>29</w:t>
            </w:r>
            <w:r w:rsidRPr="004F4B44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4F4B44">
              <w:rPr>
                <w:rFonts w:ascii="Angsana New" w:hAnsi="Angsana New" w:hint="cs"/>
                <w:b/>
                <w:sz w:val="26"/>
                <w:szCs w:val="26"/>
                <w:cs/>
              </w:rPr>
              <w:t>168</w:t>
            </w:r>
          </w:p>
        </w:tc>
      </w:tr>
    </w:tbl>
    <w:p w:rsidR="00B32164" w:rsidRDefault="00B32164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B43E5F" w:rsidRDefault="008F14B3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43E5F" w:rsidRPr="005F32B2">
        <w:rPr>
          <w:rFonts w:ascii="Angsana New" w:hAnsi="Angsana New"/>
          <w:b/>
          <w:bCs/>
          <w:sz w:val="32"/>
          <w:szCs w:val="32"/>
        </w:rPr>
        <w:t>.</w:t>
      </w:r>
      <w:r w:rsidR="00B43E5F" w:rsidRPr="005F32B2">
        <w:rPr>
          <w:rFonts w:ascii="Angsana New" w:hAnsi="Angsana New"/>
          <w:b/>
          <w:bCs/>
          <w:sz w:val="32"/>
          <w:szCs w:val="32"/>
        </w:rPr>
        <w:tab/>
      </w:r>
      <w:r w:rsidR="006B73E2" w:rsidRPr="006B73E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:rsidR="006C6020" w:rsidRPr="00CF6F0D" w:rsidRDefault="006C6020" w:rsidP="006C602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37014D">
        <w:rPr>
          <w:rFonts w:asciiTheme="majorBidi" w:hAnsiTheme="majorBidi" w:cstheme="majorBidi"/>
          <w:sz w:val="32"/>
          <w:szCs w:val="32"/>
          <w:cs/>
        </w:rPr>
        <w:tab/>
      </w: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516" w:type="dxa"/>
        <w:tblInd w:w="9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9"/>
        <w:gridCol w:w="1250"/>
        <w:gridCol w:w="6"/>
        <w:gridCol w:w="160"/>
        <w:gridCol w:w="1286"/>
        <w:gridCol w:w="134"/>
        <w:gridCol w:w="1277"/>
        <w:gridCol w:w="138"/>
        <w:gridCol w:w="1277"/>
        <w:gridCol w:w="9"/>
      </w:tblGrid>
      <w:tr w:rsidR="00B43E5F" w:rsidRPr="005F32B2" w:rsidTr="00CD22F1">
        <w:trPr>
          <w:gridAfter w:val="1"/>
          <w:wAfter w:w="9" w:type="dxa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43E5F" w:rsidRPr="005F32B2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43E5F" w:rsidRPr="005F32B2" w:rsidRDefault="00B43E5F" w:rsidP="0018439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43E5F" w:rsidRPr="005F32B2" w:rsidTr="00ED3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9" w:type="dxa"/>
          </w:tcPr>
          <w:p w:rsidR="00B43E5F" w:rsidRPr="005F32B2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43E5F" w:rsidRPr="005F32B2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3E5F" w:rsidRPr="005F32B2" w:rsidRDefault="00B43E5F" w:rsidP="001843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52CD" w:rsidRPr="005F32B2" w:rsidTr="00ED3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B552CD" w:rsidRPr="005F32B2" w:rsidRDefault="00B552CD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552CD" w:rsidRPr="00B34281" w:rsidRDefault="00B552CD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B73E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6" w:type="dxa"/>
            <w:gridSpan w:val="2"/>
            <w:tcBorders>
              <w:top w:val="single" w:sz="6" w:space="0" w:color="auto"/>
            </w:tcBorders>
          </w:tcPr>
          <w:p w:rsidR="00B552CD" w:rsidRPr="00B34281" w:rsidRDefault="00B552CD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552CD" w:rsidRDefault="00B552CD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552CD" w:rsidRPr="00B34281" w:rsidRDefault="00B552CD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B73E2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4" w:type="dxa"/>
          </w:tcPr>
          <w:p w:rsidR="00B552CD" w:rsidRPr="005F32B2" w:rsidRDefault="00B552CD" w:rsidP="00184394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B552CD" w:rsidRPr="00B34281" w:rsidRDefault="00B552CD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B73E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B552CD" w:rsidRPr="00B34281" w:rsidRDefault="00B552CD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:rsidR="00B552CD" w:rsidRDefault="00B552CD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B552CD" w:rsidRPr="00B34281" w:rsidRDefault="00B552CD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2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2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B73E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552CD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B552CD" w:rsidRPr="005F32B2" w:rsidRDefault="00B552CD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B552CD" w:rsidRPr="005F32B2" w:rsidRDefault="00B552CD" w:rsidP="00184394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gridSpan w:val="2"/>
          </w:tcPr>
          <w:p w:rsidR="00B552CD" w:rsidRPr="005F32B2" w:rsidRDefault="00B552CD" w:rsidP="0018439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B552CD" w:rsidRPr="005F32B2" w:rsidRDefault="00B552CD" w:rsidP="00184394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:rsidR="00B552CD" w:rsidRPr="005F32B2" w:rsidRDefault="00B552CD" w:rsidP="0018439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B552CD" w:rsidRPr="005F32B2" w:rsidRDefault="00B552CD" w:rsidP="0018439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B552CD" w:rsidRPr="005F32B2" w:rsidRDefault="00B552CD" w:rsidP="0018439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B552CD" w:rsidRPr="005F32B2" w:rsidRDefault="00B552CD" w:rsidP="0018439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22F1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CD22F1" w:rsidRPr="005F32B2" w:rsidRDefault="00CD22F1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0" w:type="dxa"/>
            <w:shd w:val="clear" w:color="auto" w:fill="auto"/>
          </w:tcPr>
          <w:p w:rsidR="00CD22F1" w:rsidRPr="005B4215" w:rsidRDefault="00184394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268,924</w:t>
            </w:r>
          </w:p>
        </w:tc>
        <w:tc>
          <w:tcPr>
            <w:tcW w:w="166" w:type="dxa"/>
            <w:gridSpan w:val="2"/>
          </w:tcPr>
          <w:p w:rsidR="00CD22F1" w:rsidRPr="005B4215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:rsidR="00CD22F1" w:rsidRPr="005B4215" w:rsidRDefault="00CD22F1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192,202</w:t>
            </w:r>
          </w:p>
        </w:tc>
        <w:tc>
          <w:tcPr>
            <w:tcW w:w="134" w:type="dxa"/>
          </w:tcPr>
          <w:p w:rsidR="00CD22F1" w:rsidRPr="005B4215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CD22F1" w:rsidRPr="005B4215" w:rsidRDefault="003A1424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207,779</w:t>
            </w:r>
          </w:p>
        </w:tc>
        <w:tc>
          <w:tcPr>
            <w:tcW w:w="138" w:type="dxa"/>
          </w:tcPr>
          <w:p w:rsidR="00CD22F1" w:rsidRPr="005B4215" w:rsidRDefault="00CD22F1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:rsidR="00CD22F1" w:rsidRPr="005B4215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186,93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CD22F1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CD22F1" w:rsidRPr="005F32B2" w:rsidRDefault="00CD22F1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50" w:type="dxa"/>
            <w:shd w:val="clear" w:color="auto" w:fill="auto"/>
          </w:tcPr>
          <w:p w:rsidR="00CD22F1" w:rsidRPr="005B4215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" w:type="dxa"/>
            <w:gridSpan w:val="2"/>
          </w:tcPr>
          <w:p w:rsidR="00CD22F1" w:rsidRPr="005B4215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:rsidR="00CD22F1" w:rsidRPr="005B4215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D22F1" w:rsidRPr="005B4215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CD22F1" w:rsidRPr="005B4215" w:rsidRDefault="00CD22F1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:rsidR="00CD22F1" w:rsidRPr="005B4215" w:rsidRDefault="00CD22F1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:rsidR="00CD22F1" w:rsidRPr="005B4215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142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3A1424" w:rsidRPr="005F32B2" w:rsidRDefault="003A1424" w:rsidP="0018439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3A142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60,461</w:t>
            </w:r>
          </w:p>
        </w:tc>
        <w:tc>
          <w:tcPr>
            <w:tcW w:w="166" w:type="dxa"/>
            <w:gridSpan w:val="2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72,96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51,20</w:t>
            </w:r>
            <w:r w:rsidR="007F0CD2" w:rsidRPr="005B421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</w:tcPr>
          <w:p w:rsidR="003A1424" w:rsidRPr="005B4215" w:rsidRDefault="003A142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60,969</w:t>
            </w:r>
          </w:p>
        </w:tc>
      </w:tr>
      <w:tr w:rsidR="003A142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3A1424" w:rsidRPr="005F32B2" w:rsidRDefault="003A1424" w:rsidP="0018439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3A142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2,898</w:t>
            </w:r>
          </w:p>
        </w:tc>
        <w:tc>
          <w:tcPr>
            <w:tcW w:w="166" w:type="dxa"/>
            <w:gridSpan w:val="2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1,59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4" w:type="dxa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2,700 </w:t>
            </w:r>
          </w:p>
        </w:tc>
        <w:tc>
          <w:tcPr>
            <w:tcW w:w="138" w:type="dxa"/>
          </w:tcPr>
          <w:p w:rsidR="003A1424" w:rsidRPr="005B4215" w:rsidRDefault="003A142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1,04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3A142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3A1424" w:rsidRPr="005F32B2" w:rsidRDefault="003A1424" w:rsidP="0018439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0" w:type="dxa"/>
            <w:shd w:val="clear" w:color="auto" w:fill="auto"/>
          </w:tcPr>
          <w:p w:rsidR="003A142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2,291</w:t>
            </w:r>
          </w:p>
        </w:tc>
        <w:tc>
          <w:tcPr>
            <w:tcW w:w="166" w:type="dxa"/>
            <w:gridSpan w:val="2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3,16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4" w:type="dxa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1,033 </w:t>
            </w:r>
          </w:p>
        </w:tc>
        <w:tc>
          <w:tcPr>
            <w:tcW w:w="138" w:type="dxa"/>
          </w:tcPr>
          <w:p w:rsidR="003A1424" w:rsidRPr="005B4215" w:rsidRDefault="003A142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1,23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3A142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3A1424" w:rsidRPr="005F32B2" w:rsidRDefault="003A1424" w:rsidP="0018439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5F32B2">
              <w:rPr>
                <w:rFonts w:ascii="Angsana New" w:hAnsi="Angsana New"/>
                <w:sz w:val="24"/>
                <w:szCs w:val="24"/>
              </w:rPr>
              <w:t>12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3A142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22,299</w:t>
            </w:r>
          </w:p>
        </w:tc>
        <w:tc>
          <w:tcPr>
            <w:tcW w:w="166" w:type="dxa"/>
            <w:gridSpan w:val="2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21,05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34" w:type="dxa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11,069 </w:t>
            </w:r>
          </w:p>
        </w:tc>
        <w:tc>
          <w:tcPr>
            <w:tcW w:w="138" w:type="dxa"/>
          </w:tcPr>
          <w:p w:rsidR="003A1424" w:rsidRPr="005B4215" w:rsidRDefault="003A142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10,671</w:t>
            </w:r>
          </w:p>
        </w:tc>
      </w:tr>
      <w:tr w:rsidR="00CD22F1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CD22F1" w:rsidRPr="005F32B2" w:rsidRDefault="00CD22F1" w:rsidP="00184394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</w:rPr>
              <w:tab/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CD22F1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356,873</w:t>
            </w:r>
          </w:p>
        </w:tc>
        <w:tc>
          <w:tcPr>
            <w:tcW w:w="166" w:type="dxa"/>
            <w:gridSpan w:val="2"/>
          </w:tcPr>
          <w:p w:rsidR="00CD22F1" w:rsidRPr="005B4215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CD22F1" w:rsidRPr="005B4215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290,98</w:t>
            </w:r>
            <w:r w:rsidR="00F931DB"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</w:tcPr>
          <w:p w:rsidR="00CD22F1" w:rsidRPr="005B4215" w:rsidRDefault="00CD22F1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CD22F1" w:rsidRPr="005B4215" w:rsidRDefault="003A1424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273,7</w:t>
            </w:r>
            <w:r w:rsidR="007F0CD2" w:rsidRPr="005B421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38" w:type="dxa"/>
          </w:tcPr>
          <w:p w:rsidR="00CD22F1" w:rsidRPr="005B4215" w:rsidRDefault="00CD22F1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CD22F1" w:rsidRPr="005B4215" w:rsidRDefault="00CD22F1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260,</w:t>
            </w:r>
            <w:r w:rsidR="00FF4B07" w:rsidRPr="005B4215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</w:tr>
      <w:tr w:rsidR="003A142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3A1424" w:rsidRPr="00907ABF" w:rsidRDefault="003A1424" w:rsidP="00184394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07ABF">
              <w:rPr>
                <w:rFonts w:ascii="Angsana New" w:hAnsi="Angsana New" w:hint="cs"/>
                <w:sz w:val="24"/>
                <w:szCs w:val="24"/>
                <w:cs/>
              </w:rPr>
              <w:t>มูลค่างานที่ยังไม่เรียกเก็บจากลูกค้า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3A142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5,716</w:t>
            </w:r>
          </w:p>
        </w:tc>
        <w:tc>
          <w:tcPr>
            <w:tcW w:w="166" w:type="dxa"/>
            <w:gridSpan w:val="2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3A1424" w:rsidRPr="005B4215" w:rsidRDefault="003A142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43,598</w:t>
            </w:r>
          </w:p>
        </w:tc>
        <w:tc>
          <w:tcPr>
            <w:tcW w:w="134" w:type="dxa"/>
          </w:tcPr>
          <w:p w:rsidR="003A1424" w:rsidRPr="005B4215" w:rsidRDefault="003A142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3A1424" w:rsidRPr="005B4215" w:rsidRDefault="003A1424" w:rsidP="00B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3A1424" w:rsidRPr="005B4215" w:rsidRDefault="003A1424" w:rsidP="001843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3A1424" w:rsidRPr="005B4215" w:rsidRDefault="003A1424" w:rsidP="00B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184394" w:rsidRPr="00907ABF" w:rsidRDefault="00184394" w:rsidP="00184394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07AB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907ABF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362,589</w:t>
            </w:r>
          </w:p>
        </w:tc>
        <w:tc>
          <w:tcPr>
            <w:tcW w:w="166" w:type="dxa"/>
            <w:gridSpan w:val="2"/>
          </w:tcPr>
          <w:p w:rsidR="00184394" w:rsidRPr="005B4215" w:rsidRDefault="0018439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334,584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184394" w:rsidRPr="005B4215" w:rsidRDefault="00184394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273,790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260,85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184394" w:rsidRPr="005F32B2" w:rsidRDefault="00184394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(23,993)</w:t>
            </w:r>
          </w:p>
        </w:tc>
        <w:tc>
          <w:tcPr>
            <w:tcW w:w="166" w:type="dxa"/>
            <w:gridSpan w:val="2"/>
          </w:tcPr>
          <w:p w:rsidR="00184394" w:rsidRPr="005B4215" w:rsidRDefault="00184394" w:rsidP="00184394">
            <w:pPr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(21,48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5B421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184394" w:rsidRPr="005B4215" w:rsidRDefault="00184394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(12,576)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184394" w:rsidRPr="005B4215" w:rsidRDefault="00184394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(11,063)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9" w:type="dxa"/>
          </w:tcPr>
          <w:p w:rsidR="00184394" w:rsidRPr="005F32B2" w:rsidRDefault="00184394" w:rsidP="00184394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338,596</w:t>
            </w:r>
          </w:p>
        </w:tc>
        <w:tc>
          <w:tcPr>
            <w:tcW w:w="166" w:type="dxa"/>
            <w:gridSpan w:val="2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313,102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184394" w:rsidRPr="005B4215" w:rsidRDefault="00184394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261,214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249,79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9" w:type="dxa"/>
          </w:tcPr>
          <w:p w:rsidR="00184394" w:rsidRPr="00A1047D" w:rsidRDefault="00184394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56" w:type="dxa"/>
            <w:gridSpan w:val="2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9" w:type="dxa"/>
          </w:tcPr>
          <w:p w:rsidR="00184394" w:rsidRPr="00A1047D" w:rsidRDefault="00184394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2,461</w:t>
            </w:r>
          </w:p>
        </w:tc>
        <w:tc>
          <w:tcPr>
            <w:tcW w:w="160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2,007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1,170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9" w:type="dxa"/>
          </w:tcPr>
          <w:p w:rsidR="00184394" w:rsidRPr="00A1047D" w:rsidRDefault="00184394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184394" w:rsidRPr="005B4215" w:rsidRDefault="00184394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9,329</w:t>
            </w:r>
          </w:p>
        </w:tc>
        <w:tc>
          <w:tcPr>
            <w:tcW w:w="160" w:type="dxa"/>
          </w:tcPr>
          <w:p w:rsidR="00184394" w:rsidRPr="005B4215" w:rsidRDefault="0018439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7,153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8,725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6,80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9" w:type="dxa"/>
          </w:tcPr>
          <w:p w:rsidR="00184394" w:rsidRPr="00A1047D" w:rsidRDefault="00184394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E28A2">
              <w:rPr>
                <w:rFonts w:ascii="Angsana New" w:hAnsi="Angsana New"/>
                <w:sz w:val="26"/>
                <w:szCs w:val="26"/>
              </w:rPr>
              <w:tab/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184394" w:rsidRPr="005B4215" w:rsidRDefault="00184394" w:rsidP="00184394">
            <w:pPr>
              <w:tabs>
                <w:tab w:val="clear" w:pos="907"/>
              </w:tabs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1,721</w:t>
            </w:r>
          </w:p>
        </w:tc>
        <w:tc>
          <w:tcPr>
            <w:tcW w:w="160" w:type="dxa"/>
          </w:tcPr>
          <w:p w:rsidR="00184394" w:rsidRPr="005B4215" w:rsidRDefault="0018439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1,72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266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9" w:type="dxa"/>
          </w:tcPr>
          <w:p w:rsidR="00184394" w:rsidRPr="00BE28A2" w:rsidRDefault="00184394" w:rsidP="00184394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13,511</w:t>
            </w:r>
          </w:p>
        </w:tc>
        <w:tc>
          <w:tcPr>
            <w:tcW w:w="160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10,882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10,034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</w:tcPr>
          <w:p w:rsidR="00184394" w:rsidRPr="005B4215" w:rsidRDefault="00184394" w:rsidP="0018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374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8,30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9" w:type="dxa"/>
          </w:tcPr>
          <w:p w:rsidR="00184394" w:rsidRPr="005F32B2" w:rsidRDefault="00184394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F32B2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F32B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F32B2">
              <w:rPr>
                <w:rFonts w:ascii="Angsana New" w:hAnsi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184394" w:rsidRPr="005B4215" w:rsidRDefault="00184394" w:rsidP="00184394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(365)</w:t>
            </w:r>
          </w:p>
        </w:tc>
        <w:tc>
          <w:tcPr>
            <w:tcW w:w="160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(365)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184394" w:rsidRPr="005B4215" w:rsidRDefault="00184394" w:rsidP="00B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bottom w:val="single" w:sz="6" w:space="0" w:color="auto"/>
            </w:tcBorders>
          </w:tcPr>
          <w:p w:rsidR="00184394" w:rsidRPr="005B4215" w:rsidRDefault="00184394" w:rsidP="00BD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9" w:type="dxa"/>
          </w:tcPr>
          <w:p w:rsidR="00184394" w:rsidRPr="005F32B2" w:rsidRDefault="00184394" w:rsidP="0018439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13,146</w:t>
            </w:r>
          </w:p>
        </w:tc>
        <w:tc>
          <w:tcPr>
            <w:tcW w:w="160" w:type="dxa"/>
          </w:tcPr>
          <w:p w:rsidR="00184394" w:rsidRPr="005B4215" w:rsidRDefault="0018439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10,517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10,034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8,30</w:t>
            </w:r>
            <w:r w:rsidRPr="005B421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84394" w:rsidRPr="005F32B2" w:rsidTr="00CD22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79" w:type="dxa"/>
          </w:tcPr>
          <w:p w:rsidR="00184394" w:rsidRPr="005F32B2" w:rsidRDefault="00184394" w:rsidP="00184394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7571A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351,742</w:t>
            </w:r>
          </w:p>
        </w:tc>
        <w:tc>
          <w:tcPr>
            <w:tcW w:w="160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 xml:space="preserve"> 323,619</w:t>
            </w:r>
          </w:p>
        </w:tc>
        <w:tc>
          <w:tcPr>
            <w:tcW w:w="134" w:type="dxa"/>
          </w:tcPr>
          <w:p w:rsidR="00184394" w:rsidRPr="005B4215" w:rsidRDefault="00184394" w:rsidP="00184394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271,248</w:t>
            </w:r>
          </w:p>
        </w:tc>
        <w:tc>
          <w:tcPr>
            <w:tcW w:w="138" w:type="dxa"/>
          </w:tcPr>
          <w:p w:rsidR="00184394" w:rsidRPr="005B4215" w:rsidRDefault="00184394" w:rsidP="0018439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84394" w:rsidRPr="005B4215" w:rsidRDefault="00184394" w:rsidP="00184394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215">
              <w:rPr>
                <w:rFonts w:asciiTheme="majorBidi" w:hAnsiTheme="majorBidi" w:cstheme="majorBidi"/>
                <w:sz w:val="26"/>
                <w:szCs w:val="26"/>
              </w:rPr>
              <w:t>258,098</w:t>
            </w:r>
          </w:p>
        </w:tc>
      </w:tr>
    </w:tbl>
    <w:p w:rsidR="00DE04EA" w:rsidRDefault="00DE04EA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B73E2" w:rsidRDefault="006B73E2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B73E2" w:rsidRDefault="006B73E2" w:rsidP="00CE254E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5A40FD" w:rsidRDefault="002E28A2" w:rsidP="00A14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8</w:t>
      </w:r>
      <w:r w:rsidR="005A40FD"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5A40FD"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A40FD" w:rsidRPr="00CE54B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  <w:r w:rsidR="005A40FD" w:rsidRPr="00CE54B2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A40FD" w:rsidRPr="0037014D" w:rsidRDefault="005A40FD" w:rsidP="00B3028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5A40FD" w:rsidRPr="0043113C" w:rsidTr="00AD61B4">
        <w:tc>
          <w:tcPr>
            <w:tcW w:w="2891" w:type="dxa"/>
          </w:tcPr>
          <w:p w:rsidR="005A40FD" w:rsidRPr="0043113C" w:rsidRDefault="005A40FD" w:rsidP="00FF4B07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:rsidR="005A40FD" w:rsidRPr="0043113C" w:rsidRDefault="005A40FD" w:rsidP="00FF4B07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0FD" w:rsidRPr="0043113C" w:rsidTr="00AD61B4">
        <w:tc>
          <w:tcPr>
            <w:tcW w:w="2891" w:type="dxa"/>
          </w:tcPr>
          <w:p w:rsidR="005A40FD" w:rsidRPr="0043113C" w:rsidRDefault="005A40FD" w:rsidP="00FF4B07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34612E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12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:rsidR="005A40FD" w:rsidRPr="0034612E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A40FD" w:rsidRPr="0034612E" w:rsidRDefault="005A40FD" w:rsidP="00FF4B0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4612E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423F" w:rsidRPr="0043113C" w:rsidTr="008F14B3">
        <w:tc>
          <w:tcPr>
            <w:tcW w:w="2891" w:type="dxa"/>
          </w:tcPr>
          <w:p w:rsidR="0013423F" w:rsidRPr="0043113C" w:rsidRDefault="0013423F" w:rsidP="00FF4B07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5" w:type="dxa"/>
          </w:tcPr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13423F" w:rsidRPr="0034612E" w:rsidRDefault="0013423F" w:rsidP="00FF4B07">
            <w:pPr>
              <w:tabs>
                <w:tab w:val="left" w:pos="115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1315B" w:rsidRPr="0043113C" w:rsidTr="00AD61B4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43113C" w:rsidRDefault="00FF4B07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458,704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FE2F11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503,73</w:t>
            </w:r>
            <w:r w:rsidR="00740AC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43113C" w:rsidRDefault="00740AC9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0AC9">
              <w:rPr>
                <w:rFonts w:ascii="Angsana New" w:hAnsi="Angsana New"/>
                <w:sz w:val="26"/>
                <w:szCs w:val="26"/>
              </w:rPr>
              <w:t>447,0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43113C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494,105</w:t>
            </w:r>
          </w:p>
        </w:tc>
      </w:tr>
      <w:tr w:rsidR="0041315B" w:rsidRPr="0043113C" w:rsidTr="00AD61B4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:rsidR="0041315B" w:rsidRPr="0043113C" w:rsidRDefault="00FF4B07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75,182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FE2F11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47,145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43113C" w:rsidRDefault="00740AC9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0AC9">
              <w:rPr>
                <w:rFonts w:ascii="Angsana New" w:hAnsi="Angsana New"/>
                <w:sz w:val="26"/>
                <w:szCs w:val="26"/>
              </w:rPr>
              <w:t>73,838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43113C" w:rsidRDefault="0041315B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41,898</w:t>
            </w:r>
          </w:p>
        </w:tc>
      </w:tr>
      <w:tr w:rsidR="0041315B" w:rsidRPr="0043113C" w:rsidTr="00AD61B4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:rsidR="0041315B" w:rsidRPr="0043113C" w:rsidRDefault="00FF4B07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49,078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FE2F11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42,65</w:t>
            </w:r>
            <w:r w:rsidR="00740AC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43113C" w:rsidRDefault="0041315B" w:rsidP="00FF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43113C" w:rsidRDefault="0041315B" w:rsidP="00FF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41315B" w:rsidRPr="0043113C" w:rsidTr="00AD61B4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:rsidR="0041315B" w:rsidRPr="0043113C" w:rsidRDefault="00FF4B07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10,268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FE2F11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8,522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43113C" w:rsidRDefault="0041315B" w:rsidP="00FF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43113C" w:rsidRDefault="0041315B" w:rsidP="00FF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41315B" w:rsidRPr="0043113C" w:rsidTr="00AD61B4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:rsidR="0041315B" w:rsidRPr="0043113C" w:rsidRDefault="00FF4B07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29,334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FE2F11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29,920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43113C" w:rsidRDefault="0041315B" w:rsidP="00FF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41315B" w:rsidRPr="0043113C" w:rsidRDefault="0041315B" w:rsidP="00FF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41315B" w:rsidRPr="0043113C" w:rsidTr="00AD61B4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1315B" w:rsidRPr="0043113C" w:rsidRDefault="00FF4B07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1,784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1315B" w:rsidRPr="00FE2F11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1,812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1315B" w:rsidRPr="00221132" w:rsidRDefault="0041315B" w:rsidP="00FF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21132">
              <w:rPr>
                <w:rFonts w:ascii="Angsana New" w:hAnsi="Angsan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1315B" w:rsidRPr="00412DC5" w:rsidRDefault="0041315B" w:rsidP="00FF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300" w:lineRule="exact"/>
              <w:ind w:left="-108" w:right="284" w:hanging="374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412DC5">
              <w:rPr>
                <w:rFonts w:ascii="Angsana New" w:hAnsi="Angsana New" w:hint="cs"/>
                <w:b/>
                <w:sz w:val="26"/>
                <w:szCs w:val="26"/>
                <w:cs/>
              </w:rPr>
              <w:t>-</w:t>
            </w:r>
          </w:p>
        </w:tc>
      </w:tr>
      <w:tr w:rsidR="0041315B" w:rsidRPr="0043113C" w:rsidTr="00AD61B4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43113C" w:rsidRDefault="00FF4B07" w:rsidP="00FF4B07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624,350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A1047D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633,78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43113C" w:rsidRDefault="00740AC9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0AC9">
              <w:rPr>
                <w:rFonts w:ascii="Angsana New" w:hAnsi="Angsana New"/>
                <w:sz w:val="26"/>
                <w:szCs w:val="26"/>
              </w:rPr>
              <w:t>520,85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:rsidR="0041315B" w:rsidRPr="0043113C" w:rsidRDefault="0041315B" w:rsidP="00FF4B07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536,003</w:t>
            </w:r>
          </w:p>
        </w:tc>
      </w:tr>
      <w:tr w:rsidR="0041315B" w:rsidRPr="0043113C" w:rsidTr="000D39A1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5F7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3113C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1315B" w:rsidRPr="0043113C" w:rsidRDefault="00FF4B07" w:rsidP="00FF4B0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(56,228)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1315B" w:rsidRPr="00FE2F11" w:rsidRDefault="0041315B" w:rsidP="00FF4B0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(48,74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FE2F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1315B" w:rsidRPr="0043113C" w:rsidRDefault="00B4796B" w:rsidP="00FF4B07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796B">
              <w:rPr>
                <w:rFonts w:ascii="Angsana New" w:hAnsi="Angsana New"/>
                <w:sz w:val="26"/>
                <w:szCs w:val="26"/>
                <w:cs/>
              </w:rPr>
              <w:t>(39</w:t>
            </w:r>
            <w:r w:rsidRPr="00B4796B">
              <w:rPr>
                <w:rFonts w:ascii="Angsana New" w:hAnsi="Angsana New"/>
                <w:sz w:val="26"/>
                <w:szCs w:val="26"/>
              </w:rPr>
              <w:t>,</w:t>
            </w:r>
            <w:r w:rsidRPr="00B4796B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="005D147D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B4796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1315B" w:rsidRPr="0043113C" w:rsidRDefault="0041315B" w:rsidP="00FF4B0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(33,834)</w:t>
            </w:r>
          </w:p>
        </w:tc>
      </w:tr>
      <w:tr w:rsidR="0041315B" w:rsidRPr="0043113C" w:rsidTr="000D39A1">
        <w:tc>
          <w:tcPr>
            <w:tcW w:w="2891" w:type="dxa"/>
          </w:tcPr>
          <w:p w:rsidR="0041315B" w:rsidRPr="0043113C" w:rsidRDefault="0041315B" w:rsidP="00FF4B0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1315B" w:rsidRPr="0043113C" w:rsidRDefault="00FF4B07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568,122</w:t>
            </w:r>
          </w:p>
        </w:tc>
        <w:tc>
          <w:tcPr>
            <w:tcW w:w="143" w:type="dxa"/>
          </w:tcPr>
          <w:p w:rsidR="0041315B" w:rsidRPr="0043113C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1315B" w:rsidRPr="00FE2F11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F11">
              <w:rPr>
                <w:rFonts w:ascii="Angsana New" w:hAnsi="Angsana New"/>
                <w:sz w:val="26"/>
                <w:szCs w:val="26"/>
              </w:rPr>
              <w:t>585,04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5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highlight w:val="lightGray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1315B" w:rsidRPr="0043113C" w:rsidRDefault="00B4796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796B">
              <w:rPr>
                <w:rFonts w:ascii="Angsana New" w:hAnsi="Angsana New"/>
                <w:sz w:val="26"/>
                <w:szCs w:val="26"/>
                <w:cs/>
              </w:rPr>
              <w:t>480</w:t>
            </w:r>
            <w:r w:rsidRPr="00B4796B">
              <w:rPr>
                <w:rFonts w:ascii="Angsana New" w:hAnsi="Angsana New"/>
                <w:sz w:val="26"/>
                <w:szCs w:val="26"/>
              </w:rPr>
              <w:t>,</w:t>
            </w:r>
            <w:r w:rsidRPr="00B4796B">
              <w:rPr>
                <w:rFonts w:ascii="Angsana New" w:hAnsi="Angsana New"/>
                <w:sz w:val="26"/>
                <w:szCs w:val="26"/>
                <w:cs/>
              </w:rPr>
              <w:t>954</w:t>
            </w:r>
          </w:p>
        </w:tc>
        <w:tc>
          <w:tcPr>
            <w:tcW w:w="142" w:type="dxa"/>
          </w:tcPr>
          <w:p w:rsidR="0041315B" w:rsidRPr="0043113C" w:rsidRDefault="0041315B" w:rsidP="00FF4B07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41315B" w:rsidRPr="0043113C" w:rsidRDefault="0041315B" w:rsidP="00FF4B0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502,169</w:t>
            </w:r>
          </w:p>
        </w:tc>
      </w:tr>
    </w:tbl>
    <w:p w:rsidR="005A40FD" w:rsidRDefault="005A40FD" w:rsidP="00F3619D">
      <w:pPr>
        <w:tabs>
          <w:tab w:val="clear" w:pos="227"/>
          <w:tab w:val="clear" w:pos="454"/>
          <w:tab w:val="clear" w:pos="680"/>
          <w:tab w:val="left" w:pos="567"/>
        </w:tabs>
        <w:spacing w:line="320" w:lineRule="exact"/>
        <w:contextualSpacing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5A40FD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C0E0B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Pr="00D03207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</w:t>
      </w:r>
      <w:r w:rsidRPr="005C0E0B">
        <w:rPr>
          <w:rFonts w:ascii="Angsana New" w:hAnsi="Angsana New" w:hint="cs"/>
          <w:sz w:val="32"/>
          <w:szCs w:val="32"/>
          <w:cs/>
        </w:rPr>
        <w:t xml:space="preserve"> </w:t>
      </w:r>
      <w:r w:rsidRPr="005C0E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1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3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4052CA" w:rsidRPr="004052CA" w:rsidTr="00710C63"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52C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52CA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052CA" w:rsidRPr="004052CA" w:rsidRDefault="004052CA" w:rsidP="00A35172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23F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13423F" w:rsidRPr="004052CA" w:rsidRDefault="0013423F" w:rsidP="0013423F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8" w:type="dxa"/>
          </w:tcPr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13423F" w:rsidRPr="0034612E" w:rsidRDefault="0013423F" w:rsidP="0013423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40AC9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40AC9" w:rsidRPr="004052CA" w:rsidRDefault="00740AC9" w:rsidP="00740AC9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:rsidR="00740AC9" w:rsidRPr="004052CA" w:rsidRDefault="008F14B3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14B3"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65" w:type="dxa"/>
          </w:tcPr>
          <w:p w:rsidR="00740AC9" w:rsidRPr="004052CA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:rsidR="00740AC9" w:rsidRPr="004052CA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13,903</w:t>
            </w:r>
          </w:p>
        </w:tc>
        <w:tc>
          <w:tcPr>
            <w:tcW w:w="138" w:type="dxa"/>
          </w:tcPr>
          <w:p w:rsidR="00740AC9" w:rsidRPr="004052CA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740AC9" w:rsidRPr="004052CA" w:rsidRDefault="00F21930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1930"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  <w:tc>
          <w:tcPr>
            <w:tcW w:w="134" w:type="dxa"/>
          </w:tcPr>
          <w:p w:rsidR="00740AC9" w:rsidRPr="004052CA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740AC9" w:rsidRPr="004052CA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8,090</w:t>
            </w:r>
          </w:p>
        </w:tc>
      </w:tr>
      <w:tr w:rsidR="00740AC9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740AC9" w:rsidRPr="004B60D6" w:rsidRDefault="00740AC9" w:rsidP="00740AC9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ค่าเผื่อเพิ่มในระหว่างงวด</w:t>
            </w:r>
          </w:p>
        </w:tc>
        <w:tc>
          <w:tcPr>
            <w:tcW w:w="1250" w:type="dxa"/>
          </w:tcPr>
          <w:p w:rsidR="00740AC9" w:rsidRDefault="00B60500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7,481</w:t>
            </w:r>
          </w:p>
        </w:tc>
        <w:tc>
          <w:tcPr>
            <w:tcW w:w="165" w:type="dxa"/>
          </w:tcPr>
          <w:p w:rsidR="00740AC9" w:rsidRPr="004052CA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:rsidR="00740AC9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  <w:r w:rsidR="007E6E6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8" w:type="dxa"/>
          </w:tcPr>
          <w:p w:rsidR="00740AC9" w:rsidRPr="004052CA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740AC9" w:rsidRPr="00412DC5" w:rsidRDefault="00345782" w:rsidP="0074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left="-108" w:right="72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782">
              <w:rPr>
                <w:rFonts w:ascii="Angsana New" w:hAnsi="Angsana New"/>
                <w:sz w:val="26"/>
                <w:szCs w:val="26"/>
              </w:rPr>
              <w:t>6,070</w:t>
            </w:r>
          </w:p>
        </w:tc>
        <w:tc>
          <w:tcPr>
            <w:tcW w:w="134" w:type="dxa"/>
          </w:tcPr>
          <w:p w:rsidR="00740AC9" w:rsidRPr="004052CA" w:rsidRDefault="00740AC9" w:rsidP="00740AC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:rsidR="00740AC9" w:rsidRPr="00412DC5" w:rsidRDefault="00740AC9" w:rsidP="0074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left="-108" w:right="72" w:hanging="3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27,264</w:t>
            </w:r>
          </w:p>
        </w:tc>
      </w:tr>
      <w:tr w:rsidR="00B60500" w:rsidRPr="004052CA" w:rsidTr="00FA6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B60500" w:rsidRPr="004052CA" w:rsidRDefault="00B60500" w:rsidP="00B60500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</w:t>
            </w: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:rsidR="00B60500" w:rsidRPr="0043113C" w:rsidRDefault="00B60500" w:rsidP="00B60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65" w:type="dxa"/>
          </w:tcPr>
          <w:p w:rsidR="00B60500" w:rsidRPr="004052CA" w:rsidRDefault="00B60500" w:rsidP="00B6050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:rsidR="00B60500" w:rsidRPr="004052CA" w:rsidRDefault="00B60500" w:rsidP="00B6050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</w:t>
            </w:r>
            <w:r w:rsidR="0007267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</w:tcPr>
          <w:p w:rsidR="00B60500" w:rsidRPr="004052CA" w:rsidRDefault="00B60500" w:rsidP="00B6050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B60500" w:rsidRPr="0043113C" w:rsidRDefault="00B60500" w:rsidP="00B60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0"/>
                <w:tab w:val="left" w:pos="1500"/>
              </w:tabs>
              <w:spacing w:line="290" w:lineRule="exact"/>
              <w:ind w:left="-108" w:right="284" w:hanging="37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B60500" w:rsidRPr="004052CA" w:rsidRDefault="00B60500" w:rsidP="00B60500">
            <w:pPr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B60500" w:rsidRPr="004052CA" w:rsidRDefault="00B60500" w:rsidP="00B6050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</w:t>
            </w:r>
            <w:r w:rsidR="004B2055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60500" w:rsidRPr="004052CA" w:rsidTr="0071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973" w:type="dxa"/>
          </w:tcPr>
          <w:p w:rsidR="00B60500" w:rsidRPr="004052CA" w:rsidRDefault="00B60500" w:rsidP="00B60500">
            <w:pPr>
              <w:spacing w:line="290" w:lineRule="exact"/>
              <w:ind w:left="88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:rsidR="00B60500" w:rsidRPr="004052CA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56,228</w:t>
            </w:r>
          </w:p>
        </w:tc>
        <w:tc>
          <w:tcPr>
            <w:tcW w:w="165" w:type="dxa"/>
          </w:tcPr>
          <w:p w:rsidR="00B60500" w:rsidRPr="004052CA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:rsidR="00B60500" w:rsidRPr="004052CA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38" w:type="dxa"/>
          </w:tcPr>
          <w:p w:rsidR="00B60500" w:rsidRPr="004052CA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B60500" w:rsidRPr="004052CA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39,904</w:t>
            </w:r>
          </w:p>
        </w:tc>
        <w:tc>
          <w:tcPr>
            <w:tcW w:w="134" w:type="dxa"/>
          </w:tcPr>
          <w:p w:rsidR="00B60500" w:rsidRPr="004052CA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:rsidR="00B60500" w:rsidRPr="004052CA" w:rsidRDefault="00B60500" w:rsidP="00B6050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9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</w:tr>
    </w:tbl>
    <w:p w:rsidR="00AE12E1" w:rsidRDefault="00AE12E1" w:rsidP="005F4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80" w:lineRule="exact"/>
        <w:contextualSpacing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84FEF" w:rsidRDefault="00284FEF" w:rsidP="00A14C87">
      <w:pPr>
        <w:tabs>
          <w:tab w:val="clear" w:pos="227"/>
          <w:tab w:val="clear" w:pos="907"/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Pr="00276BB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Pr="00276BB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Pr="001C2390">
        <w:rPr>
          <w:rFonts w:asciiTheme="majorBidi" w:hAnsiTheme="majorBidi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:rsidR="00B30287" w:rsidRPr="0037014D" w:rsidRDefault="00B30287" w:rsidP="00B3028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7014D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892"/>
        <w:gridCol w:w="1247"/>
        <w:gridCol w:w="139"/>
        <w:gridCol w:w="1307"/>
        <w:gridCol w:w="134"/>
        <w:gridCol w:w="1284"/>
        <w:gridCol w:w="134"/>
        <w:gridCol w:w="1283"/>
      </w:tblGrid>
      <w:tr w:rsidR="00284FEF" w:rsidRPr="00660C50" w:rsidTr="002A37DF">
        <w:trPr>
          <w:trHeight w:val="53"/>
        </w:trPr>
        <w:tc>
          <w:tcPr>
            <w:tcW w:w="2892" w:type="dxa"/>
            <w:shd w:val="clear" w:color="auto" w:fill="auto"/>
          </w:tcPr>
          <w:p w:rsidR="00284FEF" w:rsidRPr="00660C50" w:rsidRDefault="00284FEF" w:rsidP="00284FE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4FEF" w:rsidRPr="004052CA" w:rsidRDefault="00284FEF" w:rsidP="00284FEF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52C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84FEF" w:rsidRPr="00660C50" w:rsidTr="002A37DF">
        <w:trPr>
          <w:trHeight w:val="49"/>
        </w:trPr>
        <w:tc>
          <w:tcPr>
            <w:tcW w:w="2892" w:type="dxa"/>
            <w:shd w:val="clear" w:color="auto" w:fill="auto"/>
          </w:tcPr>
          <w:p w:rsidR="00284FEF" w:rsidRPr="00660C50" w:rsidRDefault="00284FEF" w:rsidP="00284FE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4FEF" w:rsidRPr="004052CA" w:rsidRDefault="00284FEF" w:rsidP="00284FEF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284FEF" w:rsidRPr="004052CA" w:rsidRDefault="00284FEF" w:rsidP="00284FEF">
            <w:pPr>
              <w:tabs>
                <w:tab w:val="left" w:pos="284"/>
                <w:tab w:val="left" w:pos="567"/>
              </w:tabs>
              <w:spacing w:line="29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4FEF" w:rsidRPr="004052CA" w:rsidRDefault="00284FEF" w:rsidP="00284FEF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52C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4FEF" w:rsidRPr="00660C50" w:rsidTr="002A37DF">
        <w:trPr>
          <w:trHeight w:val="49"/>
        </w:trPr>
        <w:tc>
          <w:tcPr>
            <w:tcW w:w="2892" w:type="dxa"/>
            <w:shd w:val="clear" w:color="auto" w:fill="auto"/>
          </w:tcPr>
          <w:p w:rsidR="00284FEF" w:rsidRPr="00660C50" w:rsidRDefault="00284FEF" w:rsidP="00284FEF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612E">
              <w:rPr>
                <w:rFonts w:ascii="Angsana New" w:hAnsi="Angsana New"/>
                <w:sz w:val="26"/>
                <w:szCs w:val="26"/>
              </w:rPr>
              <w:br/>
            </w: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612E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:rsidR="00284FEF" w:rsidRPr="0034612E" w:rsidRDefault="00284FEF" w:rsidP="00284FEF">
            <w:pPr>
              <w:tabs>
                <w:tab w:val="left" w:pos="11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612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4612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C665C" w:rsidRPr="00660C50" w:rsidTr="007C665C">
        <w:trPr>
          <w:trHeight w:val="284"/>
        </w:trPr>
        <w:tc>
          <w:tcPr>
            <w:tcW w:w="2892" w:type="dxa"/>
            <w:shd w:val="clear" w:color="auto" w:fill="auto"/>
          </w:tcPr>
          <w:p w:rsidR="007C665C" w:rsidRPr="002A37DF" w:rsidRDefault="003A0564" w:rsidP="007C665C">
            <w:pPr>
              <w:tabs>
                <w:tab w:val="clear" w:pos="2580"/>
                <w:tab w:val="clear" w:pos="2807"/>
              </w:tabs>
              <w:spacing w:line="320" w:lineRule="exact"/>
              <w:ind w:left="170" w:right="-62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ตราสารอนุพันธ์</w:t>
            </w:r>
            <w:r w:rsidR="007C665C" w:rsidRPr="002A37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7C665C" w:rsidRPr="00660C50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39</w:t>
            </w:r>
          </w:p>
        </w:tc>
        <w:tc>
          <w:tcPr>
            <w:tcW w:w="139" w:type="dxa"/>
            <w:vAlign w:val="bottom"/>
          </w:tcPr>
          <w:p w:rsidR="007C665C" w:rsidRPr="00660C50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7C665C" w:rsidRPr="0042584B" w:rsidRDefault="007C665C" w:rsidP="007C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:rsidR="007C665C" w:rsidRPr="00660C50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7C665C" w:rsidRPr="00284FEF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6"/>
                <w:szCs w:val="26"/>
                <w:cs/>
              </w:rPr>
            </w:pPr>
            <w:r w:rsidRPr="00284FEF">
              <w:rPr>
                <w:rFonts w:asciiTheme="majorBidi" w:eastAsia="Arial Unicode MS" w:hAnsiTheme="majorBidi"/>
                <w:b/>
                <w:color w:val="000000"/>
                <w:sz w:val="26"/>
                <w:szCs w:val="26"/>
                <w:cs/>
              </w:rPr>
              <w:t>39</w:t>
            </w:r>
          </w:p>
        </w:tc>
        <w:tc>
          <w:tcPr>
            <w:tcW w:w="134" w:type="dxa"/>
            <w:vAlign w:val="bottom"/>
          </w:tcPr>
          <w:p w:rsidR="007C665C" w:rsidRPr="00660C50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7C665C" w:rsidRPr="0042584B" w:rsidRDefault="007C665C" w:rsidP="007C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7C665C" w:rsidRPr="00660C50" w:rsidTr="007C665C">
        <w:trPr>
          <w:trHeight w:val="284"/>
        </w:trPr>
        <w:tc>
          <w:tcPr>
            <w:tcW w:w="2892" w:type="dxa"/>
            <w:shd w:val="clear" w:color="auto" w:fill="auto"/>
          </w:tcPr>
          <w:p w:rsidR="007C665C" w:rsidRPr="00284FEF" w:rsidRDefault="007C665C" w:rsidP="007C665C">
            <w:pPr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4FE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  <w:r w:rsidRPr="00284FE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7C665C" w:rsidRPr="00660C50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39</w:t>
            </w:r>
          </w:p>
        </w:tc>
        <w:tc>
          <w:tcPr>
            <w:tcW w:w="139" w:type="dxa"/>
            <w:vAlign w:val="bottom"/>
          </w:tcPr>
          <w:p w:rsidR="007C665C" w:rsidRPr="00660C50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7C665C" w:rsidRPr="0042584B" w:rsidRDefault="007C665C" w:rsidP="007C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  <w:vAlign w:val="bottom"/>
          </w:tcPr>
          <w:p w:rsidR="007C665C" w:rsidRPr="00660C50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7C665C" w:rsidRPr="00284FEF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/>
                <w:color w:val="000000"/>
                <w:sz w:val="26"/>
                <w:szCs w:val="26"/>
              </w:rPr>
            </w:pPr>
            <w:r w:rsidRPr="00284FEF">
              <w:rPr>
                <w:rFonts w:asciiTheme="majorBidi" w:eastAsia="Arial Unicode MS" w:hAnsiTheme="majorBidi"/>
                <w:b/>
                <w:color w:val="000000"/>
                <w:sz w:val="26"/>
                <w:szCs w:val="26"/>
                <w:cs/>
              </w:rPr>
              <w:t>39</w:t>
            </w:r>
          </w:p>
        </w:tc>
        <w:tc>
          <w:tcPr>
            <w:tcW w:w="134" w:type="dxa"/>
            <w:vAlign w:val="bottom"/>
          </w:tcPr>
          <w:p w:rsidR="007C665C" w:rsidRPr="00660C50" w:rsidRDefault="007C665C" w:rsidP="007C665C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7C665C" w:rsidRPr="0042584B" w:rsidRDefault="007C665C" w:rsidP="007C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2584B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</w:tbl>
    <w:p w:rsidR="00345782" w:rsidRDefault="00345782" w:rsidP="005F4D44">
      <w:pPr>
        <w:spacing w:line="3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5A40FD" w:rsidRPr="002E2D96" w:rsidRDefault="00284FEF" w:rsidP="00702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2E2D9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A40FD" w:rsidRPr="002E2D9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702CB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4D4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5A40FD" w:rsidRPr="00AB58F6" w:rsidRDefault="005A40FD" w:rsidP="00AB58F6">
      <w:pPr>
        <w:tabs>
          <w:tab w:val="clear" w:pos="227"/>
          <w:tab w:val="clear" w:pos="680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ณ 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31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มีนาคม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284FEF">
        <w:rPr>
          <w:rFonts w:asciiTheme="majorBidi" w:hAnsiTheme="majorBidi" w:cstheme="majorBidi"/>
          <w:spacing w:val="-4"/>
          <w:sz w:val="32"/>
          <w:szCs w:val="32"/>
          <w:lang w:val="en-GB"/>
        </w:rPr>
        <w:t>3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และวันที่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C12402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284FEF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C1240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บริษัทมีเงินฝากประจำกับธนาคารในประเทศ</w:t>
      </w:r>
      <w:r w:rsidRPr="00B96AF3">
        <w:rPr>
          <w:rFonts w:asciiTheme="majorBidi" w:hAnsiTheme="majorBidi" w:cstheme="majorBidi"/>
          <w:sz w:val="32"/>
          <w:szCs w:val="32"/>
          <w:cs/>
          <w:lang w:val="en-GB"/>
        </w:rPr>
        <w:t>หลายแห่งจำนวน</w:t>
      </w:r>
      <w:r w:rsidR="00FD08D4" w:rsidRPr="00B96AF3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เงิน </w:t>
      </w:r>
      <w:r w:rsidR="00B51990" w:rsidRPr="00B96AF3">
        <w:rPr>
          <w:rFonts w:asciiTheme="majorBidi" w:hAnsiTheme="majorBidi" w:cstheme="majorBidi"/>
          <w:sz w:val="32"/>
          <w:szCs w:val="32"/>
        </w:rPr>
        <w:t>81.16</w:t>
      </w:r>
      <w:r w:rsidR="00FD08D4" w:rsidRPr="00B96AF3">
        <w:rPr>
          <w:rFonts w:asciiTheme="majorBidi" w:hAnsiTheme="majorBidi" w:cstheme="majorBidi"/>
          <w:sz w:val="32"/>
          <w:szCs w:val="32"/>
        </w:rPr>
        <w:t xml:space="preserve"> </w:t>
      </w:r>
      <w:r w:rsidRPr="00B96AF3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</w:t>
      </w:r>
      <w:r w:rsidR="00B51990" w:rsidRPr="00B96AF3">
        <w:rPr>
          <w:rFonts w:asciiTheme="majorBidi" w:hAnsiTheme="majorBidi" w:cstheme="majorBidi"/>
          <w:sz w:val="32"/>
          <w:szCs w:val="32"/>
          <w:cs/>
          <w:lang w:val="en-GB"/>
        </w:rPr>
        <w:t xml:space="preserve">อัตราดอกเบี้ยร้อยละ </w:t>
      </w:r>
      <w:r w:rsidR="00B51990" w:rsidRPr="00B96AF3">
        <w:rPr>
          <w:rFonts w:asciiTheme="majorBidi" w:hAnsiTheme="majorBidi" w:cstheme="majorBidi"/>
          <w:sz w:val="32"/>
          <w:szCs w:val="32"/>
          <w:lang w:val="en-GB"/>
        </w:rPr>
        <w:t>0.45</w:t>
      </w:r>
      <w:r w:rsidR="00B51990" w:rsidRPr="00B96AF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B51990" w:rsidRPr="00B96AF3">
        <w:rPr>
          <w:rFonts w:asciiTheme="majorBidi" w:hAnsiTheme="majorBidi" w:cstheme="majorBidi" w:hint="cs"/>
          <w:sz w:val="32"/>
          <w:szCs w:val="32"/>
          <w:cs/>
          <w:lang w:val="en-GB"/>
        </w:rPr>
        <w:t>-</w:t>
      </w:r>
      <w:r w:rsidR="00B51990" w:rsidRPr="00B96AF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B51990" w:rsidRPr="00B96AF3">
        <w:rPr>
          <w:rFonts w:asciiTheme="majorBidi" w:hAnsiTheme="majorBidi" w:cstheme="majorBidi"/>
          <w:sz w:val="32"/>
          <w:szCs w:val="32"/>
          <w:lang w:val="en-GB"/>
        </w:rPr>
        <w:t>1.35</w:t>
      </w:r>
      <w:r w:rsidR="00B51990" w:rsidRPr="00B96AF3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ต่อปี</w:t>
      </w:r>
      <w:r w:rsidR="00B51990" w:rsidRPr="00B96AF3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และ</w:t>
      </w:r>
      <w:r w:rsidR="00FD08D4" w:rsidRPr="00B96AF3">
        <w:rPr>
          <w:rFonts w:asciiTheme="majorBidi" w:hAnsiTheme="majorBidi" w:cstheme="majorBidi"/>
          <w:sz w:val="32"/>
          <w:szCs w:val="32"/>
          <w:cs/>
          <w:lang w:val="en-GB"/>
        </w:rPr>
        <w:t xml:space="preserve">อัตราดอกเบี้ยร้อยละ </w:t>
      </w:r>
      <w:r w:rsidR="00B96AF3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="00FD08D4" w:rsidRPr="00566FDB">
        <w:rPr>
          <w:rFonts w:asciiTheme="majorBidi" w:hAnsiTheme="majorBidi" w:cstheme="majorBidi"/>
          <w:spacing w:val="-6"/>
          <w:sz w:val="32"/>
          <w:szCs w:val="32"/>
          <w:lang w:val="en-GB"/>
        </w:rPr>
        <w:t>0.65</w:t>
      </w:r>
      <w:r w:rsidR="00FD08D4" w:rsidRPr="00566F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EB358F" w:rsidRPr="00566FDB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-</w:t>
      </w:r>
      <w:r w:rsidR="00FD08D4" w:rsidRPr="00566F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FD08D4" w:rsidRPr="00566FDB">
        <w:rPr>
          <w:rFonts w:asciiTheme="majorBidi" w:hAnsiTheme="majorBidi" w:cstheme="majorBidi"/>
          <w:spacing w:val="-6"/>
          <w:sz w:val="32"/>
          <w:szCs w:val="32"/>
          <w:lang w:val="en-GB"/>
        </w:rPr>
        <w:t>1.35</w:t>
      </w:r>
      <w:r w:rsidR="00FD08D4" w:rsidRPr="00566F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ต่อปี</w:t>
      </w:r>
      <w:r w:rsidR="0071653F" w:rsidRPr="00566FDB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 </w:t>
      </w:r>
      <w:r w:rsidR="00566FDB" w:rsidRPr="00566FDB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ตามลำดับ </w:t>
      </w:r>
      <w:r w:rsidRPr="00566F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ซึ่งใช้เป็นหลักประกันวงเงินสินเชื่อ</w:t>
      </w:r>
      <w:r w:rsidR="00FD08D4" w:rsidRPr="00566FDB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กับ</w:t>
      </w:r>
      <w:r w:rsidRPr="00566FD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ธนาคารในประเทศดังกล่าว (ดูหมายเหตุ </w:t>
      </w:r>
      <w:r w:rsidR="00E2328D">
        <w:rPr>
          <w:rFonts w:asciiTheme="majorBidi" w:hAnsiTheme="majorBidi" w:cstheme="majorBidi"/>
          <w:spacing w:val="-6"/>
          <w:sz w:val="32"/>
          <w:szCs w:val="32"/>
          <w:lang w:val="en-GB"/>
        </w:rPr>
        <w:t>18</w:t>
      </w:r>
      <w:r w:rsidRPr="00566FDB">
        <w:rPr>
          <w:rFonts w:asciiTheme="majorBidi" w:hAnsiTheme="majorBidi" w:cstheme="majorBidi"/>
          <w:spacing w:val="-6"/>
          <w:sz w:val="32"/>
          <w:szCs w:val="32"/>
          <w:lang w:val="en-GB"/>
        </w:rPr>
        <w:t>)</w:t>
      </w:r>
    </w:p>
    <w:p w:rsidR="00D82471" w:rsidRPr="002E2D96" w:rsidRDefault="00345782" w:rsidP="002E2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2E2D9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D82471" w:rsidRPr="002E2D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471" w:rsidRPr="002E2D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2E2D9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D82471" w:rsidRPr="00005122" w:rsidRDefault="00D82471" w:rsidP="00A35172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05122">
        <w:rPr>
          <w:rFonts w:asciiTheme="majorBidi" w:hAnsiTheme="majorBidi" w:cstheme="majorBidi"/>
          <w:sz w:val="32"/>
          <w:szCs w:val="32"/>
          <w:cs/>
        </w:rPr>
        <w:t>เงินลงทุนในบ</w:t>
      </w:r>
      <w:r>
        <w:rPr>
          <w:rFonts w:asciiTheme="majorBidi" w:hAnsiTheme="majorBidi" w:cstheme="majorBidi"/>
          <w:sz w:val="32"/>
          <w:szCs w:val="32"/>
          <w:cs/>
        </w:rPr>
        <w:t>ริษัทย่อย</w:t>
      </w:r>
      <w:r w:rsidR="009942D3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512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71653F" w:rsidRPr="00EB358F" w:rsidTr="00A35172">
        <w:trPr>
          <w:cantSplit/>
        </w:trPr>
        <w:tc>
          <w:tcPr>
            <w:tcW w:w="243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513644543"/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71653F" w:rsidRPr="00EB358F" w:rsidTr="00A35172">
        <w:trPr>
          <w:cantSplit/>
        </w:trPr>
        <w:tc>
          <w:tcPr>
            <w:tcW w:w="243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1653F" w:rsidRPr="00EB358F" w:rsidRDefault="0071653F" w:rsidP="00EB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5B1365" w:rsidRPr="00EB358F" w:rsidTr="0071653F">
        <w:trPr>
          <w:cantSplit/>
        </w:trPr>
        <w:tc>
          <w:tcPr>
            <w:tcW w:w="2438" w:type="dxa"/>
            <w:tcBorders>
              <w:bottom w:val="single" w:sz="4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8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EB358F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B1365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EB358F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สำหรับงวดสามเดือน</w:t>
            </w:r>
          </w:p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EB358F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</w:p>
        </w:tc>
      </w:tr>
      <w:tr w:rsidR="005B1365" w:rsidRPr="00EB358F" w:rsidTr="0071653F">
        <w:trPr>
          <w:cantSplit/>
        </w:trPr>
        <w:tc>
          <w:tcPr>
            <w:tcW w:w="2438" w:type="dxa"/>
            <w:tcBorders>
              <w:top w:val="single" w:sz="4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5B1365" w:rsidRPr="00EB358F" w:rsidTr="0071653F">
        <w:trPr>
          <w:cantSplit/>
        </w:trPr>
        <w:tc>
          <w:tcPr>
            <w:tcW w:w="2438" w:type="dxa"/>
            <w:vAlign w:val="center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พรีเมี่ยม เฟล็กซิเบิ้ล </w:t>
            </w:r>
            <w:r w:rsidRPr="00EB358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แพคเกจจิ้ง จำกัด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5B1365" w:rsidRPr="00EB358F" w:rsidRDefault="005B1365" w:rsidP="005B1365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:rsidR="005B1365" w:rsidRPr="00EB358F" w:rsidRDefault="005B1365" w:rsidP="005B1365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B1365" w:rsidRPr="00EB358F" w:rsidTr="00887FDA">
        <w:trPr>
          <w:cantSplit/>
          <w:trHeight w:val="63"/>
        </w:trPr>
        <w:tc>
          <w:tcPr>
            <w:tcW w:w="2438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5B1365" w:rsidRPr="00EB358F" w:rsidRDefault="005B1365" w:rsidP="005B1365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5B1365" w:rsidRPr="00EB358F" w:rsidRDefault="005B1365" w:rsidP="005B1365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B1365" w:rsidRPr="00EB358F" w:rsidTr="0071653F">
        <w:trPr>
          <w:cantSplit/>
        </w:trPr>
        <w:tc>
          <w:tcPr>
            <w:tcW w:w="2438" w:type="dxa"/>
            <w:vAlign w:val="center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:rsidR="005B1365" w:rsidRPr="00EB358F" w:rsidRDefault="005B1365" w:rsidP="005B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:rsidR="005B1365" w:rsidRPr="00EB358F" w:rsidRDefault="005B1365" w:rsidP="005B1365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:rsidR="005B1365" w:rsidRPr="00EB358F" w:rsidRDefault="005B1365" w:rsidP="005B1365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B358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0"/>
    </w:tbl>
    <w:p w:rsidR="0014719F" w:rsidRDefault="0014719F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14719F" w:rsidRPr="002E2D96" w:rsidRDefault="0014719F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2E2D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2D9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2E2D9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14719F" w:rsidRDefault="0014719F" w:rsidP="00F2757C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2508438"/>
      <w:r>
        <w:rPr>
          <w:rFonts w:asciiTheme="majorBidi" w:hAnsiTheme="majorBidi"/>
          <w:sz w:val="32"/>
          <w:szCs w:val="32"/>
          <w:cs/>
        </w:rPr>
        <w:t xml:space="preserve">ณ </w:t>
      </w:r>
      <w:r w:rsidR="00C608AB" w:rsidRPr="0043585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608AB" w:rsidRPr="00567B96">
        <w:rPr>
          <w:rFonts w:asciiTheme="majorBidi" w:hAnsiTheme="majorBidi" w:cstheme="majorBidi"/>
          <w:sz w:val="32"/>
          <w:szCs w:val="32"/>
        </w:rPr>
        <w:t>31</w:t>
      </w:r>
      <w:r w:rsidR="00C608AB" w:rsidRPr="0043585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608AB" w:rsidRPr="00567B96">
        <w:rPr>
          <w:rFonts w:asciiTheme="majorBidi" w:hAnsiTheme="majorBidi" w:cstheme="majorBidi"/>
          <w:sz w:val="32"/>
          <w:szCs w:val="32"/>
        </w:rPr>
        <w:t>256</w:t>
      </w:r>
      <w:r w:rsidR="00C608AB">
        <w:rPr>
          <w:rFonts w:asciiTheme="majorBidi" w:hAnsiTheme="majorBidi" w:cstheme="majorBidi"/>
          <w:sz w:val="32"/>
          <w:szCs w:val="32"/>
        </w:rPr>
        <w:t xml:space="preserve">3 </w:t>
      </w:r>
      <w:r w:rsidR="00C608AB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/>
          <w:sz w:val="32"/>
          <w:szCs w:val="32"/>
        </w:rPr>
        <w:t xml:space="preserve">31 </w:t>
      </w:r>
      <w:r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 w:hint="cs"/>
          <w:sz w:val="32"/>
          <w:szCs w:val="32"/>
          <w:cs/>
        </w:rPr>
        <w:t xml:space="preserve"> อสังหาริมทรัพย์เพื่อการลงทุนเป็นที่ดินที่ยังไม่ใช้ดำเนินงานของบริษัทจำนวน </w:t>
      </w:r>
      <w:r>
        <w:rPr>
          <w:rFonts w:asciiTheme="majorBidi" w:hAnsiTheme="majorBidi"/>
          <w:sz w:val="32"/>
          <w:szCs w:val="32"/>
        </w:rPr>
        <w:t xml:space="preserve">2 </w:t>
      </w:r>
      <w:r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>
        <w:rPr>
          <w:rFonts w:asciiTheme="majorBidi" w:hAnsiTheme="majorBidi"/>
          <w:sz w:val="32"/>
          <w:szCs w:val="32"/>
        </w:rPr>
        <w:t xml:space="preserve">11.15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โดยเมื่อวันที่ </w:t>
      </w:r>
      <w:r>
        <w:rPr>
          <w:rFonts w:asciiTheme="majorBidi" w:hAnsiTheme="majorBidi"/>
          <w:sz w:val="32"/>
          <w:szCs w:val="32"/>
        </w:rPr>
        <w:t>21</w:t>
      </w:r>
      <w:r>
        <w:rPr>
          <w:rFonts w:asciiTheme="majorBidi" w:hAnsiTheme="majorBidi" w:hint="cs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/>
          <w:sz w:val="32"/>
          <w:szCs w:val="32"/>
        </w:rPr>
        <w:t>2560</w:t>
      </w:r>
      <w:r>
        <w:rPr>
          <w:rFonts w:asciiTheme="majorBidi" w:hAnsiTheme="majorBidi" w:hint="cs"/>
          <w:sz w:val="32"/>
          <w:szCs w:val="32"/>
          <w:cs/>
        </w:rPr>
        <w:t xml:space="preserve"> บริษัทได้ประเมินราคาที่ดินแปลงที่ </w:t>
      </w:r>
      <w:r>
        <w:rPr>
          <w:rFonts w:asciiTheme="majorBidi" w:hAnsiTheme="majorBidi"/>
          <w:sz w:val="32"/>
          <w:szCs w:val="32"/>
        </w:rPr>
        <w:t xml:space="preserve">1 </w:t>
      </w:r>
      <w:r>
        <w:rPr>
          <w:rFonts w:asciiTheme="majorBidi" w:hAnsiTheme="majorBidi" w:hint="cs"/>
          <w:sz w:val="32"/>
          <w:szCs w:val="32"/>
          <w:cs/>
        </w:rPr>
        <w:t>โดยผู้ประเมินราคาอิสระใช้วิธีเปรียบเทียบกับราคาตลาด มีมูลค่าประเมินเป็นจำนวนเงิน</w:t>
      </w:r>
      <w:r>
        <w:rPr>
          <w:rFonts w:asciiTheme="majorBidi" w:hAnsiTheme="majorBidi"/>
          <w:sz w:val="32"/>
          <w:szCs w:val="32"/>
        </w:rPr>
        <w:t xml:space="preserve"> 4.80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 และวันที่ </w:t>
      </w:r>
      <w:r>
        <w:rPr>
          <w:rFonts w:asciiTheme="majorBidi" w:hAnsiTheme="majorBidi"/>
          <w:sz w:val="32"/>
          <w:szCs w:val="32"/>
        </w:rPr>
        <w:t>2</w:t>
      </w:r>
      <w:r>
        <w:rPr>
          <w:rFonts w:asciiTheme="majorBidi" w:hAnsiTheme="majorBidi" w:hint="cs"/>
          <w:sz w:val="32"/>
          <w:szCs w:val="32"/>
          <w:cs/>
        </w:rPr>
        <w:t xml:space="preserve"> มีนาคม </w:t>
      </w:r>
      <w:r>
        <w:rPr>
          <w:rFonts w:asciiTheme="majorBidi" w:hAnsiTheme="majorBidi"/>
          <w:sz w:val="32"/>
          <w:szCs w:val="32"/>
        </w:rPr>
        <w:t>2561</w:t>
      </w:r>
      <w:r>
        <w:rPr>
          <w:rFonts w:asciiTheme="majorBidi" w:hAnsiTheme="majorBidi" w:hint="cs"/>
          <w:sz w:val="32"/>
          <w:szCs w:val="32"/>
          <w:cs/>
        </w:rPr>
        <w:t xml:space="preserve"> บริษัทได้มีการประเมินราคาที่ดินแปลงที่ </w:t>
      </w:r>
      <w:r>
        <w:rPr>
          <w:rFonts w:asciiTheme="majorBidi" w:hAnsiTheme="majorBidi"/>
          <w:sz w:val="32"/>
          <w:szCs w:val="32"/>
        </w:rPr>
        <w:t xml:space="preserve">2 </w:t>
      </w:r>
      <w:r>
        <w:rPr>
          <w:rFonts w:asciiTheme="majorBidi" w:hAnsiTheme="majorBidi" w:hint="cs"/>
          <w:sz w:val="32"/>
          <w:szCs w:val="32"/>
          <w:cs/>
        </w:rPr>
        <w:t xml:space="preserve">โดยใช้วิธีเปรียบเทียบกับราคาตลาด มีมูลค่าประเมินเป็นจำนวนเงิน </w:t>
      </w:r>
      <w:r>
        <w:rPr>
          <w:rFonts w:asciiTheme="majorBidi" w:hAnsiTheme="majorBidi"/>
          <w:sz w:val="32"/>
          <w:szCs w:val="32"/>
        </w:rPr>
        <w:t>48.20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 รวมอสังหาริมทรัพย์เพื่อการลงทุนมีมูลค่าประเมินทั้งสิ้นเป็นจำนวนเงิน </w:t>
      </w:r>
      <w:r>
        <w:rPr>
          <w:rFonts w:asciiTheme="majorBidi" w:hAnsiTheme="majorBidi"/>
          <w:sz w:val="32"/>
          <w:szCs w:val="32"/>
        </w:rPr>
        <w:t>53.00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</w:t>
      </w:r>
      <w:bookmarkEnd w:id="1"/>
    </w:p>
    <w:p w:rsidR="005123F3" w:rsidRPr="000F47AE" w:rsidRDefault="005123F3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E21F0" w:rsidRPr="00A16885" w:rsidRDefault="00AC588C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E2D96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CE21F0" w:rsidRPr="00A16885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C640A3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4358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:rsidR="00CE21F0" w:rsidRPr="00435850" w:rsidRDefault="00CE21F0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567B96">
        <w:rPr>
          <w:rFonts w:asciiTheme="majorBidi" w:hAnsiTheme="majorBidi" w:cstheme="majorBidi"/>
          <w:sz w:val="32"/>
          <w:szCs w:val="32"/>
        </w:rPr>
        <w:tab/>
      </w:r>
      <w:r w:rsidRPr="00567B96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567B96">
        <w:rPr>
          <w:rFonts w:asciiTheme="majorBidi" w:hAnsiTheme="majorBidi" w:cstheme="majorBidi"/>
          <w:sz w:val="32"/>
          <w:szCs w:val="32"/>
        </w:rPr>
        <w:t>31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35850">
        <w:rPr>
          <w:rFonts w:asciiTheme="majorBidi" w:hAnsiTheme="majorBidi" w:cstheme="majorBidi"/>
          <w:sz w:val="32"/>
          <w:szCs w:val="32"/>
          <w:cs/>
        </w:rPr>
        <w:tab/>
      </w:r>
      <w:r w:rsidR="00550E4F">
        <w:rPr>
          <w:rFonts w:asciiTheme="majorBidi" w:hAnsiTheme="majorBidi" w:cstheme="majorBidi"/>
          <w:sz w:val="32"/>
          <w:szCs w:val="32"/>
        </w:rPr>
        <w:t>2563</w:t>
      </w:r>
      <w:r w:rsidRPr="00A16885">
        <w:rPr>
          <w:rFonts w:asciiTheme="majorBidi" w:hAnsiTheme="majorBidi" w:cstheme="majorBidi"/>
          <w:sz w:val="32"/>
          <w:szCs w:val="32"/>
        </w:rPr>
        <w:t xml:space="preserve"> </w:t>
      </w:r>
      <w:r w:rsidRPr="00435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CE21F0" w:rsidRPr="00F2757C" w:rsidTr="00F968F6">
        <w:tc>
          <w:tcPr>
            <w:tcW w:w="4479" w:type="dxa"/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CE21F0" w:rsidRPr="00F2757C" w:rsidTr="002B5093">
        <w:tc>
          <w:tcPr>
            <w:tcW w:w="4479" w:type="dxa"/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1F0" w:rsidRPr="00F2757C" w:rsidTr="002B5093">
        <w:tc>
          <w:tcPr>
            <w:tcW w:w="4479" w:type="dxa"/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CE21F0" w:rsidRPr="00F2757C" w:rsidTr="002B5093">
        <w:tc>
          <w:tcPr>
            <w:tcW w:w="4479" w:type="dxa"/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FA65BB"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</w:t>
            </w:r>
          </w:p>
        </w:tc>
        <w:tc>
          <w:tcPr>
            <w:tcW w:w="1871" w:type="dxa"/>
          </w:tcPr>
          <w:p w:rsidR="00CE21F0" w:rsidRPr="00F2757C" w:rsidRDefault="00E046E5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762,232</w:t>
            </w:r>
          </w:p>
        </w:tc>
        <w:tc>
          <w:tcPr>
            <w:tcW w:w="142" w:type="dxa"/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F2757C" w:rsidRDefault="00C04E92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470,034</w:t>
            </w:r>
          </w:p>
        </w:tc>
      </w:tr>
      <w:tr w:rsidR="00CE21F0" w:rsidRPr="00F2757C" w:rsidTr="002B5093">
        <w:tc>
          <w:tcPr>
            <w:tcW w:w="4479" w:type="dxa"/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:rsidR="00CE21F0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5,401</w:t>
            </w:r>
          </w:p>
        </w:tc>
        <w:tc>
          <w:tcPr>
            <w:tcW w:w="142" w:type="dxa"/>
          </w:tcPr>
          <w:p w:rsidR="00CE21F0" w:rsidRPr="00F2757C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CE21F0" w:rsidRPr="00F2757C" w:rsidRDefault="00C04E92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3,067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343D59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(1,154)</w:t>
            </w: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(1,102)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343D59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766,479</w:t>
            </w: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471,999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343D59" w:rsidRPr="00F2757C" w:rsidTr="002B5093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2</w:t>
            </w:r>
          </w:p>
        </w:tc>
        <w:tc>
          <w:tcPr>
            <w:tcW w:w="1871" w:type="dxa"/>
          </w:tcPr>
          <w:p w:rsidR="00343D59" w:rsidRPr="00F2757C" w:rsidRDefault="00E046E5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300,319</w:t>
            </w: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189,676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:rsidR="00343D59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14,492</w:t>
            </w: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6,548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:rsidR="00343D59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(1,094)</w:t>
            </w: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(1,074)</w:t>
            </w:r>
          </w:p>
        </w:tc>
      </w:tr>
      <w:tr w:rsidR="00343D59" w:rsidRPr="00F2757C" w:rsidTr="002B5093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343D59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313,717</w:t>
            </w: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195,150</w:t>
            </w:r>
          </w:p>
        </w:tc>
      </w:tr>
    </w:tbl>
    <w:p w:rsidR="00F2757C" w:rsidRDefault="00F2757C"/>
    <w:p w:rsidR="00F2757C" w:rsidRDefault="00F2757C"/>
    <w:p w:rsidR="00F2757C" w:rsidRDefault="00F2757C"/>
    <w:p w:rsidR="00F2757C" w:rsidRDefault="00F2757C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F2757C" w:rsidRPr="00F2757C" w:rsidTr="00420459">
        <w:tc>
          <w:tcPr>
            <w:tcW w:w="4479" w:type="dxa"/>
          </w:tcPr>
          <w:p w:rsidR="00F2757C" w:rsidRPr="00F2757C" w:rsidRDefault="00F2757C" w:rsidP="00420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:rsidR="00F2757C" w:rsidRPr="00F2757C" w:rsidRDefault="00F2757C" w:rsidP="00420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F2757C" w:rsidRPr="00F2757C" w:rsidTr="00420459">
        <w:tc>
          <w:tcPr>
            <w:tcW w:w="4479" w:type="dxa"/>
          </w:tcPr>
          <w:p w:rsidR="00F2757C" w:rsidRPr="00F2757C" w:rsidRDefault="00F2757C" w:rsidP="00420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F2757C" w:rsidRPr="00F2757C" w:rsidRDefault="00F2757C" w:rsidP="00420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2757C" w:rsidRPr="00F2757C" w:rsidRDefault="00F2757C" w:rsidP="00420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F2757C" w:rsidRPr="00F2757C" w:rsidRDefault="00F2757C" w:rsidP="00420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3D59" w:rsidRPr="00F2757C" w:rsidTr="00AC588C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343D59" w:rsidRPr="00F2757C" w:rsidTr="00AC588C">
        <w:tc>
          <w:tcPr>
            <w:tcW w:w="4479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2</w:t>
            </w:r>
          </w:p>
        </w:tc>
        <w:tc>
          <w:tcPr>
            <w:tcW w:w="1871" w:type="dxa"/>
          </w:tcPr>
          <w:p w:rsidR="00343D59" w:rsidRPr="00F2757C" w:rsidRDefault="00E046E5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1,866</w:t>
            </w:r>
          </w:p>
        </w:tc>
        <w:tc>
          <w:tcPr>
            <w:tcW w:w="142" w:type="dxa"/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343D59" w:rsidRPr="00F2757C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1,592 </w:t>
            </w:r>
          </w:p>
        </w:tc>
      </w:tr>
      <w:tr w:rsidR="00550E4F" w:rsidRPr="00F2757C" w:rsidTr="00AC588C">
        <w:tc>
          <w:tcPr>
            <w:tcW w:w="4479" w:type="dxa"/>
          </w:tcPr>
          <w:p w:rsidR="00550E4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ค่าเผื่อการด้อยค่าสินทรัพย์ลดลง</w:t>
            </w:r>
            <w:r w:rsidR="0046793A"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71" w:type="dxa"/>
          </w:tcPr>
          <w:p w:rsidR="00550E4F" w:rsidRPr="00F2757C" w:rsidRDefault="0046793A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(63)</w:t>
            </w:r>
          </w:p>
        </w:tc>
        <w:tc>
          <w:tcPr>
            <w:tcW w:w="142" w:type="dxa"/>
          </w:tcPr>
          <w:p w:rsidR="00550E4F" w:rsidRPr="00F2757C" w:rsidRDefault="00550E4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550E4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29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EB19EF" w:rsidRPr="00F2757C" w:rsidTr="002B5093">
        <w:tc>
          <w:tcPr>
            <w:tcW w:w="4479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3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1,803</w:t>
            </w:r>
          </w:p>
        </w:tc>
        <w:tc>
          <w:tcPr>
            <w:tcW w:w="142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1,592 </w:t>
            </w:r>
          </w:p>
        </w:tc>
      </w:tr>
      <w:tr w:rsidR="00EB19EF" w:rsidRPr="00F2757C" w:rsidTr="00C25F01">
        <w:tc>
          <w:tcPr>
            <w:tcW w:w="4479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EB19EF" w:rsidRPr="00F2757C" w:rsidTr="002B5093">
        <w:tc>
          <w:tcPr>
            <w:tcW w:w="4479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2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460,047</w:t>
            </w:r>
          </w:p>
        </w:tc>
        <w:tc>
          <w:tcPr>
            <w:tcW w:w="142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278,766</w:t>
            </w:r>
          </w:p>
        </w:tc>
      </w:tr>
      <w:tr w:rsidR="00EB19EF" w:rsidRPr="00F2757C" w:rsidTr="002B5093">
        <w:tc>
          <w:tcPr>
            <w:tcW w:w="4479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F2757C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3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450,959</w:t>
            </w:r>
          </w:p>
        </w:tc>
        <w:tc>
          <w:tcPr>
            <w:tcW w:w="142" w:type="dxa"/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EB19EF" w:rsidRPr="00F2757C" w:rsidRDefault="00EB19EF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F2757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275,257</w:t>
            </w:r>
          </w:p>
        </w:tc>
      </w:tr>
    </w:tbl>
    <w:p w:rsidR="00466F80" w:rsidRDefault="00466F80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B16F00" w:rsidRPr="002E2D96" w:rsidRDefault="00B16F00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A1047D">
        <w:rPr>
          <w:rFonts w:asciiTheme="majorBidi" w:hAnsiTheme="majorBidi"/>
          <w:color w:val="000000"/>
          <w:spacing w:val="-2"/>
          <w:sz w:val="32"/>
          <w:szCs w:val="32"/>
          <w:cs/>
        </w:rPr>
        <w:t>ณ</w:t>
      </w:r>
      <w:r w:rsidR="00891454">
        <w:rPr>
          <w:rFonts w:asciiTheme="majorBidi" w:hAnsiTheme="majorBidi"/>
          <w:color w:val="000000"/>
          <w:spacing w:val="-2"/>
          <w:sz w:val="32"/>
          <w:szCs w:val="32"/>
        </w:rPr>
        <w:t xml:space="preserve"> </w:t>
      </w:r>
      <w:r w:rsidR="002E2D96" w:rsidRPr="00466F8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466F80">
        <w:rPr>
          <w:rFonts w:asciiTheme="majorBidi" w:hAnsiTheme="majorBidi" w:cstheme="majorBidi"/>
          <w:sz w:val="32"/>
          <w:szCs w:val="32"/>
        </w:rPr>
        <w:t xml:space="preserve"> 31 </w:t>
      </w:r>
      <w:r w:rsidR="002E2D96" w:rsidRPr="00466F8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E2D96" w:rsidRPr="00466F80">
        <w:rPr>
          <w:rFonts w:asciiTheme="majorBidi" w:hAnsiTheme="majorBidi" w:cstheme="majorBidi"/>
          <w:sz w:val="32"/>
          <w:szCs w:val="32"/>
        </w:rPr>
        <w:t>256</w:t>
      </w:r>
      <w:r w:rsidR="002E2D96">
        <w:rPr>
          <w:rFonts w:asciiTheme="majorBidi" w:hAnsiTheme="majorBidi" w:cstheme="majorBidi" w:hint="cs"/>
          <w:sz w:val="32"/>
          <w:szCs w:val="32"/>
          <w:cs/>
        </w:rPr>
        <w:t>3</w:t>
      </w:r>
      <w:r w:rsidR="002E2D96" w:rsidRPr="00466F80">
        <w:rPr>
          <w:rFonts w:asciiTheme="majorBidi" w:hAnsiTheme="majorBidi" w:cstheme="majorBidi"/>
          <w:sz w:val="32"/>
          <w:szCs w:val="32"/>
        </w:rPr>
        <w:t xml:space="preserve"> </w:t>
      </w:r>
      <w:r w:rsidR="002E2D9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1047D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วันที่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 xml:space="preserve">31 </w:t>
      </w:r>
      <w:r w:rsidRPr="00A1047D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ธันวาคม </w:t>
      </w:r>
      <w:r w:rsidRPr="008100F5">
        <w:rPr>
          <w:rFonts w:asciiTheme="majorBidi" w:hAnsiTheme="majorBidi"/>
          <w:color w:val="000000"/>
          <w:spacing w:val="-2"/>
          <w:sz w:val="32"/>
          <w:szCs w:val="32"/>
        </w:rPr>
        <w:t>2562</w:t>
      </w:r>
      <w:r w:rsidRPr="00A1047D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A1047D">
        <w:rPr>
          <w:rFonts w:asciiTheme="majorBidi" w:hAnsiTheme="majorBidi"/>
          <w:color w:val="000000"/>
          <w:sz w:val="32"/>
          <w:szCs w:val="32"/>
          <w:cs/>
        </w:rPr>
        <w:t xml:space="preserve">แห่งหนึ่ง เครื่องจักรและอุปกรณ์ของบริษัทย่อยอีกแห่งหนึ่ง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961154">
        <w:rPr>
          <w:rFonts w:asciiTheme="majorBidi" w:hAnsiTheme="majorBidi"/>
          <w:sz w:val="32"/>
          <w:szCs w:val="32"/>
          <w:cs/>
        </w:rPr>
        <w:t>(ดูหมายเหตุ</w:t>
      </w:r>
      <w:r w:rsidRPr="00961154">
        <w:rPr>
          <w:rFonts w:asciiTheme="majorBidi" w:hAnsiTheme="majorBidi"/>
          <w:sz w:val="32"/>
          <w:szCs w:val="32"/>
        </w:rPr>
        <w:t xml:space="preserve"> 1</w:t>
      </w:r>
      <w:r w:rsidR="00961154" w:rsidRPr="00961154">
        <w:rPr>
          <w:rFonts w:asciiTheme="majorBidi" w:hAnsiTheme="majorBidi"/>
          <w:sz w:val="32"/>
          <w:szCs w:val="32"/>
        </w:rPr>
        <w:t>8</w:t>
      </w:r>
      <w:r w:rsidRPr="00961154">
        <w:rPr>
          <w:rFonts w:asciiTheme="majorBidi" w:hAnsiTheme="majorBidi"/>
          <w:sz w:val="32"/>
          <w:szCs w:val="32"/>
          <w:cs/>
        </w:rPr>
        <w:t xml:space="preserve"> และ </w:t>
      </w:r>
      <w:r w:rsidR="00961154" w:rsidRPr="00961154">
        <w:rPr>
          <w:rFonts w:asciiTheme="majorBidi" w:hAnsiTheme="majorBidi"/>
          <w:sz w:val="32"/>
          <w:szCs w:val="32"/>
        </w:rPr>
        <w:t>21</w:t>
      </w:r>
      <w:r w:rsidRPr="00961154">
        <w:rPr>
          <w:rFonts w:asciiTheme="majorBidi" w:hAnsiTheme="majorBidi"/>
          <w:sz w:val="32"/>
          <w:szCs w:val="32"/>
        </w:rPr>
        <w:t xml:space="preserve">) </w:t>
      </w:r>
    </w:p>
    <w:p w:rsidR="00F2757C" w:rsidRDefault="00F2757C" w:rsidP="00CA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:rsidR="00EA24D1" w:rsidRPr="00953D47" w:rsidRDefault="00AC588C" w:rsidP="00CA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53D4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E2D96" w:rsidRPr="00953D47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EA24D1" w:rsidRPr="00953D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24D1" w:rsidRPr="00953D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24D1" w:rsidRPr="00953D47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:rsidR="00EA24D1" w:rsidRPr="00953D47" w:rsidRDefault="00EA24D1" w:rsidP="00CA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953D47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รายการเปลี่ยนแปลงของบัญชีสิทธิการเช่า</w:t>
      </w:r>
      <w:r w:rsidRPr="00953D47">
        <w:rPr>
          <w:rFonts w:asciiTheme="majorBidi" w:hAnsiTheme="majorBidi" w:cstheme="majorBidi"/>
          <w:sz w:val="32"/>
          <w:szCs w:val="32"/>
        </w:rPr>
        <w:t xml:space="preserve"> </w:t>
      </w:r>
      <w:r w:rsidRPr="00953D47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50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6"/>
        <w:gridCol w:w="1928"/>
      </w:tblGrid>
      <w:tr w:rsidR="00EA24D1" w:rsidRPr="002B5093" w:rsidTr="007D4013">
        <w:tc>
          <w:tcPr>
            <w:tcW w:w="6576" w:type="dxa"/>
          </w:tcPr>
          <w:p w:rsidR="00EA24D1" w:rsidRPr="002B5093" w:rsidRDefault="00EA24D1" w:rsidP="00CA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EA24D1" w:rsidRPr="002B5093" w:rsidRDefault="00EA24D1" w:rsidP="00CA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CA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A24D1" w:rsidRPr="002B5093" w:rsidRDefault="00EA24D1" w:rsidP="00CA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EA24D1" w:rsidRPr="002B5093" w:rsidRDefault="00EA24D1" w:rsidP="00CA7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contextualSpacing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2B5093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4D1" w:rsidRPr="002B5093" w:rsidTr="007D4013">
        <w:tc>
          <w:tcPr>
            <w:tcW w:w="6576" w:type="dxa"/>
          </w:tcPr>
          <w:p w:rsidR="00EA24D1" w:rsidRPr="002B5093" w:rsidRDefault="00EA24D1" w:rsidP="00CA796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EA24D1" w:rsidRPr="002B5093" w:rsidRDefault="00EA24D1" w:rsidP="00CA796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4D1" w:rsidRPr="002B5093" w:rsidTr="00030EED">
        <w:tc>
          <w:tcPr>
            <w:tcW w:w="6576" w:type="dxa"/>
          </w:tcPr>
          <w:p w:rsidR="00EA24D1" w:rsidRPr="002B5093" w:rsidRDefault="00EA24D1" w:rsidP="00CA796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E2D96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928" w:type="dxa"/>
            <w:tcBorders>
              <w:left w:val="nil"/>
            </w:tcBorders>
          </w:tcPr>
          <w:p w:rsidR="00EA24D1" w:rsidRPr="002B5093" w:rsidRDefault="002E2D96" w:rsidP="00CA796E">
            <w:pPr>
              <w:tabs>
                <w:tab w:val="clear" w:pos="1644"/>
                <w:tab w:val="left" w:pos="173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E2D96">
              <w:rPr>
                <w:rFonts w:asciiTheme="majorBidi" w:hAnsiTheme="majorBidi" w:cstheme="majorBidi"/>
                <w:sz w:val="32"/>
                <w:szCs w:val="32"/>
              </w:rPr>
              <w:t>37,671</w:t>
            </w:r>
          </w:p>
        </w:tc>
      </w:tr>
      <w:tr w:rsidR="00030EED" w:rsidRPr="002B5093" w:rsidTr="00550E4F">
        <w:tc>
          <w:tcPr>
            <w:tcW w:w="6576" w:type="dxa"/>
          </w:tcPr>
          <w:p w:rsidR="00030EED" w:rsidRPr="002B5093" w:rsidRDefault="00030EED" w:rsidP="00F2757C">
            <w:pPr>
              <w:tabs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88" w:right="-146"/>
              <w:contextualSpacing/>
              <w:textAlignment w:val="baseline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โอนออก</w:t>
            </w:r>
            <w:r w:rsidR="00F2757C">
              <w:rPr>
                <w:rFonts w:asciiTheme="majorBidi" w:hAnsiTheme="majorBidi" w:hint="cs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 w:rsidR="00F2757C">
              <w:rPr>
                <w:rFonts w:asciiTheme="majorBidi" w:hAnsiTheme="majorBidi"/>
                <w:sz w:val="32"/>
                <w:szCs w:val="32"/>
              </w:rPr>
              <w:t xml:space="preserve">16 </w:t>
            </w:r>
            <w:r w:rsidR="00F2757C">
              <w:rPr>
                <w:rFonts w:asciiTheme="majorBidi" w:hAnsiTheme="majorBidi" w:hint="cs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928" w:type="dxa"/>
            <w:tcBorders>
              <w:left w:val="nil"/>
            </w:tcBorders>
          </w:tcPr>
          <w:p w:rsidR="00030EED" w:rsidRPr="002B5093" w:rsidRDefault="00030EED" w:rsidP="00CA796E">
            <w:pPr>
              <w:tabs>
                <w:tab w:val="clear" w:pos="1644"/>
                <w:tab w:val="clear" w:pos="1871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E0E23" w:rsidRPr="00AE0E23">
              <w:rPr>
                <w:rFonts w:asciiTheme="majorBidi" w:hAnsiTheme="majorBidi" w:cstheme="majorBidi"/>
                <w:sz w:val="32"/>
                <w:szCs w:val="32"/>
              </w:rPr>
              <w:t>37,671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30EED" w:rsidRPr="002B5093" w:rsidTr="007D4013">
        <w:tc>
          <w:tcPr>
            <w:tcW w:w="6576" w:type="dxa"/>
          </w:tcPr>
          <w:p w:rsidR="00030EED" w:rsidRPr="002B5093" w:rsidRDefault="00030EED" w:rsidP="00CA796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88"/>
              <w:contextualSpacing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953D4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953D4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2B509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B509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30EED" w:rsidRPr="002B5093" w:rsidRDefault="00030EED" w:rsidP="0089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CA796E" w:rsidRDefault="00CA796E" w:rsidP="007B3368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B2305" w:rsidRPr="00A1047D" w:rsidRDefault="00AB2305" w:rsidP="007B3368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A1047D">
        <w:rPr>
          <w:rFonts w:asciiTheme="majorBidi" w:hAnsiTheme="majorBidi" w:hint="cs"/>
          <w:color w:val="000000"/>
          <w:sz w:val="32"/>
          <w:szCs w:val="32"/>
          <w:cs/>
        </w:rPr>
        <w:t>บริษัทมีสิทธิการใช้ที่ดินตามสัญญาเช่าที่ดินกับสำนักงานทรัพย์สิน</w:t>
      </w:r>
      <w:r w:rsidRPr="00DE721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พระมหากษัตริย์จำนวนสองฉบับเพื่อปลูกสร้างอาคารโครงการเดอะศาลายา (คอมมูนิตี้ มอลล์) มีกำหนดเวลา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>25</w:t>
      </w:r>
      <w:r w:rsidRPr="00DE721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ปี สิ้นสุดวันที่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>28</w:t>
      </w:r>
      <w:r w:rsidRPr="00DE721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กุมภาพันธ์ </w:t>
      </w:r>
      <w:r w:rsidRPr="00DE7216">
        <w:rPr>
          <w:rFonts w:asciiTheme="majorBidi" w:hAnsiTheme="majorBidi"/>
          <w:color w:val="000000"/>
          <w:spacing w:val="-2"/>
          <w:sz w:val="32"/>
          <w:szCs w:val="32"/>
        </w:rPr>
        <w:t xml:space="preserve">2582 </w:t>
      </w:r>
      <w:r w:rsidRPr="00DE7216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</w:t>
      </w:r>
      <w:r w:rsidRPr="00A1047D">
        <w:rPr>
          <w:rFonts w:asciiTheme="majorBidi" w:hAnsiTheme="majorBidi" w:hint="cs"/>
          <w:color w:val="000000"/>
          <w:sz w:val="32"/>
          <w:szCs w:val="32"/>
          <w:cs/>
        </w:rPr>
        <w:t>คงสภาพดีดังเดิมเมื่อครบกำหนดส่งคืน</w:t>
      </w:r>
    </w:p>
    <w:p w:rsidR="00AB2305" w:rsidRDefault="00AB2305" w:rsidP="007B336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cstheme="majorBidi" w:hint="cs"/>
          <w:sz w:val="32"/>
          <w:szCs w:val="32"/>
          <w:cs/>
        </w:rPr>
        <w:t>และบริษัทมี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</w:t>
      </w:r>
      <w:r w:rsidRPr="00003F5F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มีกำหนดเวลา </w:t>
      </w:r>
      <w:r w:rsidRPr="00003F5F">
        <w:rPr>
          <w:rFonts w:ascii="Angsana New" w:hAnsi="Angsana New"/>
          <w:sz w:val="32"/>
          <w:szCs w:val="32"/>
        </w:rPr>
        <w:t xml:space="preserve">15 </w:t>
      </w:r>
      <w:r w:rsidRPr="00A1047D">
        <w:rPr>
          <w:rFonts w:ascii="Angsana New" w:hAnsi="Angsana New" w:hint="cs"/>
          <w:sz w:val="32"/>
          <w:szCs w:val="32"/>
          <w:cs/>
        </w:rPr>
        <w:t xml:space="preserve">ปี สิ้นสุดวันที่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30 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2563 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A1047D">
        <w:rPr>
          <w:rFonts w:ascii="Angsana New" w:hAnsi="Angsana New"/>
          <w:spacing w:val="-6"/>
          <w:sz w:val="32"/>
          <w:szCs w:val="32"/>
          <w:cs/>
        </w:rPr>
        <w:t>ในปี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4951">
        <w:rPr>
          <w:rFonts w:ascii="Angsana New" w:hAnsi="Angsana New"/>
          <w:spacing w:val="-6"/>
          <w:sz w:val="32"/>
          <w:szCs w:val="32"/>
        </w:rPr>
        <w:t xml:space="preserve">2551 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>บริษัทโอน</w:t>
      </w:r>
      <w:r w:rsidRPr="00A1047D">
        <w:rPr>
          <w:rFonts w:ascii="Angsana New" w:hAnsi="Angsana New"/>
          <w:spacing w:val="-6"/>
          <w:sz w:val="32"/>
          <w:szCs w:val="32"/>
          <w:cs/>
        </w:rPr>
        <w:t>กรรมสิทธิ์</w:t>
      </w:r>
      <w:r w:rsidRPr="00A1047D">
        <w:rPr>
          <w:rFonts w:ascii="Angsana New" w:hAnsi="Angsana New" w:hint="cs"/>
          <w:spacing w:val="-6"/>
          <w:sz w:val="32"/>
          <w:szCs w:val="32"/>
          <w:cs/>
        </w:rPr>
        <w:t>อาคารและส่วนปรับปรุงอาคารที่บริษัทสร้างบนที่ดินเช่า</w:t>
      </w:r>
      <w:r w:rsidRPr="00A1047D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A1047D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</w:t>
      </w:r>
      <w:r w:rsidRPr="00A1047D">
        <w:rPr>
          <w:rFonts w:ascii="Angsana New" w:hAnsi="Angsana New"/>
          <w:sz w:val="32"/>
          <w:szCs w:val="32"/>
          <w:cs/>
        </w:rPr>
        <w:t>บริษัทได้รับสิทธิให้ใช้ประโยชน์ใน</w:t>
      </w:r>
      <w:r w:rsidRPr="00A1047D">
        <w:rPr>
          <w:rFonts w:ascii="Angsana New" w:hAnsi="Angsana New" w:hint="cs"/>
          <w:sz w:val="32"/>
          <w:szCs w:val="32"/>
          <w:cs/>
        </w:rPr>
        <w:t>อาคารดังกล่าว</w:t>
      </w:r>
    </w:p>
    <w:p w:rsidR="0071653F" w:rsidRDefault="0071653F" w:rsidP="007B3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B2305" w:rsidRPr="002D1A53" w:rsidRDefault="00AB2305" w:rsidP="009C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>15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>.</w:t>
      </w:r>
      <w:r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Pr="002D1A53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AB2305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AB2305" w:rsidRDefault="00AB2305" w:rsidP="009C4EAF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B2305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AB2305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AB230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984"/>
      </w:tblGrid>
      <w:tr w:rsidR="00BC58CA" w:rsidRPr="003F6DFA" w:rsidTr="00891454">
        <w:tc>
          <w:tcPr>
            <w:tcW w:w="6436" w:type="dxa"/>
          </w:tcPr>
          <w:p w:rsidR="00BC58CA" w:rsidRPr="003F6DFA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</w:tcPr>
          <w:p w:rsidR="00BC58CA" w:rsidRPr="00756DFC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896496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BC58CA" w:rsidRPr="003F6DFA" w:rsidTr="00891454">
        <w:tc>
          <w:tcPr>
            <w:tcW w:w="6436" w:type="dxa"/>
          </w:tcPr>
          <w:p w:rsidR="00BC58CA" w:rsidRPr="003F6DFA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C58CA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756DFC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:rsidR="00BC58CA" w:rsidRPr="00150E37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58CA" w:rsidRPr="003F6DFA" w:rsidTr="007E6E6E">
        <w:tc>
          <w:tcPr>
            <w:tcW w:w="6436" w:type="dxa"/>
          </w:tcPr>
          <w:p w:rsidR="00BC58CA" w:rsidRPr="002D1A53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6B235B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6B235B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2563</w:t>
            </w:r>
          </w:p>
        </w:tc>
        <w:tc>
          <w:tcPr>
            <w:tcW w:w="1984" w:type="dxa"/>
            <w:tcBorders>
              <w:left w:val="nil"/>
            </w:tcBorders>
          </w:tcPr>
          <w:p w:rsidR="00BC58CA" w:rsidRPr="0071653F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E0E23">
              <w:rPr>
                <w:rFonts w:asciiTheme="majorBidi" w:hAnsiTheme="majorBidi" w:cstheme="majorBidi"/>
                <w:sz w:val="32"/>
                <w:szCs w:val="32"/>
              </w:rPr>
              <w:t>37,671</w:t>
            </w:r>
          </w:p>
        </w:tc>
      </w:tr>
      <w:tr w:rsidR="00BC58CA" w:rsidRPr="003F6DFA" w:rsidTr="007E6E6E">
        <w:tc>
          <w:tcPr>
            <w:tcW w:w="6436" w:type="dxa"/>
          </w:tcPr>
          <w:p w:rsidR="00BC58CA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279" w:hanging="279"/>
              <w:contextualSpacing/>
              <w:textAlignment w:val="baseline"/>
              <w:rPr>
                <w:rFonts w:asciiTheme="majorBidi" w:eastAsia="Calibri" w:hAnsiTheme="majorBidi"/>
                <w:sz w:val="32"/>
                <w:szCs w:val="32"/>
              </w:rPr>
            </w:pPr>
            <w:r w:rsidRPr="006B235B">
              <w:rPr>
                <w:rFonts w:asciiTheme="majorBidi" w:eastAsia="Calibri" w:hAnsiTheme="majorBidi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</w:p>
          <w:p w:rsidR="00BC58CA" w:rsidRPr="002D1A53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279" w:hanging="279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/>
                <w:sz w:val="32"/>
                <w:szCs w:val="32"/>
                <w:cs/>
              </w:rPr>
              <w:tab/>
            </w:r>
            <w:r w:rsidRPr="006B235B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ทางการเงิน ฉบับที่ </w:t>
            </w:r>
            <w:r>
              <w:rPr>
                <w:rFonts w:asciiTheme="majorBidi" w:eastAsia="Calibri" w:hAnsiTheme="majorBidi"/>
                <w:sz w:val="32"/>
                <w:szCs w:val="32"/>
              </w:rPr>
              <w:t>16</w:t>
            </w:r>
            <w:r w:rsidRPr="006B235B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vAlign w:val="bottom"/>
          </w:tcPr>
          <w:p w:rsidR="00BC58CA" w:rsidRPr="002D1A53" w:rsidRDefault="00BC58CA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C1F04">
              <w:rPr>
                <w:rFonts w:asciiTheme="majorBidi" w:eastAsia="Calibri" w:hAnsiTheme="majorBidi" w:cstheme="majorBidi"/>
                <w:sz w:val="32"/>
                <w:szCs w:val="32"/>
              </w:rPr>
              <w:t>17,466</w:t>
            </w:r>
          </w:p>
        </w:tc>
      </w:tr>
      <w:tr w:rsidR="00F22BA7" w:rsidRPr="003F6DFA" w:rsidTr="007E6E6E">
        <w:tc>
          <w:tcPr>
            <w:tcW w:w="6436" w:type="dxa"/>
          </w:tcPr>
          <w:p w:rsidR="00F22BA7" w:rsidRPr="00F22BA7" w:rsidRDefault="00F22BA7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</w:pPr>
            <w:r w:rsidRPr="006B235B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6B235B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F07AE6">
              <w:rPr>
                <w:rFonts w:asciiTheme="majorBidi" w:eastAsia="Calibri" w:hAnsiTheme="majorBidi"/>
                <w:b/>
                <w:sz w:val="32"/>
                <w:szCs w:val="32"/>
              </w:rPr>
              <w:t>2563</w:t>
            </w:r>
            <w:r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 xml:space="preserve">- </w:t>
            </w:r>
            <w:r w:rsidRPr="00F22BA7">
              <w:rPr>
                <w:rFonts w:asciiTheme="majorBidi" w:eastAsia="Calibri" w:hAnsiTheme="majorBidi" w:cstheme="majorBidi" w:hint="cs"/>
                <w:bCs/>
                <w:sz w:val="32"/>
                <w:szCs w:val="32"/>
                <w:cs/>
              </w:rPr>
              <w:t>หลังปรับปรุง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</w:tcBorders>
            <w:vAlign w:val="bottom"/>
          </w:tcPr>
          <w:p w:rsidR="00F22BA7" w:rsidRPr="004C1F04" w:rsidRDefault="00420459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55,137</w:t>
            </w:r>
          </w:p>
        </w:tc>
      </w:tr>
      <w:tr w:rsidR="00F22BA7" w:rsidRPr="003F6DFA" w:rsidTr="00891454">
        <w:tc>
          <w:tcPr>
            <w:tcW w:w="6436" w:type="dxa"/>
          </w:tcPr>
          <w:p w:rsidR="00F22BA7" w:rsidRPr="00121303" w:rsidRDefault="00F22BA7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2130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</w:tcPr>
          <w:p w:rsidR="00F22BA7" w:rsidRPr="002D1A53" w:rsidRDefault="00F22BA7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C1F04"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912</w:t>
            </w:r>
            <w:r w:rsidRPr="004C1F04"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</w:tr>
      <w:tr w:rsidR="00F22BA7" w:rsidRPr="003F6DFA" w:rsidTr="00891454">
        <w:tc>
          <w:tcPr>
            <w:tcW w:w="6436" w:type="dxa"/>
          </w:tcPr>
          <w:p w:rsidR="00F22BA7" w:rsidRPr="00121303" w:rsidRDefault="00F22BA7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12130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21303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31</w:t>
            </w:r>
            <w:r w:rsidRPr="0012130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 มีนาคม </w:t>
            </w:r>
            <w:r w:rsidRPr="00121303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2563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F22BA7" w:rsidRPr="002D1A53" w:rsidRDefault="00F22BA7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54,225</w:t>
            </w:r>
          </w:p>
        </w:tc>
      </w:tr>
    </w:tbl>
    <w:p w:rsidR="00891454" w:rsidRDefault="00891454" w:rsidP="009C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D1A53" w:rsidRPr="002D1A53" w:rsidRDefault="00AC588C" w:rsidP="009C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</w:t>
      </w:r>
      <w:r w:rsidR="00896496">
        <w:rPr>
          <w:rFonts w:ascii="Angsana New" w:eastAsia="Calibri" w:hAnsi="Angsana New" w:hint="cs"/>
          <w:b/>
          <w:bCs/>
          <w:sz w:val="32"/>
          <w:szCs w:val="32"/>
          <w:cs/>
        </w:rPr>
        <w:t>6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2D1A53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2D1A53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2D1A53" w:rsidRPr="002D1A53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:rsidR="002D1A53" w:rsidRDefault="002D1A53" w:rsidP="009C4EAF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D1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2D1A53">
        <w:rPr>
          <w:rFonts w:ascii="Angsana New" w:hAnsi="Angsana New"/>
          <w:sz w:val="32"/>
          <w:szCs w:val="32"/>
        </w:rPr>
        <w:t xml:space="preserve"> 31</w:t>
      </w:r>
      <w:r w:rsidRPr="002D1A53">
        <w:rPr>
          <w:rFonts w:ascii="Angsana New" w:hAnsi="Angsana New"/>
          <w:sz w:val="32"/>
          <w:szCs w:val="32"/>
          <w:cs/>
        </w:rPr>
        <w:t xml:space="preserve"> มีนาคม</w:t>
      </w:r>
      <w:r w:rsidRPr="002D1A53">
        <w:rPr>
          <w:rFonts w:ascii="Angsana New" w:hAnsi="Angsana New"/>
          <w:sz w:val="32"/>
          <w:szCs w:val="32"/>
        </w:rPr>
        <w:t xml:space="preserve"> 256</w:t>
      </w:r>
      <w:r w:rsidR="00A14C87">
        <w:rPr>
          <w:rFonts w:ascii="Angsana New" w:hAnsi="Angsana New"/>
          <w:sz w:val="32"/>
          <w:szCs w:val="32"/>
        </w:rPr>
        <w:t>3</w:t>
      </w:r>
      <w:r w:rsidRPr="002D1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2"/>
        <w:gridCol w:w="1928"/>
        <w:gridCol w:w="142"/>
        <w:gridCol w:w="1928"/>
      </w:tblGrid>
      <w:tr w:rsidR="002D1A53" w:rsidRPr="003F6DFA" w:rsidTr="00AC588C">
        <w:tc>
          <w:tcPr>
            <w:tcW w:w="4422" w:type="dxa"/>
          </w:tcPr>
          <w:p w:rsidR="002D1A53" w:rsidRPr="003F6DFA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:rsidR="002D1A53" w:rsidRPr="003F6DFA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3F6DFA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3F6DFA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F6DF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D1A53" w:rsidRPr="003F6DFA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150E37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150E37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928" w:type="dxa"/>
          </w:tcPr>
          <w:p w:rsidR="002D1A53" w:rsidRPr="002D1A53" w:rsidRDefault="00582DC8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5369E5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7B3368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8B7175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1,521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928" w:type="dxa"/>
          </w:tcPr>
          <w:p w:rsidR="002D1A53" w:rsidRPr="002D1A53" w:rsidRDefault="00582DC8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2,374</w:t>
            </w: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:rsidR="002D1A53" w:rsidRPr="002D1A53" w:rsidRDefault="005369E5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1,371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:rsidR="002D1A53" w:rsidRPr="002D1A53" w:rsidRDefault="007B3368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:rsidR="002D1A53" w:rsidRPr="002D1A53" w:rsidRDefault="00351477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7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63895"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:rsidR="002D1A53" w:rsidRPr="002D1A53" w:rsidRDefault="007B3368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2,459</w:t>
            </w: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D1A53" w:rsidRPr="002D1A53" w:rsidRDefault="008B7175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7175">
              <w:rPr>
                <w:rFonts w:asciiTheme="majorBidi" w:eastAsia="Calibri" w:hAnsiTheme="majorBidi" w:cstheme="majorBidi"/>
                <w:sz w:val="32"/>
                <w:szCs w:val="32"/>
              </w:rPr>
              <w:t>1,378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:rsidR="002D1A53" w:rsidRPr="002D1A53" w:rsidRDefault="005369E5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369E5">
              <w:rPr>
                <w:rFonts w:asciiTheme="majorBidi" w:eastAsia="Calibri" w:hAnsiTheme="majorBidi"/>
                <w:sz w:val="32"/>
                <w:szCs w:val="32"/>
                <w:cs/>
              </w:rPr>
              <w:t>1</w:t>
            </w:r>
            <w:r w:rsidRPr="005369E5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5369E5">
              <w:rPr>
                <w:rFonts w:asciiTheme="majorBidi" w:eastAsia="Calibri" w:hAnsiTheme="majorBidi"/>
                <w:sz w:val="32"/>
                <w:szCs w:val="32"/>
                <w:cs/>
              </w:rPr>
              <w:t>832</w:t>
            </w: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:rsidR="002D1A53" w:rsidRPr="002D1A53" w:rsidRDefault="005369E5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369E5">
              <w:rPr>
                <w:rFonts w:asciiTheme="majorBidi" w:eastAsia="Calibri" w:hAnsiTheme="majorBidi"/>
                <w:sz w:val="32"/>
                <w:szCs w:val="32"/>
                <w:cs/>
              </w:rPr>
              <w:t>150</w:t>
            </w:r>
          </w:p>
        </w:tc>
      </w:tr>
      <w:tr w:rsidR="002D1A53" w:rsidRPr="003F6DFA" w:rsidTr="00AD61B4">
        <w:tc>
          <w:tcPr>
            <w:tcW w:w="442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D1A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63895" w:rsidRPr="002D1A53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8964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:rsidR="002D1A53" w:rsidRPr="002D1A53" w:rsidRDefault="007B3368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1,747</w:t>
            </w:r>
          </w:p>
        </w:tc>
        <w:tc>
          <w:tcPr>
            <w:tcW w:w="142" w:type="dxa"/>
          </w:tcPr>
          <w:p w:rsidR="002D1A53" w:rsidRPr="002D1A53" w:rsidRDefault="002D1A53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D1A53" w:rsidRPr="002D1A53" w:rsidRDefault="005369E5" w:rsidP="009C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369E5">
              <w:rPr>
                <w:rFonts w:asciiTheme="majorBidi" w:eastAsia="Calibri" w:hAnsiTheme="majorBidi"/>
                <w:sz w:val="32"/>
                <w:szCs w:val="32"/>
                <w:cs/>
              </w:rPr>
              <w:t>143</w:t>
            </w:r>
          </w:p>
        </w:tc>
      </w:tr>
    </w:tbl>
    <w:p w:rsidR="00EB358F" w:rsidRDefault="00EB358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9C4EAF" w:rsidRDefault="009C4EA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9C4EAF" w:rsidRDefault="009C4EA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9C4EAF" w:rsidRDefault="009C4EA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9C4EAF" w:rsidRDefault="009C4EA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9C4EAF" w:rsidRDefault="009C4EA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9C4EAF" w:rsidRDefault="009C4EA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9C4EAF" w:rsidRDefault="009C4EAF" w:rsidP="00B02B96">
      <w:pPr>
        <w:pStyle w:val="PlainText"/>
        <w:tabs>
          <w:tab w:val="left" w:pos="284"/>
          <w:tab w:val="left" w:pos="851"/>
        </w:tabs>
        <w:spacing w:line="240" w:lineRule="exact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4161F4" w:rsidRPr="006E05D3" w:rsidRDefault="00AC588C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E9119D">
        <w:rPr>
          <w:rFonts w:ascii="Angsana New" w:eastAsia="Calibri" w:hAnsi="Angsana New"/>
          <w:b/>
          <w:bCs/>
          <w:sz w:val="32"/>
          <w:szCs w:val="32"/>
        </w:rPr>
        <w:t>7</w:t>
      </w:r>
      <w:r w:rsidR="004161F4" w:rsidRPr="006E05D3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="004161F4" w:rsidRPr="006E05D3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6E05D3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E0028F" w:rsidRDefault="004161F4" w:rsidP="00B02B96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310258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Pr="00310258">
        <w:rPr>
          <w:rFonts w:ascii="Angsana New" w:hAnsi="Angsana New" w:hint="cs"/>
          <w:sz w:val="32"/>
          <w:szCs w:val="32"/>
          <w:cs/>
        </w:rPr>
        <w:t>สาม</w:t>
      </w:r>
      <w:r w:rsidRPr="0031025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10258">
        <w:rPr>
          <w:rFonts w:ascii="Angsana New" w:hAnsi="Angsana New"/>
          <w:sz w:val="32"/>
          <w:szCs w:val="32"/>
        </w:rPr>
        <w:t xml:space="preserve"> 31 </w:t>
      </w:r>
      <w:r w:rsidRPr="00310258">
        <w:rPr>
          <w:rFonts w:ascii="Angsana New" w:hAnsi="Angsana New" w:hint="cs"/>
          <w:sz w:val="32"/>
          <w:szCs w:val="32"/>
          <w:cs/>
        </w:rPr>
        <w:t>มีนาคม</w:t>
      </w:r>
      <w:r w:rsidRPr="00310258">
        <w:rPr>
          <w:rFonts w:ascii="Angsana New" w:hAnsi="Angsana New"/>
          <w:sz w:val="32"/>
          <w:szCs w:val="32"/>
        </w:rPr>
        <w:t xml:space="preserve"> 256</w:t>
      </w:r>
      <w:r w:rsidR="00BA6BB1">
        <w:rPr>
          <w:rFonts w:ascii="Angsana New" w:hAnsi="Angsana New"/>
          <w:sz w:val="32"/>
          <w:szCs w:val="32"/>
        </w:rPr>
        <w:t>3</w:t>
      </w:r>
      <w:r w:rsidRPr="00310258">
        <w:rPr>
          <w:rFonts w:ascii="Angsana New" w:hAnsi="Angsana New"/>
          <w:sz w:val="32"/>
          <w:szCs w:val="32"/>
        </w:rPr>
        <w:t xml:space="preserve"> </w:t>
      </w:r>
      <w:r w:rsidRPr="0031025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1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992"/>
        <w:gridCol w:w="141"/>
        <w:gridCol w:w="1135"/>
        <w:gridCol w:w="142"/>
        <w:gridCol w:w="992"/>
        <w:gridCol w:w="142"/>
        <w:gridCol w:w="993"/>
        <w:gridCol w:w="141"/>
        <w:gridCol w:w="992"/>
        <w:gridCol w:w="142"/>
        <w:gridCol w:w="992"/>
      </w:tblGrid>
      <w:tr w:rsidR="00E0028F" w:rsidRPr="00E0028F" w:rsidTr="00E0028F">
        <w:tc>
          <w:tcPr>
            <w:tcW w:w="221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0028F" w:rsidRPr="00E0028F" w:rsidTr="00E0028F">
        <w:tc>
          <w:tcPr>
            <w:tcW w:w="221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E0028F" w:rsidRPr="00E0028F" w:rsidTr="00E0028F">
        <w:tc>
          <w:tcPr>
            <w:tcW w:w="221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E0028F" w:rsidRPr="006C7E20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C7E20">
              <w:rPr>
                <w:rFonts w:ascii="Angsana New" w:hAnsi="Angsana New" w:hint="cs"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pacing w:val="-8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E0028F" w:rsidRPr="00E0028F" w:rsidTr="00E0028F">
        <w:tc>
          <w:tcPr>
            <w:tcW w:w="221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9C4EAF" w:rsidRPr="006C7E20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C7E20">
              <w:rPr>
                <w:rFonts w:ascii="Angsana New" w:hAnsi="Angsana New" w:hint="cs"/>
                <w:sz w:val="22"/>
                <w:szCs w:val="22"/>
                <w:cs/>
              </w:rPr>
              <w:t xml:space="preserve">มาตรฐานการรายงานทางการเงิน </w:t>
            </w:r>
          </w:p>
          <w:p w:rsidR="00E0028F" w:rsidRPr="006C7E20" w:rsidRDefault="009C4EA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C7E20">
              <w:rPr>
                <w:rFonts w:ascii="Angsana New" w:hAnsi="Angsana New" w:hint="cs"/>
                <w:sz w:val="22"/>
                <w:szCs w:val="22"/>
                <w:cs/>
              </w:rPr>
              <w:t xml:space="preserve">ฉบับที่ </w:t>
            </w:r>
            <w:r w:rsidRPr="006C7E2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0028F">
              <w:rPr>
                <w:rFonts w:ascii="Angsana New" w:hAnsi="Angsana New"/>
                <w:sz w:val="22"/>
                <w:szCs w:val="22"/>
              </w:rPr>
              <w:br/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0028F" w:rsidRPr="00E0028F" w:rsidTr="00E0028F">
        <w:trPr>
          <w:trHeight w:val="270"/>
        </w:trPr>
        <w:tc>
          <w:tcPr>
            <w:tcW w:w="221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66236" w:rsidRPr="00E0028F" w:rsidTr="00E0028F">
        <w:tc>
          <w:tcPr>
            <w:tcW w:w="2211" w:type="dxa"/>
            <w:shd w:val="clear" w:color="auto" w:fill="auto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4,370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4,566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4,872</w:t>
            </w:r>
          </w:p>
        </w:tc>
      </w:tr>
      <w:tr w:rsidR="00E66236" w:rsidRPr="00E0028F" w:rsidTr="00E0028F">
        <w:trPr>
          <w:trHeight w:val="270"/>
        </w:trPr>
        <w:tc>
          <w:tcPr>
            <w:tcW w:w="2211" w:type="dxa"/>
            <w:shd w:val="clear" w:color="auto" w:fill="auto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9,750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9,750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1,495</w:t>
            </w:r>
          </w:p>
        </w:tc>
        <w:tc>
          <w:tcPr>
            <w:tcW w:w="141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11,245</w:t>
            </w:r>
          </w:p>
        </w:tc>
      </w:tr>
      <w:tr w:rsidR="00E66236" w:rsidRPr="00E0028F" w:rsidTr="00E0028F">
        <w:trPr>
          <w:trHeight w:val="270"/>
        </w:trPr>
        <w:tc>
          <w:tcPr>
            <w:tcW w:w="2211" w:type="dxa"/>
            <w:shd w:val="clear" w:color="auto" w:fill="auto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141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361</w:t>
            </w:r>
          </w:p>
        </w:tc>
      </w:tr>
      <w:tr w:rsidR="00E66236" w:rsidRPr="00E0028F" w:rsidTr="009E6E67">
        <w:tc>
          <w:tcPr>
            <w:tcW w:w="2211" w:type="dxa"/>
            <w:shd w:val="clear" w:color="auto" w:fill="auto"/>
          </w:tcPr>
          <w:p w:rsidR="00E66236" w:rsidRPr="00E0028F" w:rsidRDefault="003240B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="00E66236" w:rsidRPr="00E0028F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  <w:tc>
          <w:tcPr>
            <w:tcW w:w="141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2,390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41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(185)</w:t>
            </w:r>
          </w:p>
        </w:tc>
        <w:tc>
          <w:tcPr>
            <w:tcW w:w="14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2,292</w:t>
            </w:r>
          </w:p>
        </w:tc>
      </w:tr>
      <w:tr w:rsidR="00E66236" w:rsidRPr="00E0028F" w:rsidTr="00E0028F">
        <w:tc>
          <w:tcPr>
            <w:tcW w:w="2211" w:type="dxa"/>
            <w:shd w:val="clear" w:color="auto" w:fill="auto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2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22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E66236" w:rsidRPr="00E0028F" w:rsidTr="00E0028F">
        <w:tc>
          <w:tcPr>
            <w:tcW w:w="2211" w:type="dxa"/>
            <w:shd w:val="clear" w:color="auto" w:fill="auto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(981)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141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66236" w:rsidRPr="00E0028F" w:rsidRDefault="00E66236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(8)</w:t>
            </w:r>
          </w:p>
        </w:tc>
      </w:tr>
      <w:tr w:rsidR="00E0028F" w:rsidRPr="00E0028F" w:rsidTr="00E0028F">
        <w:tc>
          <w:tcPr>
            <w:tcW w:w="221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24" w:hanging="2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17,876</w:t>
            </w:r>
          </w:p>
        </w:tc>
        <w:tc>
          <w:tcPr>
            <w:tcW w:w="14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(785)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17,091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1,914</w:t>
            </w:r>
          </w:p>
        </w:tc>
        <w:tc>
          <w:tcPr>
            <w:tcW w:w="141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(185)</w:t>
            </w:r>
          </w:p>
        </w:tc>
        <w:tc>
          <w:tcPr>
            <w:tcW w:w="142" w:type="dxa"/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0028F" w:rsidRPr="00E0028F" w:rsidRDefault="00E0028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18,820</w:t>
            </w:r>
          </w:p>
        </w:tc>
      </w:tr>
    </w:tbl>
    <w:p w:rsidR="00E0028F" w:rsidRPr="00E0028F" w:rsidRDefault="00E0028F" w:rsidP="00E0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ms Rmn"/>
          <w:sz w:val="24"/>
          <w:szCs w:val="24"/>
        </w:rPr>
      </w:pPr>
    </w:p>
    <w:tbl>
      <w:tblPr>
        <w:tblW w:w="901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992"/>
        <w:gridCol w:w="141"/>
        <w:gridCol w:w="1135"/>
        <w:gridCol w:w="142"/>
        <w:gridCol w:w="992"/>
        <w:gridCol w:w="142"/>
        <w:gridCol w:w="993"/>
        <w:gridCol w:w="141"/>
        <w:gridCol w:w="992"/>
        <w:gridCol w:w="142"/>
        <w:gridCol w:w="992"/>
      </w:tblGrid>
      <w:tr w:rsidR="00EE095E" w:rsidRPr="00E0028F" w:rsidTr="00B30287">
        <w:tc>
          <w:tcPr>
            <w:tcW w:w="2211" w:type="dxa"/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E095E" w:rsidRPr="00E0028F" w:rsidTr="00B30287">
        <w:tc>
          <w:tcPr>
            <w:tcW w:w="2211" w:type="dxa"/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095E" w:rsidRPr="00E0028F" w:rsidTr="00B30287">
        <w:tc>
          <w:tcPr>
            <w:tcW w:w="2211" w:type="dxa"/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>ผลกระทบ</w:t>
            </w:r>
            <w:r w:rsidRPr="00E0028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pacing w:val="-8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E095E" w:rsidRPr="00E0028F" w:rsidRDefault="00EE095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3D0EEE" w:rsidRPr="00E0028F" w:rsidTr="00B30287">
        <w:tc>
          <w:tcPr>
            <w:tcW w:w="221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3D0EEE" w:rsidRPr="006C7E20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C7E20">
              <w:rPr>
                <w:rFonts w:ascii="Angsana New" w:hAnsi="Angsana New" w:hint="cs"/>
                <w:sz w:val="22"/>
                <w:szCs w:val="22"/>
                <w:cs/>
              </w:rPr>
              <w:t xml:space="preserve">มาตรฐานการรายงานทางการเงิน </w:t>
            </w:r>
          </w:p>
          <w:p w:rsidR="003D0EEE" w:rsidRPr="006C7E20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C7E20">
              <w:rPr>
                <w:rFonts w:ascii="Angsana New" w:hAnsi="Angsana New" w:hint="cs"/>
                <w:sz w:val="22"/>
                <w:szCs w:val="22"/>
                <w:cs/>
              </w:rPr>
              <w:t xml:space="preserve">ฉบับที่ </w:t>
            </w:r>
            <w:r w:rsidRPr="006C7E2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0028F">
              <w:rPr>
                <w:rFonts w:ascii="Angsana New" w:hAnsi="Angsana New"/>
                <w:sz w:val="22"/>
                <w:szCs w:val="22"/>
              </w:rPr>
              <w:br/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E0028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D0EEE" w:rsidRPr="00E0028F" w:rsidTr="00B30287">
        <w:trPr>
          <w:trHeight w:val="270"/>
        </w:trPr>
        <w:tc>
          <w:tcPr>
            <w:tcW w:w="221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0EEE" w:rsidRPr="00E0028F" w:rsidTr="00B30287">
        <w:tc>
          <w:tcPr>
            <w:tcW w:w="2211" w:type="dxa"/>
            <w:shd w:val="clear" w:color="auto" w:fill="auto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2,213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2,384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2,516</w:t>
            </w:r>
          </w:p>
        </w:tc>
      </w:tr>
      <w:tr w:rsidR="003D0EEE" w:rsidRPr="00E0028F" w:rsidTr="00B30287">
        <w:trPr>
          <w:trHeight w:val="270"/>
        </w:trPr>
        <w:tc>
          <w:tcPr>
            <w:tcW w:w="2211" w:type="dxa"/>
            <w:shd w:val="clear" w:color="auto" w:fill="auto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6,767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6,767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1,214</w:t>
            </w:r>
          </w:p>
        </w:tc>
        <w:tc>
          <w:tcPr>
            <w:tcW w:w="141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7,981</w:t>
            </w:r>
          </w:p>
        </w:tc>
      </w:tr>
      <w:tr w:rsidR="003D0EEE" w:rsidRPr="00E0028F" w:rsidTr="00B30287">
        <w:trPr>
          <w:trHeight w:val="270"/>
        </w:trPr>
        <w:tc>
          <w:tcPr>
            <w:tcW w:w="2211" w:type="dxa"/>
            <w:shd w:val="clear" w:color="auto" w:fill="auto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318</w:t>
            </w:r>
          </w:p>
        </w:tc>
      </w:tr>
      <w:tr w:rsidR="003D0EEE" w:rsidRPr="00E0028F" w:rsidTr="003D0EEE">
        <w:tc>
          <w:tcPr>
            <w:tcW w:w="2211" w:type="dxa"/>
            <w:shd w:val="clear" w:color="auto" w:fill="auto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41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2,071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141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4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2,141</w:t>
            </w:r>
          </w:p>
        </w:tc>
      </w:tr>
      <w:tr w:rsidR="003D0EEE" w:rsidRPr="00E0028F" w:rsidTr="00B30287">
        <w:tc>
          <w:tcPr>
            <w:tcW w:w="2211" w:type="dxa"/>
            <w:shd w:val="clear" w:color="auto" w:fill="auto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3D0EEE" w:rsidRPr="00E0028F" w:rsidTr="00B30287">
        <w:tc>
          <w:tcPr>
            <w:tcW w:w="2211" w:type="dxa"/>
            <w:shd w:val="clear" w:color="auto" w:fill="auto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231" w:hanging="141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Pr="00E0028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028F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(981)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(8)</w:t>
            </w:r>
          </w:p>
        </w:tc>
      </w:tr>
      <w:tr w:rsidR="003D0EEE" w:rsidRPr="00E0028F" w:rsidTr="00B30287">
        <w:tc>
          <w:tcPr>
            <w:tcW w:w="221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24" w:hanging="2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E0028F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0028F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12,362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(810)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11,552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1,456</w:t>
            </w:r>
          </w:p>
        </w:tc>
        <w:tc>
          <w:tcPr>
            <w:tcW w:w="141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142" w:type="dxa"/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D0EEE" w:rsidRPr="00E0028F" w:rsidRDefault="003D0EEE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E0028F">
              <w:rPr>
                <w:rFonts w:ascii="Angsana New" w:hAnsi="Angsana New"/>
                <w:sz w:val="22"/>
                <w:szCs w:val="22"/>
              </w:rPr>
              <w:t>13,006</w:t>
            </w:r>
          </w:p>
        </w:tc>
      </w:tr>
    </w:tbl>
    <w:p w:rsidR="00F01572" w:rsidRPr="00FD3B83" w:rsidRDefault="00F01572" w:rsidP="00CF15A0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1"/>
        <w:jc w:val="thaiDistribute"/>
        <w:rPr>
          <w:rFonts w:ascii="Angsana New" w:hAnsi="Angsana New"/>
          <w:color w:val="FF0000"/>
          <w:spacing w:val="-4"/>
          <w:sz w:val="32"/>
          <w:szCs w:val="32"/>
          <w:cs/>
        </w:rPr>
      </w:pPr>
    </w:p>
    <w:p w:rsidR="00FD3B83" w:rsidRPr="008A3F08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86914">
        <w:rPr>
          <w:rFonts w:ascii="Angsana New" w:hAnsi="Angsana New"/>
          <w:b/>
          <w:bCs/>
          <w:sz w:val="32"/>
          <w:szCs w:val="32"/>
        </w:rPr>
        <w:t>8</w:t>
      </w:r>
      <w:r w:rsidRPr="008A3F08">
        <w:rPr>
          <w:rFonts w:ascii="Angsana New" w:hAnsi="Angsana New"/>
          <w:b/>
          <w:bCs/>
          <w:sz w:val="32"/>
          <w:szCs w:val="32"/>
          <w:cs/>
        </w:rPr>
        <w:t>.</w:t>
      </w:r>
      <w:r w:rsidRPr="008A3F08">
        <w:rPr>
          <w:rFonts w:ascii="Angsana New" w:hAnsi="Angsana New"/>
          <w:b/>
          <w:bCs/>
          <w:sz w:val="32"/>
          <w:szCs w:val="32"/>
        </w:rPr>
        <w:tab/>
      </w:r>
      <w:r w:rsidRPr="00F15A8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D3B83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533F6">
        <w:rPr>
          <w:rFonts w:ascii="Angsana New" w:hAnsi="Angsana New"/>
          <w:sz w:val="32"/>
          <w:szCs w:val="32"/>
        </w:rPr>
        <w:tab/>
      </w:r>
      <w:r w:rsidRPr="009533F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FD3B83" w:rsidRPr="0095239F" w:rsidTr="00C233F4">
        <w:tc>
          <w:tcPr>
            <w:tcW w:w="2835" w:type="dxa"/>
          </w:tcPr>
          <w:p w:rsidR="00FD3B83" w:rsidRPr="0095239F" w:rsidRDefault="00FD3B83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FD3B83" w:rsidRPr="0095239F" w:rsidRDefault="00FD3B83" w:rsidP="00F01572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F15A8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D3B83" w:rsidRPr="0095239F" w:rsidTr="00C233F4">
        <w:tc>
          <w:tcPr>
            <w:tcW w:w="2835" w:type="dxa"/>
          </w:tcPr>
          <w:p w:rsidR="00FD3B83" w:rsidRPr="0095239F" w:rsidRDefault="00FD3B83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FD3B83" w:rsidRPr="0095239F" w:rsidRDefault="00FD3B83" w:rsidP="00F01572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FD3B83" w:rsidRPr="0095239F" w:rsidRDefault="00FD3B83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:rsidR="00FD3B83" w:rsidRPr="0095239F" w:rsidRDefault="00FD3B83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914" w:rsidRPr="0095239F" w:rsidTr="008B04C1">
        <w:tc>
          <w:tcPr>
            <w:tcW w:w="2835" w:type="dxa"/>
          </w:tcPr>
          <w:p w:rsidR="00486914" w:rsidRPr="0095239F" w:rsidRDefault="00486914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:rsidR="00486914" w:rsidRPr="0095239F" w:rsidRDefault="00486914" w:rsidP="00F015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auto"/>
            </w:tcBorders>
          </w:tcPr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486914" w:rsidRPr="00FD3B83" w:rsidRDefault="00486914" w:rsidP="00F0157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3B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D3B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10BE3" w:rsidRPr="0095239F" w:rsidTr="00C233F4">
        <w:tc>
          <w:tcPr>
            <w:tcW w:w="2835" w:type="dxa"/>
            <w:shd w:val="clear" w:color="auto" w:fill="auto"/>
          </w:tcPr>
          <w:p w:rsidR="00A10BE3" w:rsidRPr="00F15A82" w:rsidRDefault="00A10BE3" w:rsidP="00F01572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:rsidR="00A10BE3" w:rsidRPr="0095239F" w:rsidRDefault="00560132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7F6"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  <w:tc>
          <w:tcPr>
            <w:tcW w:w="141" w:type="dxa"/>
          </w:tcPr>
          <w:p w:rsidR="00A10BE3" w:rsidRPr="0095239F" w:rsidRDefault="00A10BE3" w:rsidP="00F0157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7F6"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47F6"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</w:tr>
      <w:tr w:rsidR="00A10BE3" w:rsidRPr="0095239F" w:rsidTr="00C233F4">
        <w:tc>
          <w:tcPr>
            <w:tcW w:w="2835" w:type="dxa"/>
            <w:shd w:val="clear" w:color="auto" w:fill="auto"/>
          </w:tcPr>
          <w:p w:rsidR="00A10BE3" w:rsidRPr="00F15A82" w:rsidRDefault="00A10BE3" w:rsidP="00F01572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10BE3" w:rsidRPr="0095239F" w:rsidRDefault="00560132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367,815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345,085</w:t>
            </w:r>
          </w:p>
        </w:tc>
        <w:tc>
          <w:tcPr>
            <w:tcW w:w="141" w:type="dxa"/>
          </w:tcPr>
          <w:p w:rsidR="00A10BE3" w:rsidRPr="0095239F" w:rsidRDefault="00A10BE3" w:rsidP="00F01572">
            <w:pPr>
              <w:spacing w:line="32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914">
              <w:rPr>
                <w:rFonts w:asciiTheme="majorBidi" w:hAnsiTheme="majorBidi" w:cstheme="majorBidi"/>
                <w:sz w:val="26"/>
                <w:szCs w:val="26"/>
              </w:rPr>
              <w:t>341,823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10BE3" w:rsidRPr="0095239F" w:rsidRDefault="004A47F6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BE3">
              <w:rPr>
                <w:rFonts w:asciiTheme="majorBidi" w:hAnsiTheme="majorBidi" w:cstheme="majorBidi"/>
                <w:sz w:val="26"/>
                <w:szCs w:val="26"/>
              </w:rPr>
              <w:t>324,919</w:t>
            </w:r>
          </w:p>
        </w:tc>
      </w:tr>
      <w:tr w:rsidR="00A10BE3" w:rsidRPr="0095239F" w:rsidTr="00C233F4">
        <w:trPr>
          <w:trHeight w:val="51"/>
        </w:trPr>
        <w:tc>
          <w:tcPr>
            <w:tcW w:w="2835" w:type="dxa"/>
          </w:tcPr>
          <w:p w:rsidR="00A10BE3" w:rsidRPr="0095239F" w:rsidRDefault="00A10BE3" w:rsidP="00F01572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39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15A8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10BE3" w:rsidRPr="0095239F" w:rsidRDefault="00560132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540,815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10BE3" w:rsidRPr="0095239F" w:rsidRDefault="00A10BE3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914">
              <w:rPr>
                <w:rFonts w:asciiTheme="majorBidi" w:hAnsiTheme="majorBidi" w:cstheme="majorBidi"/>
                <w:sz w:val="26"/>
                <w:szCs w:val="26"/>
              </w:rPr>
              <w:t>518,085</w:t>
            </w:r>
          </w:p>
        </w:tc>
        <w:tc>
          <w:tcPr>
            <w:tcW w:w="141" w:type="dxa"/>
          </w:tcPr>
          <w:p w:rsidR="00A10BE3" w:rsidRPr="0095239F" w:rsidRDefault="00A10BE3" w:rsidP="00F0157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10BE3" w:rsidRPr="0095239F" w:rsidRDefault="00A10BE3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914">
              <w:rPr>
                <w:rFonts w:asciiTheme="majorBidi" w:hAnsiTheme="majorBidi" w:cstheme="majorBidi"/>
                <w:sz w:val="26"/>
                <w:szCs w:val="26"/>
              </w:rPr>
              <w:t>514,823</w:t>
            </w:r>
          </w:p>
        </w:tc>
        <w:tc>
          <w:tcPr>
            <w:tcW w:w="142" w:type="dxa"/>
          </w:tcPr>
          <w:p w:rsidR="00A10BE3" w:rsidRPr="0095239F" w:rsidRDefault="00A10BE3" w:rsidP="00F0157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10BE3" w:rsidRPr="0095239F" w:rsidRDefault="00A10BE3" w:rsidP="00F01572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6914">
              <w:rPr>
                <w:rFonts w:asciiTheme="majorBidi" w:hAnsiTheme="majorBidi" w:cstheme="majorBidi"/>
                <w:sz w:val="26"/>
                <w:szCs w:val="26"/>
              </w:rPr>
              <w:t>497,919</w:t>
            </w:r>
          </w:p>
        </w:tc>
      </w:tr>
    </w:tbl>
    <w:p w:rsidR="009758FD" w:rsidRDefault="009758FD" w:rsidP="00F01572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ณ </w:t>
      </w:r>
      <w:r w:rsidR="00764C88" w:rsidRPr="00A1047D">
        <w:rPr>
          <w:rFonts w:ascii="Angsana New" w:hAnsi="Angsana New"/>
          <w:sz w:val="32"/>
          <w:szCs w:val="32"/>
          <w:cs/>
        </w:rPr>
        <w:t xml:space="preserve">วันที่ </w:t>
      </w:r>
      <w:r w:rsidR="00764C88" w:rsidRPr="00AA4E2D">
        <w:rPr>
          <w:rFonts w:ascii="Angsana New" w:hAnsi="Angsana New"/>
          <w:sz w:val="32"/>
          <w:szCs w:val="32"/>
        </w:rPr>
        <w:t>3</w:t>
      </w:r>
      <w:r w:rsidR="00764C88">
        <w:rPr>
          <w:rFonts w:ascii="Angsana New" w:hAnsi="Angsana New"/>
          <w:sz w:val="32"/>
          <w:szCs w:val="32"/>
        </w:rPr>
        <w:t>1</w:t>
      </w:r>
      <w:r w:rsidR="00764C88" w:rsidRPr="00A1047D">
        <w:rPr>
          <w:rFonts w:ascii="Angsana New" w:hAnsi="Angsana New"/>
          <w:sz w:val="32"/>
          <w:szCs w:val="32"/>
          <w:cs/>
        </w:rPr>
        <w:t xml:space="preserve"> </w:t>
      </w:r>
      <w:r w:rsidR="00764C88" w:rsidRPr="009758FD">
        <w:rPr>
          <w:rFonts w:ascii="Angsana New" w:hAnsi="Angsana New"/>
          <w:sz w:val="32"/>
          <w:szCs w:val="32"/>
          <w:cs/>
        </w:rPr>
        <w:t xml:space="preserve">มีนาคม </w:t>
      </w:r>
      <w:r w:rsidR="00764C88">
        <w:rPr>
          <w:rFonts w:ascii="Angsana New" w:hAnsi="Angsana New"/>
          <w:sz w:val="32"/>
          <w:szCs w:val="32"/>
        </w:rPr>
        <w:t xml:space="preserve">2563 </w:t>
      </w:r>
      <w:r w:rsidR="00764C88">
        <w:rPr>
          <w:rFonts w:ascii="Angsana New" w:hAnsi="Angsana New" w:hint="cs"/>
          <w:sz w:val="32"/>
          <w:szCs w:val="32"/>
          <w:cs/>
        </w:rPr>
        <w:t>และ</w:t>
      </w:r>
      <w:r w:rsidRPr="00A1047D">
        <w:rPr>
          <w:rFonts w:ascii="Angsana New" w:hAnsi="Angsana New"/>
          <w:sz w:val="32"/>
          <w:szCs w:val="32"/>
          <w:cs/>
        </w:rPr>
        <w:t xml:space="preserve">วันที่ </w:t>
      </w:r>
      <w:r w:rsidRPr="00AA4E2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A4E2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>
        <w:rPr>
          <w:rFonts w:ascii="Angsana New" w:hAnsi="Angsana New"/>
          <w:sz w:val="32"/>
          <w:szCs w:val="32"/>
        </w:rPr>
        <w:t>1,988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กับธนาคารพาณิชย์ในประเทศ</w:t>
      </w:r>
      <w:r>
        <w:rPr>
          <w:rFonts w:ascii="Angsana New" w:hAnsi="Angsana New" w:hint="cs"/>
          <w:sz w:val="32"/>
          <w:szCs w:val="32"/>
          <w:cs/>
        </w:rPr>
        <w:t>แปด</w:t>
      </w:r>
      <w:r w:rsidRPr="00A1047D">
        <w:rPr>
          <w:rFonts w:ascii="Angsana New" w:hAnsi="Angsana New"/>
          <w:sz w:val="32"/>
          <w:szCs w:val="32"/>
          <w:cs/>
        </w:rPr>
        <w:t xml:space="preserve">แห่ง ซึ่งประกอบด้วยวงเงินเบิกเกินบัญชี </w:t>
      </w:r>
      <w:r>
        <w:rPr>
          <w:rFonts w:ascii="Angsana New" w:hAnsi="Angsana New"/>
          <w:sz w:val="32"/>
          <w:szCs w:val="32"/>
        </w:rPr>
        <w:t>57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MOR </w:t>
      </w:r>
      <w:r w:rsidRPr="00A1047D">
        <w:rPr>
          <w:rFonts w:ascii="Angsana New" w:hAnsi="Angsana New" w:hint="cs"/>
          <w:sz w:val="32"/>
          <w:szCs w:val="32"/>
          <w:cs/>
        </w:rPr>
        <w:t>และอัตราร้อยละ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 w:rsidRPr="003D3672">
        <w:rPr>
          <w:rFonts w:ascii="Angsana New" w:hAnsi="Angsana New"/>
          <w:sz w:val="32"/>
          <w:szCs w:val="32"/>
        </w:rPr>
        <w:t>+</w:t>
      </w:r>
      <w:r w:rsidRPr="00AA4E2D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A1047D">
        <w:rPr>
          <w:rFonts w:ascii="Angsana New" w:hAnsi="Angsana New"/>
          <w:sz w:val="32"/>
          <w:szCs w:val="32"/>
          <w:cs/>
        </w:rPr>
        <w:t xml:space="preserve">วงเงินกู้ในรูปของตั๋วสัญญาใช้เงิน </w:t>
      </w:r>
      <w:r w:rsidRPr="00E50A16">
        <w:rPr>
          <w:rFonts w:ascii="Angsana New" w:hAnsi="Angsana New"/>
          <w:sz w:val="32"/>
          <w:szCs w:val="32"/>
        </w:rPr>
        <w:t>420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="00764C88" w:rsidRPr="00A1047D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="00764C88" w:rsidRPr="00E50A16">
        <w:rPr>
          <w:rFonts w:ascii="Angsana New" w:hAnsi="Angsana New"/>
          <w:sz w:val="32"/>
          <w:szCs w:val="32"/>
        </w:rPr>
        <w:t>2.</w:t>
      </w:r>
      <w:r w:rsidR="00764C88">
        <w:rPr>
          <w:rFonts w:ascii="Angsana New" w:hAnsi="Angsana New"/>
          <w:sz w:val="32"/>
          <w:szCs w:val="32"/>
        </w:rPr>
        <w:t>40</w:t>
      </w:r>
      <w:r w:rsidR="00764C88" w:rsidRPr="00E50A16">
        <w:rPr>
          <w:rFonts w:ascii="Angsana New" w:hAnsi="Angsana New"/>
          <w:sz w:val="32"/>
          <w:szCs w:val="32"/>
        </w:rPr>
        <w:t xml:space="preserve"> </w:t>
      </w:r>
      <w:r w:rsidR="00764C88" w:rsidRPr="00A104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764C88" w:rsidRPr="00E50A16">
        <w:rPr>
          <w:rFonts w:ascii="Angsana New" w:hAnsi="Angsana New"/>
          <w:sz w:val="32"/>
          <w:szCs w:val="32"/>
        </w:rPr>
        <w:t xml:space="preserve">3.00 </w:t>
      </w:r>
      <w:r w:rsidR="00764C88" w:rsidRPr="00A1047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64C88">
        <w:rPr>
          <w:rFonts w:ascii="Angsana New" w:hAnsi="Angsana New" w:hint="cs"/>
          <w:sz w:val="32"/>
          <w:szCs w:val="32"/>
          <w:cs/>
        </w:rPr>
        <w:t>และ</w:t>
      </w:r>
      <w:r w:rsidRPr="00A1047D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E50A16">
        <w:rPr>
          <w:rFonts w:ascii="Angsana New" w:hAnsi="Angsana New"/>
          <w:sz w:val="32"/>
          <w:szCs w:val="32"/>
        </w:rPr>
        <w:t xml:space="preserve">2.70 </w:t>
      </w:r>
      <w:r w:rsidRPr="00A104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E50A16">
        <w:rPr>
          <w:rFonts w:ascii="Angsana New" w:hAnsi="Angsana New"/>
          <w:sz w:val="32"/>
          <w:szCs w:val="32"/>
        </w:rPr>
        <w:t xml:space="preserve">3.00 </w:t>
      </w:r>
      <w:r w:rsidRPr="00A1047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64C88">
        <w:rPr>
          <w:rFonts w:ascii="Angsana New" w:hAnsi="Angsana New" w:hint="cs"/>
          <w:sz w:val="32"/>
          <w:szCs w:val="32"/>
          <w:cs/>
        </w:rPr>
        <w:t>ตามลำดับ</w:t>
      </w:r>
      <w:r w:rsidRPr="00A1047D">
        <w:rPr>
          <w:rFonts w:ascii="Angsana New" w:hAnsi="Angsana New"/>
          <w:sz w:val="32"/>
          <w:szCs w:val="32"/>
          <w:cs/>
        </w:rPr>
        <w:t xml:space="preserve">วงเงิน </w:t>
      </w:r>
      <w:r w:rsidRPr="00E50A16">
        <w:rPr>
          <w:rFonts w:ascii="Angsana New" w:hAnsi="Angsana New"/>
          <w:sz w:val="32"/>
          <w:szCs w:val="32"/>
        </w:rPr>
        <w:t xml:space="preserve">L/C, T/R,  L/G </w:t>
      </w:r>
      <w:r w:rsidRPr="00A1047D">
        <w:rPr>
          <w:rFonts w:ascii="Angsana New" w:hAnsi="Angsana New" w:hint="cs"/>
          <w:sz w:val="32"/>
          <w:szCs w:val="32"/>
          <w:cs/>
        </w:rPr>
        <w:t xml:space="preserve">เท่ากับ </w:t>
      </w:r>
      <w:r>
        <w:rPr>
          <w:rFonts w:ascii="Angsana New" w:hAnsi="Angsana New"/>
          <w:sz w:val="32"/>
          <w:szCs w:val="32"/>
        </w:rPr>
        <w:t>991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1047D"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>T</w:t>
      </w:r>
      <w:r w:rsidRPr="003D3672"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</w:rPr>
        <w:t xml:space="preserve">R </w:t>
      </w:r>
      <w:r w:rsidR="00764C88" w:rsidRPr="00A1047D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764C88" w:rsidRPr="00A1047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64C88">
        <w:rPr>
          <w:rFonts w:ascii="Angsana New" w:hAnsi="Angsana New"/>
          <w:sz w:val="32"/>
          <w:szCs w:val="32"/>
        </w:rPr>
        <w:t xml:space="preserve">1.90 </w:t>
      </w:r>
      <w:r w:rsidR="00764C88" w:rsidRPr="00A104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764C88">
        <w:rPr>
          <w:rFonts w:ascii="Angsana New" w:hAnsi="Angsana New"/>
          <w:sz w:val="32"/>
          <w:szCs w:val="32"/>
        </w:rPr>
        <w:t>3</w:t>
      </w:r>
      <w:r w:rsidR="00764C88" w:rsidRPr="003D3672">
        <w:rPr>
          <w:rFonts w:ascii="Angsana New" w:hAnsi="Angsana New"/>
          <w:sz w:val="32"/>
          <w:szCs w:val="32"/>
        </w:rPr>
        <w:t>.</w:t>
      </w:r>
      <w:r w:rsidR="00764C88">
        <w:rPr>
          <w:rFonts w:ascii="Angsana New" w:hAnsi="Angsana New"/>
          <w:sz w:val="32"/>
          <w:szCs w:val="32"/>
        </w:rPr>
        <w:t xml:space="preserve">15 </w:t>
      </w:r>
      <w:r w:rsidR="00764C88" w:rsidRPr="00A1047D">
        <w:rPr>
          <w:rFonts w:ascii="Angsana New" w:hAnsi="Angsana New"/>
          <w:sz w:val="32"/>
          <w:szCs w:val="32"/>
          <w:cs/>
        </w:rPr>
        <w:t>ต่อปี</w:t>
      </w:r>
      <w:r w:rsidRPr="00A1047D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A1047D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1.90 </w:t>
      </w:r>
      <w:r w:rsidRPr="00A1047D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>
        <w:rPr>
          <w:rFonts w:ascii="Angsana New" w:hAnsi="Angsana New"/>
          <w:sz w:val="32"/>
          <w:szCs w:val="32"/>
        </w:rPr>
        <w:t>3</w:t>
      </w:r>
      <w:r w:rsidRPr="003D367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10 </w:t>
      </w:r>
      <w:r w:rsidRPr="00A1047D">
        <w:rPr>
          <w:rFonts w:ascii="Angsana New" w:hAnsi="Angsana New"/>
          <w:sz w:val="32"/>
          <w:szCs w:val="32"/>
          <w:cs/>
        </w:rPr>
        <w:t xml:space="preserve">ต่อปี </w:t>
      </w:r>
      <w:r w:rsidR="00764C88">
        <w:rPr>
          <w:rFonts w:ascii="Angsana New" w:hAnsi="Angsana New" w:hint="cs"/>
          <w:sz w:val="32"/>
          <w:szCs w:val="32"/>
          <w:cs/>
        </w:rPr>
        <w:t>ตามลำดับ</w:t>
      </w:r>
      <w:r w:rsidRPr="00A1047D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AA4E2D">
        <w:rPr>
          <w:rFonts w:ascii="Angsana New" w:hAnsi="Angsana New"/>
          <w:sz w:val="32"/>
          <w:szCs w:val="32"/>
        </w:rPr>
        <w:t>Forward Contract</w:t>
      </w:r>
      <w:r>
        <w:rPr>
          <w:rFonts w:ascii="Angsana New" w:hAnsi="Angsana New"/>
          <w:sz w:val="32"/>
          <w:szCs w:val="32"/>
        </w:rPr>
        <w:t>s</w:t>
      </w:r>
      <w:r w:rsidRPr="00AA4E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520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8.45</w:t>
      </w:r>
      <w:r w:rsidRPr="00A1047D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Pr="00A1047D">
        <w:rPr>
          <w:rFonts w:ascii="Angsana New" w:hAnsi="Angsana New" w:hint="cs"/>
          <w:sz w:val="32"/>
          <w:szCs w:val="32"/>
          <w:cs/>
        </w:rPr>
        <w:t>อเมริกา</w:t>
      </w:r>
      <w:r w:rsidRPr="00A1047D">
        <w:rPr>
          <w:rFonts w:ascii="Angsana New" w:hAnsi="Angsana New"/>
          <w:sz w:val="32"/>
          <w:szCs w:val="32"/>
          <w:cs/>
        </w:rPr>
        <w:t xml:space="preserve"> ซึ่งวงเงินดังกล่าวค้ำประกันโดยบัญชีเงินฝากประจำของบริษัทจำนวน</w:t>
      </w:r>
      <w:r w:rsidRPr="00A1047D">
        <w:rPr>
          <w:rFonts w:ascii="Angsana New" w:hAnsi="Angsana New" w:hint="cs"/>
          <w:sz w:val="32"/>
          <w:szCs w:val="32"/>
          <w:cs/>
        </w:rPr>
        <w:t>เงิน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81.12</w:t>
      </w:r>
      <w:r w:rsidRPr="00A1047D">
        <w:rPr>
          <w:rFonts w:ascii="Angsana New" w:hAnsi="Angsana New"/>
          <w:sz w:val="32"/>
          <w:szCs w:val="32"/>
          <w:cs/>
        </w:rPr>
        <w:t xml:space="preserve"> ล้าน</w:t>
      </w:r>
      <w:r w:rsidRPr="00764C88">
        <w:rPr>
          <w:rFonts w:ascii="Angsana New" w:hAnsi="Angsana New"/>
          <w:sz w:val="32"/>
          <w:szCs w:val="32"/>
          <w:cs/>
        </w:rPr>
        <w:t>บาท</w:t>
      </w:r>
      <w:r w:rsidRPr="00764C88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FD2B02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CF15A0" w:rsidRPr="00FD2B02">
        <w:rPr>
          <w:rFonts w:ascii="Angsana New" w:hAnsi="Angsana New"/>
          <w:sz w:val="32"/>
          <w:szCs w:val="32"/>
        </w:rPr>
        <w:t>10</w:t>
      </w:r>
      <w:r w:rsidRPr="00FD2B02">
        <w:rPr>
          <w:rFonts w:ascii="Angsana New" w:hAnsi="Angsana New" w:hint="cs"/>
          <w:sz w:val="32"/>
          <w:szCs w:val="32"/>
        </w:rPr>
        <w:t xml:space="preserve">) </w:t>
      </w:r>
      <w:r w:rsidRPr="00A1047D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Pr="00A1047D">
        <w:rPr>
          <w:rFonts w:ascii="Angsana New" w:hAnsi="Angsana New" w:hint="cs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>
        <w:rPr>
          <w:rFonts w:ascii="Angsana New" w:hAnsi="Angsana New"/>
          <w:sz w:val="32"/>
          <w:szCs w:val="32"/>
        </w:rPr>
        <w:t>120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ล้านบาท</w:t>
      </w:r>
    </w:p>
    <w:p w:rsidR="009758FD" w:rsidRPr="0000332E" w:rsidRDefault="009758FD" w:rsidP="00F01572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>และ</w:t>
      </w:r>
      <w:r w:rsidRPr="00A1047D">
        <w:rPr>
          <w:rFonts w:ascii="Angsana New" w:hAnsi="Angsana New"/>
          <w:sz w:val="32"/>
          <w:szCs w:val="32"/>
          <w:cs/>
        </w:rPr>
        <w:t>บริษัท</w:t>
      </w:r>
      <w:r w:rsidRPr="00A1047D">
        <w:rPr>
          <w:rFonts w:ascii="Angsana New" w:hAnsi="Angsana New" w:hint="cs"/>
          <w:sz w:val="32"/>
          <w:szCs w:val="32"/>
          <w:cs/>
        </w:rPr>
        <w:t>ย่อยทั้งสองแห่ง</w:t>
      </w:r>
      <w:r w:rsidRPr="00A1047D">
        <w:rPr>
          <w:rFonts w:ascii="Angsana New" w:hAnsi="Angsana New"/>
          <w:sz w:val="32"/>
          <w:szCs w:val="32"/>
          <w:cs/>
        </w:rPr>
        <w:t xml:space="preserve">มีวงเงินสินเชื่อรวม </w:t>
      </w:r>
      <w:r>
        <w:rPr>
          <w:rFonts w:ascii="Angsana New" w:hAnsi="Angsana New"/>
          <w:sz w:val="32"/>
          <w:szCs w:val="32"/>
        </w:rPr>
        <w:t>85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ล้านบาทกับธนาคารพาณิชย์ในประเทศ</w:t>
      </w:r>
      <w:r w:rsidRPr="00A1047D">
        <w:rPr>
          <w:rFonts w:ascii="Angsana New" w:hAnsi="Angsana New" w:hint="cs"/>
          <w:sz w:val="32"/>
          <w:szCs w:val="32"/>
          <w:cs/>
        </w:rPr>
        <w:t>สี่</w:t>
      </w:r>
      <w:r w:rsidRPr="00A1047D">
        <w:rPr>
          <w:rFonts w:ascii="Angsana New" w:hAnsi="Angsana New"/>
          <w:sz w:val="32"/>
          <w:szCs w:val="32"/>
          <w:cs/>
        </w:rPr>
        <w:t xml:space="preserve">แห่ง </w:t>
      </w:r>
      <w:r w:rsidRPr="00A1047D">
        <w:rPr>
          <w:rFonts w:ascii="Angsana New" w:hAnsi="Angsana New"/>
          <w:sz w:val="32"/>
          <w:szCs w:val="32"/>
          <w:cs/>
        </w:rPr>
        <w:br/>
      </w:r>
      <w:r w:rsidRPr="00A1047D">
        <w:rPr>
          <w:rFonts w:ascii="Angsana New" w:hAnsi="Angsana New"/>
          <w:spacing w:val="-2"/>
          <w:sz w:val="32"/>
          <w:szCs w:val="32"/>
          <w:cs/>
        </w:rPr>
        <w:t>ซึ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่ง</w:t>
      </w:r>
      <w:r w:rsidRPr="00A1047D">
        <w:rPr>
          <w:rFonts w:ascii="Angsana New" w:hAnsi="Angsana New"/>
          <w:spacing w:val="-2"/>
          <w:sz w:val="32"/>
          <w:szCs w:val="32"/>
          <w:cs/>
        </w:rPr>
        <w:t>ประกอ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Pr="00A1047D">
        <w:rPr>
          <w:rFonts w:ascii="Angsana New" w:hAnsi="Angsana New"/>
          <w:spacing w:val="-2"/>
          <w:sz w:val="32"/>
          <w:szCs w:val="32"/>
          <w:cs/>
        </w:rPr>
        <w:t>ด้วย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1047D">
        <w:rPr>
          <w:rFonts w:ascii="Angsana New" w:hAnsi="Angsana New"/>
          <w:spacing w:val="-2"/>
          <w:sz w:val="32"/>
          <w:szCs w:val="32"/>
          <w:cs/>
        </w:rPr>
        <w:t>วงเงินเบิกเกินบัญชี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A104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 w:hint="cs"/>
          <w:spacing w:val="-2"/>
          <w:sz w:val="32"/>
          <w:szCs w:val="32"/>
        </w:rPr>
        <w:t>1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5 </w:t>
      </w:r>
      <w:r w:rsidRPr="00A1047D">
        <w:rPr>
          <w:rFonts w:ascii="Angsana New" w:hAnsi="Angsana New"/>
          <w:spacing w:val="-2"/>
          <w:sz w:val="32"/>
          <w:szCs w:val="32"/>
          <w:cs/>
        </w:rPr>
        <w:t>ล้านบาท คิดดอกเบี้ยในอัตรา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701BF">
        <w:rPr>
          <w:rFonts w:ascii="Angsana New" w:hAnsi="Angsana New"/>
          <w:spacing w:val="-2"/>
          <w:sz w:val="32"/>
          <w:szCs w:val="32"/>
        </w:rPr>
        <w:t>M</w:t>
      </w:r>
      <w:r>
        <w:rPr>
          <w:rFonts w:ascii="Angsana New" w:hAnsi="Angsana New"/>
          <w:spacing w:val="-2"/>
          <w:sz w:val="32"/>
          <w:szCs w:val="32"/>
        </w:rPr>
        <w:t>O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R </w:t>
      </w:r>
      <w:r>
        <w:rPr>
          <w:rFonts w:ascii="Angsana New" w:hAnsi="Angsana New"/>
          <w:spacing w:val="-2"/>
          <w:sz w:val="32"/>
          <w:szCs w:val="32"/>
        </w:rPr>
        <w:t xml:space="preserve">-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701BF">
        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r>
          <w:rFonts w:ascii="Angsana New" w:hAnsi="Angsana New"/>
          <w:spacing w:val="-2"/>
          <w:sz w:val="32"/>
          <w:szCs w:val="32"/>
        </w:rPr>
        <w:t xml:space="preserve">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>ต่อปี และ</w:t>
      </w:r>
      <w:r w:rsidRPr="00A1047D">
        <w:rPr>
          <w:rFonts w:ascii="Angsana New" w:hAnsi="Angsana New"/>
          <w:spacing w:val="-2"/>
          <w:sz w:val="32"/>
          <w:szCs w:val="32"/>
          <w:cs/>
        </w:rPr>
        <w:t>อัตราร้อยละ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FIX</w:t>
      </w:r>
      <w:r>
        <w:rPr>
          <w:rFonts w:ascii="Angsana New" w:hAnsi="Angsana New"/>
          <w:sz w:val="32"/>
          <w:szCs w:val="32"/>
        </w:rPr>
        <w:t xml:space="preserve"> </w:t>
      </w:r>
      <w:r w:rsidRPr="00AA4E2D">
        <w:rPr>
          <w:rFonts w:ascii="Angsana New" w:hAnsi="Angsana New"/>
          <w:sz w:val="32"/>
          <w:szCs w:val="32"/>
        </w:rPr>
        <w:t>+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A4E2D">
        <w:rPr>
          <w:rFonts w:ascii="Angsana New" w:hAnsi="Angsana New"/>
          <w:sz w:val="32"/>
          <w:szCs w:val="32"/>
        </w:rPr>
        <w:t>2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ต่อปี</w:t>
      </w:r>
      <w:r w:rsidRPr="00A1047D">
        <w:rPr>
          <w:rFonts w:ascii="Angsana New" w:hAnsi="Angsana New"/>
          <w:sz w:val="32"/>
          <w:szCs w:val="32"/>
          <w:cs/>
        </w:rPr>
        <w:t xml:space="preserve"> วงเงินกู้ในรูปของตั๋วสัญญาใช้เงิน วงเงิน </w:t>
      </w:r>
      <w:r w:rsidRPr="0000332E">
        <w:rPr>
          <w:rFonts w:ascii="Angsana New" w:hAnsi="Angsana New"/>
          <w:sz w:val="32"/>
          <w:szCs w:val="32"/>
        </w:rPr>
        <w:t xml:space="preserve">L/C, T/R, L/G </w:t>
      </w:r>
      <w:r w:rsidRPr="00A1047D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00332E">
        <w:rPr>
          <w:rFonts w:ascii="Angsana New" w:hAnsi="Angsana New"/>
          <w:sz w:val="32"/>
          <w:szCs w:val="32"/>
        </w:rPr>
        <w:t xml:space="preserve">Forward Contract </w:t>
      </w:r>
      <w:r w:rsidRPr="00A1047D">
        <w:rPr>
          <w:rFonts w:ascii="Angsana New" w:hAnsi="Angsana New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>80</w:t>
      </w:r>
      <w:r w:rsidRPr="0000332E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/>
          <w:sz w:val="32"/>
          <w:szCs w:val="32"/>
          <w:cs/>
        </w:rPr>
        <w:t xml:space="preserve">โดยคิดดอกเบี้ยในอัตรา </w:t>
      </w:r>
      <w:r w:rsidRPr="0000332E">
        <w:rPr>
          <w:rFonts w:ascii="Angsana New" w:hAnsi="Angsana New"/>
          <w:sz w:val="32"/>
          <w:szCs w:val="32"/>
        </w:rPr>
        <w:t xml:space="preserve">MOR </w:t>
      </w:r>
      <w:r w:rsidRPr="00A1047D">
        <w:rPr>
          <w:rFonts w:ascii="Angsana New" w:hAnsi="Angsana New"/>
          <w:sz w:val="32"/>
          <w:szCs w:val="32"/>
          <w:cs/>
        </w:rPr>
        <w:t>และ</w:t>
      </w:r>
      <w:r w:rsidRPr="00A1047D">
        <w:rPr>
          <w:rFonts w:ascii="Angsana New" w:hAnsi="Angsana New" w:hint="cs"/>
          <w:sz w:val="32"/>
          <w:szCs w:val="32"/>
          <w:cs/>
        </w:rPr>
        <w:t>อัตราร้อยละ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00332E">
        <w:rPr>
          <w:rFonts w:ascii="Angsana New" w:hAnsi="Angsana New"/>
          <w:sz w:val="32"/>
          <w:szCs w:val="32"/>
        </w:rPr>
        <w:t xml:space="preserve">FIX +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00332E">
        <w:rPr>
          <w:rFonts w:ascii="Angsana New" w:hAnsi="Angsana New"/>
          <w:sz w:val="32"/>
          <w:szCs w:val="32"/>
        </w:rPr>
        <w:t xml:space="preserve">2 </w:t>
      </w:r>
      <w:r w:rsidRPr="00A1047D">
        <w:rPr>
          <w:rFonts w:ascii="Angsana New" w:hAnsi="Angsana New"/>
          <w:sz w:val="32"/>
          <w:szCs w:val="32"/>
          <w:cs/>
        </w:rPr>
        <w:t>ต่อปี</w:t>
      </w:r>
    </w:p>
    <w:p w:rsidR="009758FD" w:rsidRPr="0000332E" w:rsidRDefault="009758FD" w:rsidP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9758FD" w:rsidRPr="0000332E" w:rsidRDefault="009758FD" w:rsidP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>ก)</w:t>
      </w:r>
      <w:r w:rsidRPr="00A1047D">
        <w:rPr>
          <w:rFonts w:ascii="Angsana New" w:hAnsi="Angsana New" w:hint="cs"/>
          <w:sz w:val="32"/>
          <w:szCs w:val="32"/>
          <w:cs/>
        </w:rPr>
        <w:t xml:space="preserve">  </w:t>
      </w:r>
      <w:r w:rsidRPr="00A1047D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 และ</w:t>
      </w:r>
    </w:p>
    <w:p w:rsidR="009758FD" w:rsidRPr="00A1047D" w:rsidRDefault="009758FD" w:rsidP="00F01572">
      <w:pPr>
        <w:tabs>
          <w:tab w:val="clear" w:pos="907"/>
          <w:tab w:val="clear" w:pos="1644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/>
          <w:sz w:val="32"/>
          <w:szCs w:val="32"/>
          <w:cs/>
        </w:rPr>
        <w:t>ข)</w:t>
      </w:r>
      <w:r w:rsidRPr="00A1047D">
        <w:rPr>
          <w:rFonts w:ascii="Angsana New" w:hAnsi="Angsana New"/>
          <w:sz w:val="32"/>
          <w:szCs w:val="32"/>
          <w:cs/>
        </w:rPr>
        <w:tab/>
      </w:r>
      <w:r w:rsidRPr="00995A56">
        <w:rPr>
          <w:rFonts w:ascii="Angsana New" w:hAnsi="Angsana New"/>
          <w:spacing w:val="-16"/>
          <w:sz w:val="32"/>
          <w:szCs w:val="32"/>
          <w:cs/>
        </w:rPr>
        <w:t>จำนองที่ดินพร้อมสิ่งปลูกสร้างของบริษัท</w:t>
      </w:r>
      <w:r w:rsidRPr="00995A56">
        <w:rPr>
          <w:rFonts w:ascii="Angsana New" w:hAnsi="Angsana New" w:hint="cs"/>
          <w:spacing w:val="-16"/>
          <w:sz w:val="32"/>
          <w:szCs w:val="32"/>
          <w:cs/>
        </w:rPr>
        <w:t>ย่อยแห่งหนึ่ง</w:t>
      </w:r>
      <w:r w:rsidRPr="00995A56">
        <w:rPr>
          <w:rFonts w:ascii="Angsana New" w:hAnsi="Angsana New"/>
          <w:spacing w:val="-16"/>
          <w:sz w:val="32"/>
          <w:szCs w:val="32"/>
          <w:cs/>
        </w:rPr>
        <w:t>ที่มีอยู่แล้วในขณะนี้และที่จะมีขึ้นใน</w:t>
      </w:r>
      <w:r w:rsidRPr="00A1047D">
        <w:rPr>
          <w:rFonts w:ascii="Angsana New" w:hAnsi="Angsana New" w:hint="cs"/>
          <w:sz w:val="32"/>
          <w:szCs w:val="32"/>
          <w:cs/>
        </w:rPr>
        <w:t>ภายหลังและ</w:t>
      </w:r>
    </w:p>
    <w:p w:rsidR="009758FD" w:rsidRDefault="009758FD" w:rsidP="00F01572">
      <w:pPr>
        <w:tabs>
          <w:tab w:val="clear" w:pos="907"/>
          <w:tab w:val="clear" w:pos="1644"/>
          <w:tab w:val="left" w:pos="851"/>
          <w:tab w:val="left" w:pos="1276"/>
        </w:tabs>
        <w:spacing w:line="380" w:lineRule="exact"/>
        <w:rPr>
          <w:rFonts w:ascii="Angsana New" w:hAnsi="Angsana New"/>
          <w:sz w:val="32"/>
          <w:szCs w:val="32"/>
        </w:rPr>
      </w:pP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3D3672">
        <w:rPr>
          <w:rFonts w:ascii="Angsana New" w:hAnsi="Angsana New"/>
          <w:sz w:val="32"/>
          <w:szCs w:val="32"/>
        </w:rPr>
        <w:tab/>
      </w:r>
      <w:r w:rsidRPr="00A1047D">
        <w:rPr>
          <w:rFonts w:ascii="Angsana New" w:hAnsi="Angsana New" w:hint="cs"/>
          <w:sz w:val="32"/>
          <w:szCs w:val="32"/>
          <w:cs/>
        </w:rPr>
        <w:t>ค)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  </w:t>
      </w:r>
      <w:r w:rsidRPr="00A1047D">
        <w:rPr>
          <w:rFonts w:asciiTheme="majorBidi" w:hAnsiTheme="majorBidi"/>
          <w:sz w:val="32"/>
          <w:szCs w:val="32"/>
          <w:cs/>
        </w:rPr>
        <w:t>จำนำเครื่องจักรและอุปกรณ์ และหุ้นของบริษัท</w:t>
      </w:r>
      <w:r w:rsidRPr="00A1047D">
        <w:rPr>
          <w:rFonts w:asciiTheme="majorBidi" w:hAnsiTheme="majorBidi" w:hint="cs"/>
          <w:sz w:val="32"/>
          <w:szCs w:val="32"/>
          <w:cs/>
        </w:rPr>
        <w:t>ย่อยแห่งหนึ่ง</w:t>
      </w:r>
    </w:p>
    <w:p w:rsidR="00F01572" w:rsidRDefault="00F0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:rsidR="001E27E2" w:rsidRPr="0065095E" w:rsidRDefault="001E27E2" w:rsidP="00625642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A69DC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65095E">
        <w:rPr>
          <w:rFonts w:asciiTheme="majorBidi" w:hAnsiTheme="majorBidi"/>
          <w:b/>
          <w:bCs/>
          <w:sz w:val="32"/>
          <w:szCs w:val="32"/>
          <w:cs/>
          <w:lang w:val="en-US"/>
        </w:rPr>
        <w:t>.</w:t>
      </w:r>
      <w:r w:rsidRPr="006509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23721D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:rsidR="001E27E2" w:rsidRDefault="001E27E2" w:rsidP="0062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/>
          <w:sz w:val="32"/>
          <w:szCs w:val="32"/>
        </w:rPr>
      </w:pPr>
      <w:r w:rsidRPr="00F15A82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</w:t>
      </w:r>
      <w:r w:rsidRPr="00F15A8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17"/>
        <w:gridCol w:w="1134"/>
        <w:gridCol w:w="142"/>
        <w:gridCol w:w="1219"/>
        <w:gridCol w:w="139"/>
        <w:gridCol w:w="1134"/>
        <w:gridCol w:w="142"/>
        <w:gridCol w:w="1139"/>
      </w:tblGrid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9" w:type="dxa"/>
            <w:tcBorders>
              <w:left w:val="nil"/>
            </w:tcBorders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:rsidR="001E27E2" w:rsidRPr="00502449" w:rsidRDefault="001E27E2" w:rsidP="0050244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24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721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56013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118,613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106,700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1E27E2" w:rsidRPr="00502449" w:rsidRDefault="0026721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7212">
              <w:rPr>
                <w:rFonts w:asciiTheme="majorBidi" w:hAnsiTheme="majorBidi" w:cstheme="majorBidi"/>
                <w:sz w:val="26"/>
                <w:szCs w:val="26"/>
              </w:rPr>
              <w:t>66,957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61,997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23721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56013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12,185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8,219</w:t>
            </w: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A82AF0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2AF0">
              <w:rPr>
                <w:rFonts w:asciiTheme="majorBidi" w:hAnsiTheme="majorBidi" w:cstheme="majorBidi"/>
                <w:sz w:val="26"/>
                <w:szCs w:val="26"/>
              </w:rPr>
              <w:t>8,373</w:t>
            </w: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7A7A83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6,537</w:t>
            </w:r>
          </w:p>
        </w:tc>
      </w:tr>
      <w:tr w:rsidR="001E27E2" w:rsidRPr="00502449" w:rsidTr="00A138E0">
        <w:tc>
          <w:tcPr>
            <w:tcW w:w="3317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ind w:left="284" w:right="-1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ค่าเช่าค้างจ่ายที่บันทึกตามมาตรฐานการบัญชี  </w:t>
            </w: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:rsidR="001E27E2" w:rsidRPr="00502449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1E27E2" w:rsidRPr="00502449" w:rsidRDefault="001E27E2" w:rsidP="0050244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0132" w:rsidRPr="00502449" w:rsidTr="004E275D">
        <w:tc>
          <w:tcPr>
            <w:tcW w:w="3317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ที่สูงกว่าสัญญาเช่า</w:t>
            </w:r>
          </w:p>
        </w:tc>
        <w:tc>
          <w:tcPr>
            <w:tcW w:w="1134" w:type="dxa"/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4,904</w:t>
            </w:r>
          </w:p>
        </w:tc>
        <w:tc>
          <w:tcPr>
            <w:tcW w:w="139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4,904</w:t>
            </w:r>
          </w:p>
        </w:tc>
      </w:tr>
      <w:tr w:rsidR="00560132" w:rsidRPr="00502449" w:rsidTr="004E275D">
        <w:tc>
          <w:tcPr>
            <w:tcW w:w="3317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449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1,249</w:t>
            </w:r>
          </w:p>
        </w:tc>
        <w:tc>
          <w:tcPr>
            <w:tcW w:w="139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2AF0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</w:tr>
      <w:tr w:rsidR="00560132" w:rsidRPr="00502449" w:rsidTr="004E275D">
        <w:tc>
          <w:tcPr>
            <w:tcW w:w="3317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20,938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12,177</w:t>
            </w:r>
          </w:p>
        </w:tc>
        <w:tc>
          <w:tcPr>
            <w:tcW w:w="139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2AF0">
              <w:rPr>
                <w:rFonts w:asciiTheme="majorBidi" w:hAnsiTheme="majorBidi" w:cstheme="majorBidi"/>
                <w:sz w:val="26"/>
                <w:szCs w:val="26"/>
              </w:rPr>
              <w:t>11,932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1,412</w:t>
            </w:r>
          </w:p>
        </w:tc>
      </w:tr>
      <w:tr w:rsidR="00560132" w:rsidRPr="00502449" w:rsidTr="008B04C1">
        <w:tc>
          <w:tcPr>
            <w:tcW w:w="3317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7212">
              <w:rPr>
                <w:rFonts w:asciiTheme="majorBidi" w:hAnsiTheme="majorBidi"/>
                <w:sz w:val="26"/>
                <w:szCs w:val="26"/>
                <w:cs/>
              </w:rPr>
              <w:t>รวมเจ้าหนี้หมุนเวียนอื่น</w:t>
            </w:r>
            <w:r w:rsidRPr="00267212">
              <w:rPr>
                <w:rFonts w:asciiTheme="majorBidi" w:hAnsiTheme="majorBidi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34,028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26,549</w:t>
            </w:r>
          </w:p>
        </w:tc>
        <w:tc>
          <w:tcPr>
            <w:tcW w:w="139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7212">
              <w:rPr>
                <w:rFonts w:asciiTheme="majorBidi" w:hAnsiTheme="majorBidi" w:cstheme="majorBidi"/>
                <w:sz w:val="26"/>
                <w:szCs w:val="26"/>
              </w:rPr>
              <w:t>21,198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13,898</w:t>
            </w:r>
          </w:p>
        </w:tc>
      </w:tr>
      <w:tr w:rsidR="00560132" w:rsidRPr="00502449" w:rsidTr="00A138E0">
        <w:tc>
          <w:tcPr>
            <w:tcW w:w="3317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0244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152,641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A83">
              <w:rPr>
                <w:rFonts w:asciiTheme="majorBidi" w:hAnsiTheme="majorBidi" w:cstheme="majorBidi"/>
                <w:sz w:val="26"/>
                <w:szCs w:val="26"/>
              </w:rPr>
              <w:t>133,249</w:t>
            </w:r>
          </w:p>
        </w:tc>
        <w:tc>
          <w:tcPr>
            <w:tcW w:w="139" w:type="dxa"/>
          </w:tcPr>
          <w:p w:rsidR="00560132" w:rsidRPr="00502449" w:rsidRDefault="00560132" w:rsidP="0056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A83">
              <w:rPr>
                <w:rFonts w:asciiTheme="majorBidi" w:hAnsiTheme="majorBidi"/>
                <w:sz w:val="26"/>
                <w:szCs w:val="26"/>
                <w:cs/>
              </w:rPr>
              <w:t>88</w:t>
            </w:r>
            <w:r w:rsidRPr="007A7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A7A83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/>
                <w:sz w:val="26"/>
                <w:szCs w:val="26"/>
              </w:rPr>
              <w:t>55</w:t>
            </w:r>
          </w:p>
        </w:tc>
        <w:tc>
          <w:tcPr>
            <w:tcW w:w="142" w:type="dxa"/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:rsidR="00560132" w:rsidRPr="00502449" w:rsidRDefault="00560132" w:rsidP="0056013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721D">
              <w:rPr>
                <w:rFonts w:asciiTheme="majorBidi" w:hAnsiTheme="majorBidi"/>
                <w:sz w:val="26"/>
                <w:szCs w:val="26"/>
                <w:cs/>
              </w:rPr>
              <w:t>75</w:t>
            </w:r>
            <w:r w:rsidRPr="002372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3721D">
              <w:rPr>
                <w:rFonts w:asciiTheme="majorBidi" w:hAnsiTheme="majorBidi"/>
                <w:sz w:val="26"/>
                <w:szCs w:val="26"/>
                <w:cs/>
              </w:rPr>
              <w:t>895</w:t>
            </w:r>
          </w:p>
        </w:tc>
      </w:tr>
    </w:tbl>
    <w:p w:rsidR="001E27E2" w:rsidRDefault="001E27E2" w:rsidP="00814964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5F652E" w:rsidRPr="00296665" w:rsidRDefault="00FA69DC" w:rsidP="004000C1">
      <w:pPr>
        <w:tabs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F652E" w:rsidRPr="00296665">
        <w:rPr>
          <w:rFonts w:ascii="Angsana New" w:hAnsi="Angsana New"/>
          <w:b/>
          <w:bCs/>
          <w:sz w:val="32"/>
          <w:szCs w:val="32"/>
        </w:rPr>
        <w:t>.</w:t>
      </w:r>
      <w:r w:rsidR="005F652E" w:rsidRPr="00296665">
        <w:rPr>
          <w:rFonts w:ascii="Angsana New" w:hAnsi="Angsana New"/>
          <w:b/>
          <w:bCs/>
          <w:sz w:val="32"/>
          <w:szCs w:val="32"/>
        </w:rPr>
        <w:tab/>
      </w:r>
      <w:r w:rsidR="00B87D86" w:rsidRPr="00B87D8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D42704" w:rsidRPr="00560132" w:rsidRDefault="00D42704" w:rsidP="004000C1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06C8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2"/>
        <w:gridCol w:w="1559"/>
      </w:tblGrid>
      <w:tr w:rsidR="00D42704" w:rsidRPr="003A3DC8" w:rsidTr="003839A6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D42704" w:rsidRPr="003A3DC8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42704" w:rsidRPr="003A3DC8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A3DC8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D42704" w:rsidRPr="003A3DC8" w:rsidTr="003839A6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D42704" w:rsidRPr="003A3DC8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42704" w:rsidRPr="003A3DC8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42704" w:rsidRPr="003A3DC8" w:rsidRDefault="00D42704" w:rsidP="004000C1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000C1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D42704" w:rsidRPr="003839A6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A01CD" w:rsidRPr="003A3DC8" w:rsidTr="007E6E6E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BA01CD" w:rsidRPr="003A3DC8" w:rsidRDefault="00625642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" w:name="_Hlk40283420"/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ยอดคงเหลือ </w:t>
            </w:r>
            <w:r w:rsidR="00BA01CD"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="00BA01CD"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BA01CD"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ธันวาคม</w:t>
            </w:r>
            <w:r w:rsidR="00BA01CD"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BA01CD" w:rsidRPr="003A3DC8" w:rsidRDefault="00C66C4C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12,021</w:t>
            </w:r>
          </w:p>
        </w:tc>
        <w:tc>
          <w:tcPr>
            <w:tcW w:w="142" w:type="dxa"/>
          </w:tcPr>
          <w:p w:rsidR="00BA01CD" w:rsidRPr="003A3DC8" w:rsidRDefault="00BA01CD" w:rsidP="004000C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BA01CD" w:rsidRPr="003A3DC8" w:rsidRDefault="00C66C4C" w:rsidP="004000C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3DC8">
              <w:rPr>
                <w:rFonts w:asciiTheme="majorBidi" w:hAnsiTheme="majorBidi"/>
                <w:sz w:val="32"/>
                <w:szCs w:val="32"/>
              </w:rPr>
              <w:t>4,879</w:t>
            </w:r>
          </w:p>
        </w:tc>
      </w:tr>
      <w:bookmarkEnd w:id="2"/>
      <w:tr w:rsidR="00BA01CD" w:rsidRPr="003A3DC8" w:rsidTr="007E6E6E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814964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ผลกระทบจากการนำมาตรฐานการรายงานทางการเงิน </w:t>
            </w:r>
          </w:p>
          <w:p w:rsidR="00BA01CD" w:rsidRPr="00814964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ฉบับที่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16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A01CD" w:rsidRPr="003A3DC8" w:rsidRDefault="003A3DC8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17,466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A01CD" w:rsidRPr="003A3DC8" w:rsidRDefault="00BA01CD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A01CD" w:rsidRPr="003A3DC8" w:rsidRDefault="008B04C1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/>
                <w:sz w:val="32"/>
                <w:szCs w:val="32"/>
                <w:cs/>
              </w:rPr>
              <w:t>17</w:t>
            </w:r>
            <w:r w:rsidRPr="003A3D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3DC8">
              <w:rPr>
                <w:rFonts w:asciiTheme="majorBidi" w:hAnsiTheme="majorBidi"/>
                <w:sz w:val="32"/>
                <w:szCs w:val="32"/>
                <w:cs/>
              </w:rPr>
              <w:t>466</w:t>
            </w:r>
          </w:p>
        </w:tc>
      </w:tr>
      <w:tr w:rsidR="00814964" w:rsidRPr="003A3DC8" w:rsidTr="007E6E6E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814964" w:rsidRPr="007E6E6E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ยอดคงเหลือ </w:t>
            </w: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="007E6E6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7E6E6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มกราคม </w:t>
            </w:r>
            <w:r w:rsidR="007E6E6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29,487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22,345</w:t>
            </w:r>
          </w:p>
        </w:tc>
      </w:tr>
      <w:tr w:rsidR="00814964" w:rsidRPr="003A3DC8" w:rsidTr="003839A6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814964" w:rsidRPr="003A3DC8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เงินจ่ายชำร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ะระหว่างงวด</w:t>
            </w:r>
          </w:p>
        </w:tc>
        <w:tc>
          <w:tcPr>
            <w:tcW w:w="1701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(1,162)</w:t>
            </w:r>
          </w:p>
        </w:tc>
        <w:tc>
          <w:tcPr>
            <w:tcW w:w="142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(475)</w:t>
            </w:r>
          </w:p>
        </w:tc>
      </w:tr>
      <w:tr w:rsidR="00814964" w:rsidRPr="003A3DC8" w:rsidTr="003839A6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814964" w:rsidRPr="003A3DC8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ยอดคงเหลือ </w:t>
            </w: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มีนาคม</w:t>
            </w: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28,325</w:t>
            </w:r>
          </w:p>
        </w:tc>
        <w:tc>
          <w:tcPr>
            <w:tcW w:w="142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21,870</w:t>
            </w:r>
          </w:p>
        </w:tc>
      </w:tr>
      <w:tr w:rsidR="00814964" w:rsidRPr="003A3DC8" w:rsidTr="003839A6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814964" w:rsidRPr="003A3DC8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(5,055)</w:t>
            </w:r>
          </w:p>
        </w:tc>
        <w:tc>
          <w:tcPr>
            <w:tcW w:w="142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  <w:cs/>
              </w:rPr>
              <w:t>(2</w:t>
            </w:r>
            <w:r w:rsidRPr="003A3D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3DC8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  <w:r w:rsidRPr="003A3DC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3DC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814964" w:rsidRPr="003A3DC8" w:rsidTr="003839A6">
        <w:trPr>
          <w:trHeight w:val="20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:rsidR="00814964" w:rsidRPr="003A3DC8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A3DC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23,270</w:t>
            </w:r>
          </w:p>
        </w:tc>
        <w:tc>
          <w:tcPr>
            <w:tcW w:w="142" w:type="dxa"/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14964" w:rsidRPr="003A3DC8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DC8">
              <w:rPr>
                <w:rFonts w:asciiTheme="majorBidi" w:hAnsiTheme="majorBidi" w:cstheme="majorBidi"/>
                <w:sz w:val="32"/>
                <w:szCs w:val="32"/>
              </w:rPr>
              <w:t>19,689</w:t>
            </w:r>
          </w:p>
        </w:tc>
      </w:tr>
    </w:tbl>
    <w:p w:rsidR="00814964" w:rsidRDefault="00814964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:rsidR="002D6346" w:rsidRDefault="00FA69DC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21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D6346" w:rsidRPr="0039623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D6346" w:rsidRPr="0043585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:rsidR="00600EF0" w:rsidRPr="00CA2F9A" w:rsidRDefault="00600EF0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A2F9A">
        <w:rPr>
          <w:rFonts w:asciiTheme="majorBidi" w:hAnsiTheme="majorBidi" w:cstheme="majorBidi" w:hint="cs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93"/>
        <w:gridCol w:w="624"/>
        <w:gridCol w:w="1560"/>
        <w:gridCol w:w="130"/>
        <w:gridCol w:w="1598"/>
      </w:tblGrid>
      <w:tr w:rsidR="00AF4798" w:rsidRPr="000F40E5" w:rsidTr="00AF4798">
        <w:tc>
          <w:tcPr>
            <w:tcW w:w="4593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24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4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24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6" w:space="0" w:color="auto"/>
            </w:tcBorders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A69D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6" w:space="0" w:color="auto"/>
            </w:tcBorders>
          </w:tcPr>
          <w:p w:rsidR="00B6669D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F40E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A69D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firstLine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624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AF4798" w:rsidRPr="000F40E5" w:rsidRDefault="003D6D7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16,995</w:t>
            </w:r>
          </w:p>
        </w:tc>
        <w:tc>
          <w:tcPr>
            <w:tcW w:w="130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8" w:type="dxa"/>
          </w:tcPr>
          <w:p w:rsidR="00AF4798" w:rsidRPr="000F40E5" w:rsidRDefault="00FA69DC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69DC">
              <w:rPr>
                <w:rFonts w:asciiTheme="majorBidi" w:hAnsiTheme="majorBidi" w:cstheme="majorBidi"/>
                <w:sz w:val="32"/>
                <w:szCs w:val="32"/>
              </w:rPr>
              <w:t>20,288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firstLine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624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AF4798" w:rsidRPr="000F40E5" w:rsidRDefault="003D6D7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23,554</w:t>
            </w:r>
          </w:p>
        </w:tc>
        <w:tc>
          <w:tcPr>
            <w:tcW w:w="130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:rsidR="00AF4798" w:rsidRPr="000F40E5" w:rsidRDefault="00FA69DC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A69DC">
              <w:rPr>
                <w:rFonts w:asciiTheme="majorBidi" w:hAnsiTheme="majorBidi" w:cstheme="majorBidi"/>
                <w:sz w:val="32"/>
                <w:szCs w:val="32"/>
              </w:rPr>
              <w:t>29,188</w:t>
            </w:r>
          </w:p>
        </w:tc>
      </w:tr>
      <w:tr w:rsidR="00AF4798" w:rsidRPr="000F40E5" w:rsidTr="00AF4798">
        <w:tc>
          <w:tcPr>
            <w:tcW w:w="4593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40E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F40E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624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AF4798" w:rsidRPr="000F40E5" w:rsidRDefault="003D6D7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40,549</w:t>
            </w:r>
          </w:p>
        </w:tc>
        <w:tc>
          <w:tcPr>
            <w:tcW w:w="130" w:type="dxa"/>
          </w:tcPr>
          <w:p w:rsidR="00AF4798" w:rsidRPr="000F40E5" w:rsidRDefault="00AF479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:rsidR="00AF4798" w:rsidRPr="000F40E5" w:rsidRDefault="00FA69DC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476</w:t>
            </w:r>
          </w:p>
        </w:tc>
      </w:tr>
    </w:tbl>
    <w:p w:rsidR="001B7572" w:rsidRDefault="001B757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:rsidR="000E3A61" w:rsidRPr="00725A5C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A1047D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:rsidR="000E3A61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A1047D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3D3672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A1047D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A1047D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D3672">
        <w:rPr>
          <w:rFonts w:asciiTheme="majorBidi" w:hAnsiTheme="majorBidi"/>
          <w:spacing w:val="-6"/>
          <w:sz w:val="32"/>
          <w:szCs w:val="32"/>
        </w:rPr>
        <w:t>.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48469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A1047D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207C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A1047D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:rsidR="000E3A61" w:rsidRPr="007207C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A1047D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:rsidR="000E3A61" w:rsidRPr="007207C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ก)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0E3A61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ข)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:rsidR="000E3A61" w:rsidRPr="00AF76E4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3D3672">
        <w:rPr>
          <w:rFonts w:asciiTheme="majorBidi" w:hAnsiTheme="majorBidi"/>
          <w:sz w:val="32"/>
          <w:szCs w:val="32"/>
        </w:rPr>
        <w:t xml:space="preserve">. </w:t>
      </w:r>
      <w:r w:rsidRPr="003D367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1047D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F76E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FD24FD">
        <w:rPr>
          <w:rFonts w:asciiTheme="majorBidi" w:hAnsiTheme="majorBidi" w:cstheme="majorBidi" w:hint="cs"/>
          <w:sz w:val="32"/>
          <w:szCs w:val="32"/>
        </w:rPr>
        <w:t>4</w:t>
      </w:r>
      <w:r w:rsidRPr="003D3672">
        <w:rPr>
          <w:rFonts w:asciiTheme="majorBidi" w:hAnsiTheme="majorBidi" w:hint="cs"/>
          <w:sz w:val="32"/>
          <w:szCs w:val="32"/>
        </w:rPr>
        <w:t>.</w:t>
      </w:r>
      <w:r w:rsidRPr="00FD24FD">
        <w:rPr>
          <w:rFonts w:asciiTheme="majorBidi" w:hAnsiTheme="majorBidi" w:cstheme="majorBidi" w:hint="cs"/>
          <w:sz w:val="32"/>
          <w:szCs w:val="32"/>
        </w:rPr>
        <w:t>10</w:t>
      </w:r>
      <w:r w:rsidRPr="00A1047D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A1047D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A1047D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FD24FD">
        <w:rPr>
          <w:rFonts w:asciiTheme="majorBidi" w:hAnsiTheme="majorBidi" w:cstheme="majorBidi"/>
          <w:sz w:val="32"/>
          <w:szCs w:val="32"/>
        </w:rPr>
        <w:t xml:space="preserve"> 3</w:t>
      </w:r>
      <w:r w:rsidRPr="003D3672">
        <w:rPr>
          <w:rFonts w:asciiTheme="majorBidi" w:hAnsiTheme="majorBidi"/>
          <w:sz w:val="32"/>
          <w:szCs w:val="32"/>
        </w:rPr>
        <w:t>.</w:t>
      </w:r>
      <w:r w:rsidRPr="00FD24FD">
        <w:rPr>
          <w:rFonts w:asciiTheme="majorBidi" w:hAnsiTheme="majorBidi" w:cstheme="majorBidi"/>
          <w:sz w:val="32"/>
          <w:szCs w:val="32"/>
        </w:rPr>
        <w:t>50</w:t>
      </w:r>
      <w:r w:rsidRPr="00A1047D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A1047D">
        <w:rPr>
          <w:rFonts w:asciiTheme="majorBidi" w:hAnsiTheme="majorBidi" w:hint="cs"/>
          <w:sz w:val="32"/>
          <w:szCs w:val="32"/>
          <w:cs/>
        </w:rPr>
        <w:t>ต้น</w:t>
      </w:r>
      <w:r w:rsidRPr="00A1047D">
        <w:rPr>
          <w:rFonts w:asciiTheme="majorBidi" w:hAnsiTheme="majorBidi"/>
          <w:sz w:val="32"/>
          <w:szCs w:val="32"/>
          <w:cs/>
        </w:rPr>
        <w:t>เดือน</w:t>
      </w:r>
      <w:r w:rsidRPr="00A1047D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AF76E4">
        <w:rPr>
          <w:rFonts w:asciiTheme="majorBidi" w:hAnsiTheme="majorBidi" w:cstheme="majorBidi"/>
          <w:sz w:val="32"/>
          <w:szCs w:val="32"/>
        </w:rPr>
        <w:t>0</w:t>
      </w:r>
      <w:r w:rsidRPr="003D3672">
        <w:rPr>
          <w:rFonts w:asciiTheme="majorBidi" w:hAnsiTheme="majorBidi"/>
          <w:sz w:val="32"/>
          <w:szCs w:val="32"/>
        </w:rPr>
        <w:t>.</w:t>
      </w:r>
      <w:r w:rsidRPr="00AF76E4">
        <w:rPr>
          <w:rFonts w:asciiTheme="majorBidi" w:hAnsiTheme="majorBidi" w:cstheme="majorBidi"/>
          <w:sz w:val="32"/>
          <w:szCs w:val="32"/>
        </w:rPr>
        <w:t>114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AF76E4">
        <w:rPr>
          <w:rFonts w:asciiTheme="majorBidi" w:hAnsiTheme="majorBidi" w:cstheme="majorBidi"/>
          <w:sz w:val="32"/>
          <w:szCs w:val="32"/>
        </w:rPr>
        <w:t>36</w:t>
      </w:r>
      <w:r w:rsidRPr="00A1047D">
        <w:rPr>
          <w:rFonts w:asciiTheme="majorBidi" w:hAnsiTheme="majorBidi"/>
          <w:sz w:val="32"/>
          <w:szCs w:val="32"/>
          <w:cs/>
        </w:rPr>
        <w:t xml:space="preserve"> งวด </w:t>
      </w:r>
      <w:r w:rsidRPr="00A1047D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:rsidR="000E3A61" w:rsidRPr="007207C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A1047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:rsidR="000E3A61" w:rsidRPr="007207C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ก)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:rsidR="000E3A61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7207CA">
        <w:rPr>
          <w:rFonts w:asciiTheme="majorBidi" w:hAnsiTheme="majorBidi" w:cstheme="majorBidi"/>
          <w:sz w:val="32"/>
          <w:szCs w:val="32"/>
        </w:rPr>
        <w:tab/>
      </w:r>
      <w:r w:rsidRPr="007207CA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ข)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 w:hint="cs"/>
          <w:sz w:val="32"/>
          <w:szCs w:val="32"/>
        </w:rPr>
        <w:t>(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:rsidR="000E3A61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0E3A61" w:rsidRPr="00783771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284"/>
        <w:rPr>
          <w:rFonts w:asciiTheme="majorBidi" w:hAnsiTheme="majorBidi" w:cstheme="majorBidi"/>
          <w:sz w:val="32"/>
          <w:szCs w:val="32"/>
          <w:u w:val="single"/>
        </w:rPr>
      </w:pPr>
      <w:r w:rsidRPr="00A1047D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โซลาร์ พีพีเอ็ม จำกัด </w:t>
      </w:r>
    </w:p>
    <w:p w:rsidR="000E3A61" w:rsidRDefault="000E3A61" w:rsidP="004000C1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9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7207CA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บริษัทย่อยทำสัญญากู้ยืมเงินกับธนาคารในประเทศแห่งหนึ่งจำนวนเงินรวม </w:t>
      </w:r>
      <w:r w:rsidRPr="007207CA">
        <w:rPr>
          <w:rFonts w:asciiTheme="majorBidi" w:hAnsiTheme="majorBidi" w:cstheme="majorBidi"/>
          <w:sz w:val="32"/>
          <w:szCs w:val="32"/>
        </w:rPr>
        <w:t xml:space="preserve">115 </w:t>
      </w:r>
      <w:r w:rsidRPr="00A1047D">
        <w:rPr>
          <w:rFonts w:asciiTheme="majorBidi" w:hAnsiTheme="majorBidi" w:cstheme="majorBidi"/>
          <w:sz w:val="32"/>
          <w:szCs w:val="32"/>
          <w:cs/>
        </w:rPr>
        <w:t>ล้านบาท เพื่อเป็นทุนในการซื้อ การติดตั้ง การทดสอบเครื่องจักรและอุปกรณ์รวมถึงการซ่อมแซมอาคารและการปรับปรุงการผลิตประกอบแผงโซลาร์เซล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ล์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เงินกู้ยืมนี้มีดอกเบี้ย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7207CA">
        <w:rPr>
          <w:rFonts w:asciiTheme="majorBidi" w:hAnsiTheme="majorBidi" w:cstheme="majorBidi"/>
          <w:sz w:val="32"/>
          <w:szCs w:val="32"/>
        </w:rPr>
        <w:t xml:space="preserve"> MLR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>
        <w:rPr>
          <w:rFonts w:asciiTheme="majorBidi" w:hAnsiTheme="majorBidi" w:cstheme="majorBidi"/>
          <w:sz w:val="32"/>
          <w:szCs w:val="32"/>
        </w:rPr>
        <w:br/>
      </w:r>
      <w:r w:rsidRPr="007207CA">
        <w:rPr>
          <w:rFonts w:asciiTheme="majorBidi" w:hAnsiTheme="majorBidi" w:cstheme="majorBidi"/>
          <w:sz w:val="32"/>
          <w:szCs w:val="32"/>
        </w:rPr>
        <w:t>1</w:t>
      </w:r>
      <w:r w:rsidRPr="00A1047D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A1047D">
        <w:rPr>
          <w:rFonts w:asciiTheme="majorBidi" w:hAnsiTheme="majorBidi" w:hint="cs"/>
          <w:sz w:val="32"/>
          <w:szCs w:val="32"/>
          <w:cs/>
        </w:rPr>
        <w:t>ต้น</w:t>
      </w:r>
      <w:r w:rsidRPr="00A1047D">
        <w:rPr>
          <w:rFonts w:asciiTheme="majorBidi" w:hAnsiTheme="majorBidi"/>
          <w:sz w:val="32"/>
          <w:szCs w:val="32"/>
          <w:cs/>
        </w:rPr>
        <w:t xml:space="preserve">เป็นงวดรายเดือน ๆ ละจำนวนเงินเท่า ๆ กัน (ตามยอดของเงินต้นที่เบิกใช้จริงในแต่ละเดือน) เป็นระยะเวลา </w:t>
      </w:r>
      <w:r w:rsidRPr="007207CA">
        <w:rPr>
          <w:rFonts w:asciiTheme="majorBidi" w:hAnsiTheme="majorBidi" w:cstheme="majorBidi"/>
          <w:sz w:val="32"/>
          <w:szCs w:val="32"/>
        </w:rPr>
        <w:t xml:space="preserve">3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เดือนนับจากวันที่เบิกใช้เงินกู้ครั้งแรก (วันที่ </w:t>
      </w:r>
      <w:r w:rsidRPr="007207CA">
        <w:rPr>
          <w:rFonts w:asciiTheme="majorBidi" w:hAnsiTheme="majorBidi" w:cstheme="majorBidi"/>
          <w:sz w:val="32"/>
          <w:szCs w:val="32"/>
        </w:rPr>
        <w:t xml:space="preserve">1 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207CA">
        <w:rPr>
          <w:rFonts w:asciiTheme="majorBidi" w:hAnsiTheme="majorBidi" w:cstheme="majorBidi"/>
          <w:sz w:val="32"/>
          <w:szCs w:val="32"/>
        </w:rPr>
        <w:t>2560</w:t>
      </w:r>
      <w:r w:rsidRPr="003D3672">
        <w:rPr>
          <w:rFonts w:asciiTheme="majorBidi" w:hAnsiTheme="majorBidi"/>
          <w:sz w:val="32"/>
          <w:szCs w:val="32"/>
        </w:rPr>
        <w:t xml:space="preserve">) </w:t>
      </w:r>
      <w:r w:rsidRPr="00A1047D">
        <w:rPr>
          <w:rFonts w:asciiTheme="majorBidi" w:hAnsiTheme="majorBidi"/>
          <w:sz w:val="32"/>
          <w:szCs w:val="32"/>
          <w:cs/>
        </w:rPr>
        <w:t xml:space="preserve">รวมระยะเวลาการปลอดชำระเงินต้น </w:t>
      </w:r>
      <w:r w:rsidRPr="007207CA">
        <w:rPr>
          <w:rFonts w:asciiTheme="majorBidi" w:hAnsiTheme="majorBidi" w:cstheme="majorBidi"/>
          <w:sz w:val="32"/>
          <w:szCs w:val="32"/>
        </w:rPr>
        <w:t xml:space="preserve">6 </w:t>
      </w:r>
      <w:r w:rsidRPr="00A1047D">
        <w:rPr>
          <w:rFonts w:asciiTheme="majorBidi" w:hAnsiTheme="majorBidi" w:cstheme="majorBidi"/>
          <w:sz w:val="32"/>
          <w:szCs w:val="32"/>
          <w:cs/>
        </w:rPr>
        <w:t>เดือน และกำหนดชำระคืนดอกเบี้ยเป็นรายเดือน เงินกู้ยืมนี้มีเงื่อนไขและข้อจำกัดบางประการเกี่ยวกับการดำรงอัตราส่วนทางการเงินและอื่น ๆ</w:t>
      </w:r>
    </w:p>
    <w:p w:rsidR="000E3A61" w:rsidRPr="00A1047D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851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:rsidR="000E3A61" w:rsidRPr="00A1047D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ก)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>บริษัท พรพรหมเม็ททอล จำกัด (มหาชน) และ</w:t>
      </w:r>
    </w:p>
    <w:p w:rsidR="000E3A61" w:rsidRPr="00A1047D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  <w:tab w:val="left" w:pos="1418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5850">
        <w:rPr>
          <w:rFonts w:asciiTheme="majorBidi" w:hAnsiTheme="majorBidi" w:cstheme="majorBidi"/>
          <w:sz w:val="32"/>
          <w:szCs w:val="32"/>
        </w:rPr>
        <w:tab/>
      </w:r>
      <w:r w:rsidRPr="00435850">
        <w:rPr>
          <w:rFonts w:asciiTheme="majorBidi" w:hAnsiTheme="majorBidi" w:cstheme="majorBidi"/>
          <w:sz w:val="32"/>
          <w:szCs w:val="32"/>
        </w:rPr>
        <w:tab/>
      </w:r>
      <w:r w:rsidRPr="00A1047D">
        <w:rPr>
          <w:rFonts w:asciiTheme="majorBidi" w:hAnsiTheme="majorBidi" w:cstheme="majorBidi"/>
          <w:sz w:val="32"/>
          <w:szCs w:val="32"/>
          <w:cs/>
        </w:rPr>
        <w:t>ข)</w:t>
      </w:r>
      <w:r w:rsidRPr="00A1047D">
        <w:rPr>
          <w:rFonts w:asciiTheme="majorBidi" w:hAnsiTheme="majorBidi" w:cstheme="majorBidi"/>
          <w:sz w:val="32"/>
          <w:szCs w:val="32"/>
          <w:cs/>
        </w:rPr>
        <w:tab/>
        <w:t xml:space="preserve">จำนำเครื่องจักรและอุปกรณ์ และหุ้นของบริษัทย่อย </w:t>
      </w:r>
    </w:p>
    <w:p w:rsidR="000E3A61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firstLine="567"/>
        <w:contextualSpacing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A1047D">
        <w:rPr>
          <w:rFonts w:ascii="Angsana New" w:hAnsi="Angsana New"/>
          <w:sz w:val="32"/>
          <w:szCs w:val="32"/>
          <w:cs/>
        </w:rPr>
        <w:t xml:space="preserve"> </w:t>
      </w:r>
      <w:r w:rsidRPr="00A1047D">
        <w:rPr>
          <w:rFonts w:asciiTheme="majorBidi" w:hAnsiTheme="majorBidi"/>
          <w:sz w:val="32"/>
          <w:szCs w:val="32"/>
          <w:cs/>
        </w:rPr>
        <w:t>บริษัทย่อยเบิกเงินกู้จำนวน</w:t>
      </w:r>
      <w:r w:rsidRPr="00A1047D">
        <w:rPr>
          <w:rFonts w:asciiTheme="majorBidi" w:hAnsiTheme="majorBidi" w:hint="cs"/>
          <w:sz w:val="32"/>
          <w:szCs w:val="32"/>
          <w:cs/>
        </w:rPr>
        <w:t>เงิน</w:t>
      </w:r>
      <w:r w:rsidRPr="00A1047D">
        <w:rPr>
          <w:rFonts w:asciiTheme="majorBidi" w:hAnsiTheme="majorBidi"/>
          <w:sz w:val="32"/>
          <w:szCs w:val="32"/>
          <w:cs/>
        </w:rPr>
        <w:t xml:space="preserve"> </w:t>
      </w:r>
      <w:r w:rsidRPr="003474CD">
        <w:rPr>
          <w:rFonts w:asciiTheme="majorBidi" w:hAnsiTheme="majorBidi" w:cstheme="majorBidi"/>
          <w:sz w:val="32"/>
          <w:szCs w:val="32"/>
        </w:rPr>
        <w:t>63</w:t>
      </w:r>
      <w:r w:rsidRPr="003D3672">
        <w:rPr>
          <w:rFonts w:asciiTheme="majorBidi" w:hAnsiTheme="majorBidi"/>
          <w:sz w:val="32"/>
          <w:szCs w:val="32"/>
        </w:rPr>
        <w:t>.</w:t>
      </w:r>
      <w:r w:rsidRPr="003474CD">
        <w:rPr>
          <w:rFonts w:asciiTheme="majorBidi" w:hAnsiTheme="majorBidi" w:cstheme="majorBidi"/>
          <w:sz w:val="32"/>
          <w:szCs w:val="32"/>
        </w:rPr>
        <w:t>72</w:t>
      </w:r>
      <w:r w:rsidRPr="00A1047D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:rsidR="00A4226C" w:rsidRDefault="00A4226C" w:rsidP="004000C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4798" w:rsidRPr="00FD41F7" w:rsidRDefault="00677A3D" w:rsidP="004000C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F4798" w:rsidRPr="00FD41F7">
        <w:rPr>
          <w:rFonts w:ascii="Angsana New" w:hAnsi="Angsana New"/>
          <w:b/>
          <w:bCs/>
          <w:sz w:val="32"/>
          <w:szCs w:val="32"/>
        </w:rPr>
        <w:t>.</w:t>
      </w:r>
      <w:r w:rsidR="00AF4798" w:rsidRPr="001F5779">
        <w:rPr>
          <w:rFonts w:ascii="Angsana New" w:hAnsi="Angsana New"/>
          <w:b/>
          <w:bCs/>
          <w:sz w:val="32"/>
          <w:szCs w:val="32"/>
        </w:rPr>
        <w:tab/>
      </w:r>
      <w:r w:rsidR="00AF4798" w:rsidRPr="003064B9">
        <w:rPr>
          <w:rFonts w:ascii="Angsana New" w:hAnsi="Angsana New"/>
          <w:b/>
          <w:bCs/>
          <w:sz w:val="32"/>
          <w:szCs w:val="32"/>
        </w:rPr>
        <w:tab/>
      </w:r>
      <w:r w:rsidRPr="00677A3D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:rsidR="00AF4798" w:rsidRPr="007F51BF" w:rsidRDefault="00AF4798" w:rsidP="004000C1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3064B9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AF4798" w:rsidRPr="00822C9D" w:rsidTr="00221132">
        <w:trPr>
          <w:cantSplit/>
        </w:trPr>
        <w:tc>
          <w:tcPr>
            <w:tcW w:w="3969" w:type="dxa"/>
          </w:tcPr>
          <w:p w:rsidR="00AF4798" w:rsidRPr="00822C9D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AF4798" w:rsidRPr="00822C9D" w:rsidRDefault="00AF4798" w:rsidP="004000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22C9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F4798" w:rsidRPr="00822C9D" w:rsidTr="00221132">
        <w:trPr>
          <w:cantSplit/>
        </w:trPr>
        <w:tc>
          <w:tcPr>
            <w:tcW w:w="3969" w:type="dxa"/>
          </w:tcPr>
          <w:p w:rsidR="00AF4798" w:rsidRPr="00822C9D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822C9D" w:rsidRDefault="00AF4798" w:rsidP="004000C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F4798" w:rsidRPr="00822C9D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F4798" w:rsidRPr="00822C9D" w:rsidRDefault="00AF4798" w:rsidP="004000C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4798" w:rsidRPr="00822C9D" w:rsidTr="00221132">
        <w:trPr>
          <w:cantSplit/>
        </w:trPr>
        <w:tc>
          <w:tcPr>
            <w:tcW w:w="3969" w:type="dxa"/>
          </w:tcPr>
          <w:p w:rsidR="00AF4798" w:rsidRPr="00822C9D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F4798" w:rsidRPr="00822C9D" w:rsidRDefault="00AF4798" w:rsidP="004000C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22C9D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AF4798" w:rsidRPr="00822C9D" w:rsidRDefault="00AF4798" w:rsidP="004000C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822C9D">
              <w:rPr>
                <w:rFonts w:ascii="Angsana New" w:hAnsi="Angsana New"/>
                <w:sz w:val="24"/>
                <w:szCs w:val="24"/>
              </w:rPr>
              <w:t>256</w:t>
            </w:r>
            <w:r w:rsidR="00677A3D" w:rsidRPr="00822C9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AF4798" w:rsidRPr="00822C9D" w:rsidRDefault="00AF4798" w:rsidP="004000C1">
            <w:pPr>
              <w:spacing w:line="30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AF4798" w:rsidRPr="00822C9D" w:rsidRDefault="00AF4798" w:rsidP="004000C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22C9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22C9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22C9D">
              <w:rPr>
                <w:rFonts w:ascii="Angsana New" w:hAnsi="Angsana New"/>
                <w:sz w:val="24"/>
                <w:szCs w:val="24"/>
              </w:rPr>
              <w:t>256</w:t>
            </w:r>
            <w:r w:rsidR="00677A3D" w:rsidRPr="00822C9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:rsidR="00AF4798" w:rsidRPr="00822C9D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AF4798" w:rsidRPr="00822C9D" w:rsidRDefault="00AF4798" w:rsidP="004000C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22C9D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AF4798" w:rsidRPr="00822C9D" w:rsidRDefault="00AF4798" w:rsidP="004000C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822C9D">
              <w:rPr>
                <w:rFonts w:ascii="Angsana New" w:hAnsi="Angsana New"/>
                <w:sz w:val="24"/>
                <w:szCs w:val="24"/>
              </w:rPr>
              <w:t>256</w:t>
            </w:r>
            <w:r w:rsidR="00677A3D" w:rsidRPr="00822C9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8" w:type="dxa"/>
          </w:tcPr>
          <w:p w:rsidR="00AF4798" w:rsidRPr="00822C9D" w:rsidRDefault="00AF4798" w:rsidP="004000C1">
            <w:pPr>
              <w:spacing w:line="30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AF4798" w:rsidRPr="00822C9D" w:rsidRDefault="00AF4798" w:rsidP="004000C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22C9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22C9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22C9D">
              <w:rPr>
                <w:rFonts w:ascii="Angsana New" w:hAnsi="Angsana New"/>
                <w:sz w:val="24"/>
                <w:szCs w:val="24"/>
              </w:rPr>
              <w:t>256</w:t>
            </w:r>
            <w:r w:rsidR="00677A3D" w:rsidRPr="00822C9D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AF4798" w:rsidRPr="00822C9D" w:rsidTr="003D6D7D">
        <w:trPr>
          <w:cantSplit/>
        </w:trPr>
        <w:tc>
          <w:tcPr>
            <w:tcW w:w="3969" w:type="dxa"/>
          </w:tcPr>
          <w:p w:rsidR="00AF4798" w:rsidRPr="00822C9D" w:rsidRDefault="00EF0244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="003D6D7D" w:rsidRPr="00822C9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F4798" w:rsidRPr="00822C9D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="00AF4798" w:rsidRPr="00822C9D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:rsidR="00AF4798" w:rsidRPr="00822C9D" w:rsidRDefault="003D6D7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11,952</w:t>
            </w:r>
          </w:p>
        </w:tc>
        <w:tc>
          <w:tcPr>
            <w:tcW w:w="137" w:type="dxa"/>
          </w:tcPr>
          <w:p w:rsidR="00AF4798" w:rsidRPr="00822C9D" w:rsidRDefault="00AF4798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  <w:vAlign w:val="bottom"/>
          </w:tcPr>
          <w:p w:rsidR="00AF4798" w:rsidRPr="00822C9D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822C9D">
              <w:rPr>
                <w:rFonts w:ascii="Angsana New" w:hAnsi="Angsana New"/>
                <w:sz w:val="24"/>
                <w:szCs w:val="24"/>
              </w:rPr>
              <w:t>,</w:t>
            </w:r>
            <w:r w:rsidRPr="00822C9D">
              <w:rPr>
                <w:rFonts w:ascii="Angsana New" w:hAnsi="Angsana New" w:hint="cs"/>
                <w:sz w:val="24"/>
                <w:szCs w:val="24"/>
                <w:cs/>
              </w:rPr>
              <w:t>330</w:t>
            </w:r>
          </w:p>
        </w:tc>
        <w:tc>
          <w:tcPr>
            <w:tcW w:w="134" w:type="dxa"/>
            <w:vAlign w:val="bottom"/>
          </w:tcPr>
          <w:p w:rsidR="00AF4798" w:rsidRPr="00822C9D" w:rsidRDefault="00AF4798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  <w:vAlign w:val="bottom"/>
          </w:tcPr>
          <w:p w:rsidR="00AF4798" w:rsidRPr="00822C9D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10,354</w:t>
            </w:r>
          </w:p>
        </w:tc>
        <w:tc>
          <w:tcPr>
            <w:tcW w:w="138" w:type="dxa"/>
            <w:vAlign w:val="bottom"/>
          </w:tcPr>
          <w:p w:rsidR="00AF4798" w:rsidRPr="00822C9D" w:rsidRDefault="00AF4798" w:rsidP="004000C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:rsidR="00AF4798" w:rsidRPr="00822C9D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6,403</w:t>
            </w:r>
          </w:p>
        </w:tc>
      </w:tr>
      <w:tr w:rsidR="007B3D69" w:rsidRPr="00822C9D" w:rsidTr="003D6D7D">
        <w:trPr>
          <w:cantSplit/>
        </w:trPr>
        <w:tc>
          <w:tcPr>
            <w:tcW w:w="3969" w:type="dxa"/>
          </w:tcPr>
          <w:p w:rsidR="007B3D69" w:rsidRPr="00822C9D" w:rsidRDefault="007B3D69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:rsidR="007B3D69" w:rsidRPr="00822C9D" w:rsidRDefault="003D6D7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37" w:type="dxa"/>
          </w:tcPr>
          <w:p w:rsidR="007B3D69" w:rsidRPr="00822C9D" w:rsidRDefault="007B3D69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7B3D69" w:rsidRPr="00822C9D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1,704</w:t>
            </w:r>
          </w:p>
        </w:tc>
        <w:tc>
          <w:tcPr>
            <w:tcW w:w="134" w:type="dxa"/>
          </w:tcPr>
          <w:p w:rsidR="007B3D69" w:rsidRPr="00822C9D" w:rsidRDefault="007B3D69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7B3D69" w:rsidRPr="00822C9D" w:rsidRDefault="00090C55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138" w:type="dxa"/>
          </w:tcPr>
          <w:p w:rsidR="007B3D69" w:rsidRPr="00822C9D" w:rsidRDefault="007B3D69" w:rsidP="004000C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7B3D69" w:rsidRPr="00822C9D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1,292</w:t>
            </w:r>
          </w:p>
        </w:tc>
      </w:tr>
      <w:tr w:rsidR="007B3D69" w:rsidRPr="00822C9D" w:rsidTr="003D6D7D">
        <w:trPr>
          <w:cantSplit/>
        </w:trPr>
        <w:tc>
          <w:tcPr>
            <w:tcW w:w="3969" w:type="dxa"/>
          </w:tcPr>
          <w:p w:rsidR="007B3D69" w:rsidRPr="00822C9D" w:rsidRDefault="007B3D69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="008033ED" w:rsidRPr="00822C9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822C9D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8033ED" w:rsidRPr="00822C9D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8033ED" w:rsidRPr="00822C9D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822C9D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="00FC671E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992" w:type="dxa"/>
            <w:vAlign w:val="bottom"/>
          </w:tcPr>
          <w:p w:rsidR="007B3D69" w:rsidRPr="00822C9D" w:rsidRDefault="003D6D7D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(923)</w:t>
            </w:r>
          </w:p>
        </w:tc>
        <w:tc>
          <w:tcPr>
            <w:tcW w:w="137" w:type="dxa"/>
          </w:tcPr>
          <w:p w:rsidR="007B3D69" w:rsidRPr="00822C9D" w:rsidRDefault="007B3D69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7B3D69" w:rsidRPr="00822C9D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134" w:type="dxa"/>
          </w:tcPr>
          <w:p w:rsidR="007B3D69" w:rsidRPr="00822C9D" w:rsidRDefault="007B3D69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:rsidR="007B3D69" w:rsidRPr="00822C9D" w:rsidRDefault="00090C55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138" w:type="dxa"/>
          </w:tcPr>
          <w:p w:rsidR="007B3D69" w:rsidRPr="00822C9D" w:rsidRDefault="007B3D69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:rsidR="007B3D69" w:rsidRPr="00822C9D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705</w:t>
            </w:r>
          </w:p>
        </w:tc>
      </w:tr>
      <w:tr w:rsidR="008033ED" w:rsidRPr="00822C9D" w:rsidTr="003D6D7D">
        <w:trPr>
          <w:cantSplit/>
        </w:trPr>
        <w:tc>
          <w:tcPr>
            <w:tcW w:w="3969" w:type="dxa"/>
          </w:tcPr>
          <w:p w:rsidR="008033ED" w:rsidRPr="00822C9D" w:rsidRDefault="008033ED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992" w:type="dxa"/>
            <w:vAlign w:val="bottom"/>
          </w:tcPr>
          <w:p w:rsidR="008033ED" w:rsidRPr="00822C9D" w:rsidRDefault="008033ED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:rsidR="008033ED" w:rsidRPr="00822C9D" w:rsidRDefault="008033ED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8033ED" w:rsidRPr="00822C9D" w:rsidRDefault="008033ED" w:rsidP="004000C1">
            <w:pPr>
              <w:tabs>
                <w:tab w:val="clear" w:pos="90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033ED" w:rsidRPr="00822C9D" w:rsidRDefault="008033ED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8033ED" w:rsidRPr="00822C9D" w:rsidRDefault="008033ED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8033ED" w:rsidRPr="00822C9D" w:rsidRDefault="008033ED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8033ED" w:rsidRPr="00822C9D" w:rsidRDefault="008033E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7A1E" w:rsidRPr="00822C9D" w:rsidTr="003D6D7D">
        <w:trPr>
          <w:cantSplit/>
        </w:trPr>
        <w:tc>
          <w:tcPr>
            <w:tcW w:w="3969" w:type="dxa"/>
          </w:tcPr>
          <w:p w:rsidR="00D47A1E" w:rsidRPr="00822C9D" w:rsidRDefault="00D47A1E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57" w:right="-340" w:firstLine="87"/>
              <w:rPr>
                <w:rFonts w:ascii="Angsana New" w:hAnsi="Angsana New"/>
                <w:sz w:val="24"/>
                <w:szCs w:val="24"/>
                <w:cs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-</w:t>
            </w:r>
            <w:r w:rsidRPr="00822C9D">
              <w:rPr>
                <w:rFonts w:ascii="Angsana New" w:hAnsi="Angsana New"/>
                <w:sz w:val="24"/>
                <w:szCs w:val="24"/>
              </w:rPr>
              <w:tab/>
            </w:r>
            <w:r w:rsidRPr="00822C9D">
              <w:rPr>
                <w:rFonts w:ascii="Angsana New" w:hAnsi="Angsana New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  <w:vAlign w:val="bottom"/>
          </w:tcPr>
          <w:p w:rsidR="00D47A1E" w:rsidRPr="00822C9D" w:rsidRDefault="003D6D7D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170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D47A1E" w:rsidRPr="00822C9D" w:rsidRDefault="00D47A1E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D47A1E" w:rsidRPr="00822C9D" w:rsidRDefault="00EF0244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2,048</w:t>
            </w:r>
          </w:p>
        </w:tc>
        <w:tc>
          <w:tcPr>
            <w:tcW w:w="134" w:type="dxa"/>
          </w:tcPr>
          <w:p w:rsidR="00D47A1E" w:rsidRPr="00822C9D" w:rsidRDefault="00D47A1E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:rsidR="00D47A1E" w:rsidRPr="00822C9D" w:rsidRDefault="00D47A1E" w:rsidP="004000C1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21" w:right="22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:rsidR="00D47A1E" w:rsidRPr="00822C9D" w:rsidRDefault="00D47A1E" w:rsidP="004000C1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D47A1E" w:rsidRPr="00822C9D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</w:tr>
      <w:tr w:rsidR="00D47A1E" w:rsidRPr="00822C9D" w:rsidTr="003D6D7D">
        <w:trPr>
          <w:cantSplit/>
        </w:trPr>
        <w:tc>
          <w:tcPr>
            <w:tcW w:w="3969" w:type="dxa"/>
          </w:tcPr>
          <w:p w:rsidR="00D47A1E" w:rsidRPr="00822C9D" w:rsidRDefault="00EF0244" w:rsidP="004000C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822C9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="00822C9D" w:rsidRPr="00822C9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47A1E" w:rsidRPr="00822C9D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="00D47A1E" w:rsidRPr="00822C9D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A1E" w:rsidRPr="00822C9D" w:rsidRDefault="003D6D7D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11,459</w:t>
            </w:r>
          </w:p>
        </w:tc>
        <w:tc>
          <w:tcPr>
            <w:tcW w:w="137" w:type="dxa"/>
          </w:tcPr>
          <w:p w:rsidR="00D47A1E" w:rsidRPr="00822C9D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A1E" w:rsidRPr="00822C9D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11,952</w:t>
            </w:r>
          </w:p>
        </w:tc>
        <w:tc>
          <w:tcPr>
            <w:tcW w:w="134" w:type="dxa"/>
            <w:vAlign w:val="bottom"/>
          </w:tcPr>
          <w:p w:rsidR="00D47A1E" w:rsidRPr="00822C9D" w:rsidRDefault="00D47A1E" w:rsidP="004000C1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A1E" w:rsidRPr="00822C9D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10,706</w:t>
            </w:r>
          </w:p>
        </w:tc>
        <w:tc>
          <w:tcPr>
            <w:tcW w:w="138" w:type="dxa"/>
            <w:vAlign w:val="bottom"/>
          </w:tcPr>
          <w:p w:rsidR="00D47A1E" w:rsidRPr="00822C9D" w:rsidRDefault="00D47A1E" w:rsidP="004000C1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47A1E" w:rsidRPr="00822C9D" w:rsidRDefault="00D47A1E" w:rsidP="004000C1">
            <w:pPr>
              <w:tabs>
                <w:tab w:val="clear" w:pos="907"/>
                <w:tab w:val="left" w:pos="715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2C9D">
              <w:rPr>
                <w:rFonts w:ascii="Angsana New" w:hAnsi="Angsana New"/>
                <w:sz w:val="24"/>
                <w:szCs w:val="24"/>
              </w:rPr>
              <w:t>10,354</w:t>
            </w:r>
          </w:p>
        </w:tc>
      </w:tr>
    </w:tbl>
    <w:p w:rsidR="004000C1" w:rsidRDefault="004000C1" w:rsidP="004000C1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4000C1" w:rsidRDefault="004000C1" w:rsidP="004000C1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4000C1" w:rsidRDefault="004000C1" w:rsidP="004000C1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4000C1" w:rsidRDefault="004000C1" w:rsidP="004000C1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4000C1" w:rsidRDefault="004000C1" w:rsidP="004000C1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F4798" w:rsidRDefault="00AF4798" w:rsidP="00B02B9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064B9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:rsidR="004A3A68" w:rsidRDefault="004A3A68" w:rsidP="00B02B96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A3A68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4A3A68">
        <w:rPr>
          <w:rFonts w:ascii="Angsana New" w:hAnsi="Angsana New"/>
          <w:sz w:val="32"/>
          <w:szCs w:val="32"/>
        </w:rPr>
        <w:t xml:space="preserve">31 </w:t>
      </w:r>
      <w:r w:rsidRPr="004A3A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3A68">
        <w:rPr>
          <w:rFonts w:ascii="Angsana New" w:hAnsi="Angsana New"/>
          <w:sz w:val="32"/>
          <w:szCs w:val="32"/>
        </w:rPr>
        <w:t>256</w:t>
      </w:r>
      <w:r w:rsidR="00677A3D">
        <w:rPr>
          <w:rFonts w:ascii="Angsana New" w:hAnsi="Angsana New"/>
          <w:sz w:val="32"/>
          <w:szCs w:val="32"/>
        </w:rPr>
        <w:t>3</w:t>
      </w:r>
      <w:r w:rsidRPr="004A3A68">
        <w:rPr>
          <w:rFonts w:ascii="Angsana New" w:hAnsi="Angsana New"/>
          <w:sz w:val="32"/>
          <w:szCs w:val="32"/>
        </w:rPr>
        <w:t xml:space="preserve"> </w:t>
      </w:r>
      <w:r w:rsidRPr="004A3A6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3A68">
        <w:rPr>
          <w:rFonts w:ascii="Angsana New" w:hAnsi="Angsana New"/>
          <w:sz w:val="32"/>
          <w:szCs w:val="32"/>
        </w:rPr>
        <w:t>256</w:t>
      </w:r>
      <w:r w:rsidR="00677A3D">
        <w:rPr>
          <w:rFonts w:ascii="Angsana New" w:hAnsi="Angsana New"/>
          <w:sz w:val="32"/>
          <w:szCs w:val="32"/>
        </w:rPr>
        <w:t>2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976"/>
        <w:gridCol w:w="138"/>
        <w:gridCol w:w="1030"/>
      </w:tblGrid>
      <w:tr w:rsidR="002E2763" w:rsidRPr="004000C1" w:rsidTr="00221132">
        <w:trPr>
          <w:cantSplit/>
        </w:trPr>
        <w:tc>
          <w:tcPr>
            <w:tcW w:w="3969" w:type="dxa"/>
          </w:tcPr>
          <w:p w:rsidR="002E2763" w:rsidRPr="004000C1" w:rsidRDefault="002E2763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2E2763" w:rsidRPr="004000C1" w:rsidRDefault="002E2763" w:rsidP="0005190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000C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E2763" w:rsidRPr="004000C1" w:rsidTr="00221132">
        <w:trPr>
          <w:cantSplit/>
        </w:trPr>
        <w:tc>
          <w:tcPr>
            <w:tcW w:w="3969" w:type="dxa"/>
          </w:tcPr>
          <w:p w:rsidR="002E2763" w:rsidRPr="004000C1" w:rsidRDefault="002E2763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2763" w:rsidRPr="004000C1" w:rsidRDefault="002E2763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E2763" w:rsidRPr="004000C1" w:rsidRDefault="002E2763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E2763" w:rsidRPr="004000C1" w:rsidRDefault="002E2763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00C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5CB9" w:rsidRPr="004000C1" w:rsidTr="00221132">
        <w:trPr>
          <w:cantSplit/>
        </w:trPr>
        <w:tc>
          <w:tcPr>
            <w:tcW w:w="3969" w:type="dxa"/>
          </w:tcPr>
          <w:p w:rsidR="00C85CB9" w:rsidRPr="004000C1" w:rsidRDefault="00C85CB9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  <w:bookmarkStart w:id="3" w:name="_GoBack"/>
            <w:bookmarkEnd w:id="3"/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 w:hint="cs"/>
                <w:sz w:val="24"/>
                <w:szCs w:val="24"/>
                <w:cs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:rsidR="00C85CB9" w:rsidRPr="004000C1" w:rsidRDefault="00C85CB9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754969" w:rsidRPr="004000C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8" w:type="dxa"/>
          </w:tcPr>
          <w:p w:rsidR="00C85CB9" w:rsidRPr="004000C1" w:rsidRDefault="00C85CB9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C85CB9" w:rsidRPr="004000C1" w:rsidTr="002E2763">
        <w:trPr>
          <w:cantSplit/>
        </w:trPr>
        <w:tc>
          <w:tcPr>
            <w:tcW w:w="3969" w:type="dxa"/>
          </w:tcPr>
          <w:p w:rsidR="00C85CB9" w:rsidRPr="004000C1" w:rsidRDefault="00C85CB9" w:rsidP="0005190D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57" w:hanging="5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C85CB9" w:rsidRPr="004000C1" w:rsidRDefault="0005190D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 w:hint="cs"/>
                <w:sz w:val="24"/>
                <w:szCs w:val="24"/>
                <w:cs/>
              </w:rPr>
              <w:t>393</w:t>
            </w:r>
          </w:p>
        </w:tc>
        <w:tc>
          <w:tcPr>
            <w:tcW w:w="137" w:type="dxa"/>
          </w:tcPr>
          <w:p w:rsidR="00C85CB9" w:rsidRPr="004000C1" w:rsidRDefault="00C85CB9" w:rsidP="0005190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</w:rPr>
              <w:t>304</w:t>
            </w:r>
          </w:p>
        </w:tc>
        <w:tc>
          <w:tcPr>
            <w:tcW w:w="134" w:type="dxa"/>
          </w:tcPr>
          <w:p w:rsidR="00C85CB9" w:rsidRPr="004000C1" w:rsidRDefault="00C85CB9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  <w:cs/>
              </w:rPr>
              <w:t>328</w:t>
            </w:r>
          </w:p>
        </w:tc>
        <w:tc>
          <w:tcPr>
            <w:tcW w:w="138" w:type="dxa"/>
          </w:tcPr>
          <w:p w:rsidR="00C85CB9" w:rsidRPr="004000C1" w:rsidRDefault="00C85CB9" w:rsidP="0005190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</w:rPr>
              <w:t>213</w:t>
            </w:r>
          </w:p>
        </w:tc>
      </w:tr>
      <w:tr w:rsidR="00C85CB9" w:rsidRPr="004000C1" w:rsidTr="002E2763">
        <w:trPr>
          <w:cantSplit/>
        </w:trPr>
        <w:tc>
          <w:tcPr>
            <w:tcW w:w="3969" w:type="dxa"/>
          </w:tcPr>
          <w:p w:rsidR="00C85CB9" w:rsidRPr="004000C1" w:rsidRDefault="00C85CB9" w:rsidP="0005190D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left="57" w:hanging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000C1">
              <w:rPr>
                <w:rFonts w:ascii="Angsana New" w:hAnsi="Angsana New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C85CB9" w:rsidRPr="004000C1" w:rsidRDefault="0005190D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 w:hint="cs"/>
                <w:sz w:val="24"/>
                <w:szCs w:val="24"/>
                <w:cs/>
              </w:rPr>
              <w:t>37</w:t>
            </w:r>
          </w:p>
        </w:tc>
        <w:tc>
          <w:tcPr>
            <w:tcW w:w="137" w:type="dxa"/>
          </w:tcPr>
          <w:p w:rsidR="00C85CB9" w:rsidRPr="004000C1" w:rsidRDefault="00C85CB9" w:rsidP="0005190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34" w:type="dxa"/>
          </w:tcPr>
          <w:p w:rsidR="00C85CB9" w:rsidRPr="004000C1" w:rsidRDefault="00C85CB9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  <w:cs/>
              </w:rPr>
              <w:t>34</w:t>
            </w:r>
          </w:p>
        </w:tc>
        <w:tc>
          <w:tcPr>
            <w:tcW w:w="138" w:type="dxa"/>
          </w:tcPr>
          <w:p w:rsidR="00C85CB9" w:rsidRPr="004000C1" w:rsidRDefault="00C85CB9" w:rsidP="0005190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C85CB9" w:rsidRPr="004000C1" w:rsidTr="002E2763">
        <w:trPr>
          <w:cantSplit/>
        </w:trPr>
        <w:tc>
          <w:tcPr>
            <w:tcW w:w="3969" w:type="dxa"/>
          </w:tcPr>
          <w:p w:rsidR="00C85CB9" w:rsidRPr="004000C1" w:rsidRDefault="00C85CB9" w:rsidP="0005190D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left="57" w:hanging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000C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C85CB9" w:rsidRPr="004000C1" w:rsidRDefault="0005190D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 w:hint="cs"/>
                <w:sz w:val="24"/>
                <w:szCs w:val="24"/>
                <w:cs/>
              </w:rPr>
              <w:t>430</w:t>
            </w:r>
          </w:p>
        </w:tc>
        <w:tc>
          <w:tcPr>
            <w:tcW w:w="137" w:type="dxa"/>
          </w:tcPr>
          <w:p w:rsidR="00C85CB9" w:rsidRPr="004000C1" w:rsidRDefault="00C85CB9" w:rsidP="0005190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34" w:type="dxa"/>
          </w:tcPr>
          <w:p w:rsidR="00C85CB9" w:rsidRPr="004000C1" w:rsidRDefault="00C85CB9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  <w:cs/>
              </w:rPr>
              <w:t>362</w:t>
            </w:r>
          </w:p>
        </w:tc>
        <w:tc>
          <w:tcPr>
            <w:tcW w:w="138" w:type="dxa"/>
          </w:tcPr>
          <w:p w:rsidR="00C85CB9" w:rsidRPr="004000C1" w:rsidRDefault="00C85CB9" w:rsidP="0005190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C85CB9" w:rsidRPr="004000C1" w:rsidRDefault="00C85CB9" w:rsidP="0005190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00C1">
              <w:rPr>
                <w:rFonts w:ascii="Angsana New" w:hAnsi="Angsana New"/>
                <w:sz w:val="24"/>
                <w:szCs w:val="24"/>
              </w:rPr>
              <w:t>252</w:t>
            </w:r>
          </w:p>
        </w:tc>
      </w:tr>
    </w:tbl>
    <w:p w:rsidR="000061C1" w:rsidRDefault="000061C1" w:rsidP="00B02B96">
      <w:pPr>
        <w:tabs>
          <w:tab w:val="clear" w:pos="227"/>
          <w:tab w:val="left" w:pos="284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4" w:name="_Hlk6493688"/>
    </w:p>
    <w:p w:rsidR="00A4226C" w:rsidRPr="00F15A82" w:rsidRDefault="00A4226C" w:rsidP="007923E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730546">
        <w:rPr>
          <w:rFonts w:ascii="Angsana New" w:hAnsi="Angsana New"/>
          <w:spacing w:val="-2"/>
          <w:sz w:val="32"/>
          <w:szCs w:val="32"/>
        </w:rPr>
        <w:tab/>
      </w:r>
      <w:r w:rsidRPr="00F15A82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:rsidR="00A4226C" w:rsidRDefault="00A4226C" w:rsidP="00792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3054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157E3">
        <w:rPr>
          <w:rFonts w:ascii="Angsana New" w:hAnsi="Angsana New"/>
          <w:sz w:val="32"/>
          <w:szCs w:val="32"/>
        </w:rPr>
        <w:t>31</w:t>
      </w:r>
      <w:r w:rsidRPr="00730546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F157E3">
        <w:rPr>
          <w:rFonts w:ascii="Angsana New" w:hAnsi="Angsana New"/>
          <w:sz w:val="32"/>
          <w:szCs w:val="32"/>
        </w:rPr>
        <w:t xml:space="preserve">3 </w:t>
      </w:r>
      <w:r w:rsidRPr="00730546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CC354A">
        <w:rPr>
          <w:rFonts w:ascii="Angsana New" w:hAnsi="Angsana New" w:hint="cs"/>
          <w:sz w:val="32"/>
          <w:szCs w:val="32"/>
          <w:cs/>
        </w:rPr>
        <w:t>2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CC354A" w:rsidRPr="000B4F0C" w:rsidTr="00275196">
        <w:trPr>
          <w:gridAfter w:val="1"/>
          <w:wAfter w:w="9" w:type="dxa"/>
          <w:trHeight w:val="60"/>
        </w:trPr>
        <w:tc>
          <w:tcPr>
            <w:tcW w:w="2211" w:type="dxa"/>
          </w:tcPr>
          <w:p w:rsidR="00CC354A" w:rsidRPr="000B4F0C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4000A4">
              <w:rPr>
                <w:rFonts w:ascii="Angsana New" w:hAnsi="Angsana New"/>
                <w:sz w:val="32"/>
                <w:szCs w:val="32"/>
              </w:rPr>
              <w:tab/>
            </w:r>
            <w:r w:rsidRPr="004000A4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  <w:r w:rsidRPr="003D367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:rsidR="00CC354A" w:rsidRPr="00A1047D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CC354A" w:rsidRPr="000B4F0C" w:rsidTr="00ED3ACE">
        <w:trPr>
          <w:trHeight w:val="45"/>
        </w:trPr>
        <w:tc>
          <w:tcPr>
            <w:tcW w:w="2211" w:type="dxa"/>
          </w:tcPr>
          <w:p w:rsidR="00CC354A" w:rsidRPr="000B4F0C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:rsidR="00CC354A" w:rsidRPr="000B4F0C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:rsidR="00CC354A" w:rsidRPr="000B4F0C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:rsidR="00CC354A" w:rsidRPr="00A1047D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104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354A" w:rsidRPr="000B4F0C" w:rsidTr="00ED3ACE">
        <w:tc>
          <w:tcPr>
            <w:tcW w:w="2211" w:type="dxa"/>
          </w:tcPr>
          <w:p w:rsidR="00CC354A" w:rsidRPr="000B4F0C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" w:type="dxa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F0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C354A" w:rsidRPr="000B4F0C" w:rsidTr="00275196">
        <w:tc>
          <w:tcPr>
            <w:tcW w:w="2211" w:type="dxa"/>
          </w:tcPr>
          <w:p w:rsidR="00CC354A" w:rsidRPr="00A1047D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CC354A" w:rsidRPr="00BB66EA" w:rsidRDefault="00DA2891" w:rsidP="007923E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66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41" w:type="dxa"/>
          </w:tcPr>
          <w:p w:rsidR="00CC354A" w:rsidRPr="000B4F0C" w:rsidRDefault="00CC354A" w:rsidP="007923E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CC354A" w:rsidRPr="000B4F0C" w:rsidRDefault="00CC354A" w:rsidP="007923E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="Angsana New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3D3672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70</w:t>
            </w:r>
          </w:p>
        </w:tc>
        <w:tc>
          <w:tcPr>
            <w:tcW w:w="137" w:type="dxa"/>
          </w:tcPr>
          <w:p w:rsidR="00CC354A" w:rsidRPr="00A1047D" w:rsidRDefault="00CC354A" w:rsidP="007923E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:rsidR="00CC354A" w:rsidRPr="00CC354A" w:rsidRDefault="00CC354A" w:rsidP="007923E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354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1.33</w:t>
            </w:r>
          </w:p>
        </w:tc>
        <w:tc>
          <w:tcPr>
            <w:tcW w:w="134" w:type="dxa"/>
          </w:tcPr>
          <w:p w:rsidR="00CC354A" w:rsidRPr="000B4F0C" w:rsidRDefault="00CC354A" w:rsidP="007923E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:rsidR="00CC354A" w:rsidRPr="000B4F0C" w:rsidRDefault="00CC354A" w:rsidP="007923E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2</w:t>
            </w:r>
            <w:r w:rsidRPr="003D3672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.</w:t>
            </w:r>
            <w:r w:rsidRPr="000B4F0C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="Angsana New"/>
                <w:sz w:val="26"/>
                <w:szCs w:val="26"/>
                <w:lang w:val="en-US"/>
              </w:rPr>
              <w:t>2</w:t>
            </w:r>
          </w:p>
        </w:tc>
      </w:tr>
      <w:tr w:rsidR="00CC354A" w:rsidRPr="000B4F0C" w:rsidTr="00275196">
        <w:tc>
          <w:tcPr>
            <w:tcW w:w="2211" w:type="dxa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:rsidR="00CC354A" w:rsidRPr="00BB66EA" w:rsidRDefault="00DA2891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66EA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CC354A" w:rsidRPr="00A1047D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2.00</w:t>
            </w:r>
          </w:p>
        </w:tc>
        <w:tc>
          <w:tcPr>
            <w:tcW w:w="134" w:type="dxa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CC354A" w:rsidRPr="000B4F0C" w:rsidRDefault="00CC354A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-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3D3672">
              <w:rPr>
                <w:rFonts w:asciiTheme="majorBidi" w:hAnsiTheme="majorBidi" w:hint="cs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</w:tr>
      <w:tr w:rsidR="00F70BEC" w:rsidRPr="000B4F0C" w:rsidTr="00275196">
        <w:tc>
          <w:tcPr>
            <w:tcW w:w="2211" w:type="dxa"/>
          </w:tcPr>
          <w:p w:rsidR="00F70BEC" w:rsidRPr="000B4F0C" w:rsidRDefault="00F70BEC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:rsidR="00F70BEC" w:rsidRPr="00BB66EA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66EA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41" w:type="dxa"/>
          </w:tcPr>
          <w:p w:rsidR="00F70BEC" w:rsidRPr="000B4F0C" w:rsidRDefault="00F70BEC" w:rsidP="007923E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F70BEC" w:rsidRPr="000B4F0C" w:rsidRDefault="00F70BEC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:rsidR="00F70BEC" w:rsidRPr="000B4F0C" w:rsidRDefault="00F70BEC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F70BEC" w:rsidRPr="000B4F0C" w:rsidRDefault="00F70BEC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:rsidR="00F70BEC" w:rsidRPr="000B4F0C" w:rsidRDefault="00F70BEC" w:rsidP="007923E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F70BEC" w:rsidRPr="000B4F0C" w:rsidRDefault="00F70BEC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3D3672">
              <w:rPr>
                <w:rFonts w:asciiTheme="majorBidi" w:hAnsiTheme="majorBidi"/>
                <w:sz w:val="26"/>
                <w:szCs w:val="26"/>
              </w:rPr>
              <w:t>-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 34</w:t>
            </w:r>
            <w:r w:rsidRPr="003D3672">
              <w:rPr>
                <w:rFonts w:asciiTheme="majorBidi" w:hAnsiTheme="majorBidi"/>
                <w:sz w:val="26"/>
                <w:szCs w:val="26"/>
              </w:rPr>
              <w:t>.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DA2891" w:rsidRPr="000B4F0C" w:rsidTr="00275196">
        <w:tc>
          <w:tcPr>
            <w:tcW w:w="2211" w:type="dxa"/>
          </w:tcPr>
          <w:p w:rsidR="00DA2891" w:rsidRPr="000B4F0C" w:rsidRDefault="00DA2891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:rsidR="00DA2891" w:rsidRPr="000B4F0C" w:rsidRDefault="00DA2891" w:rsidP="007923E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:rsidR="00DA2891" w:rsidRPr="000B4F0C" w:rsidRDefault="00DA2891" w:rsidP="007923E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4F0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DA2891" w:rsidRPr="000B4F0C" w:rsidTr="00275196">
        <w:tc>
          <w:tcPr>
            <w:tcW w:w="2211" w:type="dxa"/>
          </w:tcPr>
          <w:p w:rsidR="00DA2891" w:rsidRPr="000B4F0C" w:rsidRDefault="00DA2891" w:rsidP="007923E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1047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:rsidR="00DA2891" w:rsidRPr="000B4F0C" w:rsidRDefault="00DA2891" w:rsidP="007923E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DA2891" w:rsidRPr="000B4F0C" w:rsidRDefault="00DA2891" w:rsidP="007923E5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:rsidR="00DA2891" w:rsidRPr="000B4F0C" w:rsidRDefault="00DA2891" w:rsidP="007923E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B4F0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:rsidR="00DB121F" w:rsidRDefault="00DB121F" w:rsidP="007923E5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bookmarkEnd w:id="4"/>
    <w:p w:rsidR="00DB121F" w:rsidRPr="00F15A82" w:rsidRDefault="0003498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23</w:t>
      </w:r>
      <w:r w:rsidR="00DB121F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B121F" w:rsidRPr="001F577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121F">
        <w:rPr>
          <w:rFonts w:ascii="Angsana New" w:hAnsi="Angsana New"/>
          <w:b/>
          <w:bCs/>
          <w:sz w:val="32"/>
          <w:szCs w:val="32"/>
        </w:rPr>
        <w:tab/>
      </w:r>
      <w:r w:rsidR="00DB121F" w:rsidRPr="00F15A82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</w:t>
      </w:r>
      <w:r w:rsidR="00305F27">
        <w:rPr>
          <w:rFonts w:ascii="Angsana New" w:hAnsi="Angsana New"/>
          <w:b/>
          <w:bCs/>
          <w:sz w:val="32"/>
          <w:szCs w:val="32"/>
          <w:lang w:val="en-US"/>
        </w:rPr>
        <w:t xml:space="preserve"> (</w:t>
      </w:r>
      <w:r w:rsidR="00305F27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รายได้) </w:t>
      </w:r>
      <w:r w:rsidR="00DB121F" w:rsidRPr="00F15A82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:rsidR="00DB121F" w:rsidRDefault="00DB121F" w:rsidP="007923E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15A82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>
        <w:rPr>
          <w:rFonts w:ascii="Angsana New" w:hAnsi="Angsana New" w:hint="cs"/>
          <w:sz w:val="32"/>
          <w:szCs w:val="32"/>
          <w:cs/>
        </w:rPr>
        <w:t>ย</w:t>
      </w:r>
      <w:r w:rsidR="00305F27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F15A82">
        <w:rPr>
          <w:rFonts w:ascii="Angsana New" w:hAnsi="Angsana New"/>
          <w:sz w:val="32"/>
          <w:szCs w:val="32"/>
          <w:cs/>
        </w:rPr>
        <w:t>ภาษีเงินได้</w:t>
      </w:r>
      <w:r w:rsidRPr="00BC0723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BC0723">
        <w:rPr>
          <w:rFonts w:ascii="Angsana New" w:hAnsi="Angsana New"/>
          <w:sz w:val="32"/>
          <w:szCs w:val="32"/>
          <w:cs/>
        </w:rPr>
        <w:t xml:space="preserve"> มีนาคม</w:t>
      </w:r>
      <w:r w:rsidRPr="00F15A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4576A">
        <w:rPr>
          <w:rFonts w:ascii="Angsana New" w:hAnsi="Angsana New"/>
          <w:sz w:val="32"/>
          <w:szCs w:val="32"/>
        </w:rPr>
        <w:t>3</w:t>
      </w:r>
      <w:r w:rsidRPr="00BF7E50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 xml:space="preserve">และ </w:t>
      </w:r>
      <w:r w:rsidRPr="00BF7E5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C4576A">
        <w:rPr>
          <w:rFonts w:ascii="Angsana New" w:hAnsi="Angsana New"/>
          <w:sz w:val="32"/>
          <w:szCs w:val="32"/>
        </w:rPr>
        <w:t>2</w:t>
      </w:r>
      <w:r w:rsidRPr="00BF7E50">
        <w:rPr>
          <w:rFonts w:ascii="Angsana New" w:hAnsi="Angsana New"/>
          <w:sz w:val="32"/>
          <w:szCs w:val="32"/>
          <w:cs/>
        </w:rPr>
        <w:t xml:space="preserve"> </w:t>
      </w:r>
      <w:r w:rsidRPr="00F15A8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493"/>
        <w:gridCol w:w="641"/>
        <w:gridCol w:w="134"/>
        <w:gridCol w:w="1136"/>
        <w:gridCol w:w="134"/>
        <w:gridCol w:w="1134"/>
        <w:gridCol w:w="134"/>
        <w:gridCol w:w="1083"/>
      </w:tblGrid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8"/>
            <w:tcBorders>
              <w:bottom w:val="single" w:sz="6" w:space="0" w:color="auto"/>
            </w:tcBorders>
          </w:tcPr>
          <w:p w:rsidR="00DB121F" w:rsidRPr="00DB121F" w:rsidRDefault="00DB121F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21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DB121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B121F" w:rsidRPr="00DB121F" w:rsidTr="00DB121F">
        <w:trPr>
          <w:cantSplit/>
          <w:trHeight w:val="20"/>
        </w:trPr>
        <w:tc>
          <w:tcPr>
            <w:tcW w:w="3515" w:type="dxa"/>
          </w:tcPr>
          <w:p w:rsidR="00DB121F" w:rsidRPr="00DB121F" w:rsidRDefault="00DB121F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916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DB121F" w:rsidRPr="00DB121F" w:rsidRDefault="00DB121F" w:rsidP="003916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B121F" w:rsidRPr="00DB121F" w:rsidRDefault="00DB121F" w:rsidP="003916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576A" w:rsidRPr="00DB121F" w:rsidTr="00DB121F">
        <w:trPr>
          <w:cantSplit/>
          <w:trHeight w:val="20"/>
        </w:trPr>
        <w:tc>
          <w:tcPr>
            <w:tcW w:w="3515" w:type="dxa"/>
          </w:tcPr>
          <w:p w:rsidR="00C4576A" w:rsidRPr="00DB121F" w:rsidRDefault="00C4576A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4576A" w:rsidRPr="007E6E6E" w:rsidRDefault="007E6E6E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4576A" w:rsidRPr="00DB121F" w:rsidRDefault="00C4576A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C4576A" w:rsidRPr="00DB121F" w:rsidRDefault="00C4576A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:rsidR="00C4576A" w:rsidRPr="00DB121F" w:rsidRDefault="00C4576A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4576A" w:rsidRPr="00DB121F" w:rsidRDefault="007E6E6E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4576A" w:rsidRPr="00DB121F" w:rsidRDefault="00C4576A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C4576A" w:rsidRPr="00DB121F" w:rsidRDefault="00C4576A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4576A" w:rsidRPr="00DB121F" w:rsidTr="00305F27">
        <w:trPr>
          <w:cantSplit/>
          <w:trHeight w:val="20"/>
        </w:trPr>
        <w:tc>
          <w:tcPr>
            <w:tcW w:w="4008" w:type="dxa"/>
            <w:gridSpan w:val="2"/>
          </w:tcPr>
          <w:p w:rsidR="00C4576A" w:rsidRPr="00DB121F" w:rsidRDefault="00C4576A" w:rsidP="00391605">
            <w:pPr>
              <w:tabs>
                <w:tab w:val="left" w:pos="123"/>
                <w:tab w:val="left" w:pos="567"/>
              </w:tabs>
              <w:spacing w:line="300" w:lineRule="exact"/>
              <w:ind w:left="17" w:hanging="17"/>
              <w:rPr>
                <w:rFonts w:ascii="Angsana New" w:hAnsi="Angsana New"/>
                <w:sz w:val="26"/>
                <w:szCs w:val="26"/>
              </w:rPr>
            </w:pPr>
            <w:r w:rsidRPr="00DB121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305F27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</w:t>
            </w:r>
            <w:r w:rsidR="00D1478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B121F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41" w:type="dxa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576A" w:rsidRPr="00DB121F" w:rsidTr="00DB121F">
        <w:trPr>
          <w:cantSplit/>
          <w:trHeight w:val="20"/>
        </w:trPr>
        <w:tc>
          <w:tcPr>
            <w:tcW w:w="3515" w:type="dxa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576A" w:rsidRPr="00DB121F" w:rsidTr="00DB121F">
        <w:trPr>
          <w:cantSplit/>
          <w:trHeight w:val="20"/>
        </w:trPr>
        <w:tc>
          <w:tcPr>
            <w:tcW w:w="3515" w:type="dxa"/>
          </w:tcPr>
          <w:p w:rsidR="00C4576A" w:rsidRPr="00DB121F" w:rsidRDefault="00C4576A" w:rsidP="00391605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="002F717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:rsidR="00C4576A" w:rsidRPr="00DB121F" w:rsidRDefault="00E9632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3,367</w:t>
            </w: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4576A" w:rsidRPr="00DB121F" w:rsidRDefault="002F7174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83</w:t>
            </w:r>
            <w:r w:rsidR="0085485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3,367</w:t>
            </w:r>
          </w:p>
        </w:tc>
      </w:tr>
      <w:tr w:rsidR="00C4576A" w:rsidRPr="00DB121F" w:rsidTr="00DB121F">
        <w:trPr>
          <w:cantSplit/>
          <w:trHeight w:val="20"/>
        </w:trPr>
        <w:tc>
          <w:tcPr>
            <w:tcW w:w="3515" w:type="dxa"/>
          </w:tcPr>
          <w:p w:rsidR="00C4576A" w:rsidRPr="00DB121F" w:rsidRDefault="00C4576A" w:rsidP="00391605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C4576A" w:rsidRPr="00DB121F" w:rsidRDefault="00C4576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7174" w:rsidRPr="00DB121F" w:rsidTr="00DB121F">
        <w:trPr>
          <w:cantSplit/>
          <w:trHeight w:val="20"/>
        </w:trPr>
        <w:tc>
          <w:tcPr>
            <w:tcW w:w="3515" w:type="dxa"/>
          </w:tcPr>
          <w:p w:rsidR="002F7174" w:rsidRPr="00DB121F" w:rsidRDefault="002F7174" w:rsidP="00391605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DB121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DB121F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:rsidR="002F7174" w:rsidRPr="00DB121F" w:rsidRDefault="00E9632A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(1,914)</w:t>
            </w:r>
          </w:p>
        </w:tc>
        <w:tc>
          <w:tcPr>
            <w:tcW w:w="134" w:type="dxa"/>
            <w:vAlign w:val="bottom"/>
          </w:tcPr>
          <w:p w:rsidR="002F7174" w:rsidRPr="00DB121F" w:rsidRDefault="002F7174" w:rsidP="00391605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2F7174" w:rsidRPr="00DB121F" w:rsidRDefault="002F7174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(1,711)</w:t>
            </w:r>
          </w:p>
        </w:tc>
        <w:tc>
          <w:tcPr>
            <w:tcW w:w="134" w:type="dxa"/>
            <w:vAlign w:val="bottom"/>
          </w:tcPr>
          <w:p w:rsidR="002F7174" w:rsidRPr="00DB121F" w:rsidRDefault="002F7174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2F7174" w:rsidRPr="00DB121F" w:rsidRDefault="002F7174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45</w:t>
            </w:r>
            <w:r w:rsidR="0085485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:rsidR="002F7174" w:rsidRPr="00DB121F" w:rsidRDefault="002F7174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2F7174" w:rsidRPr="00DB121F" w:rsidRDefault="002F7174" w:rsidP="0039160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21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DB12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739" w:rsidRPr="00DB121F" w:rsidTr="00DB121F">
        <w:trPr>
          <w:cantSplit/>
          <w:trHeight w:val="20"/>
        </w:trPr>
        <w:tc>
          <w:tcPr>
            <w:tcW w:w="3515" w:type="dxa"/>
          </w:tcPr>
          <w:p w:rsidR="00620739" w:rsidRPr="00A1047D" w:rsidRDefault="00620739" w:rsidP="00620739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0739" w:rsidRPr="00DB121F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(1,076)</w:t>
            </w:r>
          </w:p>
        </w:tc>
        <w:tc>
          <w:tcPr>
            <w:tcW w:w="134" w:type="dxa"/>
            <w:vAlign w:val="bottom"/>
          </w:tcPr>
          <w:p w:rsidR="00620739" w:rsidRPr="00DB121F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0739" w:rsidRPr="00DB121F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1,656</w:t>
            </w:r>
          </w:p>
        </w:tc>
        <w:tc>
          <w:tcPr>
            <w:tcW w:w="134" w:type="dxa"/>
            <w:vAlign w:val="bottom"/>
          </w:tcPr>
          <w:p w:rsidR="00620739" w:rsidRPr="00DB121F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0739" w:rsidRPr="00DB121F" w:rsidRDefault="00D1478C" w:rsidP="00D147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20739">
              <w:rPr>
                <w:rFonts w:asciiTheme="majorBidi" w:hAnsiTheme="majorBidi" w:cstheme="majorBidi" w:hint="cs"/>
                <w:sz w:val="26"/>
                <w:szCs w:val="26"/>
                <w:cs/>
              </w:rPr>
              <w:t>618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:rsidR="00620739" w:rsidRPr="00DB121F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0739" w:rsidRPr="00DB121F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2,775</w:t>
            </w:r>
          </w:p>
        </w:tc>
      </w:tr>
      <w:tr w:rsidR="00620739" w:rsidRPr="000B5612" w:rsidTr="00305F27">
        <w:trPr>
          <w:cantSplit/>
          <w:trHeight w:val="20"/>
        </w:trPr>
        <w:tc>
          <w:tcPr>
            <w:tcW w:w="8404" w:type="dxa"/>
            <w:gridSpan w:val="9"/>
            <w:vAlign w:val="bottom"/>
          </w:tcPr>
          <w:p w:rsidR="00620739" w:rsidRPr="006374DC" w:rsidRDefault="00620739" w:rsidP="00620739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 :</w:t>
            </w:r>
          </w:p>
        </w:tc>
      </w:tr>
      <w:tr w:rsidR="00620739" w:rsidRPr="000B5612" w:rsidTr="00A46452">
        <w:trPr>
          <w:cantSplit/>
          <w:trHeight w:val="20"/>
        </w:trPr>
        <w:tc>
          <w:tcPr>
            <w:tcW w:w="3515" w:type="dxa"/>
          </w:tcPr>
          <w:p w:rsidR="00620739" w:rsidRPr="000B5612" w:rsidRDefault="00620739" w:rsidP="007E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A1047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1047D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="007E6E6E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</w:t>
            </w:r>
            <w:r w:rsidR="007E6E6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7E6E6E">
              <w:rPr>
                <w:rFonts w:ascii="Angsana New" w:hAnsi="Angsana New" w:hint="cs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:rsidR="00620739" w:rsidRPr="006374DC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185</w:t>
            </w:r>
          </w:p>
        </w:tc>
        <w:tc>
          <w:tcPr>
            <w:tcW w:w="134" w:type="dxa"/>
            <w:vAlign w:val="bottom"/>
          </w:tcPr>
          <w:p w:rsidR="00620739" w:rsidRPr="00215482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:rsidR="00620739" w:rsidRPr="006C1EC6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620739" w:rsidRPr="00215482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20739" w:rsidRPr="006374DC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:rsidR="00620739" w:rsidRPr="00215482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:rsidR="00620739" w:rsidRPr="006C1EC6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620739" w:rsidRPr="000B5612" w:rsidTr="00A46452">
        <w:trPr>
          <w:cantSplit/>
          <w:trHeight w:val="20"/>
        </w:trPr>
        <w:tc>
          <w:tcPr>
            <w:tcW w:w="3515" w:type="dxa"/>
          </w:tcPr>
          <w:p w:rsidR="00620739" w:rsidRPr="00A1047D" w:rsidRDefault="00620739" w:rsidP="00620739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04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0739" w:rsidRPr="006374DC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185</w:t>
            </w:r>
          </w:p>
        </w:tc>
        <w:tc>
          <w:tcPr>
            <w:tcW w:w="134" w:type="dxa"/>
            <w:vAlign w:val="bottom"/>
          </w:tcPr>
          <w:p w:rsidR="00620739" w:rsidRPr="00215482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0739" w:rsidRPr="006C1EC6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620739" w:rsidRPr="00215482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0739" w:rsidRPr="006374DC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:rsidR="00620739" w:rsidRPr="00215482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0739" w:rsidRPr="006C1EC6" w:rsidRDefault="00620739" w:rsidP="0062073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:rsidR="004000C1" w:rsidRDefault="004000C1" w:rsidP="00FD2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4000C1" w:rsidRDefault="004000C1" w:rsidP="00FD2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4A3A68" w:rsidRDefault="00DB121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2B8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3A37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2E69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4A3A68" w:rsidRPr="003064B9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1064A6" w:rsidRDefault="004A3A68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="002E69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E699F" w:rsidRPr="002E699F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2E69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ต่อหุ้นขั้นพื้นฐานคำนวณโดยการหารกำไร</w:t>
      </w:r>
      <w:r w:rsidR="0099793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9793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(ขาดทุน) </w:t>
      </w: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E069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(ไม่รวมกำไรขาดทุนเบ็ดเสร็จอื่น) </w:t>
      </w:r>
      <w:r w:rsidRPr="009864CC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ด้วยจำนวนถัวเฉลี่ย</w:t>
      </w:r>
      <w:r w:rsidRPr="003A37A8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ถ่วงน้ำหนักของหุ้นสามัญที่ออกจำหน่ายแล้วระหว่างงวด</w:t>
      </w:r>
    </w:p>
    <w:p w:rsidR="001064A6" w:rsidRDefault="001064A6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064A6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/>
          <w:sz w:val="32"/>
          <w:szCs w:val="32"/>
        </w:rPr>
        <w:t>31</w:t>
      </w:r>
      <w:r w:rsidRPr="001064A6">
        <w:rPr>
          <w:rFonts w:asciiTheme="majorBidi" w:hAnsiTheme="majorBidi"/>
          <w:sz w:val="32"/>
          <w:szCs w:val="32"/>
          <w:cs/>
        </w:rPr>
        <w:t xml:space="preserve"> มีนาคม </w:t>
      </w:r>
      <w:r>
        <w:rPr>
          <w:rFonts w:asciiTheme="majorBidi" w:hAnsiTheme="majorBidi"/>
          <w:sz w:val="32"/>
          <w:szCs w:val="32"/>
        </w:rPr>
        <w:t>2563</w:t>
      </w:r>
      <w:r w:rsidRPr="001064A6">
        <w:rPr>
          <w:rFonts w:asciiTheme="majorBidi" w:hAnsiTheme="majorBidi"/>
          <w:sz w:val="32"/>
          <w:szCs w:val="32"/>
          <w:cs/>
        </w:rPr>
        <w:t xml:space="preserve"> และ</w:t>
      </w:r>
      <w:r>
        <w:rPr>
          <w:rFonts w:asciiTheme="majorBidi" w:hAnsiTheme="majorBidi"/>
          <w:sz w:val="32"/>
          <w:szCs w:val="32"/>
        </w:rPr>
        <w:t xml:space="preserve"> 2562</w:t>
      </w:r>
    </w:p>
    <w:tbl>
      <w:tblPr>
        <w:tblW w:w="900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10"/>
        <w:gridCol w:w="136"/>
        <w:gridCol w:w="1191"/>
        <w:gridCol w:w="136"/>
        <w:gridCol w:w="1191"/>
        <w:gridCol w:w="136"/>
        <w:gridCol w:w="1197"/>
      </w:tblGrid>
      <w:tr w:rsidR="004A3A68" w:rsidRPr="00E0698D" w:rsidTr="00DD2B8D">
        <w:trPr>
          <w:cantSplit/>
        </w:trPr>
        <w:tc>
          <w:tcPr>
            <w:tcW w:w="3912" w:type="dxa"/>
          </w:tcPr>
          <w:p w:rsidR="004A3A68" w:rsidRPr="00E0698D" w:rsidRDefault="004A3A68" w:rsidP="004000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8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</w:tcPr>
          <w:p w:rsidR="004A3A68" w:rsidRPr="00E0698D" w:rsidRDefault="004A3A6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E0698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6" w:type="dxa"/>
          </w:tcPr>
          <w:p w:rsidR="004A3A68" w:rsidRPr="00E0698D" w:rsidRDefault="004A3A6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:rsidR="004A3A68" w:rsidRPr="00E0698D" w:rsidRDefault="004A3A68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E0698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DD2B8D" w:rsidRPr="00E0698D" w:rsidTr="00DD2B8D">
        <w:trPr>
          <w:cantSplit/>
        </w:trPr>
        <w:tc>
          <w:tcPr>
            <w:tcW w:w="3912" w:type="dxa"/>
          </w:tcPr>
          <w:p w:rsidR="00DD2B8D" w:rsidRPr="00E0698D" w:rsidRDefault="00DD2B8D" w:rsidP="004000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8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:rsidR="00DD2B8D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DD2B8D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DD2B8D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6" w:type="dxa"/>
          </w:tcPr>
          <w:p w:rsidR="00DD2B8D" w:rsidRPr="00E0698D" w:rsidRDefault="00DD2B8D" w:rsidP="004000C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DD2B8D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>2563</w:t>
            </w:r>
          </w:p>
        </w:tc>
        <w:tc>
          <w:tcPr>
            <w:tcW w:w="136" w:type="dxa"/>
          </w:tcPr>
          <w:p w:rsidR="00DD2B8D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DD2B8D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D2B8D" w:rsidRPr="00E0698D" w:rsidTr="00275196">
        <w:trPr>
          <w:cantSplit/>
        </w:trPr>
        <w:tc>
          <w:tcPr>
            <w:tcW w:w="3912" w:type="dxa"/>
          </w:tcPr>
          <w:p w:rsidR="002E699F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80" w:lineRule="exact"/>
              <w:ind w:left="4"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2E699F"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</w:p>
          <w:p w:rsidR="00DD2B8D" w:rsidRPr="00E0698D" w:rsidRDefault="002E699F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80" w:lineRule="exact"/>
              <w:ind w:left="4" w:right="-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DD2B8D"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 (พันบาท)</w:t>
            </w:r>
            <w:r w:rsidR="00DD2B8D"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:rsidR="00DD2B8D" w:rsidRPr="00E0698D" w:rsidRDefault="00074E43" w:rsidP="004000C1">
            <w:pPr>
              <w:pStyle w:val="acctfourfigures"/>
              <w:tabs>
                <w:tab w:val="clear" w:pos="765"/>
              </w:tabs>
              <w:spacing w:line="38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136" w:type="dxa"/>
            <w:vAlign w:val="bottom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</w:tabs>
              <w:spacing w:line="38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4,326</w:t>
            </w:r>
          </w:p>
        </w:tc>
        <w:tc>
          <w:tcPr>
            <w:tcW w:w="136" w:type="dxa"/>
            <w:vAlign w:val="bottom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left" w:pos="817"/>
              </w:tabs>
              <w:spacing w:line="380" w:lineRule="exact"/>
              <w:ind w:left="-96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(3</w:t>
            </w:r>
            <w:r w:rsidRPr="00E0698D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B769B3" w:rsidRPr="00E0698D">
              <w:rPr>
                <w:rFonts w:asciiTheme="majorBidi" w:hAnsiTheme="majorBidi" w:cs="Angsana New" w:hint="cs"/>
                <w:sz w:val="24"/>
                <w:szCs w:val="24"/>
                <w:cs/>
                <w:lang w:val="en-US" w:bidi="th-TH"/>
              </w:rPr>
              <w:t>281</w:t>
            </w:r>
            <w:r w:rsidRPr="00E0698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36" w:type="dxa"/>
            <w:vAlign w:val="bottom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</w:tabs>
              <w:spacing w:line="38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9,425</w:t>
            </w:r>
          </w:p>
        </w:tc>
      </w:tr>
      <w:tr w:rsidR="00DD2B8D" w:rsidRPr="00E0698D" w:rsidTr="00DD2B8D">
        <w:trPr>
          <w:cantSplit/>
        </w:trPr>
        <w:tc>
          <w:tcPr>
            <w:tcW w:w="3912" w:type="dxa"/>
          </w:tcPr>
          <w:p w:rsidR="00DD2B8D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10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</w:tabs>
              <w:spacing w:line="380" w:lineRule="exact"/>
              <w:ind w:left="-97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</w:tabs>
              <w:spacing w:line="380" w:lineRule="exact"/>
              <w:ind w:left="4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left" w:pos="763"/>
              </w:tabs>
              <w:spacing w:line="38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</w:tabs>
              <w:spacing w:line="380" w:lineRule="exact"/>
              <w:ind w:left="-97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DD2B8D" w:rsidRPr="00E0698D" w:rsidTr="00DD2B8D">
        <w:trPr>
          <w:cantSplit/>
          <w:trHeight w:val="63"/>
        </w:trPr>
        <w:tc>
          <w:tcPr>
            <w:tcW w:w="3912" w:type="dxa"/>
          </w:tcPr>
          <w:p w:rsidR="00DD2B8D" w:rsidRPr="00E0698D" w:rsidRDefault="00DD2B8D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2E699F"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E699F" w:rsidRPr="00E0698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(ขาดทุน) </w:t>
            </w:r>
            <w:r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E0698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E069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10" w:type="dxa"/>
            <w:shd w:val="clear" w:color="auto" w:fill="auto"/>
          </w:tcPr>
          <w:p w:rsidR="00DD2B8D" w:rsidRPr="00E0698D" w:rsidRDefault="00074E43" w:rsidP="004000C1">
            <w:pPr>
              <w:pStyle w:val="acctfourfigures"/>
              <w:tabs>
                <w:tab w:val="clear" w:pos="765"/>
              </w:tabs>
              <w:spacing w:line="380" w:lineRule="exact"/>
              <w:ind w:left="4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0.0012</w:t>
            </w:r>
          </w:p>
        </w:tc>
        <w:tc>
          <w:tcPr>
            <w:tcW w:w="136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</w:tabs>
              <w:spacing w:line="380" w:lineRule="exact"/>
              <w:ind w:left="4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0.0103</w:t>
            </w:r>
          </w:p>
        </w:tc>
        <w:tc>
          <w:tcPr>
            <w:tcW w:w="136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left" w:pos="817"/>
              </w:tabs>
              <w:spacing w:line="380" w:lineRule="exact"/>
              <w:ind w:left="-96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(0.0078)</w:t>
            </w:r>
          </w:p>
        </w:tc>
        <w:tc>
          <w:tcPr>
            <w:tcW w:w="136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:rsidR="00DD2B8D" w:rsidRPr="00E0698D" w:rsidRDefault="00DD2B8D" w:rsidP="004000C1">
            <w:pPr>
              <w:pStyle w:val="acctfourfigures"/>
              <w:tabs>
                <w:tab w:val="clear" w:pos="765"/>
              </w:tabs>
              <w:spacing w:line="380" w:lineRule="exact"/>
              <w:ind w:left="-97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69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0.0223</w:t>
            </w:r>
          </w:p>
        </w:tc>
      </w:tr>
    </w:tbl>
    <w:p w:rsidR="00E0698D" w:rsidRDefault="00E0698D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E7912" w:rsidRPr="00E91834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3559A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5</w:t>
      </w:r>
      <w:r w:rsidR="002E7912" w:rsidRPr="00E91834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2E7912" w:rsidRPr="00E9183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7912" w:rsidRPr="00F15A8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2E7912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2E7912" w:rsidRPr="00E24BC7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:rsidR="002E7912" w:rsidRPr="006478AF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</w:t>
      </w:r>
      <w:r w:rsidRPr="006478AF">
        <w:rPr>
          <w:rFonts w:asciiTheme="majorBidi" w:hAnsiTheme="majorBidi"/>
          <w:sz w:val="32"/>
          <w:szCs w:val="32"/>
          <w:cs/>
        </w:rPr>
        <w:t>ใช้พลังงานทางเลือก และประกอบแผงโซลาร์เซลล์เพื่อการส่งออก</w:t>
      </w:r>
    </w:p>
    <w:p w:rsidR="002E7912" w:rsidRPr="00187555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187555">
        <w:rPr>
          <w:rFonts w:asciiTheme="majorBidi" w:hAnsiTheme="majorBidi"/>
          <w:spacing w:val="-2"/>
          <w:sz w:val="32"/>
          <w:szCs w:val="32"/>
        </w:rPr>
        <w:t>2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3064B9">
        <w:rPr>
          <w:rFonts w:asciiTheme="majorBidi" w:hAnsiTheme="majorBidi"/>
          <w:spacing w:val="-2"/>
          <w:sz w:val="32"/>
          <w:szCs w:val="32"/>
        </w:rPr>
        <w:tab/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F15A82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:rsidR="002E7912" w:rsidRPr="00E24BC7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:rsidR="002E7912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15A82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2E7912" w:rsidRPr="00E42260" w:rsidRDefault="002E791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064B9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>
        <w:rPr>
          <w:rFonts w:asciiTheme="majorBidi" w:hAnsiTheme="majorBidi" w:hint="cs"/>
          <w:spacing w:val="-2"/>
          <w:sz w:val="32"/>
          <w:szCs w:val="32"/>
          <w:cs/>
        </w:rPr>
        <w:t>งวดสามเดือน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สิ้นสุดวันที่ </w:t>
      </w:r>
      <w:r w:rsidR="006478AF">
        <w:rPr>
          <w:rFonts w:asciiTheme="majorBidi" w:hAnsiTheme="majorBidi" w:cstheme="majorBidi"/>
          <w:spacing w:val="-2"/>
          <w:sz w:val="32"/>
          <w:szCs w:val="32"/>
        </w:rPr>
        <w:br/>
      </w:r>
      <w:r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E24BC7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2"/>
          <w:sz w:val="32"/>
          <w:szCs w:val="32"/>
          <w:cs/>
        </w:rPr>
        <w:t>มีนาคม</w:t>
      </w:r>
      <w:r w:rsidRPr="003064B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A5338">
        <w:rPr>
          <w:rFonts w:asciiTheme="majorBidi" w:hAnsiTheme="majorBidi" w:cstheme="majorBidi" w:hint="cs"/>
          <w:spacing w:val="-2"/>
          <w:sz w:val="32"/>
          <w:szCs w:val="32"/>
          <w:cs/>
        </w:rPr>
        <w:t>3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A5338">
        <w:rPr>
          <w:rFonts w:asciiTheme="majorBidi" w:hAnsiTheme="majorBidi" w:cstheme="majorBidi" w:hint="cs"/>
          <w:spacing w:val="-2"/>
          <w:sz w:val="32"/>
          <w:szCs w:val="32"/>
          <w:cs/>
        </w:rPr>
        <w:t>2</w:t>
      </w:r>
      <w:r w:rsidRPr="00E24B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5A82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256"/>
        <w:gridCol w:w="538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6478AF" w:rsidRPr="002B3BE0" w:rsidTr="00997A4D">
        <w:tc>
          <w:tcPr>
            <w:tcW w:w="1644" w:type="dxa"/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478AF" w:rsidRPr="002B3BE0" w:rsidTr="00997A4D">
        <w:tc>
          <w:tcPr>
            <w:tcW w:w="1644" w:type="dxa"/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กลุ่มผลิตภัณฑ์</w:t>
            </w:r>
          </w:p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78AF" w:rsidRPr="002B3BE0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A5338" w:rsidRPr="002B3BE0" w:rsidTr="00997A4D">
        <w:tc>
          <w:tcPr>
            <w:tcW w:w="164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>2563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>2563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2"/>
                <w:szCs w:val="22"/>
                <w:cs/>
              </w:rPr>
              <w:t>2563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</w:rPr>
              <w:t>62</w:t>
            </w:r>
          </w:p>
        </w:tc>
      </w:tr>
      <w:tr w:rsidR="00DA5338" w:rsidRPr="002B3BE0" w:rsidTr="00275196">
        <w:tc>
          <w:tcPr>
            <w:tcW w:w="1644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299</w:t>
            </w:r>
            <w:r w:rsidR="00DC74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610</w:t>
            </w:r>
          </w:p>
        </w:tc>
        <w:tc>
          <w:tcPr>
            <w:tcW w:w="13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282,955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107,681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DA5338" w:rsidRPr="004000C1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000C1">
              <w:rPr>
                <w:rFonts w:asciiTheme="majorBidi" w:hAnsiTheme="majorBidi" w:cstheme="majorBidi"/>
                <w:sz w:val="22"/>
                <w:szCs w:val="22"/>
              </w:rPr>
              <w:t>127,346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2,981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14,721</w:t>
            </w:r>
          </w:p>
        </w:tc>
        <w:tc>
          <w:tcPr>
            <w:tcW w:w="142" w:type="dxa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410,272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425,022</w:t>
            </w:r>
          </w:p>
        </w:tc>
      </w:tr>
      <w:tr w:rsidR="00DA5338" w:rsidRPr="002B3BE0" w:rsidTr="00275196">
        <w:tc>
          <w:tcPr>
            <w:tcW w:w="1644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DA5338" w:rsidRPr="0004776E" w:rsidRDefault="00B769B3" w:rsidP="004000C1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(278,055)</w:t>
            </w:r>
          </w:p>
        </w:tc>
        <w:tc>
          <w:tcPr>
            <w:tcW w:w="134" w:type="dxa"/>
          </w:tcPr>
          <w:p w:rsidR="00DA5338" w:rsidRPr="0004776E" w:rsidRDefault="00DA5338" w:rsidP="004000C1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04776E" w:rsidRDefault="00DA5338" w:rsidP="004000C1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(255,438)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04776E" w:rsidRDefault="00DA5338" w:rsidP="004000C1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04776E" w:rsidRDefault="00B769B3" w:rsidP="004000C1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(78,967)</w:t>
            </w:r>
          </w:p>
        </w:tc>
        <w:tc>
          <w:tcPr>
            <w:tcW w:w="142" w:type="dxa"/>
          </w:tcPr>
          <w:p w:rsidR="00DA5338" w:rsidRPr="0004776E" w:rsidRDefault="00DA5338" w:rsidP="004000C1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04776E" w:rsidRDefault="00DA5338" w:rsidP="004000C1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(100,951)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DA5338" w:rsidRPr="002B3BE0" w:rsidRDefault="00B769B3" w:rsidP="004000C1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(3,808)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:rsidR="00DA5338" w:rsidRPr="002B3BE0" w:rsidRDefault="00DA5338" w:rsidP="004000C1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(17,539)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(360,830)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(373,928)</w:t>
            </w:r>
          </w:p>
        </w:tc>
      </w:tr>
      <w:tr w:rsidR="00DA5338" w:rsidRPr="002B3BE0" w:rsidTr="00275196">
        <w:tc>
          <w:tcPr>
            <w:tcW w:w="1644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A5338" w:rsidRPr="0004776E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21,555</w:t>
            </w:r>
          </w:p>
        </w:tc>
        <w:tc>
          <w:tcPr>
            <w:tcW w:w="134" w:type="dxa"/>
          </w:tcPr>
          <w:p w:rsidR="00DA5338" w:rsidRPr="0004776E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A5338" w:rsidRPr="0004776E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27,517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04776E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A5338" w:rsidRPr="0004776E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28,714</w:t>
            </w:r>
          </w:p>
        </w:tc>
        <w:tc>
          <w:tcPr>
            <w:tcW w:w="142" w:type="dxa"/>
          </w:tcPr>
          <w:p w:rsidR="00DA5338" w:rsidRPr="0004776E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DA5338" w:rsidRPr="0004776E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776E">
              <w:rPr>
                <w:rFonts w:asciiTheme="majorBidi" w:hAnsiTheme="majorBidi" w:cstheme="majorBidi"/>
                <w:sz w:val="22"/>
                <w:szCs w:val="22"/>
              </w:rPr>
              <w:t>26,395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(827)</w:t>
            </w: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(2,818)</w:t>
            </w:r>
          </w:p>
        </w:tc>
        <w:tc>
          <w:tcPr>
            <w:tcW w:w="142" w:type="dxa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49,442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51,094</w:t>
            </w:r>
          </w:p>
        </w:tc>
      </w:tr>
      <w:tr w:rsidR="00DA5338" w:rsidRPr="002B3BE0" w:rsidTr="00275196">
        <w:tc>
          <w:tcPr>
            <w:tcW w:w="164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2,512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6,454</w:t>
            </w:r>
          </w:p>
        </w:tc>
      </w:tr>
      <w:tr w:rsidR="00DA5338" w:rsidRPr="002B3BE0" w:rsidTr="00997A4D">
        <w:tc>
          <w:tcPr>
            <w:tcW w:w="1644" w:type="dxa"/>
          </w:tcPr>
          <w:p w:rsidR="00DA5338" w:rsidRPr="002B3BE0" w:rsidRDefault="00B769B3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12,546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12,124</w:t>
            </w:r>
          </w:p>
        </w:tc>
      </w:tr>
      <w:tr w:rsidR="00DA5338" w:rsidRPr="002B3BE0" w:rsidTr="00997A4D">
        <w:tc>
          <w:tcPr>
            <w:tcW w:w="164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33,420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36,822</w:t>
            </w:r>
          </w:p>
        </w:tc>
      </w:tr>
      <w:tr w:rsidR="00B769B3" w:rsidRPr="002B3BE0" w:rsidTr="00997A4D">
        <w:tc>
          <w:tcPr>
            <w:tcW w:w="1644" w:type="dxa"/>
          </w:tcPr>
          <w:p w:rsidR="00B769B3" w:rsidRPr="002B3BE0" w:rsidRDefault="00B769B3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B769B3" w:rsidRPr="002B3BE0" w:rsidRDefault="00B769B3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B769B3" w:rsidRPr="002B3BE0" w:rsidRDefault="00B769B3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B769B3" w:rsidRPr="002B3BE0" w:rsidRDefault="00B769B3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769B3" w:rsidRPr="002B3BE0" w:rsidRDefault="00B769B3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769B3" w:rsidRPr="002B3BE0" w:rsidRDefault="00B769B3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769B3" w:rsidRPr="002B3BE0" w:rsidRDefault="00B769B3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769B3" w:rsidRPr="002B3BE0" w:rsidRDefault="00B769B3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769B3" w:rsidRPr="002B3BE0" w:rsidRDefault="00B769B3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B769B3" w:rsidRPr="002B3BE0" w:rsidRDefault="00B769B3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B769B3" w:rsidRPr="002B3BE0" w:rsidRDefault="00B769B3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B769B3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B769B3" w:rsidRPr="002B3BE0" w:rsidRDefault="00B769B3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769B3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4,188</w:t>
            </w:r>
          </w:p>
        </w:tc>
        <w:tc>
          <w:tcPr>
            <w:tcW w:w="139" w:type="dxa"/>
          </w:tcPr>
          <w:p w:rsidR="00B769B3" w:rsidRPr="002B3BE0" w:rsidRDefault="00B769B3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B769B3" w:rsidRDefault="00B769B3" w:rsidP="004000C1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A5338" w:rsidRPr="002B3BE0" w:rsidTr="00997A4D">
        <w:tc>
          <w:tcPr>
            <w:tcW w:w="164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4,219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5,795</w:t>
            </w:r>
          </w:p>
        </w:tc>
      </w:tr>
      <w:tr w:rsidR="00DA5338" w:rsidRPr="002B3BE0" w:rsidTr="00B769B3">
        <w:tc>
          <w:tcPr>
            <w:tcW w:w="1900" w:type="dxa"/>
            <w:gridSpan w:val="2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ค่าใช้จ่าย</w:t>
            </w:r>
            <w:r w:rsidR="00DC746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DC746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(รายได้) </w:t>
            </w: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38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(1,076)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1,656</w:t>
            </w:r>
          </w:p>
        </w:tc>
      </w:tr>
      <w:tr w:rsidR="00DA5338" w:rsidRPr="002B3BE0" w:rsidTr="00B769B3">
        <w:tc>
          <w:tcPr>
            <w:tcW w:w="1900" w:type="dxa"/>
            <w:gridSpan w:val="2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-250" w:firstLine="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</w:t>
            </w:r>
            <w:r w:rsidR="00B769B3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2B3BE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538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:rsidR="00DA5338" w:rsidRPr="002B3BE0" w:rsidRDefault="00DA5338" w:rsidP="004000C1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5338" w:rsidRPr="002B3BE0" w:rsidRDefault="00B769B3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(1,343)</w:t>
            </w:r>
          </w:p>
        </w:tc>
        <w:tc>
          <w:tcPr>
            <w:tcW w:w="139" w:type="dxa"/>
          </w:tcPr>
          <w:p w:rsidR="00DA5338" w:rsidRPr="002B3BE0" w:rsidRDefault="00DA5338" w:rsidP="004000C1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DA5338" w:rsidRPr="002B3BE0" w:rsidRDefault="00DA5338" w:rsidP="004000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1,151</w:t>
            </w:r>
          </w:p>
        </w:tc>
      </w:tr>
    </w:tbl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E86BF9" w:rsidRPr="00F15A82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D4481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E86BF9" w:rsidRPr="001E18DA">
        <w:rPr>
          <w:rFonts w:asciiTheme="majorBidi" w:hAnsiTheme="majorBidi"/>
          <w:b/>
          <w:bCs/>
          <w:sz w:val="32"/>
          <w:szCs w:val="32"/>
          <w:cs/>
        </w:rPr>
        <w:t>.</w:t>
      </w:r>
      <w:r w:rsidR="00E86BF9" w:rsidRPr="001E18D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BF9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:rsidR="00E86BF9" w:rsidRPr="00F15A82" w:rsidRDefault="00E86BF9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F15A8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Pr="00A15268">
        <w:rPr>
          <w:rFonts w:asciiTheme="majorBidi" w:hAnsiTheme="majorBidi" w:cstheme="majorBidi" w:hint="cs"/>
          <w:sz w:val="32"/>
          <w:szCs w:val="32"/>
        </w:rPr>
        <w:t>1</w:t>
      </w:r>
      <w:r w:rsidRPr="001E18D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18DA">
        <w:rPr>
          <w:rFonts w:asciiTheme="majorBidi" w:hAnsiTheme="majorBidi" w:cstheme="majorBidi"/>
          <w:sz w:val="32"/>
          <w:szCs w:val="32"/>
        </w:rPr>
        <w:t>256</w:t>
      </w:r>
      <w:r w:rsidR="00953D47">
        <w:rPr>
          <w:rFonts w:asciiTheme="majorBidi" w:hAnsiTheme="majorBidi" w:cstheme="majorBidi"/>
          <w:sz w:val="32"/>
          <w:szCs w:val="32"/>
        </w:rPr>
        <w:t>3</w:t>
      </w:r>
      <w:r w:rsidRPr="00F15A8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:rsidR="00E86BF9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972D75">
        <w:rPr>
          <w:rFonts w:asciiTheme="majorBidi" w:hAnsiTheme="majorBidi" w:cstheme="majorBidi"/>
          <w:sz w:val="32"/>
          <w:szCs w:val="32"/>
        </w:rPr>
        <w:t>6</w:t>
      </w:r>
      <w:r w:rsidR="00E86BF9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1</w:t>
      </w:r>
      <w:r w:rsidR="00E86BF9" w:rsidRPr="003064B9">
        <w:rPr>
          <w:rFonts w:asciiTheme="majorBidi" w:hAnsiTheme="majorBidi" w:cstheme="majorBidi"/>
          <w:sz w:val="32"/>
          <w:szCs w:val="32"/>
        </w:rPr>
        <w:tab/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86BF9" w:rsidRPr="00F15A8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86BF9" w:rsidRPr="00F15A82">
        <w:rPr>
          <w:rFonts w:asciiTheme="majorBidi" w:hAnsiTheme="majorBidi" w:cstheme="majorBidi"/>
          <w:sz w:val="32"/>
          <w:szCs w:val="32"/>
          <w:cs/>
        </w:rPr>
        <w:t>มีสัญญาเช่าที่ดิน อาคารโรงเรือน คลังสินค้า และบ้านพักพนักงานหลายฉบับ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>กับสำนักงานทรัพย์สินส่วนพระมหากษัตริย์และบุคคลที่ไม่เกี่ยวข้องกันหลายท่าน สัญญาดังกล่าวมีกำหนดเวลา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</w:t>
      </w:r>
      <w:r w:rsidR="00E86BF9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สิ้นสุดวันที่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 xml:space="preserve">28 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="00E86BF9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86BF9" w:rsidRPr="001F6214">
        <w:rPr>
          <w:rFonts w:asciiTheme="majorBidi" w:hAnsiTheme="majorBidi" w:cstheme="majorBidi"/>
          <w:spacing w:val="-4"/>
          <w:sz w:val="32"/>
          <w:szCs w:val="32"/>
        </w:rPr>
        <w:t>2582</w:t>
      </w:r>
      <w:r w:rsidR="00E86BF9" w:rsidRPr="001F62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E86BF9" w:rsidRPr="00F15A82">
        <w:rPr>
          <w:rFonts w:asciiTheme="majorBidi" w:hAnsiTheme="majorBidi" w:cstheme="majorBidi"/>
          <w:spacing w:val="-4"/>
          <w:sz w:val="32"/>
          <w:szCs w:val="32"/>
          <w:cs/>
        </w:rPr>
        <w:t>และสัญญาเช่ารถยนต์กับบริษัทแห่งหนึ่ง</w:t>
      </w:r>
      <w:r w:rsidR="00E86BF9" w:rsidRPr="00F15A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และสัญญาบริการอื่น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และบริษัทย่อยมีภาระ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>ผูกพันที่จะต้องจ่ายค่าเช่า</w:t>
      </w:r>
      <w:r w:rsidR="00E86BF9" w:rsidRPr="00052AB5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E86BF9" w:rsidRPr="00052AB5">
        <w:rPr>
          <w:rFonts w:asciiTheme="majorBidi" w:hAnsiTheme="majorBidi" w:cstheme="majorBidi"/>
          <w:sz w:val="32"/>
          <w:szCs w:val="32"/>
          <w:cs/>
        </w:rPr>
        <w:t>ดังกล่าว ดังนี้</w:t>
      </w:r>
    </w:p>
    <w:tbl>
      <w:tblPr>
        <w:tblW w:w="7567" w:type="dxa"/>
        <w:tblInd w:w="16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6"/>
        <w:gridCol w:w="1734"/>
        <w:gridCol w:w="166"/>
        <w:gridCol w:w="1891"/>
      </w:tblGrid>
      <w:tr w:rsidR="00E86BF9" w:rsidRPr="006478AF" w:rsidTr="005133ED">
        <w:trPr>
          <w:cantSplit/>
        </w:trPr>
        <w:tc>
          <w:tcPr>
            <w:tcW w:w="3776" w:type="dxa"/>
          </w:tcPr>
          <w:p w:rsidR="00E86BF9" w:rsidRPr="006478AF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91" w:type="dxa"/>
            <w:gridSpan w:val="3"/>
            <w:tcBorders>
              <w:bottom w:val="single" w:sz="6" w:space="0" w:color="auto"/>
            </w:tcBorders>
          </w:tcPr>
          <w:p w:rsidR="00E86BF9" w:rsidRPr="006478AF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4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6478AF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6478AF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E86BF9" w:rsidRPr="006478AF" w:rsidTr="00D74C1B">
        <w:trPr>
          <w:cantSplit/>
        </w:trPr>
        <w:tc>
          <w:tcPr>
            <w:tcW w:w="3776" w:type="dxa"/>
          </w:tcPr>
          <w:p w:rsidR="00E86BF9" w:rsidRPr="006478AF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  <w:r w:rsidRPr="006478AF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:rsidR="00E86BF9" w:rsidRPr="006478AF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6478AF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6BF9" w:rsidRPr="006478AF" w:rsidTr="00D74C1B">
        <w:trPr>
          <w:cantSplit/>
        </w:trPr>
        <w:tc>
          <w:tcPr>
            <w:tcW w:w="3776" w:type="dxa"/>
          </w:tcPr>
          <w:p w:rsidR="00E86BF9" w:rsidRPr="006478AF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shd w:val="clear" w:color="auto" w:fill="auto"/>
          </w:tcPr>
          <w:p w:rsidR="00E86BF9" w:rsidRPr="006478AF" w:rsidRDefault="005133ED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16,309</w:t>
            </w:r>
          </w:p>
        </w:tc>
        <w:tc>
          <w:tcPr>
            <w:tcW w:w="166" w:type="dxa"/>
          </w:tcPr>
          <w:p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:rsidR="00E86BF9" w:rsidRPr="006478AF" w:rsidRDefault="005133ED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13,509</w:t>
            </w:r>
          </w:p>
        </w:tc>
      </w:tr>
      <w:tr w:rsidR="00E86BF9" w:rsidRPr="006478AF" w:rsidTr="00D74C1B">
        <w:trPr>
          <w:cantSplit/>
        </w:trPr>
        <w:tc>
          <w:tcPr>
            <w:tcW w:w="3776" w:type="dxa"/>
          </w:tcPr>
          <w:p w:rsidR="00E86BF9" w:rsidRPr="006478AF" w:rsidRDefault="00E86BF9" w:rsidP="004000C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:rsidR="00E86BF9" w:rsidRPr="006478AF" w:rsidRDefault="005133ED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979</w:t>
            </w:r>
          </w:p>
        </w:tc>
        <w:tc>
          <w:tcPr>
            <w:tcW w:w="166" w:type="dxa"/>
          </w:tcPr>
          <w:p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:rsidR="00E86BF9" w:rsidRPr="006478AF" w:rsidRDefault="005133ED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979</w:t>
            </w:r>
          </w:p>
        </w:tc>
      </w:tr>
      <w:tr w:rsidR="00E86BF9" w:rsidRPr="006478AF" w:rsidTr="00D74C1B">
        <w:trPr>
          <w:cantSplit/>
        </w:trPr>
        <w:tc>
          <w:tcPr>
            <w:tcW w:w="3776" w:type="dxa"/>
          </w:tcPr>
          <w:p w:rsidR="00E86BF9" w:rsidRPr="006478AF" w:rsidRDefault="00E86BF9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478A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478A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5133ED" w:rsidP="004000C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17,288</w:t>
            </w:r>
          </w:p>
        </w:tc>
        <w:tc>
          <w:tcPr>
            <w:tcW w:w="166" w:type="dxa"/>
          </w:tcPr>
          <w:p w:rsidR="00E86BF9" w:rsidRPr="006478AF" w:rsidRDefault="00E86BF9" w:rsidP="004000C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86BF9" w:rsidRPr="006478AF" w:rsidRDefault="005133ED" w:rsidP="004000C1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14,488</w:t>
            </w:r>
          </w:p>
        </w:tc>
      </w:tr>
    </w:tbl>
    <w:p w:rsidR="00E0698D" w:rsidRDefault="00E0698D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BF9" w:rsidRPr="00F618DD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F618DD">
        <w:rPr>
          <w:rFonts w:asciiTheme="majorBidi" w:hAnsiTheme="majorBidi" w:cstheme="majorBidi"/>
          <w:sz w:val="32"/>
          <w:szCs w:val="32"/>
        </w:rPr>
        <w:t>2</w:t>
      </w:r>
      <w:r w:rsidR="00972D75" w:rsidRPr="00F618DD">
        <w:rPr>
          <w:rFonts w:asciiTheme="majorBidi" w:hAnsiTheme="majorBidi" w:cstheme="majorBidi"/>
          <w:sz w:val="32"/>
          <w:szCs w:val="32"/>
        </w:rPr>
        <w:t>6</w:t>
      </w:r>
      <w:r w:rsidR="00E86BF9" w:rsidRPr="00F618DD">
        <w:rPr>
          <w:rFonts w:asciiTheme="majorBidi" w:hAnsiTheme="majorBidi"/>
          <w:spacing w:val="-4"/>
          <w:sz w:val="32"/>
          <w:szCs w:val="32"/>
          <w:cs/>
        </w:rPr>
        <w:t>.</w:t>
      </w:r>
      <w:r w:rsidR="00E86BF9" w:rsidRPr="00F618D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86BF9" w:rsidRPr="00F618DD">
        <w:rPr>
          <w:rFonts w:asciiTheme="majorBidi" w:hAnsiTheme="majorBidi" w:cstheme="majorBidi"/>
          <w:spacing w:val="-4"/>
          <w:sz w:val="32"/>
          <w:szCs w:val="32"/>
        </w:rPr>
        <w:tab/>
      </w:r>
      <w:r w:rsidR="000446BC" w:rsidRPr="00F618DD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="000446BC" w:rsidRPr="00F618DD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0446BC" w:rsidRPr="00F618DD">
        <w:rPr>
          <w:rFonts w:asciiTheme="majorBidi" w:hAnsiTheme="majorBidi" w:cstheme="majorBidi"/>
          <w:spacing w:val="-6"/>
          <w:sz w:val="32"/>
          <w:szCs w:val="32"/>
        </w:rPr>
        <w:t xml:space="preserve"> 0.</w:t>
      </w:r>
      <w:r w:rsidR="000446BC" w:rsidRPr="00F618DD">
        <w:rPr>
          <w:rFonts w:asciiTheme="majorBidi" w:hAnsiTheme="majorBidi" w:cstheme="majorBidi" w:hint="cs"/>
          <w:spacing w:val="-6"/>
          <w:sz w:val="32"/>
          <w:szCs w:val="32"/>
          <w:cs/>
        </w:rPr>
        <w:t>63</w:t>
      </w:r>
      <w:r w:rsidR="000446BC" w:rsidRPr="00F618D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446BC" w:rsidRPr="00F618DD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="000446BC" w:rsidRPr="00F618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="000446BC" w:rsidRPr="00F618DD">
        <w:rPr>
          <w:rFonts w:asciiTheme="majorBidi" w:hAnsiTheme="majorBidi" w:cstheme="majorBidi"/>
          <w:sz w:val="32"/>
          <w:szCs w:val="32"/>
          <w:cs/>
        </w:rPr>
        <w:t>และ</w:t>
      </w:r>
      <w:r w:rsidR="000446BC" w:rsidRPr="00F618DD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="000446BC" w:rsidRPr="00F618DD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0446BC" w:rsidRPr="00F618DD">
        <w:rPr>
          <w:rFonts w:asciiTheme="majorBidi" w:hAnsiTheme="majorBidi" w:cstheme="majorBidi"/>
          <w:sz w:val="32"/>
          <w:szCs w:val="32"/>
        </w:rPr>
        <w:t>0.11</w:t>
      </w:r>
      <w:r w:rsidR="000446BC" w:rsidRPr="00F618DD">
        <w:rPr>
          <w:rFonts w:asciiTheme="majorBidi" w:hAnsiTheme="majorBidi"/>
          <w:sz w:val="32"/>
          <w:szCs w:val="32"/>
          <w:cs/>
        </w:rPr>
        <w:t xml:space="preserve"> ล้าน</w:t>
      </w:r>
      <w:r w:rsidR="000446BC" w:rsidRPr="00F618DD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="000446BC" w:rsidRPr="00F618DD">
        <w:rPr>
          <w:rFonts w:asciiTheme="majorBidi" w:hAnsiTheme="majorBidi"/>
          <w:sz w:val="32"/>
          <w:szCs w:val="32"/>
          <w:cs/>
        </w:rPr>
        <w:t xml:space="preserve"> </w:t>
      </w:r>
      <w:r w:rsidR="000446BC" w:rsidRPr="00F618DD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0446BC" w:rsidRPr="00F618DD">
        <w:rPr>
          <w:rFonts w:asciiTheme="majorBidi" w:hAnsiTheme="majorBidi" w:cstheme="majorBidi"/>
          <w:sz w:val="32"/>
          <w:szCs w:val="32"/>
        </w:rPr>
        <w:t>0.</w:t>
      </w:r>
      <w:r w:rsidR="00F618DD" w:rsidRPr="00F618DD">
        <w:rPr>
          <w:rFonts w:asciiTheme="majorBidi" w:hAnsiTheme="majorBidi" w:cstheme="majorBidi"/>
          <w:sz w:val="32"/>
          <w:szCs w:val="32"/>
        </w:rPr>
        <w:t>74</w:t>
      </w:r>
      <w:r w:rsidR="000446BC" w:rsidRPr="00F618DD">
        <w:rPr>
          <w:rFonts w:asciiTheme="majorBidi" w:hAnsiTheme="majorBidi"/>
          <w:sz w:val="32"/>
          <w:szCs w:val="32"/>
          <w:cs/>
        </w:rPr>
        <w:t xml:space="preserve"> </w:t>
      </w:r>
      <w:r w:rsidR="000446BC" w:rsidRPr="00F618DD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</w:p>
    <w:p w:rsidR="004000C1" w:rsidRDefault="004000C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6BF9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972D75">
        <w:rPr>
          <w:rFonts w:asciiTheme="majorBidi" w:hAnsiTheme="majorBidi" w:cstheme="majorBidi"/>
          <w:sz w:val="32"/>
          <w:szCs w:val="32"/>
        </w:rPr>
        <w:t>6</w:t>
      </w:r>
      <w:r w:rsidR="00E86BF9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 xml:space="preserve">3 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511F01" w:rsidRPr="00FF2C25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บริษัทมีเลตเตอร์ออฟเครดิตสำหรับซื้อสินค้าที่ยังไม่ได้ใช้จำนวนเงินรวม </w:t>
      </w:r>
      <w:r w:rsidR="00511F01" w:rsidRPr="00FF2C25">
        <w:rPr>
          <w:rFonts w:asciiTheme="majorBidi" w:hAnsiTheme="majorBidi" w:cstheme="majorBidi"/>
          <w:spacing w:val="-8"/>
          <w:sz w:val="32"/>
          <w:szCs w:val="32"/>
        </w:rPr>
        <w:t xml:space="preserve">2.19 </w:t>
      </w:r>
      <w:r w:rsidR="00511F01" w:rsidRPr="00FF2C25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="00511F01" w:rsidRPr="00FF2C25">
        <w:rPr>
          <w:rFonts w:asciiTheme="majorBidi" w:hAnsiTheme="majorBidi" w:cstheme="majorBidi" w:hint="cs"/>
          <w:spacing w:val="-8"/>
          <w:sz w:val="32"/>
          <w:szCs w:val="32"/>
          <w:cs/>
        </w:rPr>
        <w:t>ดอลลาร์สหรัฐอเมริกา</w:t>
      </w:r>
      <w:r w:rsidR="00FF2C25" w:rsidRPr="00F15A8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FF2C25" w:rsidRPr="00F15A82" w:rsidRDefault="00FF2C25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86BF9" w:rsidRPr="00F15A82" w:rsidRDefault="006478AF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972D75">
        <w:rPr>
          <w:rFonts w:asciiTheme="majorBidi" w:hAnsiTheme="majorBidi" w:cstheme="majorBidi"/>
          <w:sz w:val="32"/>
          <w:szCs w:val="32"/>
        </w:rPr>
        <w:t>6</w:t>
      </w:r>
      <w:r w:rsidR="00E86BF9">
        <w:rPr>
          <w:rFonts w:asciiTheme="majorBidi" w:hAnsiTheme="majorBidi"/>
          <w:sz w:val="32"/>
          <w:szCs w:val="32"/>
          <w:cs/>
        </w:rPr>
        <w:t>.</w:t>
      </w:r>
      <w:r w:rsidR="00E86BF9">
        <w:rPr>
          <w:rFonts w:asciiTheme="majorBidi" w:hAnsiTheme="majorBidi" w:cstheme="majorBidi"/>
          <w:sz w:val="32"/>
          <w:szCs w:val="32"/>
        </w:rPr>
        <w:t>4</w:t>
      </w:r>
      <w:r w:rsidR="00E86BF9">
        <w:rPr>
          <w:rFonts w:asciiTheme="majorBidi" w:hAnsiTheme="majorBidi" w:cstheme="majorBidi"/>
          <w:sz w:val="32"/>
          <w:szCs w:val="32"/>
        </w:rPr>
        <w:tab/>
      </w:r>
      <w:r w:rsidR="00972D75" w:rsidRPr="003D3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72D75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972D75" w:rsidRPr="003D3672">
        <w:rPr>
          <w:rFonts w:asciiTheme="majorBidi" w:hAnsiTheme="majorBidi" w:cstheme="majorBidi"/>
          <w:sz w:val="32"/>
          <w:szCs w:val="32"/>
          <w:cs/>
        </w:rPr>
        <w:t>สัญญาซื้อเงินตราต่างประเทศล่วงหน้า</w:t>
      </w:r>
      <w:r w:rsidR="00972D75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972D75" w:rsidRPr="003D3672">
        <w:rPr>
          <w:rFonts w:asciiTheme="majorBidi" w:hAnsiTheme="majorBidi" w:cstheme="majorBidi"/>
          <w:sz w:val="32"/>
          <w:szCs w:val="32"/>
          <w:cs/>
        </w:rPr>
        <w:t>ฉบับกับธนาคารในประเทศ</w:t>
      </w:r>
      <w:r w:rsidR="00972D75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972D75" w:rsidRPr="003D3672">
        <w:rPr>
          <w:rFonts w:asciiTheme="majorBidi" w:hAnsiTheme="majorBidi" w:cstheme="majorBidi"/>
          <w:sz w:val="32"/>
          <w:szCs w:val="32"/>
          <w:cs/>
        </w:rPr>
        <w:t>แห่งเป็น</w:t>
      </w:r>
      <w:r w:rsidR="00972D75" w:rsidRPr="003D367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972D75">
        <w:rPr>
          <w:rFonts w:asciiTheme="majorBidi" w:hAnsiTheme="majorBidi" w:cstheme="majorBidi"/>
          <w:sz w:val="32"/>
          <w:szCs w:val="32"/>
        </w:rPr>
        <w:t xml:space="preserve">0.014 </w:t>
      </w:r>
      <w:r w:rsidR="00972D75" w:rsidRPr="003D3672">
        <w:rPr>
          <w:rFonts w:asciiTheme="majorBidi" w:hAnsiTheme="majorBidi" w:cstheme="majorBidi"/>
          <w:sz w:val="32"/>
          <w:szCs w:val="32"/>
          <w:cs/>
        </w:rPr>
        <w:t>ล้าน</w:t>
      </w:r>
      <w:r w:rsidR="00972D75" w:rsidRPr="003D367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 คิดเป็นจำนวนเงิน</w:t>
      </w:r>
      <w:r w:rsidR="00972D75" w:rsidRPr="003D3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2D75">
        <w:rPr>
          <w:rFonts w:asciiTheme="majorBidi" w:hAnsiTheme="majorBidi" w:cstheme="majorBidi"/>
          <w:sz w:val="32"/>
          <w:szCs w:val="32"/>
        </w:rPr>
        <w:t xml:space="preserve">0.43 </w:t>
      </w:r>
      <w:r w:rsidR="00972D75" w:rsidRPr="003D367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72D75" w:rsidRPr="003D3672">
        <w:rPr>
          <w:rFonts w:asciiTheme="majorBidi" w:hAnsiTheme="majorBidi" w:cstheme="majorBidi" w:hint="cs"/>
          <w:sz w:val="32"/>
          <w:szCs w:val="32"/>
          <w:cs/>
        </w:rPr>
        <w:t xml:space="preserve">มีมูลค่ายุติธรรมของสัญญา จำนวนเงิน </w:t>
      </w:r>
      <w:r w:rsidR="00972D75">
        <w:rPr>
          <w:rFonts w:asciiTheme="majorBidi" w:hAnsiTheme="majorBidi" w:cstheme="majorBidi"/>
          <w:sz w:val="32"/>
          <w:szCs w:val="32"/>
        </w:rPr>
        <w:t xml:space="preserve">0.47 </w:t>
      </w:r>
      <w:r w:rsidR="00972D75" w:rsidRPr="003D36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E86BF9" w:rsidRDefault="00E86BF9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2134FF" w:rsidRDefault="003A2439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72D7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134FF" w:rsidRPr="00727F57">
        <w:rPr>
          <w:rFonts w:asciiTheme="majorBidi" w:hAnsiTheme="majorBidi"/>
          <w:b/>
          <w:bCs/>
          <w:sz w:val="32"/>
          <w:szCs w:val="32"/>
          <w:cs/>
        </w:rPr>
        <w:t xml:space="preserve">.   </w:t>
      </w:r>
      <w:r w:rsidR="002134FF" w:rsidRPr="00F15A8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:rsidR="000446BC" w:rsidRDefault="000446BC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0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1E18D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97180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971804">
        <w:rPr>
          <w:rFonts w:asciiTheme="majorBidi" w:hAnsiTheme="majorBidi" w:cstheme="majorBidi"/>
          <w:sz w:val="32"/>
          <w:szCs w:val="32"/>
        </w:rPr>
        <w:t xml:space="preserve"> </w:t>
      </w:r>
      <w:r w:rsidRPr="00A1047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A1047D">
        <w:rPr>
          <w:rFonts w:asciiTheme="majorBidi" w:hAnsiTheme="majorBidi" w:cstheme="majorBidi"/>
          <w:sz w:val="32"/>
          <w:szCs w:val="32"/>
          <w:cs/>
        </w:rPr>
        <w:t>มี</w:t>
      </w:r>
      <w:r w:rsidRPr="00A1047D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A1047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446BC" w:rsidRPr="002D2114" w:rsidRDefault="005D07DF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27</w:t>
      </w:r>
      <w:r w:rsidR="000446BC">
        <w:rPr>
          <w:rFonts w:asciiTheme="majorBidi" w:hAnsiTheme="majorBidi" w:cstheme="majorBidi"/>
          <w:sz w:val="32"/>
          <w:szCs w:val="32"/>
        </w:rPr>
        <w:t>.1</w:t>
      </w:r>
      <w:r w:rsidR="000446BC">
        <w:rPr>
          <w:rFonts w:asciiTheme="majorBidi" w:hAnsiTheme="majorBidi" w:cstheme="majorBidi"/>
          <w:sz w:val="32"/>
          <w:szCs w:val="32"/>
        </w:rPr>
        <w:tab/>
      </w:r>
      <w:r w:rsidR="000446BC" w:rsidRPr="00A1047D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บริษัทมีหนี้สินที่อาจจะเกิดขึ้น</w:t>
      </w:r>
      <w:r w:rsidR="000446BC" w:rsidRPr="00A1047D">
        <w:rPr>
          <w:rFonts w:asciiTheme="majorBidi" w:hAnsiTheme="majorBidi" w:cstheme="majorBidi"/>
          <w:spacing w:val="-6"/>
          <w:sz w:val="32"/>
          <w:szCs w:val="32"/>
          <w:cs/>
        </w:rPr>
        <w:t>จากการที่ธนาคารในประเทศหลายแห่งออกหนังสือค้ำประกันบริษัทและบริษัทย่อยให้กับหน่วยงานรัฐบาลหลายแห่ง</w:t>
      </w:r>
      <w:r w:rsidR="000446BC" w:rsidRPr="003074E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446BC"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0446BC" w:rsidRPr="003074E0">
        <w:rPr>
          <w:rFonts w:asciiTheme="majorBidi" w:hAnsiTheme="majorBidi" w:cstheme="majorBidi"/>
          <w:spacing w:val="-6"/>
          <w:sz w:val="32"/>
          <w:szCs w:val="32"/>
        </w:rPr>
        <w:t>4.46</w:t>
      </w:r>
      <w:r w:rsidR="000446BC" w:rsidRPr="00A10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:rsidR="000446BC" w:rsidRPr="008D20F4" w:rsidRDefault="000446BC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:rsidR="000446BC" w:rsidRDefault="005D07DF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</w:t>
      </w:r>
      <w:r w:rsidR="000446BC">
        <w:rPr>
          <w:rFonts w:asciiTheme="majorBidi" w:hAnsiTheme="majorBidi" w:cstheme="majorBidi"/>
          <w:sz w:val="32"/>
          <w:szCs w:val="32"/>
        </w:rPr>
        <w:t>.2</w:t>
      </w:r>
      <w:r w:rsidR="000446BC">
        <w:rPr>
          <w:rFonts w:asciiTheme="majorBidi" w:hAnsiTheme="majorBidi" w:cstheme="majorBidi"/>
          <w:sz w:val="32"/>
          <w:szCs w:val="32"/>
        </w:rPr>
        <w:tab/>
      </w:r>
      <w:r w:rsidR="000446BC" w:rsidRPr="00332232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="000446BC" w:rsidRPr="00332232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="000446BC" w:rsidRPr="00332232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="000446BC" w:rsidRPr="00332232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</w:t>
      </w:r>
      <w:r w:rsidR="000446BC" w:rsidRPr="00332232">
        <w:rPr>
          <w:rFonts w:asciiTheme="majorBidi" w:hAnsiTheme="majorBidi"/>
          <w:spacing w:val="-8"/>
          <w:sz w:val="32"/>
          <w:szCs w:val="32"/>
          <w:cs/>
        </w:rPr>
        <w:t>ค้ำประกัน</w:t>
      </w:r>
      <w:r w:rsidR="000446BC" w:rsidRPr="00A1047D">
        <w:rPr>
          <w:rFonts w:asciiTheme="majorBidi" w:hAnsi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="000446BC" w:rsidRPr="00A1047D">
        <w:rPr>
          <w:rFonts w:asciiTheme="majorBidi" w:hAnsi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0446BC" w:rsidRPr="005133ED">
        <w:rPr>
          <w:rFonts w:asciiTheme="majorBidi" w:hAnsiTheme="majorBidi"/>
          <w:sz w:val="32"/>
          <w:szCs w:val="32"/>
        </w:rPr>
        <w:t>0.27</w:t>
      </w:r>
      <w:r w:rsidR="000446BC" w:rsidRPr="005133ED">
        <w:rPr>
          <w:rFonts w:asciiTheme="majorBidi" w:hAnsiTheme="majorBidi"/>
          <w:sz w:val="32"/>
          <w:szCs w:val="32"/>
          <w:cs/>
        </w:rPr>
        <w:t xml:space="preserve"> </w:t>
      </w:r>
      <w:r w:rsidR="000446BC" w:rsidRPr="00A1047D">
        <w:rPr>
          <w:rFonts w:asciiTheme="majorBidi" w:hAnsiTheme="majorBidi"/>
          <w:sz w:val="32"/>
          <w:szCs w:val="32"/>
          <w:cs/>
        </w:rPr>
        <w:t>ล้านบาท</w:t>
      </w:r>
    </w:p>
    <w:p w:rsidR="004000C1" w:rsidRDefault="004000C1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F27E84" w:rsidRPr="008B5059" w:rsidRDefault="003A2439" w:rsidP="00F6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D07D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27E84" w:rsidRPr="008B5059">
        <w:rPr>
          <w:rFonts w:asciiTheme="majorBidi" w:hAnsiTheme="majorBidi"/>
          <w:b/>
          <w:bCs/>
          <w:sz w:val="32"/>
          <w:szCs w:val="32"/>
          <w:cs/>
        </w:rPr>
        <w:t>.</w:t>
      </w:r>
      <w:r w:rsidR="00F27E84" w:rsidRPr="008B505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E84" w:rsidRPr="00F15A8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:rsidR="00634BEF" w:rsidRPr="00B038C2" w:rsidRDefault="00634BEF" w:rsidP="0063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B038C2">
        <w:rPr>
          <w:rFonts w:ascii="Angsana New" w:hAnsi="Angsana New"/>
          <w:sz w:val="32"/>
          <w:szCs w:val="32"/>
        </w:rPr>
        <w:t xml:space="preserve">2556 </w:t>
      </w:r>
      <w:r w:rsidRPr="00A1047D">
        <w:rPr>
          <w:rFonts w:ascii="Angsana New" w:hAnsi="Angsana New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Pr="00B038C2">
        <w:rPr>
          <w:rFonts w:ascii="Angsana New" w:hAnsi="Angsana New"/>
          <w:sz w:val="32"/>
          <w:szCs w:val="32"/>
        </w:rPr>
        <w:t>3</w:t>
      </w:r>
      <w:r w:rsidRPr="00A1047D">
        <w:rPr>
          <w:rFonts w:ascii="Angsana New" w:hAnsi="Angsana New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Pr="00B038C2">
        <w:rPr>
          <w:rFonts w:ascii="Angsana New" w:hAnsi="Angsana New"/>
          <w:sz w:val="32"/>
          <w:szCs w:val="32"/>
        </w:rPr>
        <w:t>14</w:t>
      </w:r>
      <w:r w:rsidRPr="003D3672">
        <w:rPr>
          <w:rFonts w:ascii="Angsana New" w:hAnsi="Angsana New"/>
          <w:sz w:val="32"/>
          <w:szCs w:val="32"/>
        </w:rPr>
        <w:t>.</w:t>
      </w:r>
      <w:r w:rsidRPr="00B038C2">
        <w:rPr>
          <w:rFonts w:ascii="Angsana New" w:hAnsi="Angsana New"/>
          <w:sz w:val="32"/>
          <w:szCs w:val="32"/>
        </w:rPr>
        <w:t>60</w:t>
      </w:r>
      <w:r w:rsidRPr="00A1047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12924">
        <w:rPr>
          <w:rFonts w:ascii="Angsana New" w:hAnsi="Angsana New"/>
          <w:spacing w:val="-6"/>
          <w:sz w:val="32"/>
          <w:szCs w:val="32"/>
          <w:cs/>
        </w:rPr>
        <w:t>โดยมีหลักฐานครบถ้วน เมื่อ</w:t>
      </w:r>
      <w:r w:rsidRPr="00412924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41292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2924">
        <w:rPr>
          <w:rFonts w:ascii="Angsana New" w:hAnsi="Angsana New"/>
          <w:spacing w:val="-6"/>
          <w:sz w:val="32"/>
          <w:szCs w:val="32"/>
        </w:rPr>
        <w:t>25</w:t>
      </w:r>
      <w:r w:rsidRPr="00412924">
        <w:rPr>
          <w:rFonts w:ascii="Angsana New" w:hAnsi="Angsana New"/>
          <w:spacing w:val="-6"/>
          <w:sz w:val="32"/>
          <w:szCs w:val="32"/>
          <w:cs/>
        </w:rPr>
        <w:t xml:space="preserve"> พฤษภาคม </w:t>
      </w:r>
      <w:r w:rsidRPr="00412924">
        <w:rPr>
          <w:rFonts w:ascii="Angsana New" w:hAnsi="Angsana New"/>
          <w:spacing w:val="-6"/>
          <w:sz w:val="32"/>
          <w:szCs w:val="32"/>
        </w:rPr>
        <w:t>2560</w:t>
      </w:r>
      <w:r w:rsidRPr="00412924">
        <w:rPr>
          <w:rFonts w:ascii="Angsana New" w:hAnsi="Angsana New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Pr="00412924">
        <w:rPr>
          <w:rFonts w:ascii="Angsana New" w:hAnsi="Angsana New"/>
          <w:spacing w:val="-6"/>
          <w:sz w:val="32"/>
          <w:szCs w:val="32"/>
        </w:rPr>
        <w:t>17</w:t>
      </w:r>
      <w:r w:rsidRPr="00412924">
        <w:rPr>
          <w:rFonts w:ascii="Angsana New" w:hAnsi="Angsana New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Pr="00A1047D">
        <w:rPr>
          <w:rFonts w:ascii="Angsana New" w:hAnsi="Angsana New"/>
          <w:sz w:val="32"/>
          <w:szCs w:val="32"/>
          <w:cs/>
        </w:rPr>
        <w:t>คอร์ปอเรชั่น จำกัด) (</w:t>
      </w:r>
      <w:r w:rsidRPr="00A1047D">
        <w:rPr>
          <w:rFonts w:ascii="Angsana New" w:hAnsi="Angsana New" w:hint="cs"/>
          <w:sz w:val="32"/>
          <w:szCs w:val="32"/>
          <w:cs/>
        </w:rPr>
        <w:t>“</w:t>
      </w:r>
      <w:r w:rsidRPr="00A1047D">
        <w:rPr>
          <w:rFonts w:ascii="Angsana New" w:hAnsi="Angsana New"/>
          <w:sz w:val="32"/>
          <w:szCs w:val="32"/>
          <w:cs/>
        </w:rPr>
        <w:t>โจทก์</w:t>
      </w:r>
      <w:r w:rsidRPr="00A1047D">
        <w:rPr>
          <w:rFonts w:ascii="Angsana New" w:hAnsi="Angsana New" w:hint="cs"/>
          <w:sz w:val="32"/>
          <w:szCs w:val="32"/>
          <w:cs/>
        </w:rPr>
        <w:t>”</w:t>
      </w:r>
      <w:r w:rsidRPr="00A1047D">
        <w:rPr>
          <w:rFonts w:ascii="Angsana New" w:hAnsi="Angsana New"/>
          <w:sz w:val="32"/>
          <w:szCs w:val="32"/>
          <w:cs/>
        </w:rPr>
        <w:t>) ได้ฟ้องบริษัท</w:t>
      </w:r>
      <w:r w:rsidRPr="00A1047D">
        <w:rPr>
          <w:rFonts w:ascii="Angsana New" w:hAnsi="Angsana New" w:hint="cs"/>
          <w:sz w:val="32"/>
          <w:szCs w:val="32"/>
          <w:cs/>
        </w:rPr>
        <w:t>และ</w:t>
      </w:r>
      <w:r w:rsidRPr="00A1047D">
        <w:rPr>
          <w:rFonts w:ascii="Angsana New" w:hAnsi="Angsana New"/>
          <w:sz w:val="32"/>
          <w:szCs w:val="32"/>
          <w:cs/>
        </w:rPr>
        <w:t xml:space="preserve">บริษัทย่อยกับพวกรวม </w:t>
      </w:r>
      <w:r w:rsidRPr="00B038C2">
        <w:rPr>
          <w:rFonts w:ascii="Angsana New" w:hAnsi="Angsana New"/>
          <w:sz w:val="32"/>
          <w:szCs w:val="32"/>
        </w:rPr>
        <w:t xml:space="preserve">8 </w:t>
      </w:r>
      <w:r w:rsidRPr="00A1047D">
        <w:rPr>
          <w:rFonts w:ascii="Angsana New" w:hAnsi="Angsana New"/>
          <w:sz w:val="32"/>
          <w:szCs w:val="32"/>
          <w:cs/>
        </w:rPr>
        <w:t>คน (รวมผู้ถือหุ้นรายใหม่ของบริษัท มติมิตร คอร์ปอเรชั่น จำกัด) (</w:t>
      </w:r>
      <w:r w:rsidRPr="00A1047D">
        <w:rPr>
          <w:rFonts w:ascii="Angsana New" w:hAnsi="Angsana New" w:hint="cs"/>
          <w:sz w:val="32"/>
          <w:szCs w:val="32"/>
          <w:cs/>
        </w:rPr>
        <w:t>“</w:t>
      </w:r>
      <w:r w:rsidRPr="00A1047D">
        <w:rPr>
          <w:rFonts w:ascii="Angsana New" w:hAnsi="Angsana New"/>
          <w:sz w:val="32"/>
          <w:szCs w:val="32"/>
          <w:cs/>
        </w:rPr>
        <w:t>จำเลย</w:t>
      </w:r>
      <w:r w:rsidRPr="00A1047D">
        <w:rPr>
          <w:rFonts w:ascii="Angsana New" w:hAnsi="Angsana New" w:hint="cs"/>
          <w:sz w:val="32"/>
          <w:szCs w:val="32"/>
          <w:cs/>
        </w:rPr>
        <w:t>”</w:t>
      </w:r>
      <w:r w:rsidRPr="00A1047D">
        <w:rPr>
          <w:rFonts w:ascii="Angsana New" w:hAnsi="Angsana New"/>
          <w:sz w:val="32"/>
          <w:szCs w:val="32"/>
          <w:cs/>
        </w:rPr>
        <w:t xml:space="preserve">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Pr="00634BEF">
        <w:rPr>
          <w:rFonts w:ascii="Angsana New" w:hAnsi="Angsana New"/>
          <w:spacing w:val="-4"/>
          <w:sz w:val="32"/>
          <w:szCs w:val="32"/>
        </w:rPr>
        <w:t xml:space="preserve">173,249 </w:t>
      </w:r>
      <w:r w:rsidRPr="00634BEF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634BEF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มติมิตร คอร์ปอเรชั่น จำกัด </w:t>
      </w:r>
      <w:r w:rsidRPr="00634BEF">
        <w:rPr>
          <w:rFonts w:ascii="Angsana New" w:hAnsi="Angsana New"/>
          <w:spacing w:val="-4"/>
          <w:sz w:val="32"/>
          <w:szCs w:val="32"/>
          <w:cs/>
        </w:rPr>
        <w:t xml:space="preserve">หรือให้ใช้ราคาเป็นเงิน </w:t>
      </w:r>
      <w:r w:rsidRPr="00634BEF">
        <w:rPr>
          <w:rFonts w:ascii="Angsana New" w:hAnsi="Angsana New"/>
          <w:spacing w:val="-4"/>
          <w:sz w:val="32"/>
          <w:szCs w:val="32"/>
        </w:rPr>
        <w:t>19.10</w:t>
      </w:r>
      <w:r w:rsidRPr="00634BEF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634BEF">
        <w:rPr>
          <w:rFonts w:ascii="Angsana New" w:hAnsi="Angsana New"/>
          <w:spacing w:val="-4"/>
          <w:sz w:val="32"/>
          <w:szCs w:val="32"/>
        </w:rPr>
        <w:t>1.73</w:t>
      </w:r>
      <w:r w:rsidRPr="00634BEF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A1047D">
        <w:rPr>
          <w:rFonts w:ascii="Angsana New" w:hAnsi="Angsana New"/>
          <w:sz w:val="32"/>
          <w:szCs w:val="32"/>
          <w:cs/>
        </w:rPr>
        <w:t xml:space="preserve"> ตามลำดับให้โจทก์ </w:t>
      </w:r>
    </w:p>
    <w:p w:rsidR="00634BEF" w:rsidRDefault="00634BEF" w:rsidP="0063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C09B5">
        <w:rPr>
          <w:rFonts w:ascii="Angsana New" w:hAnsi="Angsana New"/>
          <w:sz w:val="32"/>
          <w:szCs w:val="32"/>
        </w:rPr>
        <w:t>26</w:t>
      </w:r>
      <w:r w:rsidRPr="00A1047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C09B5">
        <w:rPr>
          <w:rFonts w:ascii="Angsana New" w:hAnsi="Angsana New"/>
          <w:sz w:val="32"/>
          <w:szCs w:val="32"/>
        </w:rPr>
        <w:t>2561</w:t>
      </w:r>
      <w:r w:rsidRPr="00A1047D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A1047D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CC09B5">
        <w:rPr>
          <w:rFonts w:ascii="Angsana New" w:hAnsi="Angsana New"/>
          <w:sz w:val="32"/>
          <w:szCs w:val="32"/>
        </w:rPr>
        <w:t>24.19</w:t>
      </w:r>
      <w:r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ล้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A95543">
        <w:rPr>
          <w:rFonts w:ascii="Angsana New" w:hAnsi="Angsana New"/>
          <w:spacing w:val="-2"/>
          <w:sz w:val="32"/>
          <w:szCs w:val="32"/>
        </w:rPr>
        <w:t>7.5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ต่อปีของเงินต้นนับแต่วันถัดจากวันฟ้อง (ฟ้องวันที่ </w:t>
      </w:r>
      <w:r w:rsidRPr="00A95543">
        <w:rPr>
          <w:rFonts w:ascii="Angsana New" w:hAnsi="Angsana New"/>
          <w:spacing w:val="-2"/>
          <w:sz w:val="32"/>
          <w:szCs w:val="32"/>
        </w:rPr>
        <w:t>25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 w:rsidRPr="00CC09B5">
        <w:rPr>
          <w:rFonts w:ascii="Angsana New" w:hAnsi="Angsana New"/>
          <w:sz w:val="32"/>
          <w:szCs w:val="32"/>
        </w:rPr>
        <w:t>2560</w:t>
      </w:r>
      <w:r w:rsidRPr="00CC09B5">
        <w:rPr>
          <w:rFonts w:ascii="Angsana New" w:hAnsi="Angsana New" w:hint="cs"/>
          <w:sz w:val="32"/>
          <w:szCs w:val="32"/>
        </w:rPr>
        <w:t xml:space="preserve">) </w:t>
      </w:r>
      <w:r w:rsidRPr="00A1047D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CC09B5">
        <w:rPr>
          <w:rFonts w:ascii="Angsana New" w:hAnsi="Angsana New"/>
          <w:sz w:val="32"/>
          <w:szCs w:val="32"/>
        </w:rPr>
        <w:t xml:space="preserve">17 </w:t>
      </w:r>
      <w:r w:rsidRPr="00A1047D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CC09B5">
        <w:rPr>
          <w:rFonts w:ascii="Angsana New" w:hAnsi="Angsana New"/>
          <w:sz w:val="32"/>
          <w:szCs w:val="32"/>
        </w:rPr>
        <w:t>8</w:t>
      </w:r>
      <w:r w:rsidRPr="00A1047D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โดยกำหนดค่าทนายความ จำนวนเงิน </w:t>
      </w:r>
      <w:r w:rsidRPr="00A95543">
        <w:rPr>
          <w:rFonts w:ascii="Angsana New" w:hAnsi="Angsana New"/>
          <w:spacing w:val="-2"/>
          <w:sz w:val="32"/>
          <w:szCs w:val="32"/>
        </w:rPr>
        <w:t>50,000</w:t>
      </w:r>
      <w:r>
        <w:rPr>
          <w:rFonts w:ascii="Angsana New" w:hAnsi="Angsana New"/>
          <w:spacing w:val="-2"/>
          <w:sz w:val="32"/>
          <w:szCs w:val="32"/>
        </w:rPr>
        <w:t>.00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A95543">
        <w:rPr>
          <w:rFonts w:ascii="Angsana New" w:hAnsi="Angsana New"/>
          <w:spacing w:val="-2"/>
          <w:sz w:val="32"/>
          <w:szCs w:val="32"/>
        </w:rPr>
        <w:t>9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2561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0.45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AC224D">
        <w:rPr>
          <w:rFonts w:ascii="Angsana New" w:hAnsi="Angsana New"/>
          <w:spacing w:val="-2"/>
          <w:sz w:val="32"/>
          <w:szCs w:val="32"/>
        </w:rPr>
        <w:t xml:space="preserve">29 </w:t>
      </w:r>
      <w:r w:rsidRPr="00A1047D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AC224D">
        <w:rPr>
          <w:rFonts w:ascii="Angsana New" w:hAnsi="Angsana New"/>
          <w:spacing w:val="-2"/>
          <w:sz w:val="32"/>
          <w:szCs w:val="32"/>
        </w:rPr>
        <w:t>2562</w:t>
      </w:r>
      <w:r w:rsidRPr="00AC224D">
        <w:rPr>
          <w:rFonts w:ascii="Angsana New" w:hAnsi="Angsana New"/>
          <w:sz w:val="32"/>
          <w:szCs w:val="32"/>
        </w:rPr>
        <w:t xml:space="preserve"> </w:t>
      </w:r>
      <w:r w:rsidRPr="00A1047D">
        <w:rPr>
          <w:rFonts w:ascii="Angsana New" w:hAnsi="Angsana New" w:hint="cs"/>
          <w:sz w:val="32"/>
          <w:szCs w:val="32"/>
          <w:cs/>
        </w:rPr>
        <w:t>ศาลอุทธรณ์มีพิพากษายกฟ้อง ค่าฤชาธรรมเนียมทั้งสองศาลให้เป็นพับ</w:t>
      </w:r>
      <w:r w:rsidRPr="00AC224D">
        <w:rPr>
          <w:rFonts w:ascii="Angsana New" w:hAnsi="Angsana New"/>
          <w:sz w:val="32"/>
          <w:szCs w:val="32"/>
        </w:rPr>
        <w:t xml:space="preserve"> </w:t>
      </w:r>
    </w:p>
    <w:p w:rsidR="00255981" w:rsidRDefault="005D07DF" w:rsidP="0063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C224D">
        <w:rPr>
          <w:rFonts w:ascii="Angsana New" w:hAnsi="Angsana New"/>
          <w:sz w:val="32"/>
          <w:szCs w:val="32"/>
        </w:rPr>
        <w:t xml:space="preserve">22 </w:t>
      </w:r>
      <w:r w:rsidRPr="00A1047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C224D">
        <w:rPr>
          <w:rFonts w:ascii="Angsana New" w:hAnsi="Angsana New"/>
          <w:sz w:val="32"/>
          <w:szCs w:val="32"/>
        </w:rPr>
        <w:t xml:space="preserve">2562 </w:t>
      </w:r>
      <w:r w:rsidRPr="00A1047D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>
        <w:rPr>
          <w:rFonts w:ascii="Angsana New" w:hAnsi="Angsana New"/>
          <w:sz w:val="32"/>
          <w:szCs w:val="32"/>
        </w:rPr>
        <w:t xml:space="preserve">17 </w:t>
      </w:r>
      <w:r w:rsidRPr="00A1047D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>
        <w:rPr>
          <w:rFonts w:ascii="Angsana New" w:hAnsi="Angsana New"/>
          <w:sz w:val="32"/>
          <w:szCs w:val="32"/>
        </w:rPr>
        <w:t xml:space="preserve">8 </w:t>
      </w:r>
      <w:r w:rsidR="00634BEF">
        <w:rPr>
          <w:rFonts w:ascii="Angsana New" w:hAnsi="Angsana New"/>
          <w:sz w:val="32"/>
          <w:szCs w:val="32"/>
          <w:cs/>
        </w:rPr>
        <w:br/>
      </w:r>
      <w:r w:rsidRPr="00A1047D">
        <w:rPr>
          <w:rFonts w:ascii="Angsana New" w:hAnsi="Angsana New" w:hint="cs"/>
          <w:sz w:val="32"/>
          <w:szCs w:val="32"/>
          <w:cs/>
        </w:rPr>
        <w:t xml:space="preserve">ไปยังศาลฎีกา </w:t>
      </w:r>
      <w:r w:rsidR="005133ED">
        <w:rPr>
          <w:rFonts w:ascii="Angsana New" w:hAnsi="Angsana New" w:hint="cs"/>
          <w:sz w:val="32"/>
          <w:szCs w:val="32"/>
          <w:cs/>
        </w:rPr>
        <w:t>โดย</w:t>
      </w:r>
      <w:r w:rsidR="00B538C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538CF">
        <w:rPr>
          <w:rFonts w:ascii="Angsana New" w:hAnsi="Angsana New"/>
          <w:sz w:val="32"/>
          <w:szCs w:val="32"/>
        </w:rPr>
        <w:t xml:space="preserve">19 </w:t>
      </w:r>
      <w:r w:rsidR="00B538C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38CF">
        <w:rPr>
          <w:rFonts w:ascii="Angsana New" w:hAnsi="Angsana New"/>
          <w:sz w:val="32"/>
          <w:szCs w:val="32"/>
        </w:rPr>
        <w:t xml:space="preserve">2563 </w:t>
      </w:r>
      <w:r w:rsidRPr="00A1047D">
        <w:rPr>
          <w:rFonts w:ascii="Angsana New" w:hAnsi="Angsana New" w:hint="cs"/>
          <w:sz w:val="32"/>
          <w:szCs w:val="32"/>
          <w:cs/>
        </w:rPr>
        <w:t>ศาลฎีกา</w:t>
      </w:r>
      <w:r w:rsidR="00255981">
        <w:rPr>
          <w:rFonts w:ascii="Angsana New" w:hAnsi="Angsana New" w:hint="cs"/>
          <w:sz w:val="32"/>
          <w:szCs w:val="32"/>
          <w:cs/>
        </w:rPr>
        <w:t xml:space="preserve">อนุญาตให้โจทก์ทั้ง </w:t>
      </w:r>
      <w:r w:rsidR="00255981">
        <w:rPr>
          <w:rFonts w:ascii="Angsana New" w:hAnsi="Angsana New"/>
          <w:sz w:val="32"/>
          <w:szCs w:val="32"/>
        </w:rPr>
        <w:t xml:space="preserve">17 </w:t>
      </w:r>
      <w:r w:rsidR="00255981">
        <w:rPr>
          <w:rFonts w:ascii="Angsana New" w:hAnsi="Angsana New" w:hint="cs"/>
          <w:sz w:val="32"/>
          <w:szCs w:val="32"/>
          <w:cs/>
        </w:rPr>
        <w:t xml:space="preserve">ยื่นฎีกา และมีคำสั่งให้จำเลยทั้ง </w:t>
      </w:r>
      <w:r w:rsidR="00255981">
        <w:rPr>
          <w:rFonts w:ascii="Angsana New" w:hAnsi="Angsana New"/>
          <w:sz w:val="32"/>
          <w:szCs w:val="32"/>
        </w:rPr>
        <w:t xml:space="preserve">8 </w:t>
      </w:r>
      <w:r w:rsidR="00255981">
        <w:rPr>
          <w:rFonts w:ascii="Angsana New" w:hAnsi="Angsana New" w:hint="cs"/>
          <w:sz w:val="32"/>
          <w:szCs w:val="32"/>
          <w:cs/>
        </w:rPr>
        <w:t xml:space="preserve">ยื่นคำแก้ฎีกาภายใน </w:t>
      </w:r>
      <w:r w:rsidR="00255981">
        <w:rPr>
          <w:rFonts w:ascii="Angsana New" w:hAnsi="Angsana New"/>
          <w:sz w:val="32"/>
          <w:szCs w:val="32"/>
        </w:rPr>
        <w:t xml:space="preserve">15 </w:t>
      </w:r>
      <w:r w:rsidR="00255981">
        <w:rPr>
          <w:rFonts w:ascii="Angsana New" w:hAnsi="Angsana New" w:hint="cs"/>
          <w:sz w:val="32"/>
          <w:szCs w:val="32"/>
          <w:cs/>
        </w:rPr>
        <w:t>วัน</w:t>
      </w:r>
    </w:p>
    <w:p w:rsidR="005D07DF" w:rsidRDefault="00255981" w:rsidP="0063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1047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A1047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="005133E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ได้ขอขยายระยะเวลายื่นคำแก้ฎีกา และศาลได้อนุญาตให้ยื่นคำแก้ฎีกาภายใน</w:t>
      </w:r>
      <w:r w:rsidR="005133ED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634BE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2563 </w:t>
      </w:r>
    </w:p>
    <w:p w:rsidR="005133ED" w:rsidRDefault="005133ED" w:rsidP="0065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1"/>
        <w:jc w:val="thaiDistribute"/>
        <w:rPr>
          <w:rFonts w:ascii="Angsana New" w:hAnsi="Angsana New"/>
          <w:sz w:val="32"/>
          <w:szCs w:val="32"/>
        </w:rPr>
      </w:pPr>
    </w:p>
    <w:p w:rsidR="005133ED" w:rsidRDefault="005133ED" w:rsidP="0065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1"/>
        <w:jc w:val="thaiDistribute"/>
        <w:rPr>
          <w:rFonts w:ascii="Angsana New" w:hAnsi="Angsana New"/>
          <w:sz w:val="32"/>
          <w:szCs w:val="32"/>
        </w:rPr>
      </w:pPr>
    </w:p>
    <w:p w:rsidR="008D589B" w:rsidRDefault="00E0698D" w:rsidP="0065647A">
      <w:pPr>
        <w:tabs>
          <w:tab w:val="clear" w:pos="227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8D589B">
        <w:rPr>
          <w:rFonts w:asciiTheme="majorBidi" w:hAnsiTheme="majorBidi"/>
          <w:b/>
          <w:bCs/>
          <w:sz w:val="32"/>
          <w:szCs w:val="32"/>
          <w:cs/>
        </w:rPr>
        <w:t>.</w:t>
      </w:r>
      <w:r w:rsidR="008D589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89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:rsidR="008D589B" w:rsidRDefault="008D589B" w:rsidP="0065647A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F5361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</w:t>
      </w:r>
      <w:r w:rsidR="00A14C87"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3F536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3F536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A08BD" w:rsidRPr="003F5361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A14C87"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Pr="003F5361">
        <w:rPr>
          <w:rFonts w:asciiTheme="majorBidi" w:hAnsiTheme="majorBidi" w:cstheme="majorBidi" w:hint="cs"/>
          <w:spacing w:val="-2"/>
          <w:sz w:val="32"/>
          <w:szCs w:val="32"/>
          <w:cs/>
        </w:rPr>
        <w:t>ปัจจุบัน โดยไม่มีผลกระทบต่อกำไร (ขาดทุน) หรือส่วน</w:t>
      </w:r>
      <w:r>
        <w:rPr>
          <w:rFonts w:asciiTheme="majorBidi" w:hAnsiTheme="majorBidi" w:cstheme="majorBidi" w:hint="cs"/>
          <w:sz w:val="32"/>
          <w:szCs w:val="32"/>
          <w:cs/>
        </w:rPr>
        <w:t>ของผู้ถือหุ้นตามที่ได้รายงานไว้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5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49"/>
        <w:gridCol w:w="906"/>
        <w:gridCol w:w="85"/>
        <w:gridCol w:w="907"/>
        <w:gridCol w:w="85"/>
        <w:gridCol w:w="907"/>
        <w:gridCol w:w="85"/>
        <w:gridCol w:w="907"/>
        <w:gridCol w:w="85"/>
        <w:gridCol w:w="907"/>
        <w:gridCol w:w="85"/>
        <w:gridCol w:w="907"/>
      </w:tblGrid>
      <w:tr w:rsidR="008D589B" w:rsidRPr="0065647A" w:rsidTr="0004776E">
        <w:tc>
          <w:tcPr>
            <w:tcW w:w="2549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6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8D589B" w:rsidRPr="0065647A" w:rsidTr="0004776E">
        <w:tc>
          <w:tcPr>
            <w:tcW w:w="2549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D589B" w:rsidRPr="0065647A" w:rsidTr="0004776E">
        <w:tc>
          <w:tcPr>
            <w:tcW w:w="2549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 (ลดลง)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:rsidR="008D589B" w:rsidRPr="0065647A" w:rsidRDefault="008D589B" w:rsidP="00DE5F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</w:tr>
      <w:tr w:rsidR="008D589B" w:rsidRPr="0065647A" w:rsidTr="0004776E">
        <w:tc>
          <w:tcPr>
            <w:tcW w:w="2549" w:type="dxa"/>
            <w:hideMark/>
          </w:tcPr>
          <w:p w:rsidR="008D589B" w:rsidRPr="0065647A" w:rsidRDefault="006940F4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65647A">
              <w:rPr>
                <w:rFonts w:asciiTheme="majorBidi" w:hAnsiTheme="majorBidi" w:hint="cs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906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589B" w:rsidRPr="0065647A" w:rsidRDefault="008D589B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589B" w:rsidRPr="0065647A" w:rsidRDefault="008D589B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8D589B" w:rsidRPr="0065647A" w:rsidRDefault="008D589B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8D589B" w:rsidRPr="0065647A" w:rsidRDefault="008D589B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1CAF" w:rsidRPr="0065647A" w:rsidTr="00F41CAF">
        <w:tc>
          <w:tcPr>
            <w:tcW w:w="2549" w:type="dxa"/>
            <w:hideMark/>
          </w:tcPr>
          <w:p w:rsidR="00F41CAF" w:rsidRPr="0065647A" w:rsidRDefault="00F41CAF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65647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5647A">
              <w:rPr>
                <w:rFonts w:asciiTheme="majorBidi" w:hAnsiTheme="majorBidi"/>
                <w:b/>
                <w:bCs/>
                <w:sz w:val="22"/>
                <w:szCs w:val="22"/>
              </w:rPr>
              <w:t>31</w:t>
            </w:r>
            <w:r w:rsidRPr="0065647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5647A">
              <w:rPr>
                <w:rFonts w:asciiTheme="majorBidi" w:hAnsi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6" w:type="dxa"/>
          </w:tcPr>
          <w:p w:rsidR="00F41CAF" w:rsidRPr="0065647A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41CAF" w:rsidRPr="0065647A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65647A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F41CAF" w:rsidRPr="0065647A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65647A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F41CAF" w:rsidRPr="0065647A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65647A" w:rsidRDefault="00F41CAF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41CAF" w:rsidRPr="0065647A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65647A" w:rsidRDefault="00F41CAF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F41CAF" w:rsidRPr="0065647A" w:rsidRDefault="00F41CAF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F41CAF" w:rsidRPr="0065647A" w:rsidRDefault="00F41CAF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D0813" w:rsidRPr="0065647A" w:rsidTr="00275196">
        <w:tc>
          <w:tcPr>
            <w:tcW w:w="2549" w:type="dxa"/>
          </w:tcPr>
          <w:p w:rsidR="008D0813" w:rsidRPr="0065647A" w:rsidRDefault="008D0813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</w:rPr>
            </w:pP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06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458,614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 xml:space="preserve"> 460,047 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277,333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278,766</w:t>
            </w:r>
          </w:p>
        </w:tc>
      </w:tr>
      <w:tr w:rsidR="008D0813" w:rsidRPr="0065647A" w:rsidTr="00275196">
        <w:tc>
          <w:tcPr>
            <w:tcW w:w="2549" w:type="dxa"/>
          </w:tcPr>
          <w:p w:rsidR="008D0813" w:rsidRPr="0065647A" w:rsidRDefault="008D0813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</w:rPr>
            </w:pP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906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39,104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 xml:space="preserve"> 37,671 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39,104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1,433</w:t>
            </w: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8D0813" w:rsidRPr="0065647A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8D0813" w:rsidRPr="0065647A" w:rsidRDefault="008D0813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37,671</w:t>
            </w:r>
          </w:p>
        </w:tc>
      </w:tr>
      <w:tr w:rsidR="00F960E1" w:rsidRPr="0065647A" w:rsidTr="008D0813">
        <w:tc>
          <w:tcPr>
            <w:tcW w:w="2549" w:type="dxa"/>
            <w:hideMark/>
          </w:tcPr>
          <w:p w:rsidR="00F960E1" w:rsidRPr="0065647A" w:rsidRDefault="00F960E1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b/>
                <w:bCs/>
                <w:sz w:val="22"/>
                <w:szCs w:val="22"/>
                <w:u w:val="single"/>
              </w:rPr>
            </w:pPr>
            <w:r w:rsidRPr="0065647A">
              <w:rPr>
                <w:rFonts w:asciiTheme="majorBidi" w:hAnsiTheme="majorBidi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6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hideMark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  <w:hideMark/>
          </w:tcPr>
          <w:p w:rsidR="00F960E1" w:rsidRPr="0065647A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hideMark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7" w:type="dxa"/>
          </w:tcPr>
          <w:p w:rsidR="00F960E1" w:rsidRPr="0065647A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F960E1" w:rsidRPr="0065647A" w:rsidTr="00275196">
        <w:tc>
          <w:tcPr>
            <w:tcW w:w="3455" w:type="dxa"/>
            <w:gridSpan w:val="2"/>
            <w:hideMark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65647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งวดสามเดือน</w:t>
            </w:r>
            <w:r w:rsidRPr="006564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6564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65647A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มีนาคม</w:t>
            </w:r>
            <w:r w:rsidRPr="0065647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5647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F960E1" w:rsidRPr="0065647A" w:rsidRDefault="00F960E1" w:rsidP="00DE5F89">
            <w:pPr>
              <w:widowControl w:val="0"/>
              <w:tabs>
                <w:tab w:val="clear" w:pos="454"/>
                <w:tab w:val="clear" w:pos="680"/>
                <w:tab w:val="left" w:pos="284"/>
                <w:tab w:val="left" w:pos="851"/>
                <w:tab w:val="left" w:pos="1985"/>
                <w:tab w:val="left" w:pos="2552"/>
              </w:tabs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:rsidR="00F960E1" w:rsidRPr="0065647A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F960E1" w:rsidRPr="0065647A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F960E1" w:rsidRPr="0065647A" w:rsidRDefault="00F960E1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:rsidR="00F960E1" w:rsidRPr="0065647A" w:rsidRDefault="00F960E1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68B5" w:rsidRPr="0065647A" w:rsidTr="0059248F">
        <w:tc>
          <w:tcPr>
            <w:tcW w:w="2549" w:type="dxa"/>
            <w:hideMark/>
          </w:tcPr>
          <w:p w:rsidR="009068B5" w:rsidRPr="0065647A" w:rsidRDefault="009068B5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6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1,568</w:t>
            </w: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5647A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6564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647A">
              <w:rPr>
                <w:rFonts w:asciiTheme="majorBidi" w:hAnsiTheme="majorBidi" w:cstheme="majorBidi" w:hint="cs"/>
                <w:sz w:val="22"/>
                <w:szCs w:val="22"/>
                <w:cs/>
              </w:rPr>
              <w:t>568</w:t>
            </w: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9068B5" w:rsidRPr="0065647A" w:rsidRDefault="009068B5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 w:rsidRPr="006564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647A">
              <w:rPr>
                <w:rFonts w:asciiTheme="majorBidi" w:hAnsiTheme="majorBidi" w:cstheme="majorBidi" w:hint="cs"/>
                <w:sz w:val="22"/>
                <w:szCs w:val="22"/>
                <w:cs/>
              </w:rPr>
              <w:t>157</w:t>
            </w: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65647A">
              <w:rPr>
                <w:rFonts w:asciiTheme="majorBidi" w:hAnsiTheme="majorBidi" w:cstheme="majorBidi"/>
                <w:sz w:val="22"/>
                <w:szCs w:val="22"/>
              </w:rPr>
              <w:t>4,157</w:t>
            </w: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068B5" w:rsidRPr="0065647A" w:rsidTr="0059248F">
        <w:tc>
          <w:tcPr>
            <w:tcW w:w="2549" w:type="dxa"/>
          </w:tcPr>
          <w:p w:rsidR="009068B5" w:rsidRPr="0065647A" w:rsidRDefault="009068B5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6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9068B5" w:rsidRPr="0065647A" w:rsidRDefault="009068B5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:rsidR="009068B5" w:rsidRPr="0065647A" w:rsidRDefault="009068B5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9068B5" w:rsidRPr="0065647A" w:rsidRDefault="009068B5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:rsidR="009068B5" w:rsidRPr="0065647A" w:rsidRDefault="009068B5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9068B5" w:rsidRPr="0065647A" w:rsidRDefault="009068B5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680E" w:rsidRPr="0065647A" w:rsidTr="00275196">
        <w:tc>
          <w:tcPr>
            <w:tcW w:w="2549" w:type="dxa"/>
          </w:tcPr>
          <w:p w:rsidR="0058680E" w:rsidRPr="0065647A" w:rsidRDefault="0058680E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6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 xml:space="preserve"> 177 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 xml:space="preserve"> 177 </w:t>
            </w:r>
          </w:p>
        </w:tc>
      </w:tr>
      <w:tr w:rsidR="0058680E" w:rsidRPr="0065647A" w:rsidTr="00275196">
        <w:tc>
          <w:tcPr>
            <w:tcW w:w="2549" w:type="dxa"/>
          </w:tcPr>
          <w:p w:rsidR="0058680E" w:rsidRPr="0065647A" w:rsidRDefault="0058680E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 w:firstLine="145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 w:hint="cs"/>
                <w:sz w:val="22"/>
                <w:szCs w:val="22"/>
                <w:cs/>
              </w:rPr>
              <w:t>อื่น</w:t>
            </w:r>
            <w:r w:rsidR="00276C68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65647A">
              <w:rPr>
                <w:rFonts w:asciiTheme="majorBidi" w:hAnsiTheme="majorBidi" w:hint="cs"/>
                <w:sz w:val="22"/>
                <w:szCs w:val="22"/>
                <w:cs/>
              </w:rPr>
              <w:t>ๆ</w:t>
            </w:r>
          </w:p>
        </w:tc>
        <w:tc>
          <w:tcPr>
            <w:tcW w:w="906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1,391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1,391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 xml:space="preserve"> 2,742 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 xml:space="preserve"> 2,742 </w:t>
            </w:r>
          </w:p>
        </w:tc>
      </w:tr>
      <w:tr w:rsidR="0058680E" w:rsidRPr="0065647A" w:rsidTr="00275196">
        <w:tc>
          <w:tcPr>
            <w:tcW w:w="2549" w:type="dxa"/>
          </w:tcPr>
          <w:p w:rsidR="0058680E" w:rsidRPr="0065647A" w:rsidRDefault="0058680E" w:rsidP="00DE5F89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2"/>
                <w:szCs w:val="22"/>
                <w:cs/>
              </w:rPr>
            </w:pPr>
            <w:r w:rsidRPr="0065647A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1,238</w:t>
            </w:r>
          </w:p>
        </w:tc>
        <w:tc>
          <w:tcPr>
            <w:tcW w:w="85" w:type="dxa"/>
          </w:tcPr>
          <w:p w:rsidR="0058680E" w:rsidRPr="0065647A" w:rsidRDefault="0058680E" w:rsidP="00DE5F89">
            <w:pPr>
              <w:widowControl w:val="0"/>
              <w:tabs>
                <w:tab w:val="clear" w:pos="680"/>
                <w:tab w:val="clear" w:pos="907"/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:rsidR="0058680E" w:rsidRPr="0065647A" w:rsidRDefault="0058680E" w:rsidP="00DE5F8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647A">
              <w:rPr>
                <w:rFonts w:asciiTheme="majorBidi" w:hAnsiTheme="majorBidi" w:cstheme="majorBidi"/>
                <w:sz w:val="22"/>
                <w:szCs w:val="22"/>
              </w:rPr>
              <w:t>1,238</w:t>
            </w:r>
          </w:p>
        </w:tc>
      </w:tr>
    </w:tbl>
    <w:p w:rsidR="0065647A" w:rsidRDefault="0065647A" w:rsidP="00DE5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E0698D" w:rsidRPr="00435850" w:rsidRDefault="00E0698D" w:rsidP="00DE5F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585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E0698D" w:rsidRDefault="00E0698D" w:rsidP="00DE5F89">
      <w:pPr>
        <w:tabs>
          <w:tab w:val="clear" w:pos="227"/>
          <w:tab w:val="left" w:pos="284"/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E07D6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>ในการ</w:t>
      </w:r>
      <w:r w:rsidRPr="00FE07D6">
        <w:rPr>
          <w:rFonts w:asciiTheme="majorBidi" w:hAnsiTheme="majorBidi"/>
          <w:sz w:val="32"/>
          <w:szCs w:val="32"/>
          <w:cs/>
        </w:rPr>
        <w:t xml:space="preserve">ประชุมคณะกรรมการของบริษัทครั้งที่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FE07D6">
        <w:rPr>
          <w:rFonts w:asciiTheme="majorBidi" w:hAnsiTheme="majorBidi" w:cstheme="majorBidi"/>
          <w:sz w:val="32"/>
          <w:szCs w:val="32"/>
        </w:rPr>
        <w:t>/2563</w:t>
      </w:r>
      <w:r w:rsidRPr="00FE07D6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/>
          <w:sz w:val="32"/>
          <w:szCs w:val="32"/>
        </w:rPr>
        <w:t xml:space="preserve"> 10</w:t>
      </w:r>
      <w:r w:rsidRPr="00FE07D6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FE07D6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FE07D6">
        <w:rPr>
          <w:rFonts w:asciiTheme="majorBidi" w:hAnsiTheme="majorBidi"/>
          <w:sz w:val="32"/>
          <w:szCs w:val="32"/>
          <w:cs/>
        </w:rPr>
        <w:t>ได้มีมติ</w:t>
      </w:r>
      <w:r>
        <w:rPr>
          <w:rFonts w:asciiTheme="majorBidi" w:hAnsiTheme="majorBidi" w:hint="cs"/>
          <w:sz w:val="32"/>
          <w:szCs w:val="32"/>
          <w:cs/>
        </w:rPr>
        <w:t>อนุมัติให้</w:t>
      </w:r>
      <w:r w:rsidRPr="00FE07D6">
        <w:rPr>
          <w:rFonts w:asciiTheme="majorBidi" w:hAnsiTheme="majorBidi"/>
          <w:sz w:val="32"/>
          <w:szCs w:val="32"/>
          <w:cs/>
        </w:rPr>
        <w:t xml:space="preserve">จ่ายเงินปันผลระหว่างกาล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ให้แก่ผู้ถือหุ้นสามัญจำนวน </w:t>
      </w:r>
      <w:r>
        <w:rPr>
          <w:rFonts w:asciiTheme="majorBidi" w:hAnsiTheme="majorBidi" w:cstheme="majorBidi"/>
          <w:sz w:val="32"/>
          <w:szCs w:val="32"/>
        </w:rPr>
        <w:t xml:space="preserve">422,000,100 </w:t>
      </w:r>
      <w:r>
        <w:rPr>
          <w:rFonts w:asciiTheme="majorBidi" w:hAnsiTheme="majorBidi" w:cstheme="majorBidi" w:hint="cs"/>
          <w:sz w:val="32"/>
          <w:szCs w:val="32"/>
          <w:cs/>
        </w:rPr>
        <w:t>หุ้น 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0.0</w:t>
      </w:r>
      <w:r>
        <w:rPr>
          <w:rFonts w:asciiTheme="majorBidi" w:hAnsiTheme="majorBidi" w:cstheme="majorBidi" w:hint="cs"/>
          <w:sz w:val="32"/>
          <w:szCs w:val="32"/>
          <w:cs/>
        </w:rPr>
        <w:t>18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>
        <w:rPr>
          <w:rFonts w:asciiTheme="majorBidi" w:hAnsiTheme="majorBidi" w:cstheme="majorBidi"/>
          <w:sz w:val="32"/>
          <w:szCs w:val="32"/>
        </w:rPr>
        <w:t xml:space="preserve">7.60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</w:t>
      </w:r>
      <w:r w:rsidRPr="000147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ผู้ถือหุ้นของบริษัท ณ วันที่ </w:t>
      </w:r>
      <w:r>
        <w:rPr>
          <w:rFonts w:asciiTheme="majorBidi" w:hAnsiTheme="majorBidi"/>
          <w:sz w:val="32"/>
          <w:szCs w:val="32"/>
        </w:rPr>
        <w:t>24</w:t>
      </w:r>
      <w:r w:rsidRPr="00FE07D6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FE07D6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0147AC">
        <w:rPr>
          <w:rFonts w:asciiTheme="majorBidi" w:hAnsiTheme="majorBidi" w:cstheme="majorBidi"/>
          <w:spacing w:val="-2"/>
          <w:sz w:val="32"/>
          <w:szCs w:val="32"/>
        </w:rPr>
        <w:t xml:space="preserve">(Record Date) </w:t>
      </w:r>
      <w:r w:rsidRPr="000147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และกำหนดจ่ายเงินปันผลในวันที่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0147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พฤษภาคม </w:t>
      </w:r>
      <w:r w:rsidRPr="000147AC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3</w:t>
      </w:r>
    </w:p>
    <w:p w:rsidR="00DE5F89" w:rsidRDefault="00DE5F89" w:rsidP="00DE5F89">
      <w:pPr>
        <w:tabs>
          <w:tab w:val="clear" w:pos="227"/>
          <w:tab w:val="left" w:pos="284"/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DE5F89" w:rsidRDefault="00DE5F89" w:rsidP="00DE5F89">
      <w:pPr>
        <w:pStyle w:val="BodyText"/>
        <w:tabs>
          <w:tab w:val="left" w:pos="284"/>
          <w:tab w:val="left" w:pos="851"/>
          <w:tab w:val="left" w:pos="1985"/>
        </w:tabs>
        <w:spacing w:after="0" w:line="360" w:lineRule="exact"/>
        <w:ind w:left="284" w:hanging="38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b/>
          <w:bCs/>
          <w:sz w:val="32"/>
          <w:szCs w:val="32"/>
        </w:rPr>
        <w:t>2019</w:t>
      </w:r>
    </w:p>
    <w:p w:rsidR="00DE5F89" w:rsidRDefault="00DE5F89" w:rsidP="00DE5F89">
      <w:pPr>
        <w:spacing w:line="360" w:lineRule="exact"/>
        <w:ind w:left="284" w:firstLine="567"/>
        <w:jc w:val="thaiDistribute"/>
        <w:rPr>
          <w:rFonts w:ascii="Times New Roman" w:hAnsi="Times New Roman"/>
          <w:sz w:val="24"/>
          <w:szCs w:val="28"/>
        </w:rPr>
      </w:pPr>
      <w:r>
        <w:rPr>
          <w:rFonts w:ascii="Angsana New" w:hAnsi="Angsana New"/>
          <w:sz w:val="32"/>
          <w:szCs w:val="32"/>
          <w:cs/>
        </w:rPr>
        <w:t xml:space="preserve">ตั้งแต่เดือนมกราคม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เป็นต้นมา ได้เกิดการแพร่ระบาดของโรคติดเชื้อไวรัสโคโรนา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>
        <w:rPr>
          <w:rFonts w:ascii="Angsana New" w:hAnsi="Angsana New"/>
          <w:spacing w:val="-2"/>
          <w:sz w:val="32"/>
          <w:szCs w:val="32"/>
        </w:rPr>
        <w:t>COVID</w:t>
      </w:r>
      <w:r>
        <w:rPr>
          <w:rFonts w:ascii="Angsana New" w:hAnsi="Angsana New" w:hint="cs"/>
          <w:spacing w:val="-2"/>
          <w:sz w:val="32"/>
          <w:szCs w:val="32"/>
          <w:cs/>
        </w:rPr>
        <w:t>-</w:t>
      </w:r>
      <w:r>
        <w:rPr>
          <w:rFonts w:ascii="Angsana New" w:hAnsi="Angsana New"/>
          <w:spacing w:val="-2"/>
          <w:sz w:val="32"/>
          <w:szCs w:val="32"/>
        </w:rPr>
        <w:t>19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) การแพร่ระบาดของโรค </w:t>
      </w:r>
      <w:r>
        <w:rPr>
          <w:rFonts w:ascii="Angsana New" w:hAnsi="Angsana New"/>
          <w:spacing w:val="-2"/>
          <w:sz w:val="32"/>
          <w:szCs w:val="32"/>
        </w:rPr>
        <w:t>Covid</w:t>
      </w:r>
      <w:r>
        <w:rPr>
          <w:rFonts w:ascii="Angsana New" w:hAnsi="Angsana New" w:hint="cs"/>
          <w:spacing w:val="-2"/>
          <w:sz w:val="32"/>
          <w:szCs w:val="32"/>
          <w:cs/>
        </w:rPr>
        <w:t>-</w:t>
      </w:r>
      <w:r>
        <w:rPr>
          <w:rFonts w:ascii="Angsana New" w:hAnsi="Angsana New"/>
          <w:spacing w:val="-2"/>
          <w:sz w:val="32"/>
          <w:szCs w:val="32"/>
        </w:rPr>
        <w:t>19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สถานการณ์ดังกล่าวอาจส่งผลกระทบต่อผลการดำเนินงาน</w:t>
      </w:r>
      <w:r>
        <w:rPr>
          <w:rFonts w:ascii="Angsana New" w:hAnsi="Angsana New" w:hint="cs"/>
          <w:sz w:val="32"/>
          <w:szCs w:val="32"/>
          <w:cs/>
        </w:rPr>
        <w:t>ของบริษัทและบริษัทย่อย และการรับรู้และการวัดมูลค่าของสินทรัพย์และหนี้สินในงบการเงิน ฝ่ายบริห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ฝ่ายบริหารได้ใช้ประมาณการและดุลยพินิจในประเด็นต่างๆ เมื่อสถานการณ์นั้นมีการเปลี่ยนแปลง</w:t>
      </w:r>
    </w:p>
    <w:p w:rsidR="00E0698D" w:rsidRDefault="00E0698D" w:rsidP="00DE5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0C20" w:rsidRPr="00727F57" w:rsidRDefault="00DE5F89" w:rsidP="00DE5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727F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43585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:rsidR="00A10C20" w:rsidRDefault="00A10C20" w:rsidP="00DE5F89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>
        <w:rPr>
          <w:rFonts w:asciiTheme="majorBidi" w:hAnsiTheme="majorBidi" w:cstheme="majorBidi"/>
          <w:sz w:val="32"/>
          <w:szCs w:val="32"/>
        </w:rPr>
        <w:br/>
      </w:r>
      <w:r w:rsidR="0065647A">
        <w:rPr>
          <w:rFonts w:asciiTheme="majorBidi" w:hAnsiTheme="majorBidi" w:cstheme="majorBidi"/>
          <w:sz w:val="32"/>
          <w:szCs w:val="32"/>
        </w:rPr>
        <w:t xml:space="preserve">14 </w:t>
      </w:r>
      <w:r w:rsidRPr="0043585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27F57">
        <w:rPr>
          <w:rFonts w:asciiTheme="majorBidi" w:hAnsiTheme="majorBidi" w:cstheme="majorBidi"/>
          <w:sz w:val="32"/>
          <w:szCs w:val="32"/>
        </w:rPr>
        <w:t>256</w:t>
      </w:r>
      <w:r w:rsidR="00B538CF">
        <w:rPr>
          <w:rFonts w:asciiTheme="majorBidi" w:hAnsiTheme="majorBidi" w:cstheme="majorBidi"/>
          <w:sz w:val="32"/>
          <w:szCs w:val="32"/>
        </w:rPr>
        <w:t>3</w:t>
      </w:r>
    </w:p>
    <w:sectPr w:rsidR="00A10C20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456" w:rsidRDefault="006C0456">
      <w:r>
        <w:separator/>
      </w:r>
    </w:p>
  </w:endnote>
  <w:endnote w:type="continuationSeparator" w:id="0">
    <w:p w:rsidR="006C0456" w:rsidRDefault="006C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459" w:rsidRPr="006342B8" w:rsidRDefault="00420459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420459" w:rsidRDefault="00420459"/>
  <w:p w:rsidR="00420459" w:rsidRDefault="0042045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459" w:rsidRDefault="00420459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459" w:rsidRPr="006342B8" w:rsidRDefault="00420459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420459" w:rsidRDefault="00420459"/>
  <w:p w:rsidR="00420459" w:rsidRDefault="0042045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459" w:rsidRDefault="00420459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456" w:rsidRDefault="006C0456">
      <w:r>
        <w:separator/>
      </w:r>
    </w:p>
  </w:footnote>
  <w:footnote w:type="continuationSeparator" w:id="0">
    <w:p w:rsidR="006C0456" w:rsidRDefault="006C0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20459" w:rsidRDefault="00420459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Pr="0020624A" w:rsidRDefault="00420459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Default="00420459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420459" w:rsidRPr="00126CCB" w:rsidRDefault="00ED3ACE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20459" w:rsidRDefault="00420459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9268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Pr="0020624A" w:rsidRDefault="00420459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Pr="00005122" w:rsidRDefault="00420459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20459" w:rsidRDefault="00420459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Pr="0020624A" w:rsidRDefault="00420459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Default="00420459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420459" w:rsidRPr="00126CCB" w:rsidRDefault="00ED3ACE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20459" w:rsidRDefault="00420459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592688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Pr="0020624A" w:rsidRDefault="00420459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Default="00420459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420459" w:rsidRPr="00005122" w:rsidRDefault="00ED3ACE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25"/>
  </w:num>
  <w:num w:numId="17">
    <w:abstractNumId w:val="22"/>
  </w:num>
  <w:num w:numId="18">
    <w:abstractNumId w:val="17"/>
  </w:num>
  <w:num w:numId="19">
    <w:abstractNumId w:val="10"/>
  </w:num>
  <w:num w:numId="20">
    <w:abstractNumId w:val="28"/>
  </w:num>
  <w:num w:numId="21">
    <w:abstractNumId w:val="15"/>
  </w:num>
  <w:num w:numId="22">
    <w:abstractNumId w:val="23"/>
  </w:num>
  <w:num w:numId="23">
    <w:abstractNumId w:val="11"/>
  </w:num>
  <w:num w:numId="24">
    <w:abstractNumId w:val="12"/>
  </w:num>
  <w:num w:numId="25">
    <w:abstractNumId w:val="29"/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4"/>
  </w:num>
  <w:num w:numId="29">
    <w:abstractNumId w:val="13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252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7433"/>
    <w:rsid w:val="00037875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827"/>
    <w:rsid w:val="00055EE0"/>
    <w:rsid w:val="00056558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221C"/>
    <w:rsid w:val="000828A2"/>
    <w:rsid w:val="000828C8"/>
    <w:rsid w:val="000831F9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97977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500"/>
    <w:rsid w:val="001058CC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621"/>
    <w:rsid w:val="00295657"/>
    <w:rsid w:val="00296665"/>
    <w:rsid w:val="00296EAE"/>
    <w:rsid w:val="00297124"/>
    <w:rsid w:val="0029731C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5F27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69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85D"/>
    <w:rsid w:val="003559A6"/>
    <w:rsid w:val="00357230"/>
    <w:rsid w:val="00357342"/>
    <w:rsid w:val="00357BC8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BA1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B86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10E44"/>
    <w:rsid w:val="00410F47"/>
    <w:rsid w:val="00410F50"/>
    <w:rsid w:val="00411439"/>
    <w:rsid w:val="00411A80"/>
    <w:rsid w:val="00412DC5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587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4B44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028"/>
    <w:rsid w:val="00535330"/>
    <w:rsid w:val="005369E5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4634"/>
    <w:rsid w:val="005855AC"/>
    <w:rsid w:val="00585604"/>
    <w:rsid w:val="00585770"/>
    <w:rsid w:val="005858C7"/>
    <w:rsid w:val="00586031"/>
    <w:rsid w:val="0058680E"/>
    <w:rsid w:val="00586915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E00"/>
    <w:rsid w:val="00594F8B"/>
    <w:rsid w:val="0059563B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C3"/>
    <w:rsid w:val="005C1ED0"/>
    <w:rsid w:val="005C2C4F"/>
    <w:rsid w:val="005C3729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72A"/>
    <w:rsid w:val="00655847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D00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5EC"/>
    <w:rsid w:val="006A1687"/>
    <w:rsid w:val="006A1B57"/>
    <w:rsid w:val="006A2B08"/>
    <w:rsid w:val="006A2BC6"/>
    <w:rsid w:val="006A3554"/>
    <w:rsid w:val="006A3EE1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ADA"/>
    <w:rsid w:val="006C2D38"/>
    <w:rsid w:val="006C2E93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5CF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A83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2A56"/>
    <w:rsid w:val="007E4088"/>
    <w:rsid w:val="007E427A"/>
    <w:rsid w:val="007E42A3"/>
    <w:rsid w:val="007E487D"/>
    <w:rsid w:val="007E54BA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809"/>
    <w:rsid w:val="00817B2C"/>
    <w:rsid w:val="00817FD7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A98"/>
    <w:rsid w:val="00831E21"/>
    <w:rsid w:val="00832628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21C8"/>
    <w:rsid w:val="00922831"/>
    <w:rsid w:val="00922954"/>
    <w:rsid w:val="009248E4"/>
    <w:rsid w:val="0092499C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504AC"/>
    <w:rsid w:val="009516C8"/>
    <w:rsid w:val="00952979"/>
    <w:rsid w:val="00952B4B"/>
    <w:rsid w:val="00953784"/>
    <w:rsid w:val="00953D47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30DD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AA3"/>
    <w:rsid w:val="009C02AD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13F"/>
    <w:rsid w:val="00A55668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AF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317"/>
    <w:rsid w:val="00AA1087"/>
    <w:rsid w:val="00AA1634"/>
    <w:rsid w:val="00AA1F00"/>
    <w:rsid w:val="00AA2608"/>
    <w:rsid w:val="00AA263A"/>
    <w:rsid w:val="00AA2928"/>
    <w:rsid w:val="00AA361B"/>
    <w:rsid w:val="00AA3E92"/>
    <w:rsid w:val="00AA4FC4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502"/>
    <w:rsid w:val="00AC76A1"/>
    <w:rsid w:val="00AD0301"/>
    <w:rsid w:val="00AD03C1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4798"/>
    <w:rsid w:val="00AF52ED"/>
    <w:rsid w:val="00AF6C51"/>
    <w:rsid w:val="00AF6E80"/>
    <w:rsid w:val="00AF6E9C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9B9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47"/>
    <w:rsid w:val="00B320F9"/>
    <w:rsid w:val="00B32164"/>
    <w:rsid w:val="00B33848"/>
    <w:rsid w:val="00B33B31"/>
    <w:rsid w:val="00B33F47"/>
    <w:rsid w:val="00B34281"/>
    <w:rsid w:val="00B34455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8C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0500"/>
    <w:rsid w:val="00B616C6"/>
    <w:rsid w:val="00B6212F"/>
    <w:rsid w:val="00B62AA3"/>
    <w:rsid w:val="00B63141"/>
    <w:rsid w:val="00B63A96"/>
    <w:rsid w:val="00B63CA3"/>
    <w:rsid w:val="00B63CDF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9B3"/>
    <w:rsid w:val="00B76E0F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602A"/>
    <w:rsid w:val="00BE74D4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2327"/>
    <w:rsid w:val="00C03237"/>
    <w:rsid w:val="00C03D90"/>
    <w:rsid w:val="00C04655"/>
    <w:rsid w:val="00C04744"/>
    <w:rsid w:val="00C04DFD"/>
    <w:rsid w:val="00C04E92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3F4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F4"/>
    <w:rsid w:val="00C67290"/>
    <w:rsid w:val="00C677A9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239F"/>
    <w:rsid w:val="00CA2A28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9EF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7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3ACE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57E3"/>
    <w:rsid w:val="00F15930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DA"/>
    <w:rsid w:val="00F408C6"/>
    <w:rsid w:val="00F409A2"/>
    <w:rsid w:val="00F413D3"/>
    <w:rsid w:val="00F41CAF"/>
    <w:rsid w:val="00F42046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0BEC"/>
    <w:rsid w:val="00F7116B"/>
    <w:rsid w:val="00F71856"/>
    <w:rsid w:val="00F72B20"/>
    <w:rsid w:val="00F72BB8"/>
    <w:rsid w:val="00F72BEE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5107"/>
    <w:rsid w:val="00F9512C"/>
    <w:rsid w:val="00F951D6"/>
    <w:rsid w:val="00F95D00"/>
    <w:rsid w:val="00F96037"/>
    <w:rsid w:val="00F960E1"/>
    <w:rsid w:val="00F96379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B2499-082C-4CB2-B34D-355624487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3595</TotalTime>
  <Pages>24</Pages>
  <Words>6639</Words>
  <Characters>37846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44397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992</cp:revision>
  <cp:lastPrinted>2020-05-14T14:14:00Z</cp:lastPrinted>
  <dcterms:created xsi:type="dcterms:W3CDTF">2018-04-25T16:33:00Z</dcterms:created>
  <dcterms:modified xsi:type="dcterms:W3CDTF">2020-05-14T14:14:00Z</dcterms:modified>
</cp:coreProperties>
</file>