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7AE2C" w14:textId="2FA67CD9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621E0816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30B8F" w:rsidRPr="00830B8F">
        <w:rPr>
          <w:rFonts w:ascii="Angsana New" w:hAnsi="Angsana New" w:cs="Angsana New" w:hint="cs"/>
          <w:sz w:val="52"/>
          <w:szCs w:val="52"/>
          <w:cs/>
        </w:rPr>
        <w:t>เอ็ม</w:t>
      </w:r>
      <w:r w:rsidR="00830B8F" w:rsidRPr="00830B8F">
        <w:rPr>
          <w:rFonts w:ascii="Angsana New" w:hAnsi="Angsana New" w:cs="Angsana New"/>
          <w:sz w:val="52"/>
          <w:szCs w:val="52"/>
          <w:cs/>
        </w:rPr>
        <w:t>.</w:t>
      </w:r>
      <w:r w:rsidR="00830B8F" w:rsidRPr="00830B8F">
        <w:rPr>
          <w:rFonts w:ascii="Angsana New" w:hAnsi="Angsana New" w:cs="Angsana New" w:hint="cs"/>
          <w:sz w:val="52"/>
          <w:szCs w:val="52"/>
          <w:cs/>
        </w:rPr>
        <w:t>ซี</w:t>
      </w:r>
      <w:r w:rsidR="00830B8F" w:rsidRPr="00830B8F">
        <w:rPr>
          <w:rFonts w:ascii="Angsana New" w:hAnsi="Angsana New" w:cs="Angsana New"/>
          <w:sz w:val="52"/>
          <w:szCs w:val="52"/>
          <w:cs/>
        </w:rPr>
        <w:t>.</w:t>
      </w:r>
      <w:r w:rsidR="00830B8F" w:rsidRPr="00830B8F">
        <w:rPr>
          <w:rFonts w:ascii="Angsana New" w:hAnsi="Angsana New" w:cs="Angsana New" w:hint="cs"/>
          <w:sz w:val="52"/>
          <w:szCs w:val="52"/>
          <w:cs/>
        </w:rPr>
        <w:t>เอส</w:t>
      </w:r>
      <w:r w:rsidR="00830B8F" w:rsidRPr="00830B8F">
        <w:rPr>
          <w:rFonts w:ascii="Angsana New" w:hAnsi="Angsana New" w:cs="Angsana New"/>
          <w:sz w:val="52"/>
          <w:szCs w:val="52"/>
          <w:cs/>
        </w:rPr>
        <w:t xml:space="preserve">. </w:t>
      </w:r>
      <w:r w:rsidR="00830B8F" w:rsidRPr="00830B8F">
        <w:rPr>
          <w:rFonts w:ascii="Angsana New" w:hAnsi="Angsana New" w:cs="Angsana New" w:hint="cs"/>
          <w:sz w:val="52"/>
          <w:szCs w:val="52"/>
          <w:cs/>
        </w:rPr>
        <w:t>สตีล</w:t>
      </w:r>
      <w:r w:rsidR="00830B8F" w:rsidRPr="00830B8F">
        <w:rPr>
          <w:rFonts w:ascii="Angsana New" w:hAnsi="Angsana New" w:cs="Angsana New"/>
          <w:sz w:val="52"/>
          <w:szCs w:val="52"/>
          <w:cs/>
        </w:rPr>
        <w:t xml:space="preserve"> </w:t>
      </w:r>
      <w:r w:rsidR="00830B8F" w:rsidRPr="00830B8F">
        <w:rPr>
          <w:rFonts w:ascii="Angsana New" w:hAnsi="Angsana New" w:cs="Angsana New" w:hint="cs"/>
          <w:sz w:val="52"/>
          <w:szCs w:val="52"/>
          <w:cs/>
        </w:rPr>
        <w:t>จำกัด</w:t>
      </w:r>
      <w:r w:rsidR="00830B8F" w:rsidRPr="00830B8F">
        <w:rPr>
          <w:rFonts w:ascii="Angsana New" w:hAnsi="Angsana New" w:cs="Angsana New"/>
          <w:sz w:val="52"/>
          <w:szCs w:val="52"/>
          <w:cs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E06A61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75A3969B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13FE7" w:rsidRPr="00913FE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13FE7" w:rsidRPr="00913FE7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33E4D60" w14:textId="43AEA007" w:rsidR="00804175" w:rsidRPr="00DC0DD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3CBD4A71" w14:textId="77777777" w:rsidR="007D2B7F" w:rsidRPr="00BB102D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2E496665" w14:textId="5AFDB605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BB102D">
        <w:rPr>
          <w:rFonts w:ascii="Angsana New" w:hAnsi="Angsana New" w:cs="Angsana New"/>
          <w:sz w:val="28"/>
          <w:szCs w:val="28"/>
          <w:cs/>
          <w:lang w:bidi="th-TH"/>
        </w:rPr>
        <w:t>บริษัทร่วม</w:t>
      </w:r>
    </w:p>
    <w:p w14:paraId="2D170565" w14:textId="77777777" w:rsidR="0069033F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7978EFC1" w14:textId="4E3C5844" w:rsidR="00804175" w:rsidRPr="00BB102D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BB102D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49E5694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C074257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8FC3C85" w14:textId="269421C5" w:rsidR="00F55BAA" w:rsidRDefault="00F55BA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1BE05178" w14:textId="106D943B" w:rsidR="00B8752F" w:rsidRPr="00BB102D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6630DE9B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การเงินจากคณะกรรมการเมื่อวันที่</w:t>
      </w:r>
      <w:r w:rsidR="00261DAB" w:rsidRPr="009D66AF">
        <w:rPr>
          <w:rFonts w:ascii="Angsana New" w:hAnsi="Angsana New" w:cs="Angsana New"/>
          <w:sz w:val="28"/>
          <w:szCs w:val="28"/>
        </w:rPr>
        <w:t xml:space="preserve"> </w:t>
      </w:r>
      <w:r w:rsidR="00913FE7" w:rsidRPr="00913FE7">
        <w:rPr>
          <w:rFonts w:ascii="Angsana New" w:hAnsi="Angsana New" w:cs="Angsana New"/>
          <w:sz w:val="28"/>
          <w:szCs w:val="28"/>
        </w:rPr>
        <w:t>14</w:t>
      </w:r>
      <w:r w:rsidR="00261DAB" w:rsidRPr="009D66AF">
        <w:rPr>
          <w:rFonts w:ascii="Angsana New" w:hAnsi="Angsana New" w:cs="Angsana New"/>
          <w:sz w:val="28"/>
          <w:szCs w:val="28"/>
        </w:rPr>
        <w:t xml:space="preserve"> </w:t>
      </w:r>
      <w:r w:rsidR="00261DAB" w:rsidRPr="009D66AF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913FE7" w:rsidRPr="00913FE7">
        <w:rPr>
          <w:rFonts w:ascii="Angsana New" w:hAnsi="Angsana New" w:cs="Angsana New"/>
          <w:sz w:val="28"/>
          <w:szCs w:val="28"/>
        </w:rPr>
        <w:t>2563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9B41DC8" w14:textId="494C3FFE" w:rsidR="002F0B28" w:rsidRDefault="000649C8" w:rsidP="000649C8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0649C8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0649C8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0649C8">
        <w:rPr>
          <w:rFonts w:ascii="Angsana New" w:hAnsi="Angsana New" w:cs="Angsana New"/>
          <w:sz w:val="28"/>
          <w:szCs w:val="28"/>
          <w:cs/>
        </w:rPr>
        <w:t>.</w:t>
      </w:r>
      <w:r w:rsidRPr="000649C8">
        <w:rPr>
          <w:rFonts w:ascii="Angsana New" w:hAnsi="Angsana New" w:cs="Angsana New" w:hint="cs"/>
          <w:sz w:val="28"/>
          <w:szCs w:val="28"/>
          <w:cs/>
        </w:rPr>
        <w:t>ซี</w:t>
      </w:r>
      <w:r w:rsidRPr="000649C8">
        <w:rPr>
          <w:rFonts w:ascii="Angsana New" w:hAnsi="Angsana New" w:cs="Angsana New"/>
          <w:sz w:val="28"/>
          <w:szCs w:val="28"/>
          <w:cs/>
        </w:rPr>
        <w:t>.</w:t>
      </w:r>
      <w:r w:rsidRPr="000649C8">
        <w:rPr>
          <w:rFonts w:ascii="Angsana New" w:hAnsi="Angsana New" w:cs="Angsana New" w:hint="cs"/>
          <w:sz w:val="28"/>
          <w:szCs w:val="28"/>
          <w:cs/>
        </w:rPr>
        <w:t>เอส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. </w:t>
      </w:r>
      <w:r w:rsidRPr="000649C8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0649C8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649C8">
        <w:rPr>
          <w:rFonts w:asciiTheme="majorBidi" w:hAnsiTheme="majorBidi" w:cstheme="majorBidi"/>
          <w:sz w:val="28"/>
          <w:szCs w:val="28"/>
          <w:cs/>
        </w:rPr>
        <w:t xml:space="preserve">มหาชน) </w:t>
      </w:r>
      <w:r w:rsidRPr="000649C8">
        <w:rPr>
          <w:rFonts w:asciiTheme="majorBidi" w:hAnsiTheme="majorBidi" w:cstheme="majorBidi"/>
          <w:sz w:val="28"/>
          <w:szCs w:val="28"/>
        </w:rPr>
        <w:t>“</w:t>
      </w:r>
      <w:r w:rsidRPr="000649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649C8">
        <w:rPr>
          <w:rFonts w:asciiTheme="majorBidi" w:hAnsiTheme="majorBidi" w:cstheme="majorBidi"/>
          <w:sz w:val="28"/>
          <w:szCs w:val="28"/>
        </w:rPr>
        <w:t>”</w:t>
      </w:r>
      <w:r w:rsidRPr="000649C8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เป็นนิติบุคคลที่จัดตั้งขึ้นในประเทศไทยเมื่อปี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2535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และจดทะเบียนในตลาดหลักทรัพย์แห่งประเทศไทย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โดยมีที่อยู่ที่ได้จดทะเบียนตั้งอยู่ที่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เลขที่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70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หมู่ที่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ตำบลช้างใหญ่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อำเภอบางไทร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จังหวัดพระนครศรีอยุธยา</w:t>
      </w:r>
      <w:r w:rsidR="00536C2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ผู้ถือหุ้นรายใหญ่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ณ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>
        <w:rPr>
          <w:rFonts w:asciiTheme="majorBidi" w:hAnsiTheme="majorBidi" w:cs="Angsana New"/>
          <w:sz w:val="28"/>
          <w:szCs w:val="28"/>
        </w:rPr>
        <w:t>3</w:t>
      </w:r>
      <w:r w:rsidR="00913FE7" w:rsidRPr="00913FE7">
        <w:rPr>
          <w:rFonts w:asciiTheme="majorBidi" w:hAnsiTheme="majorBidi" w:cs="Angsana New"/>
          <w:sz w:val="28"/>
          <w:szCs w:val="28"/>
        </w:rPr>
        <w:t>1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2563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ไทยเอ็นวิดีอาร์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ถือหุ้นร้อยละ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9</w:t>
      </w:r>
      <w:r w:rsidRPr="00117B77">
        <w:rPr>
          <w:rFonts w:asciiTheme="majorBidi" w:hAnsiTheme="majorBidi" w:cs="Angsana New"/>
          <w:sz w:val="28"/>
          <w:szCs w:val="28"/>
          <w:cs/>
        </w:rPr>
        <w:t>.</w:t>
      </w:r>
      <w:r w:rsidR="00913FE7" w:rsidRPr="00913FE7">
        <w:rPr>
          <w:rFonts w:asciiTheme="majorBidi" w:hAnsiTheme="majorBidi" w:cs="Angsana New"/>
          <w:sz w:val="28"/>
          <w:szCs w:val="28"/>
        </w:rPr>
        <w:t>60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ซึ่งเป็นบริษัทจดทะเบียนในประเทศไทยและนางดรณ์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เทียนถาวรวงษ์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ถือหุ้นร้อยละ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6</w:t>
      </w:r>
      <w:r w:rsidRPr="00117B77">
        <w:rPr>
          <w:rFonts w:asciiTheme="majorBidi" w:hAnsiTheme="majorBidi" w:cs="Angsana New"/>
          <w:sz w:val="28"/>
          <w:szCs w:val="28"/>
          <w:cs/>
        </w:rPr>
        <w:t>.</w:t>
      </w:r>
      <w:r w:rsidR="00913FE7" w:rsidRPr="00913FE7">
        <w:rPr>
          <w:rFonts w:asciiTheme="majorBidi" w:hAnsiTheme="majorBidi" w:cs="Angsana New"/>
          <w:sz w:val="28"/>
          <w:szCs w:val="28"/>
        </w:rPr>
        <w:t>15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ซึ่งเป็นบุคคลสัญชาติไทย</w:t>
      </w:r>
    </w:p>
    <w:p w14:paraId="1B277D04" w14:textId="54F3D5EC" w:rsidR="00731238" w:rsidRDefault="00731238" w:rsidP="000649C8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2962A5EA" w14:textId="549BBAD0" w:rsidR="00731238" w:rsidRDefault="00731238" w:rsidP="000649C8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บริษัทและ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บริษัทย่อย (</w:t>
      </w:r>
      <w:r w:rsidR="00536C20">
        <w:rPr>
          <w:rFonts w:asciiTheme="majorBidi" w:hAnsiTheme="majorBidi" w:cs="Angsana New"/>
          <w:sz w:val="28"/>
          <w:szCs w:val="28"/>
        </w:rPr>
        <w:t>“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536C20">
        <w:rPr>
          <w:rFonts w:asciiTheme="majorBidi" w:hAnsiTheme="majorBidi" w:cs="Angsana New"/>
          <w:sz w:val="28"/>
          <w:szCs w:val="28"/>
        </w:rPr>
        <w:t>”</w:t>
      </w:r>
      <w:r w:rsidR="00536C20">
        <w:rPr>
          <w:rFonts w:asciiTheme="majorBidi" w:hAnsiTheme="majorBidi" w:cs="Angsana New" w:hint="cs"/>
          <w:sz w:val="28"/>
          <w:szCs w:val="28"/>
          <w:cs/>
        </w:rPr>
        <w:t xml:space="preserve">) </w:t>
      </w:r>
      <w:r>
        <w:rPr>
          <w:rFonts w:asciiTheme="majorBidi" w:hAnsiTheme="majorBidi" w:cs="Angsana New" w:hint="cs"/>
          <w:sz w:val="28"/>
          <w:szCs w:val="28"/>
          <w:cs/>
        </w:rPr>
        <w:t>ดำเนินธุรกิจหลักเกี่ยวกับการผลิตและจำหน่ายสินค้าประเภทโครงเหล็กสำหรับงานก่อสร้างอาคาร</w:t>
      </w:r>
    </w:p>
    <w:p w14:paraId="046CFCE0" w14:textId="642DE30E" w:rsidR="00731238" w:rsidRDefault="00731238" w:rsidP="000649C8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4F6C8D71" w14:textId="5C311D52" w:rsidR="00731238" w:rsidRPr="009D66AF" w:rsidRDefault="00731238" w:rsidP="000649C8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รายละเอียดของ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บริษัทร่วม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และบริษัทย่อย ณ วันที่ </w:t>
      </w:r>
      <w:r w:rsidR="00913FE7" w:rsidRPr="00913FE7">
        <w:rPr>
          <w:rFonts w:asciiTheme="majorBidi" w:hAnsiTheme="majorBidi" w:cs="Angsana New"/>
          <w:sz w:val="28"/>
          <w:szCs w:val="28"/>
        </w:rPr>
        <w:t>31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913FE7" w:rsidRPr="00913FE7">
        <w:rPr>
          <w:rFonts w:asciiTheme="majorBidi" w:hAnsiTheme="majorBidi" w:cs="Angsana New"/>
          <w:sz w:val="28"/>
          <w:szCs w:val="28"/>
        </w:rPr>
        <w:t>2563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913FE7" w:rsidRPr="00913FE7">
        <w:rPr>
          <w:rFonts w:asciiTheme="majorBidi" w:hAnsiTheme="majorBidi" w:cs="Angsana New"/>
          <w:sz w:val="28"/>
          <w:szCs w:val="28"/>
        </w:rPr>
        <w:t>7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br/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8</w:t>
      </w:r>
    </w:p>
    <w:p w14:paraId="6CF698CE" w14:textId="77777777" w:rsidR="00880BB9" w:rsidRPr="009D66AF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9D66AF" w:rsidRDefault="000F4CA1" w:rsidP="000F4CA1">
      <w:pPr>
        <w:rPr>
          <w:rFonts w:cstheme="minorBidi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6C456BA" w14:textId="089C8518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13FE7" w:rsidRPr="00913FE7">
        <w:rPr>
          <w:rFonts w:ascii="Angsana New" w:hAnsi="Angsana New" w:cs="Angsana New"/>
          <w:sz w:val="28"/>
          <w:szCs w:val="28"/>
        </w:rPr>
        <w:t>34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0F47C708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913FE7" w:rsidRPr="00913FE7">
        <w:rPr>
          <w:rFonts w:ascii="Angsana New" w:hAnsi="Angsana New" w:cs="Angsana New"/>
          <w:sz w:val="28"/>
          <w:szCs w:val="28"/>
        </w:rPr>
        <w:t>31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ธันวาคม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913FE7" w:rsidRPr="00913FE7">
        <w:rPr>
          <w:rFonts w:ascii="Angsana New" w:hAnsi="Angsana New" w:cs="Angsana New"/>
          <w:sz w:val="28"/>
          <w:szCs w:val="28"/>
        </w:rPr>
        <w:t>2562</w:t>
      </w:r>
    </w:p>
    <w:p w14:paraId="00C184B9" w14:textId="77777777" w:rsidR="00BC32A3" w:rsidRPr="009D66AF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B1FE085" w14:textId="2C1E0DE4" w:rsidR="0085484B" w:rsidRDefault="00BC0DD2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DF5C3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E347D" w:rsidRPr="00DF5C36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F35C8C" w:rsidRPr="00DF5C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347D" w:rsidRPr="00DF5C36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913FE7" w:rsidRPr="00913FE7">
        <w:rPr>
          <w:rFonts w:ascii="Angsana New" w:hAnsi="Angsana New" w:cs="Angsana New"/>
          <w:sz w:val="28"/>
          <w:szCs w:val="28"/>
        </w:rPr>
        <w:t>16</w:t>
      </w:r>
      <w:r w:rsidR="005E347D" w:rsidRPr="00DF5C36">
        <w:rPr>
          <w:rFonts w:ascii="Angsana New" w:hAnsi="Angsana New" w:cs="Angsana New"/>
          <w:sz w:val="28"/>
          <w:szCs w:val="28"/>
        </w:rPr>
        <w:t xml:space="preserve"> </w:t>
      </w:r>
      <w:r w:rsidR="00472CAD" w:rsidRPr="00DF5C36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5E347D" w:rsidRPr="00DF5C36">
        <w:rPr>
          <w:rFonts w:ascii="Angsana New" w:hAnsi="Angsana New" w:cs="Angsana New"/>
          <w:sz w:val="28"/>
          <w:szCs w:val="28"/>
          <w:cs/>
        </w:rPr>
        <w:t>สัญญาเช่า</w:t>
      </w:r>
      <w:r w:rsidR="005B293A" w:rsidRPr="00DF5C36">
        <w:rPr>
          <w:rFonts w:ascii="Angsana New" w:hAnsi="Angsana New" w:cs="Angsana New"/>
          <w:sz w:val="28"/>
          <w:szCs w:val="28"/>
        </w:rPr>
        <w:t xml:space="preserve"> </w:t>
      </w:r>
      <w:r w:rsidR="00472CAD" w:rsidRPr="00DF5C36">
        <w:rPr>
          <w:rFonts w:ascii="Angsana New" w:hAnsi="Angsana New" w:cs="Angsana New"/>
          <w:sz w:val="28"/>
          <w:szCs w:val="28"/>
          <w:cs/>
        </w:rPr>
        <w:t>(</w:t>
      </w:r>
      <w:r w:rsidR="00536C20">
        <w:rPr>
          <w:rFonts w:ascii="Angsana New" w:hAnsi="Angsana New" w:cs="Angsana New"/>
          <w:sz w:val="28"/>
          <w:szCs w:val="28"/>
        </w:rPr>
        <w:t>“</w:t>
      </w:r>
      <w:r w:rsidR="00472CAD" w:rsidRPr="00DF5C36">
        <w:rPr>
          <w:rFonts w:ascii="Angsana New" w:hAnsi="Angsana New" w:cs="Angsana New"/>
          <w:sz w:val="28"/>
          <w:szCs w:val="28"/>
        </w:rPr>
        <w:t xml:space="preserve">TFRS </w:t>
      </w:r>
      <w:r w:rsidR="00913FE7" w:rsidRPr="00913FE7">
        <w:rPr>
          <w:rFonts w:ascii="Angsana New" w:hAnsi="Angsana New" w:cs="Angsana New"/>
          <w:sz w:val="28"/>
          <w:szCs w:val="28"/>
        </w:rPr>
        <w:t>16</w:t>
      </w:r>
      <w:r w:rsidR="00536C20">
        <w:rPr>
          <w:rFonts w:ascii="Angsana New" w:hAnsi="Angsana New" w:cs="Angsana New"/>
          <w:sz w:val="28"/>
          <w:szCs w:val="28"/>
        </w:rPr>
        <w:t>”</w:t>
      </w:r>
      <w:r w:rsidR="00472CAD" w:rsidRPr="00DF5C36">
        <w:rPr>
          <w:rFonts w:ascii="Angsana New" w:hAnsi="Angsana New" w:cs="Angsana New"/>
          <w:sz w:val="28"/>
          <w:szCs w:val="28"/>
          <w:cs/>
        </w:rPr>
        <w:t xml:space="preserve">) </w:t>
      </w:r>
      <w:r w:rsidR="003D5472" w:rsidRPr="00DF5C36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A300AC" w:rsidRPr="00DF5C36">
        <w:rPr>
          <w:rFonts w:ascii="Angsana New" w:hAnsi="Angsana New" w:cs="Angsana New"/>
          <w:sz w:val="28"/>
          <w:szCs w:val="28"/>
          <w:cs/>
        </w:rPr>
        <w:t>ซึ่ง</w:t>
      </w:r>
      <w:r w:rsidR="003D5472" w:rsidRPr="00DF5C36">
        <w:rPr>
          <w:rFonts w:ascii="Angsana New" w:hAnsi="Angsana New" w:cs="Angsana New"/>
          <w:sz w:val="28"/>
          <w:szCs w:val="28"/>
          <w:cs/>
        </w:rPr>
        <w:t>ไ</w:t>
      </w:r>
      <w:r w:rsidR="00A300AC" w:rsidRPr="00DF5C36">
        <w:rPr>
          <w:rFonts w:ascii="Angsana New" w:hAnsi="Angsana New" w:cs="Angsana New"/>
          <w:sz w:val="28"/>
          <w:szCs w:val="28"/>
          <w:cs/>
        </w:rPr>
        <w:t>ด้เปิดเผยผลกระทบจาก</w:t>
      </w:r>
      <w:r w:rsidR="005B293A" w:rsidRPr="00DF5C36">
        <w:rPr>
          <w:rFonts w:ascii="Angsana New" w:hAnsi="Angsana New" w:cs="Angsana New"/>
          <w:sz w:val="28"/>
          <w:szCs w:val="28"/>
          <w:cs/>
        </w:rPr>
        <w:t xml:space="preserve">การเปลี่ยนแปลงนโยบายการบัญชีไว้ในหมายเหตุข้อ </w:t>
      </w:r>
      <w:r w:rsidR="00913FE7" w:rsidRPr="00913FE7">
        <w:rPr>
          <w:rFonts w:ascii="Angsana New" w:hAnsi="Angsana New" w:cs="Angsana New"/>
          <w:sz w:val="28"/>
          <w:szCs w:val="28"/>
        </w:rPr>
        <w:t>3</w:t>
      </w:r>
    </w:p>
    <w:p w14:paraId="7602225B" w14:textId="63747A36" w:rsidR="009C5AD3" w:rsidRDefault="009C5AD3" w:rsidP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77A5ED19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2562</w:t>
      </w:r>
      <w:r w:rsidR="00261FE6">
        <w:rPr>
          <w:rFonts w:asciiTheme="majorBidi" w:hAnsiTheme="majorBidi" w:cstheme="majorBidi"/>
          <w:sz w:val="28"/>
          <w:szCs w:val="28"/>
        </w:rPr>
        <w:t xml:space="preserve"> </w:t>
      </w:r>
      <w:r w:rsidR="00261FE6">
        <w:rPr>
          <w:rFonts w:asciiTheme="majorBidi" w:hAnsiTheme="majorBidi" w:cstheme="majorBidi" w:hint="cs"/>
          <w:sz w:val="28"/>
          <w:szCs w:val="28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913FE7" w:rsidRPr="00913FE7">
        <w:rPr>
          <w:rFonts w:asciiTheme="majorBidi" w:hAnsiTheme="majorBidi" w:cstheme="majorBidi"/>
          <w:sz w:val="28"/>
          <w:szCs w:val="28"/>
        </w:rPr>
        <w:t>3</w:t>
      </w:r>
    </w:p>
    <w:p w14:paraId="1235D74A" w14:textId="3690EEF3" w:rsidR="00B8752F" w:rsidRPr="00633E47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8752F">
        <w:rPr>
          <w:rFonts w:asciiTheme="majorBidi" w:hAnsiTheme="majorBidi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B8752F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633E47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696D1B8" w14:textId="688C6D34" w:rsidR="00B8752F" w:rsidRP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8752F">
        <w:rPr>
          <w:rFonts w:asciiTheme="majorBidi" w:hAnsiTheme="majorBidi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>
        <w:rPr>
          <w:rFonts w:asciiTheme="majorBidi" w:hAnsiTheme="majorBidi" w:hint="cs"/>
          <w:sz w:val="28"/>
          <w:szCs w:val="28"/>
          <w:cs/>
        </w:rPr>
        <w:t>ยู่</w:t>
      </w:r>
      <w:r w:rsidRPr="00B8752F">
        <w:rPr>
          <w:rFonts w:asciiTheme="majorBidi" w:hAnsiTheme="majorBidi"/>
          <w:sz w:val="28"/>
          <w:szCs w:val="28"/>
          <w:cs/>
        </w:rPr>
        <w:t xml:space="preserve"> (“</w:t>
      </w:r>
      <w:r w:rsidRPr="00B8752F">
        <w:rPr>
          <w:rFonts w:asciiTheme="majorBidi" w:hAnsiTheme="majorBidi" w:hint="cs"/>
          <w:sz w:val="28"/>
          <w:szCs w:val="28"/>
          <w:cs/>
        </w:rPr>
        <w:t>สกุลที่ใช้ในการดำเนินงาน</w:t>
      </w:r>
      <w:r w:rsidRPr="00B8752F">
        <w:rPr>
          <w:rFonts w:asciiTheme="majorBidi" w:hAnsiTheme="majorBidi" w:hint="eastAsia"/>
          <w:sz w:val="28"/>
          <w:szCs w:val="28"/>
          <w:cs/>
        </w:rPr>
        <w:t>”</w:t>
      </w:r>
      <w:r w:rsidRPr="00B8752F">
        <w:rPr>
          <w:rFonts w:asciiTheme="majorBidi" w:hAnsiTheme="majorBidi"/>
          <w:sz w:val="28"/>
          <w:szCs w:val="28"/>
          <w:cs/>
        </w:rPr>
        <w:t xml:space="preserve">)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งบการเงินระหว่างกาลนี้แสดงหน่วยเงินตราเป็นสกุลเงินบาทซึ่งต่า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B8752F">
        <w:rPr>
          <w:rFonts w:asciiTheme="majorBidi" w:hAnsiTheme="majorBidi" w:hint="cs"/>
          <w:sz w:val="28"/>
          <w:szCs w:val="28"/>
          <w:cs/>
        </w:rPr>
        <w:t>จากสกุลเงินที่ใช้ในการดำเนินงานของบริษัท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คือ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สกุลเงินเยนญี่ปุ่น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ซึ่งการ</w:t>
      </w:r>
      <w:r w:rsidR="00536C20">
        <w:rPr>
          <w:rFonts w:asciiTheme="majorBidi" w:hAnsiTheme="majorBidi" w:hint="cs"/>
          <w:sz w:val="28"/>
          <w:szCs w:val="28"/>
          <w:cs/>
        </w:rPr>
        <w:t>นำเสนองบการเงินเป็น</w:t>
      </w:r>
      <w:r w:rsidRPr="00B8752F">
        <w:rPr>
          <w:rFonts w:asciiTheme="majorBidi" w:hAnsiTheme="majorBidi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ข้อมูลทางการเงินทั้งหมดที่แสดงด้วยสกุลเงินบาทในหมายเหต</w:t>
      </w:r>
      <w:r>
        <w:rPr>
          <w:rFonts w:asciiTheme="majorBidi" w:hAnsiTheme="majorBidi" w:hint="cs"/>
          <w:sz w:val="28"/>
          <w:szCs w:val="28"/>
          <w:cs/>
        </w:rPr>
        <w:t>ุ</w:t>
      </w:r>
      <w:r w:rsidRPr="00B8752F">
        <w:rPr>
          <w:rFonts w:asciiTheme="majorBidi" w:hAnsiTheme="majorBidi" w:hint="cs"/>
          <w:sz w:val="28"/>
          <w:szCs w:val="28"/>
          <w:cs/>
        </w:rPr>
        <w:t>ประกอบงบการเงินได้มีการปัดเศษเพื่อให้แสดงเป็นหลักพันบาท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ยกเว้นที่ระบุไว้เป็นอย่างอื่น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/>
          <w:sz w:val="28"/>
          <w:szCs w:val="28"/>
        </w:rPr>
        <w:t>14</w:t>
      </w:r>
    </w:p>
    <w:p w14:paraId="082D37E2" w14:textId="77777777" w:rsidR="00B8752F" w:rsidRPr="00633E47" w:rsidRDefault="00B8752F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FC2230A" w14:textId="3C624D4B" w:rsidR="00223CD5" w:rsidRPr="00B30C51" w:rsidRDefault="00223CD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30C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</w:t>
      </w:r>
    </w:p>
    <w:p w14:paraId="223C1209" w14:textId="77777777" w:rsidR="00604DEE" w:rsidRPr="00633E47" w:rsidRDefault="00604DEE" w:rsidP="00604DEE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45B31DED" w14:textId="1DA675B6" w:rsidR="003D49F3" w:rsidRDefault="003735D3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1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6856D1" w:rsidRPr="009D66AF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</w:t>
      </w:r>
      <w:r w:rsidR="00A95165" w:rsidRPr="009D66AF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มาตรฐานการรายงานทางการเงินกลุ่มเครื่องมือทางการเงินและ </w:t>
      </w:r>
      <w:r w:rsidR="00A95165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16</w:t>
      </w:r>
      <w:r w:rsidR="00A95165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A33301" w:rsidRPr="009D66AF">
        <w:rPr>
          <w:rFonts w:asciiTheme="majorBidi" w:hAnsiTheme="majorBidi" w:cstheme="majorBidi"/>
          <w:sz w:val="28"/>
          <w:szCs w:val="28"/>
          <w:cs/>
        </w:rPr>
        <w:t>ของส่วนของผู้ถือหุ้น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</w:t>
      </w:r>
      <w:r w:rsidR="00A33301" w:rsidRPr="009D66AF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272AE512" w14:textId="492490F9" w:rsidR="007D1034" w:rsidRPr="00633E47" w:rsidRDefault="007D1034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710"/>
        <w:gridCol w:w="180"/>
        <w:gridCol w:w="1891"/>
      </w:tblGrid>
      <w:tr w:rsidR="00144E06" w:rsidRPr="009D66AF" w14:paraId="7816402E" w14:textId="02BC3127" w:rsidTr="00864FF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31734D0" w14:textId="18D7DD80" w:rsidR="00144E06" w:rsidRPr="009D66AF" w:rsidRDefault="00144E06" w:rsidP="005004C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51D1F4" w14:textId="643A3CFE" w:rsidR="00144E06" w:rsidRPr="009D66AF" w:rsidRDefault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9F02E93" w14:textId="6D0D3C21" w:rsidR="00144E06" w:rsidRPr="009D66AF" w:rsidRDefault="00144E06" w:rsidP="000C507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3761F7" w14:textId="509373C9" w:rsidR="00144E06" w:rsidRPr="009D66AF" w:rsidRDefault="00144E06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0DB63326" w14:textId="10F75579" w:rsidR="00144E06" w:rsidRPr="00144E06" w:rsidRDefault="00144E06" w:rsidP="009777A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E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4E06" w:rsidRPr="009D66AF" w14:paraId="170A9790" w14:textId="77777777" w:rsidTr="00864FF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B08CEAC" w14:textId="77777777" w:rsidR="00144E06" w:rsidRPr="009D66AF" w:rsidRDefault="00144E06" w:rsidP="005004C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ED872F" w14:textId="77777777" w:rsidR="00144E06" w:rsidRPr="009D66AF" w:rsidRDefault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267E2BA" w14:textId="443EC35C" w:rsidR="00144E06" w:rsidRPr="00864FF4" w:rsidRDefault="00144E06" w:rsidP="000C507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 w:rsidR="00864F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="00864F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864FF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7671CC70" w14:textId="77777777" w:rsidR="00144E06" w:rsidRPr="009D66AF" w:rsidRDefault="00144E06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06BCE0D9" w14:textId="00659066" w:rsidR="00144E06" w:rsidRPr="009D66AF" w:rsidRDefault="00864FF4" w:rsidP="006945E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</w:tr>
      <w:tr w:rsidR="00C96058" w:rsidRPr="009D66AF" w14:paraId="4F222BA4" w14:textId="161CB1E2" w:rsidTr="00864FF4">
        <w:trPr>
          <w:cantSplit/>
          <w:trHeight w:val="20"/>
          <w:tblHeader/>
        </w:trPr>
        <w:tc>
          <w:tcPr>
            <w:tcW w:w="4410" w:type="dxa"/>
          </w:tcPr>
          <w:p w14:paraId="659870F3" w14:textId="08B644F1" w:rsidR="00C96058" w:rsidRPr="009D66AF" w:rsidRDefault="00C96058" w:rsidP="00D5511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432184F" w14:textId="5E36452C" w:rsidR="00C96058" w:rsidRPr="009D66AF" w:rsidRDefault="00C96058" w:rsidP="00880BB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163" w:hanging="16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781" w:type="dxa"/>
            <w:gridSpan w:val="3"/>
            <w:vAlign w:val="bottom"/>
          </w:tcPr>
          <w:p w14:paraId="37F1B7BA" w14:textId="71D76F1F" w:rsidR="00C96058" w:rsidRPr="009D66AF" w:rsidRDefault="00C96058" w:rsidP="009777A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4E06" w:rsidRPr="009D66AF" w14:paraId="27C7ABA8" w14:textId="003BE464" w:rsidTr="00864FF4">
        <w:trPr>
          <w:cantSplit/>
          <w:trHeight w:val="20"/>
        </w:trPr>
        <w:tc>
          <w:tcPr>
            <w:tcW w:w="4410" w:type="dxa"/>
          </w:tcPr>
          <w:p w14:paraId="00193908" w14:textId="5FC8BE58" w:rsidR="00144E06" w:rsidRPr="009D66AF" w:rsidRDefault="00144E06" w:rsidP="00D5511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="00536C2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90" w:type="dxa"/>
            <w:vAlign w:val="bottom"/>
          </w:tcPr>
          <w:p w14:paraId="62AD9A7B" w14:textId="45F811F2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0C51D4" w14:textId="3443D9CF" w:rsidR="00144E06" w:rsidRPr="009D66AF" w:rsidRDefault="00913FE7" w:rsidP="009777A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80" w:type="dxa"/>
            <w:vAlign w:val="bottom"/>
          </w:tcPr>
          <w:p w14:paraId="28ABFDC5" w14:textId="3DD5CBB1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69333A8B" w14:textId="3F95742F" w:rsidR="00144E06" w:rsidRPr="009D66AF" w:rsidRDefault="00913FE7" w:rsidP="00144E06">
            <w:pPr>
              <w:pStyle w:val="acctfourfigures"/>
              <w:tabs>
                <w:tab w:val="clear" w:pos="765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</w:tr>
      <w:tr w:rsidR="00144E06" w:rsidRPr="009D66AF" w14:paraId="64CC2EEA" w14:textId="5DBD73C7" w:rsidTr="00864FF4">
        <w:trPr>
          <w:cantSplit/>
          <w:trHeight w:val="254"/>
        </w:trPr>
        <w:tc>
          <w:tcPr>
            <w:tcW w:w="4410" w:type="dxa"/>
          </w:tcPr>
          <w:p w14:paraId="32112319" w14:textId="2C593DDC" w:rsidR="00144E06" w:rsidRPr="009D66AF" w:rsidRDefault="00144E06" w:rsidP="00D5511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567C5278" w14:textId="5A373F7D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A749E02" w14:textId="148B923C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E9974" w14:textId="4975BC19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04B1D22F" w14:textId="44BDDCAE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E06" w:rsidRPr="009D66AF" w14:paraId="36BB1117" w14:textId="77777777" w:rsidTr="00864FF4">
        <w:trPr>
          <w:cantSplit/>
          <w:trHeight w:val="254"/>
        </w:trPr>
        <w:tc>
          <w:tcPr>
            <w:tcW w:w="4410" w:type="dxa"/>
          </w:tcPr>
          <w:p w14:paraId="779823BD" w14:textId="68A29C6D" w:rsidR="00144E06" w:rsidRPr="009D66AF" w:rsidRDefault="00144E06" w:rsidP="00D36ED5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229FFB67" w14:textId="77777777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E7C6E10" w14:textId="77777777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975F3D" w14:textId="77777777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682D71B6" w14:textId="77777777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E06" w:rsidRPr="009D66AF" w14:paraId="3D885811" w14:textId="391A615E" w:rsidTr="00864FF4">
        <w:trPr>
          <w:cantSplit/>
          <w:trHeight w:val="20"/>
        </w:trPr>
        <w:tc>
          <w:tcPr>
            <w:tcW w:w="4410" w:type="dxa"/>
          </w:tcPr>
          <w:p w14:paraId="1D94CA66" w14:textId="5AE2522E" w:rsidR="00144E06" w:rsidRPr="009D66AF" w:rsidRDefault="00144E06" w:rsidP="00D3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0256340" w14:textId="7A5F17A3" w:rsidR="00144E06" w:rsidRPr="009D66AF" w:rsidRDefault="00144E06" w:rsidP="00E568C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44E0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144E0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13FE7" w:rsidRPr="00913FE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2</w:t>
            </w:r>
            <w:r w:rsidRPr="00144E0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10" w:type="dxa"/>
            <w:vAlign w:val="bottom"/>
          </w:tcPr>
          <w:p w14:paraId="655D70EE" w14:textId="25D599D8" w:rsidR="00144E06" w:rsidRPr="009D66AF" w:rsidRDefault="00144E06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C23CD7" w14:textId="28795495" w:rsidR="00144E06" w:rsidRPr="009D66AF" w:rsidRDefault="00144E06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52A4F0E7" w14:textId="0D943FF5" w:rsidR="00144E06" w:rsidRPr="009D66AF" w:rsidRDefault="00144E06" w:rsidP="00261FE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5" w:firstLine="6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261FE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 w:rsidR="00261FE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4E06" w:rsidRPr="009D66AF" w14:paraId="3E3F8520" w14:textId="77777777" w:rsidTr="00864FF4">
        <w:trPr>
          <w:cantSplit/>
          <w:trHeight w:val="20"/>
        </w:trPr>
        <w:tc>
          <w:tcPr>
            <w:tcW w:w="4410" w:type="dxa"/>
          </w:tcPr>
          <w:p w14:paraId="720F6F57" w14:textId="77777777" w:rsidR="00144E06" w:rsidRPr="009D66AF" w:rsidRDefault="00144E06" w:rsidP="0014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552F5A56" w14:textId="79B7CAFC" w:rsidR="00144E06" w:rsidRPr="009D66AF" w:rsidRDefault="00144E06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4A9674B" w14:textId="40B4F2C8" w:rsidR="00144E06" w:rsidRPr="009D66AF" w:rsidRDefault="00144E06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EC57C0" w14:textId="77777777" w:rsidR="00144E06" w:rsidRPr="009D66AF" w:rsidRDefault="00144E06" w:rsidP="00144E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22EF40BC" w14:textId="339811D5" w:rsidR="00144E06" w:rsidRPr="00144E06" w:rsidRDefault="00913FE7" w:rsidP="00144E06">
            <w:pPr>
              <w:pStyle w:val="acctfourfigures"/>
              <w:tabs>
                <w:tab w:val="clear" w:pos="765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C5A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</w:tr>
      <w:tr w:rsidR="00731238" w:rsidRPr="009D66AF" w14:paraId="05052B98" w14:textId="77777777" w:rsidTr="00864FF4">
        <w:trPr>
          <w:cantSplit/>
          <w:trHeight w:val="20"/>
        </w:trPr>
        <w:tc>
          <w:tcPr>
            <w:tcW w:w="4410" w:type="dxa"/>
          </w:tcPr>
          <w:p w14:paraId="22213716" w14:textId="32D34A7E" w:rsidR="00731238" w:rsidRPr="009D66AF" w:rsidRDefault="00731238" w:rsidP="0085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รวมผลกระทบจากการเปลี่ยนแปลงนโยบายบัญชี</w:t>
            </w:r>
          </w:p>
        </w:tc>
        <w:tc>
          <w:tcPr>
            <w:tcW w:w="990" w:type="dxa"/>
            <w:vAlign w:val="bottom"/>
          </w:tcPr>
          <w:p w14:paraId="6F4B04CE" w14:textId="77777777" w:rsidR="00731238" w:rsidRPr="009D66AF" w:rsidRDefault="00731238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44D6C" w14:textId="01527C2A" w:rsidR="00731238" w:rsidRPr="00731238" w:rsidRDefault="00731238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1AE201" w14:textId="77777777" w:rsidR="00731238" w:rsidRPr="009D66AF" w:rsidRDefault="00731238" w:rsidP="00144E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1BEC" w14:textId="78AAA004" w:rsidR="00731238" w:rsidRDefault="0085484B" w:rsidP="00144E06">
            <w:pPr>
              <w:pStyle w:val="acctfourfigures"/>
              <w:tabs>
                <w:tab w:val="clear" w:pos="765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731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44E06" w:rsidRPr="009D66AF" w14:paraId="0AB1A7A3" w14:textId="5158AF33" w:rsidTr="00864FF4">
        <w:trPr>
          <w:cantSplit/>
          <w:trHeight w:val="20"/>
        </w:trPr>
        <w:tc>
          <w:tcPr>
            <w:tcW w:w="4410" w:type="dxa"/>
          </w:tcPr>
          <w:p w14:paraId="166FEECA" w14:textId="0C37BDAE" w:rsidR="00144E06" w:rsidRPr="009D66AF" w:rsidRDefault="00144E06" w:rsidP="00A04E3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F287228" w14:textId="22798F8E" w:rsidR="00144E06" w:rsidRPr="009D66AF" w:rsidRDefault="00144E06" w:rsidP="00A04E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050E8" w14:textId="10BC5FDC" w:rsidR="00144E06" w:rsidRPr="00144E06" w:rsidRDefault="00913FE7" w:rsidP="00A04E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80" w:type="dxa"/>
            <w:vAlign w:val="bottom"/>
          </w:tcPr>
          <w:p w14:paraId="601CAF18" w14:textId="78C9FBB6" w:rsidR="00144E06" w:rsidRPr="009D66AF" w:rsidRDefault="00144E06" w:rsidP="00A04E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60B41" w14:textId="1128A8D7" w:rsidR="00144E06" w:rsidRPr="00261FE6" w:rsidRDefault="00913FE7" w:rsidP="00144E06">
            <w:pPr>
              <w:pStyle w:val="acctfourfigures"/>
              <w:tabs>
                <w:tab w:val="clear" w:pos="765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261F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</w:p>
        </w:tc>
      </w:tr>
    </w:tbl>
    <w:p w14:paraId="67CB3F67" w14:textId="77777777" w:rsidR="00861747" w:rsidRDefault="00861747" w:rsidP="00861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0E7BBE1" w14:textId="325E540D" w:rsidR="00490F5C" w:rsidRPr="009D66AF" w:rsidRDefault="00490F5C" w:rsidP="002B54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</w:t>
      </w:r>
      <w:r w:rsidR="006610BF" w:rsidRPr="009D66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กลุ่ม</w:t>
      </w:r>
      <w:r w:rsidRPr="009D66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151F7C76" w14:textId="08DC8110" w:rsidR="00490F5C" w:rsidRPr="009D66AF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4FEA61" w14:textId="3E8A8272" w:rsidR="00F73A36" w:rsidRPr="009D66AF" w:rsidRDefault="00F73A36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>ได้ถือปฏิบัติตามมาตรฐานการรายงานทางการเงิน</w:t>
      </w:r>
      <w:r w:rsidR="006610BF" w:rsidRPr="009D66AF">
        <w:rPr>
          <w:rFonts w:asciiTheme="majorBidi" w:hAnsiTheme="majorBidi" w:cstheme="majorBidi"/>
          <w:sz w:val="28"/>
          <w:szCs w:val="28"/>
          <w:cs/>
        </w:rPr>
        <w:t>กลุ่ม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>ด้วยวิธี</w:t>
      </w:r>
      <w:r w:rsidR="00AE0CD8" w:rsidRPr="00144E06">
        <w:rPr>
          <w:rFonts w:asciiTheme="majorBidi" w:hAnsiTheme="majorBidi" w:cstheme="majorBidi"/>
          <w:sz w:val="28"/>
          <w:szCs w:val="28"/>
          <w:cs/>
        </w:rPr>
        <w:t>ปรับปรุงผลกระทบ</w:t>
      </w:r>
      <w:r w:rsidR="00F9057B" w:rsidRPr="00144E06">
        <w:rPr>
          <w:rFonts w:asciiTheme="majorBidi" w:hAnsiTheme="majorBidi" w:cstheme="majorBidi"/>
          <w:sz w:val="28"/>
          <w:szCs w:val="28"/>
          <w:cs/>
        </w:rPr>
        <w:t>สะสม</w:t>
      </w:r>
      <w:r w:rsidR="00AE0CD8" w:rsidRPr="00144E06">
        <w:rPr>
          <w:rFonts w:asciiTheme="majorBidi" w:hAnsiTheme="majorBidi" w:cstheme="majorBidi"/>
          <w:sz w:val="28"/>
          <w:szCs w:val="28"/>
          <w:cs/>
        </w:rPr>
        <w:t>กับกำไรสะสม</w:t>
      </w:r>
      <w:r w:rsidR="000C507B" w:rsidRPr="000C507B">
        <w:rPr>
          <w:rFonts w:asciiTheme="majorBidi" w:hAnsiTheme="majorBidi" w:cstheme="majorBidi"/>
          <w:sz w:val="28"/>
          <w:szCs w:val="28"/>
        </w:rPr>
        <w:t xml:space="preserve"> </w:t>
      </w:r>
      <w:r w:rsidR="00AE0CD8" w:rsidRPr="000C507B">
        <w:rPr>
          <w:rFonts w:asciiTheme="majorBidi" w:hAnsiTheme="majorBidi" w:cstheme="majorBidi"/>
          <w:sz w:val="28"/>
          <w:szCs w:val="28"/>
          <w:cs/>
        </w:rPr>
        <w:t>ณ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1</w:t>
      </w:r>
      <w:r w:rsidR="00AE0CD8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="004434E0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="00F9057B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913FE7" w:rsidRPr="00913FE7">
        <w:rPr>
          <w:rFonts w:asciiTheme="majorBidi" w:hAnsiTheme="majorBidi" w:cstheme="majorBidi"/>
          <w:sz w:val="28"/>
          <w:szCs w:val="28"/>
        </w:rPr>
        <w:t>2562</w:t>
      </w:r>
      <w:r w:rsidR="00F9057B" w:rsidRPr="009D66AF">
        <w:rPr>
          <w:rFonts w:asciiTheme="majorBidi" w:hAnsiTheme="majorBidi" w:cstheme="majorBidi"/>
          <w:sz w:val="28"/>
          <w:szCs w:val="28"/>
        </w:rPr>
        <w:t xml:space="preserve"> </w:t>
      </w:r>
    </w:p>
    <w:p w14:paraId="50EBCA5C" w14:textId="77777777" w:rsidR="00F73A36" w:rsidRPr="009D66AF" w:rsidRDefault="00F73A36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67D8D" w14:textId="7EF222FC" w:rsidR="00490F5C" w:rsidRPr="009D66AF" w:rsidRDefault="00490F5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  <w:r w:rsidR="006610BF" w:rsidRPr="009D66AF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9D66A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="006610BF" w:rsidRPr="009D66AF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เครื่องมือทางการเงิน มีดังนี้ </w:t>
      </w:r>
    </w:p>
    <w:p w14:paraId="40457C4C" w14:textId="48EBA4A0" w:rsidR="00BB5B44" w:rsidRPr="009D66AF" w:rsidRDefault="00BB5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F461FD9" w14:textId="1DB83E94" w:rsidR="00490F5C" w:rsidRPr="009D66AF" w:rsidRDefault="00490F5C" w:rsidP="002B54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การจัดประเภทรายการ</w:t>
      </w:r>
      <w:r w:rsidR="007B745F" w:rsidRPr="009D66AF">
        <w:rPr>
          <w:rFonts w:asciiTheme="majorBidi" w:hAnsiTheme="majorBidi" w:cstheme="majorBidi"/>
          <w:sz w:val="28"/>
          <w:szCs w:val="28"/>
          <w:cs/>
        </w:rPr>
        <w:t>และการวัดมูลค่า</w:t>
      </w:r>
      <w:r w:rsidRPr="009D66AF">
        <w:rPr>
          <w:rFonts w:asciiTheme="majorBidi" w:hAnsiTheme="majorBidi" w:cstheme="majorBidi"/>
          <w:sz w:val="28"/>
          <w:szCs w:val="28"/>
          <w:cs/>
        </w:rPr>
        <w:t>ของสินทรัพย์ทางการเงิน</w:t>
      </w:r>
      <w:r w:rsidR="007B745F" w:rsidRPr="009D66AF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</w:t>
      </w:r>
    </w:p>
    <w:p w14:paraId="50409C5A" w14:textId="77777777" w:rsidR="00490F5C" w:rsidRPr="009D66AF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AFE56" w14:textId="7913FAC4" w:rsidR="00490F5C" w:rsidRPr="009D66AF" w:rsidRDefault="00490F5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Pr="009D66AF">
        <w:rPr>
          <w:rFonts w:asciiTheme="majorBidi" w:hAnsiTheme="majorBidi" w:cstheme="majorBidi"/>
          <w:sz w:val="28"/>
          <w:szCs w:val="28"/>
        </w:rPr>
        <w:t xml:space="preserve">“TFRS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913FE7" w:rsidRPr="00913FE7">
        <w:rPr>
          <w:rFonts w:asciiTheme="majorBidi" w:hAnsiTheme="majorBidi" w:cstheme="majorBidi"/>
          <w:sz w:val="28"/>
          <w:szCs w:val="28"/>
        </w:rPr>
        <w:t>3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="00D45B0A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D45B0A" w:rsidRPr="009D66AF">
        <w:rPr>
          <w:rFonts w:asciiTheme="majorBidi" w:hAnsiTheme="majorBidi" w:cstheme="majorBidi"/>
          <w:sz w:val="28"/>
          <w:szCs w:val="28"/>
        </w:rPr>
        <w:t>FVOCI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="00D45B0A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D45B0A" w:rsidRPr="009D66AF">
        <w:rPr>
          <w:rFonts w:asciiTheme="majorBidi" w:hAnsiTheme="majorBidi" w:cstheme="majorBidi"/>
          <w:sz w:val="28"/>
          <w:szCs w:val="28"/>
        </w:rPr>
        <w:t>FVTPL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="000F3123" w:rsidRPr="009D66AF">
        <w:rPr>
          <w:rFonts w:asciiTheme="majorBidi" w:hAnsiTheme="majorBidi" w:cstheme="majorBidi"/>
          <w:sz w:val="28"/>
          <w:szCs w:val="28"/>
          <w:cs/>
        </w:rPr>
        <w:t xml:space="preserve"> ทั้งนี้ </w:t>
      </w:r>
      <w:r w:rsidR="000F3123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="000F3123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F3123" w:rsidRPr="009D66AF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105</w:t>
      </w:r>
    </w:p>
    <w:p w14:paraId="75BC1AAE" w14:textId="299283ED" w:rsidR="00490F5C" w:rsidRPr="009D66AF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0BC88" w14:textId="103C6985" w:rsidR="001E2AE6" w:rsidRPr="009D66AF" w:rsidRDefault="001E2AE6" w:rsidP="006B54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ตาม</w:t>
      </w:r>
      <w:r w:rsidRPr="009D66AF">
        <w:rPr>
          <w:rFonts w:asciiTheme="majorBidi" w:hAnsiTheme="majorBidi" w:cstheme="majorBidi"/>
          <w:sz w:val="28"/>
          <w:szCs w:val="28"/>
        </w:rPr>
        <w:t xml:space="preserve"> 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BB5B44" w:rsidRPr="009D66AF">
        <w:rPr>
          <w:rFonts w:asciiTheme="majorBidi" w:hAnsiTheme="majorBidi" w:cstheme="majorBidi"/>
          <w:sz w:val="28"/>
          <w:szCs w:val="28"/>
          <w:cs/>
        </w:rPr>
        <w:t xml:space="preserve"> เดิม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2E18DF71" w14:textId="77777777" w:rsidR="001E2AE6" w:rsidRPr="009D66AF" w:rsidRDefault="001E2AE6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08C4FE" w14:textId="7DD68BCD" w:rsidR="00490F5C" w:rsidRPr="009D66AF" w:rsidRDefault="0081025D" w:rsidP="00D36ED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490F5C" w:rsidRPr="009D66AF">
        <w:rPr>
          <w:rFonts w:asciiTheme="majorBidi" w:hAnsiTheme="majorBidi" w:cstheme="maj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</w:t>
      </w:r>
      <w:r w:rsidR="00BB5B44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5B44" w:rsidRPr="00117B77">
        <w:rPr>
          <w:rFonts w:asciiTheme="majorBidi" w:hAnsiTheme="majorBidi" w:cstheme="majorBidi"/>
          <w:sz w:val="28"/>
          <w:szCs w:val="28"/>
          <w:cs/>
        </w:rPr>
        <w:t>เดิม</w:t>
      </w:r>
      <w:r w:rsidR="00490F5C" w:rsidRPr="00117B77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490F5C" w:rsidRPr="00117B77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490F5C" w:rsidRPr="009D66AF">
        <w:rPr>
          <w:rFonts w:asciiTheme="majorBidi" w:hAnsiTheme="majorBidi" w:cstheme="majorBidi"/>
          <w:sz w:val="28"/>
          <w:szCs w:val="28"/>
          <w:cs/>
        </w:rPr>
        <w:t>รายการเมื่อ</w:t>
      </w:r>
      <w:r w:rsidRPr="009D66AF">
        <w:rPr>
          <w:rFonts w:asciiTheme="majorBidi" w:hAnsiTheme="majorBidi" w:cstheme="majorBidi"/>
          <w:sz w:val="28"/>
          <w:szCs w:val="28"/>
          <w:cs/>
        </w:rPr>
        <w:t>ใช้สิทธิใน</w:t>
      </w:r>
      <w:r w:rsidR="00490F5C" w:rsidRPr="009D66AF">
        <w:rPr>
          <w:rFonts w:asciiTheme="majorBidi" w:hAnsiTheme="majorBidi" w:cstheme="majorBidi"/>
          <w:sz w:val="28"/>
          <w:szCs w:val="28"/>
          <w:cs/>
        </w:rPr>
        <w:t>อนุพันธ์ดังกล่าว</w:t>
      </w:r>
      <w:r w:rsidR="00490F5C" w:rsidRPr="009D66AF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440859E1" w14:textId="77777777" w:rsidR="00633E47" w:rsidRPr="00144E06" w:rsidRDefault="00633E47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475A0" w14:textId="7E66405C" w:rsidR="0036574B" w:rsidRPr="009D66AF" w:rsidRDefault="0036574B" w:rsidP="002B54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726FC171" w14:textId="77777777" w:rsidR="003959E1" w:rsidRPr="009D66AF" w:rsidRDefault="003959E1" w:rsidP="005004C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63B2E4" w14:textId="44F30450" w:rsidR="00916F59" w:rsidRDefault="0036574B" w:rsidP="005004C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617354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617354" w:rsidRPr="009D66AF">
        <w:rPr>
          <w:rFonts w:asciiTheme="majorBidi" w:hAnsiTheme="majorBidi" w:cstheme="majorBidi"/>
          <w:sz w:val="28"/>
          <w:szCs w:val="28"/>
          <w:cs/>
        </w:rPr>
        <w:t>เดิม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>และ</w:t>
      </w:r>
      <w:r w:rsidR="00241DDE" w:rsidRPr="009D66AF">
        <w:rPr>
          <w:rFonts w:asciiTheme="majorBidi" w:hAnsiTheme="majorBidi" w:cstheme="majorBidi"/>
          <w:sz w:val="28"/>
          <w:szCs w:val="28"/>
          <w:cs/>
        </w:rPr>
        <w:t>พิจารณา</w:t>
      </w:r>
      <w:r w:rsidRPr="009D66AF">
        <w:rPr>
          <w:rFonts w:asciiTheme="majorBidi" w:hAnsiTheme="majorBidi" w:cstheme="majorBidi"/>
          <w:sz w:val="28"/>
          <w:szCs w:val="28"/>
          <w:cs/>
        </w:rPr>
        <w:t>ความน่าจะเป็นถ่วงน้ำหนัก</w:t>
      </w:r>
      <w:r w:rsidR="00916F5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การพิจารณาด้อยค่า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จะถือปฏิบัติกับสินทรัพย์ทางการเงินที่</w:t>
      </w:r>
      <w:r w:rsidR="00122B08" w:rsidRPr="009D66AF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วัดมูลค่าด้วยวิธีราคาทุนตัดจำหน่าย</w:t>
      </w:r>
      <w:r w:rsidR="00916F5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 xml:space="preserve"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ซึ่งไม่รวมเงินลงทุนในตราสารทุน</w:t>
      </w:r>
    </w:p>
    <w:p w14:paraId="2F74A617" w14:textId="2B793491" w:rsidR="0036574B" w:rsidRPr="009D66AF" w:rsidRDefault="00697FAC" w:rsidP="0014683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0E6DE5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 xml:space="preserve">ประเมินการด้อยค่าตาม 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5355FE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theme="majorBidi"/>
          <w:sz w:val="28"/>
          <w:szCs w:val="28"/>
        </w:rPr>
        <w:t>1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ส่งผลให้มีค่าเผื่อ</w:t>
      </w:r>
      <w:r w:rsidR="00D76BB5" w:rsidRPr="009D66AF">
        <w:rPr>
          <w:rFonts w:asciiTheme="majorBidi" w:hAnsiTheme="majorBidi" w:cstheme="majorBidi"/>
          <w:sz w:val="28"/>
          <w:szCs w:val="28"/>
          <w:cs/>
        </w:rPr>
        <w:t>ผลขาดทุนจากการ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ด้อยค่าเพิ่ม</w:t>
      </w:r>
      <w:r w:rsidR="000E6DE5" w:rsidRPr="009D66AF">
        <w:rPr>
          <w:rFonts w:asciiTheme="majorBidi" w:hAnsiTheme="majorBidi" w:cstheme="majorBidi"/>
          <w:sz w:val="28"/>
          <w:szCs w:val="28"/>
          <w:cs/>
        </w:rPr>
        <w:t>ขึ้น ดัง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0FAE5FF2" w14:textId="77777777" w:rsidR="000C507B" w:rsidRPr="009D66AF" w:rsidRDefault="000C507B" w:rsidP="005004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C21DB" w:rsidRPr="009D66AF" w14:paraId="1303C7F3" w14:textId="77777777" w:rsidTr="009777AF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4FA1637" w14:textId="2FBF6A91" w:rsidR="000C21DB" w:rsidRPr="009D66AF" w:rsidRDefault="000C21DB" w:rsidP="009777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2D40E6" w14:textId="77777777" w:rsidR="00F15235" w:rsidRPr="009D66AF" w:rsidRDefault="00F15235" w:rsidP="009777A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932E63E" w14:textId="01814A7B" w:rsidR="000C21DB" w:rsidRPr="009D66AF" w:rsidRDefault="000C21DB" w:rsidP="009777A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0B79D16" w14:textId="77777777" w:rsidR="000C21DB" w:rsidRPr="009D66AF" w:rsidRDefault="000C21DB" w:rsidP="009777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245A7" w14:textId="77777777" w:rsidR="00916F59" w:rsidRPr="009D66AF" w:rsidRDefault="000C21DB" w:rsidP="009777A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916F59"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1F121030" w14:textId="130B0127" w:rsidR="000C21DB" w:rsidRPr="009D66AF" w:rsidRDefault="000C21DB" w:rsidP="009777A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835C7C" w:rsidRPr="009D66AF" w14:paraId="1464A5E5" w14:textId="77777777" w:rsidTr="009777AF">
        <w:trPr>
          <w:cantSplit/>
          <w:tblHeader/>
        </w:trPr>
        <w:tc>
          <w:tcPr>
            <w:tcW w:w="5760" w:type="dxa"/>
          </w:tcPr>
          <w:p w14:paraId="131A7156" w14:textId="77777777" w:rsidR="00835C7C" w:rsidRPr="009D66AF" w:rsidRDefault="00835C7C" w:rsidP="009777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87AA6F9" w14:textId="6439502D" w:rsidR="00835C7C" w:rsidRPr="009D66AF" w:rsidRDefault="000C21DB" w:rsidP="009777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35C7C" w:rsidRPr="009D66AF" w14:paraId="30C1979E" w14:textId="77777777" w:rsidTr="009777AF">
        <w:trPr>
          <w:cantSplit/>
          <w:trHeight w:val="191"/>
        </w:trPr>
        <w:tc>
          <w:tcPr>
            <w:tcW w:w="5760" w:type="dxa"/>
          </w:tcPr>
          <w:p w14:paraId="743CEE9F" w14:textId="34EE8CFC" w:rsidR="00835C7C" w:rsidRPr="009D66AF" w:rsidRDefault="00787DB0" w:rsidP="009777A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09B3EF3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ACD6A" w14:textId="77777777" w:rsidR="00835C7C" w:rsidRPr="009D66AF" w:rsidRDefault="00835C7C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372CE2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461" w:rsidRPr="009D66AF" w14:paraId="58A3BC7B" w14:textId="77777777" w:rsidTr="009777AF">
        <w:trPr>
          <w:cantSplit/>
          <w:trHeight w:val="191"/>
        </w:trPr>
        <w:tc>
          <w:tcPr>
            <w:tcW w:w="5760" w:type="dxa"/>
          </w:tcPr>
          <w:p w14:paraId="0DE2671C" w14:textId="5C019336" w:rsidR="00D14461" w:rsidRPr="009D66AF" w:rsidRDefault="00D14461" w:rsidP="009777A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="00F863B7"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63B7"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F863B7"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19A676D" w14:textId="7F19F572" w:rsidR="00D14461" w:rsidRPr="009D66AF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5B7E9AA9" w14:textId="77777777" w:rsidR="00D14461" w:rsidRPr="009D66AF" w:rsidRDefault="00D14461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002BF9" w14:textId="13634F55" w:rsidR="00D14461" w:rsidRPr="009D66AF" w:rsidRDefault="00144E06" w:rsidP="00144E0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E06" w:rsidRPr="009D66AF" w14:paraId="762A6F5C" w14:textId="77777777" w:rsidTr="003445A1">
        <w:trPr>
          <w:cantSplit/>
          <w:trHeight w:val="191"/>
        </w:trPr>
        <w:tc>
          <w:tcPr>
            <w:tcW w:w="5760" w:type="dxa"/>
          </w:tcPr>
          <w:p w14:paraId="1C82B066" w14:textId="686216A7" w:rsidR="00144E06" w:rsidRPr="009D66AF" w:rsidRDefault="00144E06" w:rsidP="00144E06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B5FA3E" w14:textId="2AF9EE03" w:rsidR="00144E06" w:rsidRPr="009D66AF" w:rsidRDefault="00913FE7" w:rsidP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4C4DF769" w14:textId="77777777" w:rsidR="00144E06" w:rsidRPr="009D66AF" w:rsidRDefault="00144E06" w:rsidP="00144E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95DA5" w14:textId="2AA6E813" w:rsidR="00144E06" w:rsidRPr="009D66AF" w:rsidRDefault="00144E06" w:rsidP="00144E0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2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</w:tr>
      <w:tr w:rsidR="00835C7C" w:rsidRPr="009D66AF" w14:paraId="60502B5D" w14:textId="77777777" w:rsidTr="009777AF">
        <w:trPr>
          <w:cantSplit/>
          <w:trHeight w:val="191"/>
        </w:trPr>
        <w:tc>
          <w:tcPr>
            <w:tcW w:w="5760" w:type="dxa"/>
          </w:tcPr>
          <w:p w14:paraId="54FF1641" w14:textId="77777777" w:rsidR="00835C7C" w:rsidRPr="009D66AF" w:rsidRDefault="00835C7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05A2F0" w14:textId="2DEFB133" w:rsidR="00835C7C" w:rsidRPr="009D66AF" w:rsidRDefault="00913F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</w:t>
            </w:r>
            <w:r w:rsidR="007312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180" w:type="dxa"/>
          </w:tcPr>
          <w:p w14:paraId="4848BD89" w14:textId="77777777" w:rsidR="00835C7C" w:rsidRPr="009D66AF" w:rsidRDefault="00835C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BFD46" w14:textId="22EE775E" w:rsidR="00835C7C" w:rsidRPr="009D66AF" w:rsidRDefault="00731238" w:rsidP="0073123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35C7C" w:rsidRPr="009D66AF" w14:paraId="1FDA09C5" w14:textId="77777777" w:rsidTr="009777AF">
        <w:trPr>
          <w:cantSplit/>
          <w:trHeight w:val="191"/>
        </w:trPr>
        <w:tc>
          <w:tcPr>
            <w:tcW w:w="5760" w:type="dxa"/>
          </w:tcPr>
          <w:p w14:paraId="7E9C6CD1" w14:textId="0B370BA9" w:rsidR="00835C7C" w:rsidRPr="009D66AF" w:rsidRDefault="00645A78" w:rsidP="009777A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ผลขาดทุนจาก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="00913FE7" w:rsidRPr="00913F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913FE7" w:rsidRPr="00913F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DE1305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52078C8E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7FC88" w14:textId="77777777" w:rsidR="00835C7C" w:rsidRPr="009D66AF" w:rsidRDefault="00835C7C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8F91D2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461" w:rsidRPr="009D66AF" w14:paraId="4A3D2E06" w14:textId="77777777" w:rsidTr="009777AF">
        <w:trPr>
          <w:cantSplit/>
        </w:trPr>
        <w:tc>
          <w:tcPr>
            <w:tcW w:w="5760" w:type="dxa"/>
          </w:tcPr>
          <w:p w14:paraId="3BBC0533" w14:textId="13159BC2" w:rsidR="00D14461" w:rsidRPr="009D66AF" w:rsidRDefault="0082050F" w:rsidP="002B54D5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</w:t>
            </w:r>
            <w:r w:rsidR="00536C2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เงินให้กู้ยืมระยะยาวกับกิจการที่</w:t>
            </w:r>
            <w:r w:rsidR="00536C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36C2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36C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3720458D" w14:textId="5AE0B15B" w:rsidR="00D14461" w:rsidRPr="009D66AF" w:rsidRDefault="00144E06" w:rsidP="00144E06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uto"/>
              <w:ind w:right="2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190BC2" w14:textId="77777777" w:rsidR="00D14461" w:rsidRPr="009D66AF" w:rsidRDefault="00D14461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0D2F1D" w14:textId="77777777" w:rsidR="00C278AC" w:rsidRDefault="00C278AC" w:rsidP="009777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E51401" w14:textId="08E1C9F3" w:rsidR="00D14461" w:rsidRPr="009D66AF" w:rsidRDefault="00913FE7" w:rsidP="009777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</w:tr>
      <w:tr w:rsidR="00835C7C" w:rsidRPr="009D66AF" w14:paraId="7EDC3361" w14:textId="77777777" w:rsidTr="009777AF">
        <w:trPr>
          <w:cantSplit/>
        </w:trPr>
        <w:tc>
          <w:tcPr>
            <w:tcW w:w="5760" w:type="dxa"/>
            <w:vAlign w:val="bottom"/>
          </w:tcPr>
          <w:p w14:paraId="6F0E8DB4" w14:textId="461BCC72" w:rsidR="00835C7C" w:rsidRPr="009D66AF" w:rsidRDefault="00B82F45" w:rsidP="009777A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1560" w14:textId="0F4587AC" w:rsidR="00835C7C" w:rsidRPr="009D66AF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</w:p>
        </w:tc>
        <w:tc>
          <w:tcPr>
            <w:tcW w:w="180" w:type="dxa"/>
          </w:tcPr>
          <w:p w14:paraId="06C3B568" w14:textId="77777777" w:rsidR="00835C7C" w:rsidRPr="009D66AF" w:rsidRDefault="00835C7C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30CBB" w14:textId="38EB84AF" w:rsidR="00835C7C" w:rsidRPr="009D66AF" w:rsidRDefault="00913FE7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</w:tr>
    </w:tbl>
    <w:p w14:paraId="1D5C9CDA" w14:textId="39F1E182" w:rsidR="00835C7C" w:rsidRPr="009D66AF" w:rsidRDefault="00835C7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5DEDB6" w14:textId="2E101511" w:rsidR="00B549F0" w:rsidRPr="00117B77" w:rsidRDefault="00117B77" w:rsidP="00117B77">
      <w:pPr>
        <w:tabs>
          <w:tab w:val="clear" w:pos="680"/>
          <w:tab w:val="clear" w:pos="907"/>
          <w:tab w:val="clear" w:pos="1871"/>
          <w:tab w:val="left" w:pos="1080"/>
          <w:tab w:val="left" w:pos="1260"/>
        </w:tabs>
        <w:spacing w:line="240" w:lineRule="auto"/>
        <w:ind w:left="1260" w:right="-58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841324" w:rsidRPr="00117B77">
        <w:rPr>
          <w:rFonts w:asciiTheme="majorBidi" w:hAnsiTheme="majorBidi" w:cstheme="majorBidi" w:hint="cs"/>
          <w:sz w:val="28"/>
          <w:szCs w:val="28"/>
          <w:cs/>
        </w:rPr>
        <w:t>เลือกที่จะรับรู้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>การเพิ่มขึ้นของผลขาดทุนจากการด้อยค่าโดยปรับปรุงกับกำไรสะสม</w:t>
      </w:r>
      <w:r w:rsidR="00751058" w:rsidRPr="00117B77">
        <w:rPr>
          <w:rFonts w:asciiTheme="majorBidi" w:hAnsiTheme="majorBidi" w:cstheme="majorBidi"/>
          <w:sz w:val="28"/>
          <w:szCs w:val="28"/>
        </w:rPr>
        <w:t xml:space="preserve"> 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C1364" w:rsidRPr="00117B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2B08" w:rsidRPr="00117B77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7C1364" w:rsidRPr="00117B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="00913FE7" w:rsidRPr="00913FE7">
        <w:rPr>
          <w:rFonts w:asciiTheme="majorBidi" w:hAnsiTheme="majorBidi" w:cstheme="majorBidi"/>
          <w:sz w:val="28"/>
          <w:szCs w:val="28"/>
        </w:rPr>
        <w:t>1</w:t>
      </w:r>
      <w:r w:rsidR="0058435E" w:rsidRPr="00117B77">
        <w:rPr>
          <w:rFonts w:asciiTheme="majorBidi" w:hAnsiTheme="majorBidi" w:cstheme="majorBidi"/>
          <w:sz w:val="28"/>
          <w:szCs w:val="28"/>
        </w:rPr>
        <w:t xml:space="preserve"> 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</w:p>
    <w:p w14:paraId="08A34996" w14:textId="77777777" w:rsidR="000C507B" w:rsidRDefault="000C507B" w:rsidP="00144E06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81C1210" w14:textId="6E275368" w:rsidR="003D5B91" w:rsidRPr="00E16B8D" w:rsidRDefault="003D5B91" w:rsidP="002B54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E16B8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E16B8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E16B8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888FB66" w14:textId="77777777" w:rsidR="003D5B91" w:rsidRPr="009D66AF" w:rsidRDefault="003D5B91" w:rsidP="009777AF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77ADB" w14:textId="19CDA089" w:rsidR="00E94447" w:rsidRDefault="00E94447" w:rsidP="00E712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1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="0050403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16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906E70" w:rsidRPr="009D66AF">
        <w:rPr>
          <w:rFonts w:asciiTheme="majorBidi" w:hAnsiTheme="majorBidi" w:cstheme="majorBidi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17</w:t>
      </w:r>
      <w:r w:rsidR="00906E70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906E70" w:rsidRPr="009D66AF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906E70" w:rsidRPr="009D66AF">
        <w:rPr>
          <w:rFonts w:asciiTheme="majorBidi" w:hAnsiTheme="majorBidi" w:cstheme="majorBidi"/>
          <w:sz w:val="28"/>
          <w:szCs w:val="28"/>
        </w:rPr>
        <w:t xml:space="preserve">TAS </w:t>
      </w:r>
      <w:r w:rsidR="00913FE7" w:rsidRPr="00913FE7">
        <w:rPr>
          <w:rFonts w:asciiTheme="majorBidi" w:hAnsiTheme="majorBidi" w:cstheme="majorBidi"/>
          <w:sz w:val="28"/>
          <w:szCs w:val="28"/>
        </w:rPr>
        <w:t>17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="00906E70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4</w:t>
      </w:r>
      <w:r w:rsidR="00086EB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916F5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</w:t>
      </w:r>
      <w:r w:rsidR="00086EB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ข้อตกลงประกอบด้วยสัญญาเช่า</w:t>
      </w:r>
      <w:r w:rsidR="00916F5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หรือไม่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086EB9" w:rsidRPr="009D66AF">
        <w:rPr>
          <w:rFonts w:asciiTheme="majorBidi" w:hAnsiTheme="majorBidi" w:cstheme="majorBidi"/>
          <w:sz w:val="28"/>
          <w:szCs w:val="28"/>
        </w:rPr>
        <w:t xml:space="preserve">TFRIC </w:t>
      </w:r>
      <w:r w:rsidR="00913FE7" w:rsidRPr="00913FE7">
        <w:rPr>
          <w:rFonts w:asciiTheme="majorBidi" w:hAnsiTheme="majorBidi" w:cstheme="majorBidi"/>
          <w:sz w:val="28"/>
          <w:szCs w:val="28"/>
        </w:rPr>
        <w:t>4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="00086EB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>ด้วย</w:t>
      </w:r>
      <w:r w:rsidRPr="009D66AF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="002E0A88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2E0A88" w:rsidRPr="009D66AF">
        <w:rPr>
          <w:rFonts w:asciiTheme="majorBidi" w:hAnsiTheme="majorBidi" w:cstheme="majorBidi"/>
          <w:sz w:val="28"/>
          <w:szCs w:val="28"/>
        </w:rPr>
        <w:t>Modified retrospective approach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AB4B245" w14:textId="77777777" w:rsidR="00C95D55" w:rsidRPr="009D66AF" w:rsidRDefault="00C95D55" w:rsidP="00E712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</w:p>
    <w:p w14:paraId="53255796" w14:textId="2280AAD4" w:rsidR="00E94447" w:rsidRPr="009D66AF" w:rsidRDefault="00E94447" w:rsidP="00977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D66AF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0C507B">
        <w:rPr>
          <w:rFonts w:asciiTheme="majorBidi" w:eastAsia="Calibri" w:hAnsiTheme="majorBidi" w:cstheme="majorBidi" w:hint="cs"/>
          <w:sz w:val="28"/>
          <w:szCs w:val="28"/>
          <w:cs/>
        </w:rPr>
        <w:t>แ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9D66AF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913FE7" w:rsidRPr="00913FE7">
        <w:rPr>
          <w:rFonts w:asciiTheme="majorBidi" w:eastAsia="Calibri" w:hAnsiTheme="majorBidi" w:cstheme="majorBidi"/>
          <w:sz w:val="28"/>
          <w:szCs w:val="28"/>
        </w:rPr>
        <w:t>16</w:t>
      </w:r>
      <w:r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="009C0FC6" w:rsidRPr="009D66AF">
        <w:rPr>
          <w:rFonts w:asciiTheme="majorBidi" w:eastAsia="Calibri" w:hAnsiTheme="majorBidi" w:cstheme="majorBidi"/>
          <w:sz w:val="28"/>
          <w:szCs w:val="28"/>
          <w:cs/>
        </w:rPr>
        <w:t>ได้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กลุ่มบริษัทจะปันส่วนสิ่งตอบแทนที่ต้องจ่าย</w:t>
      </w:r>
      <w:r w:rsidR="00EC6B35"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ตามราคาขายที่เป็นเอกเทศ </w:t>
      </w:r>
      <w:r w:rsidR="00077C5C" w:rsidRPr="009D66AF">
        <w:rPr>
          <w:rFonts w:asciiTheme="majorBidi" w:eastAsia="Calibri" w:hAnsiTheme="majorBidi" w:cstheme="majorBidi"/>
          <w:sz w:val="28"/>
          <w:szCs w:val="28"/>
        </w:rPr>
        <w:t>(</w:t>
      </w:r>
      <w:r w:rsidR="00EC6B35" w:rsidRPr="009D66AF">
        <w:rPr>
          <w:rFonts w:asciiTheme="majorBidi" w:eastAsia="Calibri" w:hAnsiTheme="majorBidi" w:cstheme="majorBidi"/>
          <w:sz w:val="28"/>
          <w:szCs w:val="28"/>
        </w:rPr>
        <w:t>Transaction price</w:t>
      </w:r>
      <w:r w:rsidR="00077C5C" w:rsidRPr="009D66AF">
        <w:rPr>
          <w:rFonts w:asciiTheme="majorBidi" w:eastAsia="Calibri" w:hAnsiTheme="majorBidi" w:cstheme="majorBidi"/>
          <w:sz w:val="28"/>
          <w:szCs w:val="28"/>
        </w:rPr>
        <w:t>)</w:t>
      </w:r>
      <w:r w:rsidR="00F75DB6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F75DB6" w:rsidRPr="009D66AF">
        <w:rPr>
          <w:rFonts w:asciiTheme="majorBidi" w:eastAsia="Calibri" w:hAnsiTheme="majorBidi" w:cstheme="majorBidi"/>
          <w:sz w:val="28"/>
          <w:szCs w:val="28"/>
          <w:cs/>
        </w:rPr>
        <w:t>ณ วันที่</w:t>
      </w:r>
      <w:r w:rsidR="007C739E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13FE7" w:rsidRPr="00913FE7">
        <w:rPr>
          <w:rFonts w:asciiTheme="majorBidi" w:eastAsia="Calibri" w:hAnsiTheme="majorBidi" w:cstheme="majorBidi"/>
          <w:sz w:val="28"/>
          <w:szCs w:val="28"/>
        </w:rPr>
        <w:t>1</w:t>
      </w:r>
      <w:r w:rsidR="00F75DB6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F75DB6"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มกราคม </w:t>
      </w:r>
      <w:r w:rsidR="00913FE7" w:rsidRPr="00913FE7">
        <w:rPr>
          <w:rFonts w:asciiTheme="majorBidi" w:eastAsia="Calibri" w:hAnsiTheme="majorBidi" w:cstheme="majorBidi"/>
          <w:sz w:val="28"/>
          <w:szCs w:val="28"/>
        </w:rPr>
        <w:t>2563</w:t>
      </w:r>
      <w:r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กลุ่มบริษั</w:t>
      </w:r>
      <w:r w:rsidR="00504036" w:rsidRPr="009D66AF">
        <w:rPr>
          <w:rFonts w:asciiTheme="majorBidi" w:eastAsia="Calibri" w:hAnsiTheme="majorBidi" w:cstheme="majorBidi"/>
          <w:sz w:val="28"/>
          <w:szCs w:val="28"/>
          <w:cs/>
        </w:rPr>
        <w:t>ท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84310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611519"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45215542" w14:textId="14AB4320" w:rsidR="00144E06" w:rsidRDefault="00144E06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93AE251" w14:textId="3309000A" w:rsidR="00633E47" w:rsidRDefault="00633E47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B5DBC3" w14:textId="750E6ABA" w:rsidR="00C378FD" w:rsidRDefault="00CA3419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E94447" w:rsidRPr="009D66A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กลุ่มบริษัทได้เลือกใช้ข้อยกเว้น</w:t>
      </w:r>
      <w:r w:rsidR="00916F59"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ต่อไปนี้ </w:t>
      </w:r>
    </w:p>
    <w:p w14:paraId="67AC16AC" w14:textId="77777777" w:rsidR="00A14949" w:rsidRPr="009D66AF" w:rsidRDefault="00A14949" w:rsidP="009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83118D9" w14:textId="42FA848A" w:rsidR="00C378FD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13FE7" w:rsidRPr="00913FE7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 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DD0B383" w14:textId="77777777" w:rsidR="00C378FD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D026341" w14:textId="77777777" w:rsidR="00C378FD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E3A9E83" w14:textId="2DC6F819" w:rsidR="00EE6D2A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C830707" w14:textId="77777777" w:rsidR="000C507B" w:rsidRPr="004E790C" w:rsidRDefault="000C507B" w:rsidP="004E7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826D5" w:rsidRPr="00295919" w14:paraId="30F62FEC" w14:textId="77777777" w:rsidTr="00D36ED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E52BB24" w14:textId="0408471D" w:rsidR="00F826D5" w:rsidRPr="00295919" w:rsidRDefault="00D3767C" w:rsidP="0030230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29591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="00CB2567" w:rsidRPr="0029591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29591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="00CB2567" w:rsidRPr="0029591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29591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9591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913FE7" w:rsidRPr="00913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29591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E22DFE" w14:textId="6CA3B378" w:rsidR="00F826D5" w:rsidRPr="00295919" w:rsidRDefault="00F826D5" w:rsidP="0030230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0B41EA" w14:textId="77777777" w:rsidR="00F826D5" w:rsidRPr="00295919" w:rsidRDefault="00F826D5" w:rsidP="00302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C8347" w14:textId="77777777" w:rsidR="00F826D5" w:rsidRPr="00295919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C750964" w14:textId="11DA6BD2" w:rsidR="00F826D5" w:rsidRPr="00295919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26D5" w:rsidRPr="00295919" w14:paraId="0A3923C2" w14:textId="77777777" w:rsidTr="00D36ED5">
        <w:trPr>
          <w:cantSplit/>
          <w:trHeight w:val="20"/>
          <w:tblHeader/>
        </w:trPr>
        <w:tc>
          <w:tcPr>
            <w:tcW w:w="5670" w:type="dxa"/>
          </w:tcPr>
          <w:p w14:paraId="6F994E78" w14:textId="6AE462E4" w:rsidR="00F826D5" w:rsidRPr="00295919" w:rsidRDefault="00F826D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7643459" w14:textId="697F4F14" w:rsidR="00F826D5" w:rsidRPr="00295919" w:rsidRDefault="00F826D5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295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3767C" w:rsidRPr="00295919" w14:paraId="36F8AB68" w14:textId="77777777" w:rsidTr="00D36ED5">
        <w:trPr>
          <w:cantSplit/>
          <w:trHeight w:val="20"/>
        </w:trPr>
        <w:tc>
          <w:tcPr>
            <w:tcW w:w="5670" w:type="dxa"/>
          </w:tcPr>
          <w:p w14:paraId="28A37386" w14:textId="3927D1CC" w:rsidR="00D3767C" w:rsidRPr="00295919" w:rsidRDefault="00D3767C" w:rsidP="00D3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959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295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21939CF2" w14:textId="77777777" w:rsidR="00D3767C" w:rsidRPr="00295919" w:rsidRDefault="00D3767C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826D5" w:rsidRPr="00295919" w14:paraId="74026547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D1D92C2" w14:textId="6D39AFE6" w:rsidR="00F826D5" w:rsidRPr="00295919" w:rsidRDefault="00E71299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29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CB4B87" w:rsidRPr="0029591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93E8AF" w14:textId="70CE78FC" w:rsidR="00F826D5" w:rsidRPr="00E71299" w:rsidRDefault="00913FE7" w:rsidP="003023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12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7F522AA2" w14:textId="77777777" w:rsidR="00F826D5" w:rsidRPr="00295919" w:rsidRDefault="00F826D5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A7760" w14:textId="3D981220" w:rsidR="00F826D5" w:rsidRPr="00295919" w:rsidRDefault="00913FE7" w:rsidP="003023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CB4B87" w:rsidRPr="00295919" w14:paraId="200C8E4C" w14:textId="77777777" w:rsidTr="00C35397">
        <w:trPr>
          <w:cantSplit/>
          <w:trHeight w:val="20"/>
        </w:trPr>
        <w:tc>
          <w:tcPr>
            <w:tcW w:w="5670" w:type="dxa"/>
          </w:tcPr>
          <w:p w14:paraId="12BF4C05" w14:textId="77777777" w:rsidR="00CB4B87" w:rsidRPr="00295919" w:rsidRDefault="00CB4B87" w:rsidP="00C3539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9591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FD42060" w14:textId="0C637BF8" w:rsidR="00CB4B87" w:rsidRPr="00295919" w:rsidRDefault="00913FE7" w:rsidP="00C353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180" w:type="dxa"/>
          </w:tcPr>
          <w:p w14:paraId="17EAE46F" w14:textId="77777777" w:rsidR="00CB4B87" w:rsidRPr="00295919" w:rsidRDefault="00CB4B87" w:rsidP="00C353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4A3CD5" w14:textId="1CBEB089" w:rsidR="00CB4B87" w:rsidRPr="00295919" w:rsidRDefault="00913FE7" w:rsidP="00C353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</w:tbl>
    <w:p w14:paraId="61A12605" w14:textId="3DEE72B3" w:rsidR="00E94447" w:rsidRPr="00295919" w:rsidRDefault="00E94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E94447" w:rsidRPr="00295919" w14:paraId="0F40AE91" w14:textId="77777777" w:rsidTr="00D36ED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7E3C852C" w14:textId="033C8552" w:rsidR="00E94447" w:rsidRPr="00295919" w:rsidRDefault="00E94447" w:rsidP="009777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295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295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CDF6BF" w14:textId="1EA63533" w:rsidR="00E94447" w:rsidRPr="00295919" w:rsidRDefault="00E94447" w:rsidP="009777A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27FF0B3" w14:textId="77777777" w:rsidR="00E94447" w:rsidRPr="00295919" w:rsidRDefault="00E94447" w:rsidP="009777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41F1D8" w14:textId="77777777" w:rsidR="00E94447" w:rsidRPr="00295919" w:rsidRDefault="00E94447" w:rsidP="009777A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9E7DE1C" w14:textId="299766EC" w:rsidR="00E94447" w:rsidRPr="00295919" w:rsidRDefault="00E94447" w:rsidP="009777A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4447" w:rsidRPr="00295919" w14:paraId="7245A454" w14:textId="77777777" w:rsidTr="00D36ED5">
        <w:trPr>
          <w:cantSplit/>
          <w:trHeight w:val="20"/>
          <w:tblHeader/>
        </w:trPr>
        <w:tc>
          <w:tcPr>
            <w:tcW w:w="5670" w:type="dxa"/>
          </w:tcPr>
          <w:p w14:paraId="3F75B4B6" w14:textId="77777777" w:rsidR="00E94447" w:rsidRPr="00295919" w:rsidRDefault="00E94447" w:rsidP="009777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1A28143" w14:textId="12418095" w:rsidR="00E94447" w:rsidRPr="00295919" w:rsidRDefault="00E94447" w:rsidP="009777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295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94447" w:rsidRPr="00295919" w14:paraId="6CD9AFB4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1D14D559" w14:textId="77777777" w:rsidR="00C95D55" w:rsidRDefault="00E94447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</w:p>
          <w:p w14:paraId="74BE252C" w14:textId="1CE29C8F" w:rsidR="00E94447" w:rsidRPr="00295919" w:rsidRDefault="00C95D55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94447"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4447"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A4F029" w14:textId="13194D71" w:rsidR="00E94447" w:rsidRPr="00295919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7B9E3360" w14:textId="77777777" w:rsidR="00E94447" w:rsidRPr="00295919" w:rsidRDefault="00E94447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25EBF2" w14:textId="53FB6E95" w:rsidR="00E94447" w:rsidRPr="00295919" w:rsidRDefault="00913FE7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E94447" w:rsidRPr="00295919" w14:paraId="3712FA4F" w14:textId="77777777" w:rsidTr="00D36ED5">
        <w:trPr>
          <w:cantSplit/>
          <w:trHeight w:val="20"/>
        </w:trPr>
        <w:tc>
          <w:tcPr>
            <w:tcW w:w="5670" w:type="dxa"/>
          </w:tcPr>
          <w:p w14:paraId="763671EA" w14:textId="6AA370AD" w:rsidR="00E94447" w:rsidRPr="00295919" w:rsidRDefault="00E94447" w:rsidP="00D36ED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F4C716" w14:textId="3044B159" w:rsidR="00E94447" w:rsidRPr="00295919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1C867C26" w14:textId="77777777" w:rsidR="00E94447" w:rsidRPr="00295919" w:rsidRDefault="00E94447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299A58" w14:textId="25BC2219" w:rsidR="00E94447" w:rsidRPr="00295919" w:rsidRDefault="00913FE7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  <w:tr w:rsidR="00E94447" w:rsidRPr="00295919" w14:paraId="46D64767" w14:textId="77777777" w:rsidTr="00D36ED5">
        <w:trPr>
          <w:cantSplit/>
          <w:trHeight w:val="20"/>
        </w:trPr>
        <w:tc>
          <w:tcPr>
            <w:tcW w:w="5670" w:type="dxa"/>
          </w:tcPr>
          <w:p w14:paraId="6E198875" w14:textId="483A3E0D" w:rsidR="00E94447" w:rsidRPr="00295919" w:rsidRDefault="00E94447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D050A4"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ที่รับรู้ ณ วันที่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494CF96" w14:textId="657FEA55" w:rsidR="00E94447" w:rsidRPr="00295919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180" w:type="dxa"/>
          </w:tcPr>
          <w:p w14:paraId="3BEC9AAA" w14:textId="77777777" w:rsidR="00E94447" w:rsidRPr="00295919" w:rsidRDefault="00E94447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6382E" w14:textId="7EA98D8B" w:rsidR="00E94447" w:rsidRPr="00295919" w:rsidRDefault="00913FE7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</w:tr>
      <w:tr w:rsidR="00E94447" w:rsidRPr="00295919" w14:paraId="18F67C65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1B025063" w14:textId="18C56F09" w:rsidR="00E94447" w:rsidRPr="00295919" w:rsidRDefault="00E94447" w:rsidP="009777A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95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2AEB8" w14:textId="2C187C3C" w:rsidR="00E94447" w:rsidRPr="00295919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E71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91C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2785B0FF" w14:textId="77777777" w:rsidR="00E94447" w:rsidRPr="00295919" w:rsidRDefault="00E94447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3EC8B" w14:textId="3A19365E" w:rsidR="00E94447" w:rsidRPr="00295919" w:rsidRDefault="00913FE7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E71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749</w:t>
            </w:r>
          </w:p>
        </w:tc>
      </w:tr>
      <w:tr w:rsidR="00074727" w:rsidRPr="00295919" w14:paraId="7BB25A63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600F0917" w14:textId="4456582A" w:rsidR="00074727" w:rsidRPr="00295919" w:rsidRDefault="00074727" w:rsidP="009777A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CB203" w14:textId="1D3D0335" w:rsidR="00074727" w:rsidRPr="00295919" w:rsidRDefault="00913F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712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A60432" w14:textId="77777777" w:rsidR="00074727" w:rsidRPr="00295919" w:rsidRDefault="00074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BA33E" w14:textId="6F1BC081" w:rsidR="00074727" w:rsidRPr="00295919" w:rsidRDefault="00913F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71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64CB0333" w14:textId="3554F325" w:rsidR="000035AF" w:rsidRDefault="0000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700A850" w14:textId="449CCB29" w:rsidR="00E71299" w:rsidRDefault="00E7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E2AB125" w14:textId="56DABCB2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085D3DB" w14:textId="491D2E35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F828330" w14:textId="4CEFC3C5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53635CF" w14:textId="2BBB067D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0F4BD68" w14:textId="08130A03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D73D6A7" w14:textId="77777777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A4C2A00" w14:textId="56F42F18" w:rsidR="00C95D55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B30C5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306A4373" w14:textId="77777777" w:rsidR="004B492A" w:rsidRPr="00A14949" w:rsidRDefault="004B492A" w:rsidP="004B492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9D6F1ED" w14:textId="3CA2772A" w:rsidR="000E0F5D" w:rsidRPr="00A14949" w:rsidRDefault="00802769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14949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</w:t>
      </w:r>
      <w:r w:rsidR="00EB3E82">
        <w:rPr>
          <w:rFonts w:asciiTheme="majorBidi" w:hAnsiTheme="majorBidi" w:cstheme="majorBidi" w:hint="cs"/>
          <w:b/>
          <w:sz w:val="28"/>
          <w:szCs w:val="28"/>
          <w:cs/>
        </w:rPr>
        <w:t>ร่วม</w:t>
      </w:r>
      <w:r w:rsidR="000035AF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A14949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EB3E82">
        <w:rPr>
          <w:rFonts w:asciiTheme="majorBidi" w:hAnsiTheme="majorBidi" w:cstheme="majorBidi" w:hint="cs"/>
          <w:b/>
          <w:sz w:val="28"/>
          <w:szCs w:val="28"/>
          <w:cs/>
        </w:rPr>
        <w:t>ย่อย</w:t>
      </w:r>
      <w:r w:rsidR="00754FD8" w:rsidRPr="00A1494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b/>
          <w:sz w:val="28"/>
          <w:szCs w:val="28"/>
          <w:cs/>
        </w:rPr>
        <w:t>ได้เปิดเผยใน</w:t>
      </w:r>
      <w:r w:rsidRPr="00BF03CC">
        <w:rPr>
          <w:rFonts w:asciiTheme="majorBidi" w:hAnsiTheme="majorBidi" w:cstheme="majorBidi"/>
          <w:b/>
          <w:sz w:val="28"/>
          <w:szCs w:val="28"/>
          <w:cs/>
        </w:rPr>
        <w:t>หมายเหตุ</w:t>
      </w:r>
      <w:r w:rsidR="002D4A98" w:rsidRPr="00BF03CC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D75CE8" w:rsidRPr="00BF03C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913FE7" w:rsidRPr="00913FE7">
        <w:rPr>
          <w:rFonts w:asciiTheme="majorBidi" w:hAnsiTheme="majorBidi" w:cstheme="majorBidi"/>
          <w:bCs/>
          <w:sz w:val="28"/>
          <w:szCs w:val="28"/>
        </w:rPr>
        <w:t>7</w:t>
      </w:r>
      <w:r w:rsidR="00752EC2" w:rsidRPr="00BF03C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07C65" w:rsidRPr="00BF03CC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F50A8" w:rsidRPr="00BF03C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913FE7" w:rsidRPr="00913FE7">
        <w:rPr>
          <w:rFonts w:asciiTheme="majorBidi" w:hAnsiTheme="majorBidi" w:cstheme="majorBidi"/>
          <w:bCs/>
          <w:sz w:val="28"/>
          <w:szCs w:val="28"/>
        </w:rPr>
        <w:t>8</w:t>
      </w:r>
      <w:r w:rsidR="00752EC2" w:rsidRPr="00BF03C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64171C75" w14:textId="77777777" w:rsidR="003E6A17" w:rsidRPr="00A14949" w:rsidRDefault="003E6A17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A012D18" w14:textId="40101B63" w:rsidR="00804175" w:rsidRPr="00A14949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theme="majorBidi"/>
          <w:sz w:val="28"/>
          <w:szCs w:val="28"/>
        </w:rPr>
        <w:t>31</w:t>
      </w:r>
      <w:r w:rsidR="005E07DC"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ม</w:t>
      </w:r>
      <w:r w:rsidR="00C82912" w:rsidRPr="00A14949">
        <w:rPr>
          <w:rFonts w:asciiTheme="majorBidi" w:hAnsiTheme="majorBidi" w:cstheme="majorBidi"/>
          <w:sz w:val="28"/>
          <w:szCs w:val="28"/>
          <w:cs/>
        </w:rPr>
        <w:t>ีนาคม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   </w:t>
      </w:r>
    </w:p>
    <w:p w14:paraId="459D3455" w14:textId="61CD1B7B" w:rsidR="00407B9E" w:rsidRPr="00A14949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14949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4E790C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A14949" w14:paraId="62FFF97A" w14:textId="77777777" w:rsidTr="009777AF">
        <w:trPr>
          <w:tblHeader/>
        </w:trPr>
        <w:tc>
          <w:tcPr>
            <w:tcW w:w="2168" w:type="pct"/>
          </w:tcPr>
          <w:p w14:paraId="406FE742" w14:textId="65415C96" w:rsidR="00804175" w:rsidRPr="00A14949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804175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82912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912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2007AEBD" w14:textId="0DCEDF5F" w:rsidR="00804175" w:rsidRPr="00A14949" w:rsidRDefault="00913FE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61C7416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656072C5" w:rsidR="00804175" w:rsidRPr="00A14949" w:rsidRDefault="00913FE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67068FB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23EDADDD" w:rsidR="00804175" w:rsidRPr="00A14949" w:rsidRDefault="00913FE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4B09601A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09250CC6" w:rsidR="00804175" w:rsidRPr="00A14949" w:rsidRDefault="00913FE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4175" w:rsidRPr="00A14949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A14949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A14949" w14:paraId="1CE2B2C6" w14:textId="77777777" w:rsidTr="005F266C">
        <w:tc>
          <w:tcPr>
            <w:tcW w:w="2168" w:type="pct"/>
          </w:tcPr>
          <w:p w14:paraId="7A24CAE6" w14:textId="4A656697" w:rsidR="00804175" w:rsidRPr="00A14949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F7403" w:rsidRPr="00A14949" w14:paraId="75ECC534" w14:textId="77777777" w:rsidTr="005F266C">
        <w:tc>
          <w:tcPr>
            <w:tcW w:w="2168" w:type="pct"/>
          </w:tcPr>
          <w:p w14:paraId="463070E5" w14:textId="49B3EEC5" w:rsidR="00FF7403" w:rsidRPr="00A14949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642AC017" w:rsidR="00FF7403" w:rsidRPr="00A14949" w:rsidRDefault="00FF7403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1C4329" w14:textId="17DABDDF" w:rsidR="00FF7403" w:rsidRPr="00A14949" w:rsidRDefault="00FF7403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90E8C16" w14:textId="27E165E5" w:rsidR="00FF7403" w:rsidRPr="00A14949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7403" w:rsidRPr="00BF03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37" w:type="pct"/>
          </w:tcPr>
          <w:p w14:paraId="7E210D84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551085E0" w14:textId="66611FDB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FF7403" w:rsidRPr="00A14949" w14:paraId="784526CA" w14:textId="77777777" w:rsidTr="005F266C">
        <w:tc>
          <w:tcPr>
            <w:tcW w:w="2168" w:type="pct"/>
            <w:vAlign w:val="bottom"/>
          </w:tcPr>
          <w:p w14:paraId="13D836BB" w14:textId="37B14234" w:rsidR="00FF7403" w:rsidRPr="00A14949" w:rsidRDefault="00EB3E82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="00FF7403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5718316F" w:rsidR="00FF7403" w:rsidRPr="00A14949" w:rsidRDefault="00FF7403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92C77EE" w14:textId="0DA4A335" w:rsidR="00FF7403" w:rsidRPr="00A14949" w:rsidRDefault="00FF7403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184AE17" w14:textId="17808FB0" w:rsidR="00FF7403" w:rsidRPr="00FF7403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FF7403" w:rsidRP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37" w:type="pct"/>
          </w:tcPr>
          <w:p w14:paraId="3A178B56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34493A0F" w14:textId="57D411F1" w:rsidR="00FF7403" w:rsidRPr="005F266C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FF7403" w:rsidRPr="00A14949" w14:paraId="7F468977" w14:textId="77777777" w:rsidTr="005F266C">
        <w:tc>
          <w:tcPr>
            <w:tcW w:w="2168" w:type="pct"/>
            <w:vAlign w:val="bottom"/>
          </w:tcPr>
          <w:p w14:paraId="64B869EB" w14:textId="40DCAD55" w:rsidR="00FF7403" w:rsidRPr="00A14949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E06A6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ความช่วยเหลือ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ทางเทคนิค </w:t>
            </w:r>
          </w:p>
        </w:tc>
        <w:tc>
          <w:tcPr>
            <w:tcW w:w="607" w:type="pct"/>
          </w:tcPr>
          <w:p w14:paraId="11C43D7B" w14:textId="562D4B8F" w:rsidR="00FF7403" w:rsidRPr="00A14949" w:rsidRDefault="00FF7403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775ABF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DE11AAA" w14:textId="3D0510CC" w:rsidR="00FF7403" w:rsidRPr="00A14949" w:rsidRDefault="00FF7403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C8DE52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05E5A8" w14:textId="1D5822FE" w:rsidR="00FF7403" w:rsidRPr="00FF7403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7403" w:rsidRP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7" w:type="pct"/>
          </w:tcPr>
          <w:p w14:paraId="654806DD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73C4C44" w14:textId="752A9FB1" w:rsidR="00FF7403" w:rsidRPr="00F55BAA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7403" w:rsidRPr="00A14949" w14:paraId="698FC122" w14:textId="77777777" w:rsidTr="005F266C">
        <w:tc>
          <w:tcPr>
            <w:tcW w:w="2168" w:type="pct"/>
            <w:vAlign w:val="bottom"/>
          </w:tcPr>
          <w:p w14:paraId="47376C08" w14:textId="77777777" w:rsidR="00FF7403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4384CF1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EEC91D0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04A2D7B8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3A6AC2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A1E882B" w14:textId="77777777" w:rsidR="00FF7403" w:rsidRPr="00FF7403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05A9E7B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F7EABBF" w14:textId="77777777" w:rsidR="00FF7403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403" w:rsidRPr="00A14949" w14:paraId="7358A9DF" w14:textId="77777777" w:rsidTr="005F266C">
        <w:tc>
          <w:tcPr>
            <w:tcW w:w="2168" w:type="pct"/>
            <w:vAlign w:val="bottom"/>
          </w:tcPr>
          <w:p w14:paraId="2560F35A" w14:textId="7C9964B7" w:rsidR="00FF7403" w:rsidRPr="00FF7403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138CEB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CF6DB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FF7403" w:rsidRPr="00FF7403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8F53D6B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341EE1D" w14:textId="77777777" w:rsidR="00FF7403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403" w:rsidRPr="00A14949" w14:paraId="4D69CE8D" w14:textId="77777777" w:rsidTr="005F266C">
        <w:tc>
          <w:tcPr>
            <w:tcW w:w="2168" w:type="pct"/>
            <w:vAlign w:val="bottom"/>
          </w:tcPr>
          <w:p w14:paraId="46719BB6" w14:textId="55A0113C" w:rsidR="00FF7403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5F85EB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BA1625D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474307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FF7403" w:rsidRPr="00FF7403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628F70F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2C9AE5AC" w14:textId="77777777" w:rsidR="00FF7403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403" w:rsidRPr="00A14949" w14:paraId="5AC920FC" w14:textId="77777777" w:rsidTr="005F266C">
        <w:tc>
          <w:tcPr>
            <w:tcW w:w="2168" w:type="pct"/>
            <w:vAlign w:val="bottom"/>
          </w:tcPr>
          <w:p w14:paraId="368E4535" w14:textId="4302344F" w:rsidR="00FF7403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5DB60EF7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47" w:type="pct"/>
          </w:tcPr>
          <w:p w14:paraId="612BD8FA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A2FCDE7" w14:textId="6C8C6E7D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47" w:type="pct"/>
          </w:tcPr>
          <w:p w14:paraId="46FB0403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6D5D2EA" w14:textId="0D104210" w:rsidR="00FF7403" w:rsidRPr="00FF7403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37" w:type="pct"/>
          </w:tcPr>
          <w:p w14:paraId="74091D17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CAE0381" w14:textId="22F45C3B" w:rsidR="00FF7403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FF7403" w:rsidRPr="00A14949" w14:paraId="0AD93870" w14:textId="77777777" w:rsidTr="00FF7403">
        <w:tc>
          <w:tcPr>
            <w:tcW w:w="2168" w:type="pct"/>
            <w:vAlign w:val="bottom"/>
          </w:tcPr>
          <w:p w14:paraId="2EC31A5F" w14:textId="7FF91D38" w:rsidR="00FF7403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000E9888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47" w:type="pct"/>
          </w:tcPr>
          <w:p w14:paraId="1C1BC9F8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27A7FC5F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47" w:type="pct"/>
          </w:tcPr>
          <w:p w14:paraId="74263474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1BF187DF" w:rsidR="00FF7403" w:rsidRPr="00FF7403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37" w:type="pct"/>
          </w:tcPr>
          <w:p w14:paraId="25D3E09A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5C453E" w14:textId="22772747" w:rsidR="00FF7403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FF7403" w:rsidRPr="00A14949" w14:paraId="567E5C05" w14:textId="77777777" w:rsidTr="00FF7403">
        <w:tc>
          <w:tcPr>
            <w:tcW w:w="2168" w:type="pct"/>
            <w:vAlign w:val="bottom"/>
          </w:tcPr>
          <w:p w14:paraId="60BC8A89" w14:textId="42FE5CBD" w:rsidR="00FF7403" w:rsidRPr="00FF7403" w:rsidRDefault="00FF7403" w:rsidP="00FF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0DA5B6C5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47" w:type="pct"/>
          </w:tcPr>
          <w:p w14:paraId="087D735D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53408398" w:rsidR="00FF7403" w:rsidRPr="00A14949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47" w:type="pct"/>
          </w:tcPr>
          <w:p w14:paraId="7BC9F01D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7FD3A01F" w:rsidR="00FF7403" w:rsidRPr="00FF7403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7" w:type="pct"/>
          </w:tcPr>
          <w:p w14:paraId="5B6BCA98" w14:textId="77777777" w:rsidR="00FF7403" w:rsidRPr="00A14949" w:rsidRDefault="00FF7403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81C9C" w14:textId="7528074D" w:rsidR="00FF7403" w:rsidRDefault="00913FE7" w:rsidP="00F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</w:tbl>
    <w:p w14:paraId="659661E9" w14:textId="77777777" w:rsidR="00FF740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7EC67F" w14:textId="015ABB0E" w:rsidR="00FF740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F7403">
        <w:rPr>
          <w:rFonts w:asciiTheme="majorBidi" w:hAnsiTheme="majorBidi" w:cs="Angsana New" w:hint="cs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ณ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2563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2562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2166F2" w14:textId="77777777" w:rsidR="00FF7403" w:rsidRPr="00A14949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0"/>
        <w:gridCol w:w="991"/>
        <w:gridCol w:w="269"/>
        <w:gridCol w:w="1033"/>
        <w:gridCol w:w="256"/>
        <w:gridCol w:w="1100"/>
      </w:tblGrid>
      <w:tr w:rsidR="00804175" w:rsidRPr="00A14949" w14:paraId="6FB865DF" w14:textId="77777777" w:rsidTr="009C5AD3">
        <w:trPr>
          <w:tblHeader/>
        </w:trPr>
        <w:tc>
          <w:tcPr>
            <w:tcW w:w="2216" w:type="pct"/>
          </w:tcPr>
          <w:p w14:paraId="37AB88B4" w14:textId="0B5ACE3E" w:rsidR="00804175" w:rsidRPr="00A14949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pct"/>
            <w:gridSpan w:val="3"/>
          </w:tcPr>
          <w:p w14:paraId="01B09E5F" w14:textId="6635201C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A14949" w14:paraId="28331891" w14:textId="77777777" w:rsidTr="009C5AD3">
        <w:trPr>
          <w:tblHeader/>
        </w:trPr>
        <w:tc>
          <w:tcPr>
            <w:tcW w:w="2216" w:type="pct"/>
          </w:tcPr>
          <w:p w14:paraId="1029012C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1D9DDBE3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022354B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1EB931C6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2A942A70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318E7957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41D1C9AF" w14:textId="01116EB0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A14949" w14:paraId="6355C962" w14:textId="77777777" w:rsidTr="009C5AD3">
        <w:trPr>
          <w:tblHeader/>
        </w:trPr>
        <w:tc>
          <w:tcPr>
            <w:tcW w:w="2216" w:type="pct"/>
          </w:tcPr>
          <w:p w14:paraId="4B422BEC" w14:textId="43D05376" w:rsidR="00600B2D" w:rsidRPr="00585772" w:rsidRDefault="00585772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35959253"/>
            <w:r w:rsidRPr="0058577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3183E718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2836261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7844C52C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2D6FECF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054AD9A8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2FC93DF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A5AAF" w14:textId="68473774" w:rsidR="00600B2D" w:rsidRPr="00A14949" w:rsidRDefault="00913FE7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4175" w:rsidRPr="00A14949" w14:paraId="263F8192" w14:textId="77777777" w:rsidTr="009C5AD3">
        <w:trPr>
          <w:tblHeader/>
        </w:trPr>
        <w:tc>
          <w:tcPr>
            <w:tcW w:w="2216" w:type="pct"/>
          </w:tcPr>
          <w:p w14:paraId="6D1B9E53" w14:textId="13ED073E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4" w:type="pct"/>
            <w:gridSpan w:val="7"/>
          </w:tcPr>
          <w:p w14:paraId="5795BB4E" w14:textId="32337CD6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0"/>
      <w:tr w:rsidR="009C5AD3" w:rsidRPr="00A14949" w14:paraId="10E70A39" w14:textId="77777777" w:rsidTr="009C5AD3">
        <w:tc>
          <w:tcPr>
            <w:tcW w:w="2216" w:type="pct"/>
          </w:tcPr>
          <w:p w14:paraId="5BF052E7" w14:textId="77777777" w:rsidR="009C5AD3" w:rsidRPr="00585772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72CB9243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190133E4" w:rsidR="009C5AD3" w:rsidRPr="00A14949" w:rsidRDefault="00913FE7" w:rsidP="0063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731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40" w:type="pct"/>
          </w:tcPr>
          <w:p w14:paraId="45730CEC" w14:textId="77777777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69C3A03C" w14:textId="08F23C1F" w:rsidR="009C5AD3" w:rsidRPr="00A14949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A11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9C5AD3" w:rsidRPr="00A14949" w14:paraId="46BC4FFD" w14:textId="77777777" w:rsidTr="009C5AD3">
        <w:tc>
          <w:tcPr>
            <w:tcW w:w="2216" w:type="pct"/>
          </w:tcPr>
          <w:p w14:paraId="7D9E1CF0" w14:textId="3A567D21" w:rsidR="009C5AD3" w:rsidRPr="00A14949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06B701E4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2876C40" w14:textId="77777777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9C5AD3" w:rsidRPr="00644324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3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6BF1D1EB" w:rsidR="009C5AD3" w:rsidRPr="00A14949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  <w:r w:rsidR="00731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140" w:type="pct"/>
          </w:tcPr>
          <w:p w14:paraId="274CA64A" w14:textId="77777777" w:rsidR="009C5AD3" w:rsidRPr="00A1494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21C45233" w:rsidR="009C5AD3" w:rsidRPr="00A14949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  <w:r w:rsidR="00A11E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</w:tr>
    </w:tbl>
    <w:p w14:paraId="64BD5403" w14:textId="77777777" w:rsidR="00644324" w:rsidRPr="00A14949" w:rsidRDefault="0064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1"/>
        <w:gridCol w:w="971"/>
        <w:gridCol w:w="234"/>
        <w:gridCol w:w="811"/>
        <w:gridCol w:w="235"/>
        <w:gridCol w:w="1009"/>
        <w:gridCol w:w="234"/>
        <w:gridCol w:w="1156"/>
        <w:gridCol w:w="234"/>
        <w:gridCol w:w="915"/>
        <w:gridCol w:w="234"/>
        <w:gridCol w:w="1015"/>
      </w:tblGrid>
      <w:tr w:rsidR="00E24E76" w:rsidRPr="008D3806" w14:paraId="7FAF4073" w14:textId="77777777" w:rsidTr="00527211">
        <w:trPr>
          <w:tblHeader/>
        </w:trPr>
        <w:tc>
          <w:tcPr>
            <w:tcW w:w="2112" w:type="dxa"/>
            <w:vAlign w:val="bottom"/>
          </w:tcPr>
          <w:p w14:paraId="6C4240F0" w14:textId="39942CB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8" w:type="dxa"/>
            <w:gridSpan w:val="3"/>
            <w:vAlign w:val="bottom"/>
          </w:tcPr>
          <w:p w14:paraId="44C221F6" w14:textId="5F40437D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69DAE0F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9" w:type="dxa"/>
            <w:gridSpan w:val="7"/>
            <w:vAlign w:val="bottom"/>
          </w:tcPr>
          <w:p w14:paraId="4A2B7188" w14:textId="699EA24B" w:rsidR="00E24E76" w:rsidRPr="008D3806" w:rsidRDefault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E76" w:rsidRPr="008D3806" w14:paraId="72182EAE" w14:textId="77777777" w:rsidTr="00527211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01487803" w14:textId="585B14EB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5430C4DC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DFD077C" w14:textId="64D6CBEB" w:rsidR="00E24E76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F150401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44759D5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04DEE16" w14:textId="563BDAC4" w:rsidR="00E24E76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8B39431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C48D93D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C2F744" w14:textId="4C746C82" w:rsidR="00E24E76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F94BA27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37B64AD4" w14:textId="23B1AB7D" w:rsidR="00E24E76" w:rsidRPr="008D3806" w:rsidRDefault="0082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</w:t>
            </w:r>
            <w:r w:rsidR="0052721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ค่าเงิน</w:t>
            </w:r>
            <w:r w:rsidR="00527211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235" w:type="dxa"/>
            <w:vAlign w:val="bottom"/>
          </w:tcPr>
          <w:p w14:paraId="676166C7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EB0D03D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003175E0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483D152" w14:textId="77777777" w:rsidR="00E24E76" w:rsidRPr="008D3806" w:rsidRDefault="00E2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01DA15" w14:textId="51630CEB" w:rsidR="00E24E76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F58A5" w:rsidRPr="008D3806" w14:paraId="05B09794" w14:textId="77777777" w:rsidTr="00527211">
        <w:trPr>
          <w:tblHeader/>
        </w:trPr>
        <w:tc>
          <w:tcPr>
            <w:tcW w:w="2112" w:type="dxa"/>
            <w:vAlign w:val="bottom"/>
          </w:tcPr>
          <w:p w14:paraId="24C3B51C" w14:textId="40CA7495" w:rsidR="00BF58A5" w:rsidRPr="008D3806" w:rsidRDefault="00E2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78" w:type="dxa"/>
            <w:vAlign w:val="bottom"/>
          </w:tcPr>
          <w:p w14:paraId="0307BC3B" w14:textId="0E7F649F" w:rsidR="00BF58A5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14:paraId="5ACCDABB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FF013B8" w14:textId="6E69A2E4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8317E3E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C4E8DD" w14:textId="0387DED6" w:rsidR="00BF58A5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6626460B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559F314" w14:textId="4B333C06" w:rsidR="00BF58A5" w:rsidRPr="008D3806" w:rsidRDefault="0052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6CF335C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5F23C3F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8FDFEFA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32B783E" w14:textId="57A2A413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58A5" w:rsidRPr="008D3806" w14:paraId="3462500A" w14:textId="77777777" w:rsidTr="00527211">
        <w:trPr>
          <w:tblHeader/>
        </w:trPr>
        <w:tc>
          <w:tcPr>
            <w:tcW w:w="2112" w:type="dxa"/>
          </w:tcPr>
          <w:p w14:paraId="62B3ACF4" w14:textId="1D1EFCA5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8" w:type="dxa"/>
            <w:gridSpan w:val="3"/>
          </w:tcPr>
          <w:p w14:paraId="21FF0294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F12BDDC" w14:textId="77777777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9" w:type="dxa"/>
            <w:gridSpan w:val="7"/>
          </w:tcPr>
          <w:p w14:paraId="1D0A6F73" w14:textId="146636CA" w:rsidR="00BF58A5" w:rsidRPr="008D3806" w:rsidRDefault="00BF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353E4" w:rsidRPr="008D3806" w14:paraId="2B55D456" w14:textId="77777777" w:rsidTr="00527211">
        <w:tc>
          <w:tcPr>
            <w:tcW w:w="2112" w:type="dxa"/>
          </w:tcPr>
          <w:p w14:paraId="6806DF47" w14:textId="16A05FFE" w:rsidR="003353E4" w:rsidRPr="00FF7403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6AB08DF8" w14:textId="168EA861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4" w:type="dxa"/>
          </w:tcPr>
          <w:p w14:paraId="12434182" w14:textId="77777777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16" w:type="dxa"/>
          </w:tcPr>
          <w:p w14:paraId="3934C69C" w14:textId="3F0DFC23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8B412DB" w14:textId="77777777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F4440A2" w14:textId="3CA7DEB5" w:rsidR="003353E4" w:rsidRPr="008D3806" w:rsidRDefault="003353E4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8708854" w14:textId="77777777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02AD390" w14:textId="30A12FD0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602F503" w14:textId="77777777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3A7E2253" w14:textId="3F7CC513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3F78EC7" w14:textId="77777777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B2D139B" w14:textId="7D0838ED" w:rsidR="003353E4" w:rsidRPr="008D3806" w:rsidRDefault="003353E4" w:rsidP="0033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772" w:rsidRPr="008D3806" w14:paraId="322EC6B0" w14:textId="77777777" w:rsidTr="00527211">
        <w:tc>
          <w:tcPr>
            <w:tcW w:w="2112" w:type="dxa"/>
          </w:tcPr>
          <w:p w14:paraId="5B7DEA83" w14:textId="13D5E02E" w:rsidR="00585772" w:rsidRPr="00A40893" w:rsidRDefault="00A40893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8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089A9BEE" w14:textId="6BABE015" w:rsidR="00585772" w:rsidRPr="008D3806" w:rsidRDefault="00913FE7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03CC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4" w:type="dxa"/>
          </w:tcPr>
          <w:p w14:paraId="2E5CA200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16" w:type="dxa"/>
          </w:tcPr>
          <w:p w14:paraId="32BF97BE" w14:textId="62D579D1" w:rsidR="00585772" w:rsidRPr="008D3806" w:rsidRDefault="00913FE7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03CC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7B2D2145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625EB0" w14:textId="6C2BDB6D" w:rsidR="00585772" w:rsidRPr="008D3806" w:rsidRDefault="00913FE7" w:rsidP="00BF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BF03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35" w:type="dxa"/>
          </w:tcPr>
          <w:p w14:paraId="11D73AEA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8FBE699" w14:textId="07ECBE50" w:rsidR="00585772" w:rsidRPr="008D3806" w:rsidRDefault="00913FE7" w:rsidP="0052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F74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35" w:type="dxa"/>
          </w:tcPr>
          <w:p w14:paraId="42CA28EA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60906EB9" w14:textId="7501C185" w:rsidR="00585772" w:rsidRPr="008D3806" w:rsidRDefault="00FF7403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FF4A79E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7CF2E45" w14:textId="4AF76B4A" w:rsidR="00585772" w:rsidRPr="008D3806" w:rsidRDefault="00913FE7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F7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F74F15" w:rsidRPr="008D3806" w14:paraId="225BFBFF" w14:textId="77777777" w:rsidTr="00527211">
        <w:tc>
          <w:tcPr>
            <w:tcW w:w="2112" w:type="dxa"/>
          </w:tcPr>
          <w:p w14:paraId="038A4022" w14:textId="5D9CEA4D" w:rsidR="00F74F15" w:rsidRPr="00A40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ค่าเผื่อผลขาดทุนจาก</w:t>
            </w:r>
            <w:r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br/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 การด้อยค่า</w:t>
            </w:r>
          </w:p>
        </w:tc>
        <w:tc>
          <w:tcPr>
            <w:tcW w:w="978" w:type="dxa"/>
          </w:tcPr>
          <w:p w14:paraId="69CB0408" w14:textId="77777777" w:rsidR="00F74F15" w:rsidRPr="00BF03CC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2C66A324" w14:textId="77777777" w:rsidR="00F74F15" w:rsidRPr="008D3806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16" w:type="dxa"/>
          </w:tcPr>
          <w:p w14:paraId="788D55B2" w14:textId="77777777" w:rsidR="00F74F15" w:rsidRPr="00BF03CC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D81A7" w14:textId="77777777" w:rsidR="00F74F15" w:rsidRPr="008D3806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2CC15ED" w14:textId="77777777" w:rsidR="00F74F15" w:rsidRDefault="00F74F15" w:rsidP="00BF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03C467" w14:textId="41A15DE2" w:rsidR="00F74F15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5F926A00" w14:textId="77777777" w:rsidR="00F74F15" w:rsidRPr="008D3806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5518A7B" w14:textId="49AEF454" w:rsidR="00F74F15" w:rsidRDefault="00F74F15" w:rsidP="0052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F95FE3" w14:textId="41341ED8" w:rsidR="00F74F15" w:rsidRDefault="009A43A9" w:rsidP="009A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(23,332)</w:t>
            </w:r>
          </w:p>
        </w:tc>
        <w:tc>
          <w:tcPr>
            <w:tcW w:w="235" w:type="dxa"/>
          </w:tcPr>
          <w:p w14:paraId="0FE051CC" w14:textId="77777777" w:rsidR="00F74F15" w:rsidRPr="008D3806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361B75B0" w14:textId="77777777" w:rsidR="00F74F15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AEB9C8" w14:textId="25292274" w:rsidR="00F74F15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6919E9BF" w14:textId="77777777" w:rsidR="00F74F15" w:rsidRPr="008D3806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667E135" w14:textId="77777777" w:rsidR="00F74F15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2293827" w14:textId="01F9C260" w:rsidR="00F74F15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332</w:t>
            </w: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85772" w:rsidRPr="008D3806" w14:paraId="67B3DC24" w14:textId="77777777" w:rsidTr="00527211">
        <w:tc>
          <w:tcPr>
            <w:tcW w:w="2112" w:type="dxa"/>
          </w:tcPr>
          <w:p w14:paraId="47891B90" w14:textId="072768B3" w:rsidR="00F74F15" w:rsidRPr="008D3806" w:rsidRDefault="00F74F15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8" w:type="dxa"/>
          </w:tcPr>
          <w:p w14:paraId="71F3440B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4" w:type="dxa"/>
          </w:tcPr>
          <w:p w14:paraId="1C8646F2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16" w:type="dxa"/>
          </w:tcPr>
          <w:p w14:paraId="665C6995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24B77C3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43E2645" w14:textId="35B06AC5" w:rsidR="00585772" w:rsidRPr="00585772" w:rsidRDefault="00913FE7" w:rsidP="00BF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</w:t>
            </w:r>
            <w:r w:rsidR="00BF03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235" w:type="dxa"/>
          </w:tcPr>
          <w:p w14:paraId="7F4EE1E8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03D8502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3245DCB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452EF3D6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54D3056" w14:textId="77777777" w:rsidR="00585772" w:rsidRPr="008D3806" w:rsidRDefault="00585772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D4413AE" w14:textId="5697192F" w:rsidR="00585772" w:rsidRPr="008D3806" w:rsidRDefault="00913FE7" w:rsidP="0058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</w:t>
            </w:r>
            <w:r w:rsidR="00F74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067</w:t>
            </w:r>
          </w:p>
        </w:tc>
      </w:tr>
    </w:tbl>
    <w:p w14:paraId="16091B1E" w14:textId="3625B1EF" w:rsidR="00585772" w:rsidRDefault="0058577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8D3806" w14:paraId="1018B978" w14:textId="77777777" w:rsidTr="00297667">
        <w:tc>
          <w:tcPr>
            <w:tcW w:w="2196" w:type="pct"/>
          </w:tcPr>
          <w:p w14:paraId="2F1B00B5" w14:textId="77777777" w:rsidR="00BF03CC" w:rsidRPr="008D3806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3CC" w:rsidRPr="008D3806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762C2C75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6BD5098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35D66E4C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2F87573D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6873D49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5A95AE2C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3CC" w:rsidRPr="008D3806" w14:paraId="4C59274C" w14:textId="77777777" w:rsidTr="00297667">
        <w:tc>
          <w:tcPr>
            <w:tcW w:w="2196" w:type="pct"/>
            <w:shd w:val="clear" w:color="auto" w:fill="auto"/>
          </w:tcPr>
          <w:p w14:paraId="7DD26D71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02" w:type="pct"/>
          </w:tcPr>
          <w:p w14:paraId="0CBD7B12" w14:textId="7A8E334A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5C270E1F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49E913E8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</w:tcPr>
          <w:p w14:paraId="2BB5F313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55A4DEC0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3663AD0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41484B9A" w:rsidR="00BF03CC" w:rsidRPr="008D3806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F03CC" w:rsidRPr="008D3806" w14:paraId="137D5343" w14:textId="77777777" w:rsidTr="00297667">
        <w:tc>
          <w:tcPr>
            <w:tcW w:w="2196" w:type="pct"/>
          </w:tcPr>
          <w:p w14:paraId="134567B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5AD3" w:rsidRPr="008D3806" w14:paraId="6A0A97CC" w14:textId="77777777" w:rsidTr="00297667">
        <w:tc>
          <w:tcPr>
            <w:tcW w:w="2196" w:type="pct"/>
          </w:tcPr>
          <w:p w14:paraId="49EFFBD1" w14:textId="77777777" w:rsidR="009C5AD3" w:rsidRPr="008D3806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098FDF04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5BBCBDE1" w:rsidR="009C5AD3" w:rsidRPr="008D3806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C5A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37" w:type="pct"/>
          </w:tcPr>
          <w:p w14:paraId="54A1A013" w14:textId="77777777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463BD237" w:rsidR="009C5AD3" w:rsidRPr="008D3806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9C5A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9C5AD3" w:rsidRPr="008D3806" w14:paraId="62835742" w14:textId="77777777" w:rsidTr="00297667">
        <w:tc>
          <w:tcPr>
            <w:tcW w:w="2196" w:type="pct"/>
          </w:tcPr>
          <w:p w14:paraId="37C7D299" w14:textId="77777777" w:rsidR="009C5AD3" w:rsidRPr="008D3806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4F92066" w14:textId="77777777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9C5AD3" w:rsidRPr="00043F4B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0E251F47" w:rsidR="009C5AD3" w:rsidRPr="008D3806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9C5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137" w:type="pct"/>
          </w:tcPr>
          <w:p w14:paraId="315B065F" w14:textId="77777777" w:rsidR="009C5AD3" w:rsidRPr="008D3806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0E980E54" w:rsidR="009C5AD3" w:rsidRPr="008D3806" w:rsidRDefault="00913FE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9C5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</w:p>
        </w:tc>
      </w:tr>
    </w:tbl>
    <w:p w14:paraId="5F27F710" w14:textId="1B3E0778" w:rsidR="00BF03CC" w:rsidRDefault="00BF03C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9"/>
        <w:gridCol w:w="978"/>
        <w:gridCol w:w="60"/>
        <w:gridCol w:w="174"/>
        <w:gridCol w:w="60"/>
        <w:gridCol w:w="957"/>
        <w:gridCol w:w="236"/>
        <w:gridCol w:w="1012"/>
        <w:gridCol w:w="236"/>
        <w:gridCol w:w="923"/>
        <w:gridCol w:w="236"/>
        <w:gridCol w:w="920"/>
        <w:gridCol w:w="236"/>
        <w:gridCol w:w="1088"/>
      </w:tblGrid>
      <w:tr w:rsidR="00ED38E4" w:rsidRPr="008D3806" w14:paraId="6ACE053F" w14:textId="77777777" w:rsidTr="009D1381">
        <w:trPr>
          <w:tblHeader/>
        </w:trPr>
        <w:tc>
          <w:tcPr>
            <w:tcW w:w="2109" w:type="dxa"/>
            <w:vAlign w:val="bottom"/>
          </w:tcPr>
          <w:p w14:paraId="4B2FFBBE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5"/>
            <w:vAlign w:val="bottom"/>
          </w:tcPr>
          <w:p w14:paraId="0AD98ADC" w14:textId="74C36915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6B0BD70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51" w:type="dxa"/>
            <w:gridSpan w:val="7"/>
            <w:vAlign w:val="bottom"/>
          </w:tcPr>
          <w:p w14:paraId="55604F46" w14:textId="5B605828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D38E4" w:rsidRPr="008D3806" w14:paraId="6C6E7D05" w14:textId="77777777" w:rsidTr="009D1381">
        <w:trPr>
          <w:tblHeader/>
        </w:trPr>
        <w:tc>
          <w:tcPr>
            <w:tcW w:w="2109" w:type="dxa"/>
            <w:shd w:val="clear" w:color="auto" w:fill="auto"/>
            <w:vAlign w:val="bottom"/>
          </w:tcPr>
          <w:p w14:paraId="7CAC3366" w14:textId="5F33D725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53CD772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A22394F" w14:textId="71D3A45A" w:rsidR="00ED38E4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4DFD6025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5E3A1F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5E8601A" w14:textId="5C3FA744" w:rsidR="00ED38E4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EBB78B3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91227CB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88D7C7F" w14:textId="67B0D415" w:rsidR="00ED38E4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6EE079A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4A67544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0ED6EC4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FBF56D4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A72E625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4F3FF32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F91EE45" w14:textId="75561F68" w:rsidR="00ED38E4" w:rsidRPr="008D3806" w:rsidRDefault="009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33705D" w:rsidRPr="008D3806" w14:paraId="3473ADF0" w14:textId="77777777" w:rsidTr="009D1381">
        <w:trPr>
          <w:tblHeader/>
        </w:trPr>
        <w:tc>
          <w:tcPr>
            <w:tcW w:w="2109" w:type="dxa"/>
            <w:vAlign w:val="bottom"/>
          </w:tcPr>
          <w:p w14:paraId="65BF0C3F" w14:textId="253A5050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8" w:type="dxa"/>
            <w:gridSpan w:val="2"/>
            <w:vAlign w:val="bottom"/>
          </w:tcPr>
          <w:p w14:paraId="6D45A839" w14:textId="4B705270" w:rsidR="0033705D" w:rsidRPr="008D3806" w:rsidRDefault="00913FE7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gridSpan w:val="2"/>
            <w:vAlign w:val="bottom"/>
          </w:tcPr>
          <w:p w14:paraId="24537CA8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1E20CE1" w14:textId="306C0B90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4814D108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1A3E9B5" w14:textId="0D21EDC8" w:rsidR="0033705D" w:rsidRPr="008D3806" w:rsidRDefault="00913FE7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6849C1BB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09A223C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42048F0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59B03D1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6EE4097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D30CEA0" w14:textId="7BB6D20A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38E4" w:rsidRPr="008D3806" w14:paraId="174F8CB7" w14:textId="77777777" w:rsidTr="009D1381">
        <w:trPr>
          <w:tblHeader/>
        </w:trPr>
        <w:tc>
          <w:tcPr>
            <w:tcW w:w="2109" w:type="dxa"/>
          </w:tcPr>
          <w:p w14:paraId="54E4938C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5"/>
          </w:tcPr>
          <w:p w14:paraId="5FFD4703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29A202D" w14:textId="77777777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1" w:type="dxa"/>
            <w:gridSpan w:val="7"/>
          </w:tcPr>
          <w:p w14:paraId="3DD108E8" w14:textId="2028370B" w:rsidR="00ED38E4" w:rsidRPr="008D3806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3705D" w:rsidRPr="008D3806" w14:paraId="1830A622" w14:textId="77777777" w:rsidTr="009D1381">
        <w:tc>
          <w:tcPr>
            <w:tcW w:w="2109" w:type="dxa"/>
          </w:tcPr>
          <w:p w14:paraId="13F3A542" w14:textId="0A64BEA8" w:rsidR="0033705D" w:rsidRPr="00585772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05179917" w14:textId="380A3A04" w:rsidR="0033705D" w:rsidRPr="008D3806" w:rsidRDefault="00DB09F2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gridSpan w:val="2"/>
          </w:tcPr>
          <w:p w14:paraId="7558BF19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68A827AD" w14:textId="448A4DE8" w:rsidR="0033705D" w:rsidRPr="008D3806" w:rsidRDefault="00913FE7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09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60712F5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86F0531" w14:textId="3F325E30" w:rsidR="0033705D" w:rsidRPr="008D3806" w:rsidRDefault="00DB09F2" w:rsidP="00D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26E784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5D8C8E10" w14:textId="33696AC0" w:rsidR="0033705D" w:rsidRPr="008D3806" w:rsidRDefault="00913FE7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DB09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432F737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6242FF66" w14:textId="06716F9A" w:rsidR="0033705D" w:rsidRPr="008D3806" w:rsidRDefault="00DB09F2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4CE72A" w14:textId="77777777" w:rsidR="0033705D" w:rsidRPr="008D3806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44CFA72" w14:textId="56CD83F1" w:rsidR="0033705D" w:rsidRPr="008D3806" w:rsidRDefault="00913FE7" w:rsidP="009D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851"/>
              </w:tabs>
              <w:spacing w:line="240" w:lineRule="auto"/>
              <w:ind w:left="-95" w:right="-2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DB09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10D79" w:rsidRPr="008D3806" w14:paraId="72BBF24F" w14:textId="77777777" w:rsidTr="009D1381">
        <w:tc>
          <w:tcPr>
            <w:tcW w:w="2109" w:type="dxa"/>
          </w:tcPr>
          <w:p w14:paraId="37823046" w14:textId="528D01B0" w:rsidR="00B10D79" w:rsidRPr="008D3806" w:rsidRDefault="00F74F1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8" w:type="dxa"/>
          </w:tcPr>
          <w:p w14:paraId="1882C0C1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6B2975FE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30A06EDC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9C2D2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8439E0B" w14:textId="58AE9C96" w:rsidR="00B10D79" w:rsidRPr="008D3806" w:rsidRDefault="00DB09F2" w:rsidP="00D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130F32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573ACD1A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B336B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45504299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7C04C" w14:textId="77777777" w:rsidR="00B10D79" w:rsidRPr="008D3806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38FFD9" w14:textId="1796503A" w:rsidR="00B10D79" w:rsidRPr="008D3806" w:rsidRDefault="00913FE7" w:rsidP="009D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DB0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595D6FE8" w14:textId="06869E93" w:rsidR="00C0651D" w:rsidRDefault="00C0651D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57E1483" w14:textId="00E5DEC1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D9F3AA7" w14:textId="3099D669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C352E6" w14:textId="18500E19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2398A51" w14:textId="047C3496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BFA108C" w14:textId="33598B39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D3EE4AC" w14:textId="40D76197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1C7C628" w14:textId="77777777" w:rsidR="00F74F15" w:rsidRDefault="00F74F15" w:rsidP="00193F4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848A1B" w14:textId="26CC33A0" w:rsidR="00C0651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สัญญาที่สำคัญกับกิจการที่เกี่ยวข้องกัน</w:t>
      </w:r>
    </w:p>
    <w:p w14:paraId="02E537AD" w14:textId="2E95A451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DCD814F" w14:textId="0CB250DF" w:rsidR="00DB09F2" w:rsidRP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89B6C47" w14:textId="5E35A183" w:rsidR="00DB09F2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D24D3DD" w14:textId="48E09FF3" w:rsidR="00DB09F2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6C650A56" w14:textId="3A6DFF70" w:rsidR="00DB09F2" w:rsidRPr="00DB09F2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366C5BD2" w14:textId="28ED35DE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2F3858BF" w14:textId="7F291F23" w:rsidR="00DB09F2" w:rsidRDefault="00DB09F2" w:rsidP="0082050F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B09F2">
        <w:rPr>
          <w:rFonts w:ascii="Angsana New" w:hAnsi="Angsana New" w:cs="Angsana New"/>
          <w:sz w:val="28"/>
          <w:szCs w:val="28"/>
        </w:rPr>
        <w:t xml:space="preserve">M.C.S </w:t>
      </w:r>
      <w:r w:rsidR="00C278AC">
        <w:rPr>
          <w:rFonts w:ascii="Angsana New" w:hAnsi="Angsana New" w:cs="Angsana New"/>
          <w:sz w:val="28"/>
          <w:szCs w:val="28"/>
        </w:rPr>
        <w:t xml:space="preserve">- </w:t>
      </w:r>
      <w:r w:rsidRPr="00DB09F2">
        <w:rPr>
          <w:rFonts w:ascii="Angsana New" w:hAnsi="Angsana New" w:cs="Angsana New"/>
          <w:sz w:val="28"/>
          <w:szCs w:val="28"/>
        </w:rPr>
        <w:t>Japan Co.,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85A54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</w:t>
      </w:r>
      <w:proofErr w:type="gramStart"/>
      <w:r w:rsidR="00D85A54" w:rsidRPr="00D85A54">
        <w:rPr>
          <w:rFonts w:ascii="Angsana New" w:hAnsi="Angsana New" w:cs="Angsana New" w:hint="cs"/>
          <w:sz w:val="28"/>
          <w:szCs w:val="28"/>
          <w:cs/>
        </w:rPr>
        <w:t>บริษัทมีภาระผูกพันในการจ่ายค่า</w:t>
      </w:r>
      <w:r w:rsidR="00D85A54">
        <w:rPr>
          <w:rFonts w:ascii="Angsana New" w:hAnsi="Angsana New" w:cs="Angsana New" w:hint="cs"/>
          <w:sz w:val="28"/>
          <w:szCs w:val="28"/>
          <w:cs/>
        </w:rPr>
        <w:t>บริการ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="00D85A54" w:rsidRPr="00D85A54">
        <w:rPr>
          <w:rFonts w:ascii="Angsana New" w:hAnsi="Angsana New" w:cs="Angsana New"/>
          <w:sz w:val="28"/>
          <w:szCs w:val="28"/>
          <w:cs/>
        </w:rPr>
        <w:t xml:space="preserve">  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สัญญามีกำหนดระยะเวลาภายในหนึ่งปีต่อสัญญาโดยอัตโนมัติจนกว่าฝ่ายหนึ่งฝ่ายใดจะบอกยกเลิก</w:t>
      </w:r>
      <w:proofErr w:type="gramEnd"/>
    </w:p>
    <w:p w14:paraId="2A42133F" w14:textId="43E92690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53040B6" w14:textId="5147BAD8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7777777" w:rsidR="00BB102D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56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BB102D" w:rsidRPr="00BB102D" w14:paraId="36C49647" w14:textId="77777777" w:rsidTr="004D7893">
        <w:trPr>
          <w:trHeight w:val="385"/>
          <w:tblHeader/>
        </w:trPr>
        <w:tc>
          <w:tcPr>
            <w:tcW w:w="3240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02D" w:rsidRPr="00BB102D" w14:paraId="5A44E003" w14:textId="77777777" w:rsidTr="004D7893">
        <w:trPr>
          <w:trHeight w:val="385"/>
          <w:tblHeader/>
        </w:trPr>
        <w:tc>
          <w:tcPr>
            <w:tcW w:w="3240" w:type="dxa"/>
          </w:tcPr>
          <w:p w14:paraId="2EC5FD0F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7C89E510" w14:textId="62E37DBF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12594FE" w14:textId="30E0B013" w:rsidR="00BB102D" w:rsidRPr="00BB102D" w:rsidRDefault="00913FE7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9D1A99E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B64E7F7" w14:textId="53646A12" w:rsidR="00BB102D" w:rsidRPr="00BB102D" w:rsidRDefault="00913FE7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1923D935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507E14" w14:textId="70D34EB5" w:rsidR="00BB102D" w:rsidRPr="00BB102D" w:rsidRDefault="00913FE7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" w:type="dxa"/>
          </w:tcPr>
          <w:p w14:paraId="1E01851B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3B5C2D5B" w14:textId="36CB9F18" w:rsidR="00BB102D" w:rsidRPr="00BB102D" w:rsidRDefault="00913FE7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74418479" w14:textId="77777777" w:rsidTr="004D7893">
        <w:trPr>
          <w:trHeight w:val="385"/>
        </w:trPr>
        <w:tc>
          <w:tcPr>
            <w:tcW w:w="3240" w:type="dxa"/>
          </w:tcPr>
          <w:p w14:paraId="45F99B0E" w14:textId="10A1A21C" w:rsidR="00B30C51" w:rsidRPr="00D85A54" w:rsidRDefault="00D85A54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56" w:type="dxa"/>
          </w:tcPr>
          <w:p w14:paraId="13BE36EA" w14:textId="5B9C08C2" w:rsidR="00B30C51" w:rsidRPr="004D7893" w:rsidRDefault="004D789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4D7893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15" w:type="dxa"/>
          </w:tcPr>
          <w:p w14:paraId="034D65C9" w14:textId="6080E13F" w:rsidR="00B30C51" w:rsidRPr="00BB102D" w:rsidRDefault="00913FE7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4B467B07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EA9F6C" w14:textId="0C6E5207" w:rsidR="00B30C51" w:rsidRPr="00BB102D" w:rsidRDefault="00913FE7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68F2E7F2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B91677" w14:textId="5F977240" w:rsidR="00B30C51" w:rsidRPr="00BB102D" w:rsidRDefault="00913FE7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80" w:type="dxa"/>
          </w:tcPr>
          <w:p w14:paraId="5C9FAE1E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74E79B66" w14:textId="344339AE" w:rsidR="00B30C51" w:rsidRPr="00BB102D" w:rsidRDefault="00913FE7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30C51" w:rsidRPr="00BB102D" w14:paraId="43280C49" w14:textId="77777777" w:rsidTr="004D7893">
        <w:trPr>
          <w:gridAfter w:val="1"/>
          <w:wAfter w:w="8" w:type="dxa"/>
          <w:trHeight w:val="399"/>
        </w:trPr>
        <w:tc>
          <w:tcPr>
            <w:tcW w:w="3240" w:type="dxa"/>
          </w:tcPr>
          <w:p w14:paraId="1F52B8C5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438723B3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3271647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C51" w:rsidRPr="00BB102D" w14:paraId="695266F9" w14:textId="77777777" w:rsidTr="004D7893">
        <w:trPr>
          <w:trHeight w:val="399"/>
        </w:trPr>
        <w:tc>
          <w:tcPr>
            <w:tcW w:w="3240" w:type="dxa"/>
          </w:tcPr>
          <w:p w14:paraId="726C2B4D" w14:textId="0FBC746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="0082050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B102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56" w:type="dxa"/>
          </w:tcPr>
          <w:p w14:paraId="3AC6208F" w14:textId="15F45908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BE3E4" w14:textId="4EFBD7B3" w:rsidR="00B30C51" w:rsidRPr="00B41FC3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776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  <w:tc>
          <w:tcPr>
            <w:tcW w:w="236" w:type="dxa"/>
          </w:tcPr>
          <w:p w14:paraId="57C288C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D062A29" w14:textId="38B2C902" w:rsidR="00B30C51" w:rsidRPr="00DE5448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697</w:t>
            </w:r>
            <w:r w:rsidR="00923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  <w:tc>
          <w:tcPr>
            <w:tcW w:w="266" w:type="dxa"/>
          </w:tcPr>
          <w:p w14:paraId="508C4800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3116D" w14:textId="5B21790E" w:rsidR="00B30C51" w:rsidRPr="00F515F5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703</w:t>
            </w:r>
            <w:r w:rsidR="00923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280" w:type="dxa"/>
          </w:tcPr>
          <w:p w14:paraId="60B04BE0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665BC2F0" w14:textId="08F16CC9" w:rsidR="00B30C51" w:rsidRPr="00DE5448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578</w:t>
            </w:r>
            <w:r w:rsidR="00923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</w:tr>
      <w:tr w:rsidR="00B30C51" w:rsidRPr="00BB102D" w14:paraId="7012C8D5" w14:textId="77777777" w:rsidTr="004D7893">
        <w:trPr>
          <w:trHeight w:val="399"/>
        </w:trPr>
        <w:tc>
          <w:tcPr>
            <w:tcW w:w="3240" w:type="dxa"/>
          </w:tcPr>
          <w:p w14:paraId="3E8653BA" w14:textId="6EA39E14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dxa"/>
          </w:tcPr>
          <w:p w14:paraId="4246DA5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84B" w14:textId="344F27F1" w:rsidR="00B30C51" w:rsidRPr="000B6CF1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776</w:t>
            </w:r>
            <w:r w:rsidR="008308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</w:tcPr>
          <w:p w14:paraId="4A37C32C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847453A" w14:textId="57D71229" w:rsidR="00B30C51" w:rsidRPr="00BB102D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66" w:type="dxa"/>
          </w:tcPr>
          <w:p w14:paraId="41379E8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6CB" w14:textId="70F5E573" w:rsidR="00B30C51" w:rsidRPr="00BB102D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="009234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280" w:type="dxa"/>
          </w:tcPr>
          <w:p w14:paraId="0C1075FE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6E8B463F" w14:textId="4D39C449" w:rsidR="00B30C51" w:rsidRPr="00BB102D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578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993</w:t>
            </w:r>
          </w:p>
        </w:tc>
      </w:tr>
      <w:tr w:rsidR="00B30C51" w:rsidRPr="00BB102D" w14:paraId="5E353C5E" w14:textId="77777777" w:rsidTr="004D7893">
        <w:trPr>
          <w:trHeight w:val="399"/>
        </w:trPr>
        <w:tc>
          <w:tcPr>
            <w:tcW w:w="3240" w:type="dxa"/>
          </w:tcPr>
          <w:p w14:paraId="6A548207" w14:textId="6DDD0855" w:rsidR="00A5179A" w:rsidRDefault="00B30C51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="00F74F15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</w:t>
            </w:r>
            <w:r w:rsidR="00E06A6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ผลขาดทุนจากการด้อยค่า</w:t>
            </w:r>
            <w:r w:rsidR="00A5179A">
              <w:rPr>
                <w:rFonts w:ascii="Angsana New" w:eastAsia="Calibri" w:hAnsi="Angsana New" w:cs="Angsana New"/>
                <w:b/>
                <w:sz w:val="28"/>
                <w:szCs w:val="28"/>
              </w:rPr>
              <w:t>/</w:t>
            </w:r>
          </w:p>
          <w:p w14:paraId="19454CFB" w14:textId="6193F3C0" w:rsidR="00B30C51" w:rsidRPr="00F74F15" w:rsidRDefault="004D7893" w:rsidP="00A5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6" w:type="dxa"/>
          </w:tcPr>
          <w:p w14:paraId="12A6E99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058DC7E7" w:rsidR="00B30C51" w:rsidRPr="000B6CF1" w:rsidRDefault="00B41FC3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971</w:t>
            </w: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D6D2D0C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660A97" w14:textId="30765036" w:rsidR="00B30C51" w:rsidRPr="00DE5448" w:rsidRDefault="00B30C51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-4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Pr="00DE54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35B1059E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6A9BD6E6" w:rsidR="00B30C51" w:rsidRPr="00B41FC3" w:rsidRDefault="00B41FC3" w:rsidP="00B41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80" w:type="dxa"/>
          </w:tcPr>
          <w:p w14:paraId="762A184E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03D1E6FD" w:rsidR="00B30C51" w:rsidRPr="00DE5448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E54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0C51" w:rsidRPr="00BB102D" w14:paraId="29D99F8D" w14:textId="77777777" w:rsidTr="004D7893">
        <w:trPr>
          <w:trHeight w:val="399"/>
        </w:trPr>
        <w:tc>
          <w:tcPr>
            <w:tcW w:w="3240" w:type="dxa"/>
          </w:tcPr>
          <w:p w14:paraId="38D1986D" w14:textId="03DEB6C3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</w:tcPr>
          <w:p w14:paraId="5BD1558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21698EB7" w:rsidR="00B30C51" w:rsidRPr="000B6CF1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</w:t>
            </w:r>
            <w:r w:rsidR="008308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6F6F97F1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03E4B0FA" w:rsidR="00B30C51" w:rsidRPr="00BB102D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622"/>
                <w:tab w:val="left" w:pos="720"/>
                <w:tab w:val="left" w:pos="817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601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66" w:type="dxa"/>
          </w:tcPr>
          <w:p w14:paraId="4CBEC005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243979B4" w:rsidR="00B30C51" w:rsidRPr="00BB102D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="009234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280" w:type="dxa"/>
          </w:tcPr>
          <w:p w14:paraId="4A68272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416E7700" w:rsidR="00B30C51" w:rsidRPr="00BB102D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578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993</w:t>
            </w:r>
          </w:p>
        </w:tc>
      </w:tr>
      <w:tr w:rsidR="00B30C51" w:rsidRPr="00BB102D" w14:paraId="10667E92" w14:textId="77777777" w:rsidTr="004D7893">
        <w:trPr>
          <w:trHeight w:val="399"/>
        </w:trPr>
        <w:tc>
          <w:tcPr>
            <w:tcW w:w="3240" w:type="dxa"/>
          </w:tcPr>
          <w:p w14:paraId="3AB1F5D4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583088A0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4E52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C2784B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31B5406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A732141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F817F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CA7B889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95F199D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41FC3" w:rsidRPr="00BB102D" w14:paraId="19112DD4" w14:textId="77777777" w:rsidTr="004D7893">
        <w:trPr>
          <w:trHeight w:val="399"/>
        </w:trPr>
        <w:tc>
          <w:tcPr>
            <w:tcW w:w="3240" w:type="dxa"/>
          </w:tcPr>
          <w:p w14:paraId="579D9BE1" w14:textId="787EE59E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56" w:type="dxa"/>
          </w:tcPr>
          <w:p w14:paraId="5471E752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0C413CD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385F3C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6AA70BE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3B3EAE2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46D357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0269888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3B670C6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06A61" w:rsidRPr="00BB102D" w14:paraId="3AFEE4FA" w14:textId="77777777" w:rsidTr="004D7893">
        <w:trPr>
          <w:trHeight w:val="399"/>
        </w:trPr>
        <w:tc>
          <w:tcPr>
            <w:tcW w:w="3240" w:type="dxa"/>
          </w:tcPr>
          <w:p w14:paraId="3CE2705A" w14:textId="2E813F40" w:rsidR="00E06A61" w:rsidRPr="00E06A61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6" w:type="dxa"/>
          </w:tcPr>
          <w:p w14:paraId="55FCF90C" w14:textId="5CFC29A4" w:rsidR="00E06A61" w:rsidRPr="004D7893" w:rsidRDefault="00913FE7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4EB1EB8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065F1F" w14:textId="77777777" w:rsidR="00E06A61" w:rsidRPr="00BB102D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E7BFFC8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6105520" w14:textId="77777777" w:rsidR="00E06A61" w:rsidRPr="00BB102D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E92AE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D6DDFD3" w14:textId="77777777" w:rsidR="00E06A61" w:rsidRPr="00BB102D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B30677C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06A61" w:rsidRPr="00BB102D" w14:paraId="56FA8D11" w14:textId="77777777" w:rsidTr="004D7893">
        <w:trPr>
          <w:trHeight w:val="399"/>
        </w:trPr>
        <w:tc>
          <w:tcPr>
            <w:tcW w:w="3240" w:type="dxa"/>
          </w:tcPr>
          <w:p w14:paraId="24FCE496" w14:textId="38FD1543" w:rsidR="00E06A61" w:rsidRPr="004D7893" w:rsidRDefault="00E06A61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956" w:type="dxa"/>
          </w:tcPr>
          <w:p w14:paraId="14DA21F7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F55C18C" w14:textId="46A64FA1" w:rsidR="00E06A61" w:rsidRPr="00BB102D" w:rsidRDefault="00E06A6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138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ECFE7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FAACC06" w14:textId="7549BD5C" w:rsidR="00E06A61" w:rsidRPr="00BB102D" w:rsidRDefault="00E06A6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138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661ECBA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C380A6" w14:textId="4AFC0F55" w:rsidR="00E06A61" w:rsidRPr="00BB102D" w:rsidRDefault="00913FE7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="00E06A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280" w:type="dxa"/>
          </w:tcPr>
          <w:p w14:paraId="482B3B6B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D934CEA" w14:textId="1E2BAEB1" w:rsidR="00E06A61" w:rsidRPr="00BB102D" w:rsidRDefault="00913FE7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278</w:t>
            </w:r>
            <w:r w:rsidR="00E06A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</w:tr>
      <w:tr w:rsidR="00E06A61" w:rsidRPr="00633E47" w14:paraId="106DDF44" w14:textId="77777777" w:rsidTr="00A92D47">
        <w:trPr>
          <w:trHeight w:val="399"/>
        </w:trPr>
        <w:tc>
          <w:tcPr>
            <w:tcW w:w="3240" w:type="dxa"/>
          </w:tcPr>
          <w:p w14:paraId="751BDF68" w14:textId="6025863A" w:rsidR="00E06A61" w:rsidRDefault="00E06A61" w:rsidP="004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  <w:r w:rsidR="004D789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6" w:type="dxa"/>
          </w:tcPr>
          <w:p w14:paraId="495693AA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667" w14:textId="77777777" w:rsidR="00E06A61" w:rsidRPr="009D1381" w:rsidRDefault="00E06A6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138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41587F" w14:textId="77777777" w:rsidR="00E06A61" w:rsidRPr="009D1381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9ECDA20" w14:textId="77777777" w:rsidR="00E06A61" w:rsidRPr="009D1381" w:rsidRDefault="00E06A6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138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E78DD3C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17F2" w14:textId="27316490" w:rsidR="00E06A61" w:rsidRPr="00633E47" w:rsidRDefault="00913FE7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E06A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454</w:t>
            </w:r>
          </w:p>
        </w:tc>
        <w:tc>
          <w:tcPr>
            <w:tcW w:w="280" w:type="dxa"/>
          </w:tcPr>
          <w:p w14:paraId="59BF6DE3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1FE7888A" w14:textId="49E7591E" w:rsidR="00E06A61" w:rsidRPr="00633E47" w:rsidRDefault="00913FE7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E06A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</w:tr>
      <w:tr w:rsidR="006517D9" w:rsidRPr="00633E47" w14:paraId="3DF1DF26" w14:textId="77777777" w:rsidTr="00A92D47">
        <w:trPr>
          <w:trHeight w:val="399"/>
        </w:trPr>
        <w:tc>
          <w:tcPr>
            <w:tcW w:w="3240" w:type="dxa"/>
          </w:tcPr>
          <w:p w14:paraId="1154612B" w14:textId="77777777" w:rsidR="006517D9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6D2059A1" w14:textId="77777777" w:rsidR="006517D9" w:rsidRPr="00BB102D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B595F" w14:textId="6FF750F5" w:rsidR="006517D9" w:rsidRPr="004D7893" w:rsidRDefault="006517D9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78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4049EE" w14:textId="77777777" w:rsidR="006517D9" w:rsidRPr="004D7893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661270C" w14:textId="6B4867CE" w:rsidR="006517D9" w:rsidRPr="004D7893" w:rsidRDefault="006517D9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78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823CD4D" w14:textId="77777777" w:rsidR="006517D9" w:rsidRPr="004D7893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E9ED" w14:textId="10734AFF" w:rsidR="006517D9" w:rsidRPr="004D7893" w:rsidRDefault="00913FE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163</w:t>
            </w:r>
            <w:r w:rsidR="004D7893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  <w:tc>
          <w:tcPr>
            <w:tcW w:w="280" w:type="dxa"/>
          </w:tcPr>
          <w:p w14:paraId="3925F29A" w14:textId="77777777" w:rsidR="006517D9" w:rsidRPr="004D7893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FD8DF0C" w14:textId="0BB5E406" w:rsidR="006517D9" w:rsidRPr="004D7893" w:rsidRDefault="00913FE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291</w:t>
            </w:r>
            <w:r w:rsidR="004D7893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</w:tr>
      <w:tr w:rsidR="00A92D47" w:rsidRPr="00633E47" w14:paraId="75A8AA7D" w14:textId="77777777" w:rsidTr="00A92D47">
        <w:trPr>
          <w:trHeight w:val="399"/>
        </w:trPr>
        <w:tc>
          <w:tcPr>
            <w:tcW w:w="3240" w:type="dxa"/>
          </w:tcPr>
          <w:p w14:paraId="039072CB" w14:textId="77777777" w:rsidR="00A92D47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57908F71" w14:textId="77777777" w:rsidR="00A92D47" w:rsidRPr="00BB102D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DBB6A5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AB48E" w14:textId="77777777" w:rsidR="00A92D47" w:rsidRPr="004D7893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EED728B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65018DD" w14:textId="77777777" w:rsidR="00A92D47" w:rsidRPr="004D7893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9D68C02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6C60BA2" w14:textId="77777777" w:rsidR="00A92D47" w:rsidRPr="004D7893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6B916B3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4F15" w:rsidRPr="00BB102D" w14:paraId="203A23F1" w14:textId="77777777" w:rsidTr="00913FE7">
        <w:trPr>
          <w:trHeight w:val="399"/>
        </w:trPr>
        <w:tc>
          <w:tcPr>
            <w:tcW w:w="3240" w:type="dxa"/>
          </w:tcPr>
          <w:p w14:paraId="28756D78" w14:textId="1933205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3BF55615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DF43407" w14:textId="17FD4D87" w:rsidR="00F74F15" w:rsidRPr="008308DC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2C7CC690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DA49DE" w14:textId="288C784B" w:rsidR="00F74F15" w:rsidRPr="008308DC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5650B565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4BC52C" w14:textId="1870386D" w:rsidR="00F74F15" w:rsidRPr="008308DC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80" w:type="dxa"/>
          </w:tcPr>
          <w:p w14:paraId="02D80EE4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35BFF581" w14:textId="17E40ADE" w:rsidR="00F74F15" w:rsidRPr="008308DC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74F15" w:rsidRPr="00BB102D" w14:paraId="3F0B8866" w14:textId="77777777" w:rsidTr="00913FE7">
        <w:trPr>
          <w:trHeight w:val="399"/>
        </w:trPr>
        <w:tc>
          <w:tcPr>
            <w:tcW w:w="3240" w:type="dxa"/>
          </w:tcPr>
          <w:p w14:paraId="1032EC5D" w14:textId="77777777" w:rsidR="00F74F15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0CA264E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06" w:type="dxa"/>
            <w:gridSpan w:val="8"/>
            <w:shd w:val="clear" w:color="auto" w:fill="auto"/>
          </w:tcPr>
          <w:p w14:paraId="58BF5422" w14:textId="3C36BB4B" w:rsidR="00F74F15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4F15" w:rsidRPr="00BB102D" w14:paraId="64927A61" w14:textId="77777777" w:rsidTr="004D7893">
        <w:trPr>
          <w:trHeight w:val="399"/>
        </w:trPr>
        <w:tc>
          <w:tcPr>
            <w:tcW w:w="3240" w:type="dxa"/>
          </w:tcPr>
          <w:p w14:paraId="2929E2A6" w14:textId="7E8A19CB" w:rsidR="00F74F15" w:rsidRPr="00F74F15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56" w:type="dxa"/>
          </w:tcPr>
          <w:p w14:paraId="46E8B593" w14:textId="77777777" w:rsidR="00F74F15" w:rsidRPr="00BB102D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88A95E0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4AB89" w14:textId="77777777" w:rsidR="00F74F15" w:rsidRPr="008308DC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557597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8D255B" w14:textId="77777777" w:rsidR="00F74F15" w:rsidRPr="008308DC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DEE582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F1770B6" w14:textId="77777777" w:rsidR="00F74F15" w:rsidRPr="008308DC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14BD0B4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4F15" w:rsidRPr="00BB102D" w14:paraId="77CF111E" w14:textId="77777777" w:rsidTr="004D7893">
        <w:trPr>
          <w:trHeight w:val="399"/>
        </w:trPr>
        <w:tc>
          <w:tcPr>
            <w:tcW w:w="3240" w:type="dxa"/>
          </w:tcPr>
          <w:p w14:paraId="524D2062" w14:textId="389B20B3" w:rsidR="00F74F15" w:rsidRDefault="00A92D47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  <w:r w:rsidR="00F74F15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</w:t>
            </w:r>
            <w:r w:rsidR="00F74F15">
              <w:rPr>
                <w:rFonts w:ascii="Angsana New" w:hAnsi="Angsana New" w:cs="Angsana New" w:hint="cs"/>
                <w:sz w:val="28"/>
                <w:szCs w:val="28"/>
                <w:cs/>
              </w:rPr>
              <w:t>ระกันผลงาน</w:t>
            </w:r>
          </w:p>
        </w:tc>
        <w:tc>
          <w:tcPr>
            <w:tcW w:w="956" w:type="dxa"/>
          </w:tcPr>
          <w:p w14:paraId="73E023A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C54FAD" w14:textId="18D1706D" w:rsidR="00F74F15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184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236" w:type="dxa"/>
          </w:tcPr>
          <w:p w14:paraId="448EAA17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201324" w14:textId="06AAE440" w:rsidR="00F74F15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266" w:type="dxa"/>
          </w:tcPr>
          <w:p w14:paraId="598B1D4D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EFE8EA" w14:textId="749C2B53" w:rsidR="00F74F15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184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280" w:type="dxa"/>
          </w:tcPr>
          <w:p w14:paraId="36C73FF6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4ED89E0" w14:textId="4317DEBE" w:rsidR="00F74F15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</w:tr>
      <w:tr w:rsidR="00F74F15" w:rsidRPr="00BB102D" w14:paraId="5D8A7E6E" w14:textId="77777777" w:rsidTr="004D7893">
        <w:trPr>
          <w:trHeight w:val="399"/>
        </w:trPr>
        <w:tc>
          <w:tcPr>
            <w:tcW w:w="3240" w:type="dxa"/>
          </w:tcPr>
          <w:p w14:paraId="26EFD809" w14:textId="65EB4B30" w:rsidR="00F74F15" w:rsidRPr="00DE5448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6" w:type="dxa"/>
          </w:tcPr>
          <w:p w14:paraId="5A3F9B5F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5387E00" w14:textId="26F942F7" w:rsidR="00F74F15" w:rsidRPr="000B6CF1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F74F15" w:rsidRP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7346B4D1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93A890" w14:textId="6110D6A0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F74F15" w:rsidRPr="00DE54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266" w:type="dxa"/>
          </w:tcPr>
          <w:p w14:paraId="0DB6993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0CB64" w14:textId="5B33F544" w:rsidR="00F74F15" w:rsidRPr="000B6CF1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280" w:type="dxa"/>
          </w:tcPr>
          <w:p w14:paraId="5227913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2FA0B25" w14:textId="029471ED" w:rsidR="00F74F15" w:rsidRPr="00DE5448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F74F15" w:rsidRPr="00DE54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</w:tr>
      <w:tr w:rsidR="00F74F15" w:rsidRPr="00BB102D" w14:paraId="7F54CE17" w14:textId="77777777" w:rsidTr="004D7893">
        <w:trPr>
          <w:trHeight w:val="399"/>
        </w:trPr>
        <w:tc>
          <w:tcPr>
            <w:tcW w:w="3240" w:type="dxa"/>
          </w:tcPr>
          <w:p w14:paraId="687AFC73" w14:textId="66BF6682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956" w:type="dxa"/>
          </w:tcPr>
          <w:p w14:paraId="5133BED6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92D09A2" w14:textId="18419F66" w:rsidR="00F74F15" w:rsidRPr="000B6CF1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F74F15" w:rsidRP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236" w:type="dxa"/>
          </w:tcPr>
          <w:p w14:paraId="5FD7694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5EF02C3" w14:textId="521EA2A8" w:rsidR="00F74F15" w:rsidRPr="00DE5448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266" w:type="dxa"/>
          </w:tcPr>
          <w:p w14:paraId="1D49EC9A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0689CA" w14:textId="3E1B7A96" w:rsidR="00F74F15" w:rsidRPr="000B6CF1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51" w:right="277" w:hanging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80" w:type="dxa"/>
          </w:tcPr>
          <w:p w14:paraId="6DE0ECE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8EDA160" w14:textId="2A8CAA82" w:rsidR="00F74F15" w:rsidRPr="00DE5448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after="0" w:line="240" w:lineRule="auto"/>
              <w:ind w:right="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-</w:t>
            </w:r>
          </w:p>
        </w:tc>
      </w:tr>
      <w:tr w:rsidR="00F74F15" w:rsidRPr="00BB102D" w14:paraId="69E0D49E" w14:textId="77777777" w:rsidTr="004D7893">
        <w:trPr>
          <w:trHeight w:val="399"/>
        </w:trPr>
        <w:tc>
          <w:tcPr>
            <w:tcW w:w="3240" w:type="dxa"/>
          </w:tcPr>
          <w:p w14:paraId="323477FA" w14:textId="037D5A41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6" w:type="dxa"/>
            <w:hideMark/>
          </w:tcPr>
          <w:p w14:paraId="21EB80F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2BE968F" w14:textId="5D876B90" w:rsidR="00F74F15" w:rsidRPr="00BB102D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44A2D333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58D30E8" w14:textId="2F100D45" w:rsidR="00F74F15" w:rsidRPr="00DE5448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266" w:type="dxa"/>
          </w:tcPr>
          <w:p w14:paraId="049A04E8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3BAFCD8" w14:textId="5DBFD3ED" w:rsidR="00F74F15" w:rsidRPr="00BB102D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80" w:type="dxa"/>
          </w:tcPr>
          <w:p w14:paraId="5782A5A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A1A3144" w14:textId="62CFC7E2" w:rsidR="00F74F15" w:rsidRPr="00DE5448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</w:tr>
      <w:tr w:rsidR="00F74F15" w:rsidRPr="00BB102D" w14:paraId="13F6AE53" w14:textId="77777777" w:rsidTr="004D7893">
        <w:trPr>
          <w:trHeight w:val="399"/>
        </w:trPr>
        <w:tc>
          <w:tcPr>
            <w:tcW w:w="3240" w:type="dxa"/>
          </w:tcPr>
          <w:p w14:paraId="3B1F43AA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956" w:type="dxa"/>
            <w:hideMark/>
          </w:tcPr>
          <w:p w14:paraId="39739D56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B826" w14:textId="116B85D6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971</w:t>
            </w:r>
          </w:p>
        </w:tc>
        <w:tc>
          <w:tcPr>
            <w:tcW w:w="236" w:type="dxa"/>
          </w:tcPr>
          <w:p w14:paraId="5D103D5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30EA4B3" w14:textId="6C7D6E1F" w:rsidR="00F74F15" w:rsidRPr="00DE5448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85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740</w:t>
            </w:r>
          </w:p>
        </w:tc>
        <w:tc>
          <w:tcPr>
            <w:tcW w:w="266" w:type="dxa"/>
          </w:tcPr>
          <w:p w14:paraId="73D13C4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2FE36" w14:textId="3B9DBE24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280" w:type="dxa"/>
          </w:tcPr>
          <w:p w14:paraId="36DF25ED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29BEB371" w14:textId="66EB3641" w:rsidR="00F74F15" w:rsidRPr="00DE5448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</w:tr>
      <w:tr w:rsidR="00F74F15" w:rsidRPr="00BB102D" w14:paraId="53F590AC" w14:textId="77777777" w:rsidTr="004D7893">
        <w:trPr>
          <w:trHeight w:val="399"/>
        </w:trPr>
        <w:tc>
          <w:tcPr>
            <w:tcW w:w="3240" w:type="dxa"/>
          </w:tcPr>
          <w:p w14:paraId="798A696F" w14:textId="6BA3D438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4DFBCBDF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C9104A" w14:textId="0CDB0E38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="00F74F15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236" w:type="dxa"/>
          </w:tcPr>
          <w:p w14:paraId="6F82BE65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5CF2EE4" w14:textId="5981E135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793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F74F15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266" w:type="dxa"/>
          </w:tcPr>
          <w:p w14:paraId="7846A097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8BB0CC" w14:textId="16A29117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266</w:t>
            </w:r>
            <w:r w:rsidR="00A92D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  <w:tc>
          <w:tcPr>
            <w:tcW w:w="280" w:type="dxa"/>
          </w:tcPr>
          <w:p w14:paraId="320A6A56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49E321E" w14:textId="108EF5A1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A92D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</w:tr>
      <w:tr w:rsidR="00F74F15" w:rsidRPr="00BB102D" w14:paraId="0DF5FC80" w14:textId="77777777" w:rsidTr="004D7893">
        <w:trPr>
          <w:trHeight w:val="399"/>
        </w:trPr>
        <w:tc>
          <w:tcPr>
            <w:tcW w:w="3240" w:type="dxa"/>
          </w:tcPr>
          <w:p w14:paraId="715B5ADD" w14:textId="77777777" w:rsidR="00A5179A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ค่าเผื่อผลขาดทุนจากการด้อยค่า/</w:t>
            </w:r>
          </w:p>
          <w:p w14:paraId="0EBC0648" w14:textId="58B9B224" w:rsidR="00F74F15" w:rsidRPr="00BB102D" w:rsidRDefault="00F74F15" w:rsidP="00A5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6" w:type="dxa"/>
          </w:tcPr>
          <w:p w14:paraId="5E49ABEE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5B701" w14:textId="6B1B86D8" w:rsidR="00F74F15" w:rsidRPr="00BB102D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726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25A90A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6B6693" w14:textId="13471BF9" w:rsidR="00F74F15" w:rsidRPr="00BB102D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869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4E4AF96E" w14:textId="77777777" w:rsidR="00F74F15" w:rsidRPr="00DE5448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DD9C" w14:textId="119CB394" w:rsidR="00F74F15" w:rsidRPr="00BB102D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80" w:type="dxa"/>
          </w:tcPr>
          <w:p w14:paraId="6BF56BAE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130F363" w14:textId="1901D7E7" w:rsidR="00F74F15" w:rsidRPr="00BB102D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E54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74F15" w:rsidRPr="00BB102D" w14:paraId="02A5CC01" w14:textId="77777777" w:rsidTr="00101B91">
        <w:trPr>
          <w:trHeight w:val="399"/>
        </w:trPr>
        <w:tc>
          <w:tcPr>
            <w:tcW w:w="3240" w:type="dxa"/>
          </w:tcPr>
          <w:p w14:paraId="30E484AE" w14:textId="77777777" w:rsidR="00F74F15" w:rsidRPr="00101B91" w:rsidRDefault="00F74F15" w:rsidP="00F74F1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  <w:hideMark/>
          </w:tcPr>
          <w:p w14:paraId="49C2DA4E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CD08" w14:textId="2E6BB9B0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259</w:t>
            </w:r>
            <w:r w:rsidR="00F74F15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236" w:type="dxa"/>
          </w:tcPr>
          <w:p w14:paraId="04EF9EED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969A" w14:textId="4BB91D96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269</w:t>
            </w:r>
            <w:r w:rsidR="00F74F15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266" w:type="dxa"/>
          </w:tcPr>
          <w:p w14:paraId="4C8E8E1A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E548A" w14:textId="0A6177C6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266</w:t>
            </w:r>
            <w:r w:rsidR="00A92D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  <w:tc>
          <w:tcPr>
            <w:tcW w:w="280" w:type="dxa"/>
          </w:tcPr>
          <w:p w14:paraId="392DE47C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34549" w14:textId="4323CF00" w:rsidR="00F74F15" w:rsidRPr="004D7893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A92D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</w:tr>
      <w:tr w:rsidR="00F74F15" w:rsidRPr="00BB102D" w14:paraId="533AAADA" w14:textId="77777777" w:rsidTr="00101B91">
        <w:trPr>
          <w:trHeight w:val="404"/>
        </w:trPr>
        <w:tc>
          <w:tcPr>
            <w:tcW w:w="3240" w:type="dxa"/>
          </w:tcPr>
          <w:p w14:paraId="2D8FE49B" w14:textId="4F5A41EA" w:rsidR="00F74F15" w:rsidRPr="00101B91" w:rsidRDefault="00F74F15" w:rsidP="00F74F1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dxa"/>
          </w:tcPr>
          <w:p w14:paraId="0441E887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41D5" w14:textId="629AF655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259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36" w:type="dxa"/>
          </w:tcPr>
          <w:p w14:paraId="73246A75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501DD" w14:textId="21AFB297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269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66" w:type="dxa"/>
          </w:tcPr>
          <w:p w14:paraId="5BF562C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A6C2" w14:textId="6E940A8F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430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433</w:t>
            </w:r>
          </w:p>
        </w:tc>
        <w:tc>
          <w:tcPr>
            <w:tcW w:w="280" w:type="dxa"/>
          </w:tcPr>
          <w:p w14:paraId="323C4B1A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EA34" w14:textId="30B2AF48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497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429</w:t>
            </w:r>
          </w:p>
        </w:tc>
      </w:tr>
      <w:tr w:rsidR="00F74F15" w:rsidRPr="00BB102D" w14:paraId="1A8955D5" w14:textId="77777777" w:rsidTr="00101B91">
        <w:trPr>
          <w:trHeight w:val="399"/>
        </w:trPr>
        <w:tc>
          <w:tcPr>
            <w:tcW w:w="3240" w:type="dxa"/>
          </w:tcPr>
          <w:p w14:paraId="399F44AF" w14:textId="2B37DBAD" w:rsidR="00F74F15" w:rsidRPr="000B6CF1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</w:tcPr>
          <w:p w14:paraId="2E1AD068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9EFA9" w14:textId="2918AFC0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934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36" w:type="dxa"/>
          </w:tcPr>
          <w:p w14:paraId="592C03F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8902" w14:textId="264FDC4D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after="0" w:line="240" w:lineRule="auto"/>
              <w:ind w:right="-502" w:firstLine="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870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895</w:t>
            </w:r>
          </w:p>
        </w:tc>
        <w:tc>
          <w:tcPr>
            <w:tcW w:w="266" w:type="dxa"/>
          </w:tcPr>
          <w:p w14:paraId="3811B684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C6EA" w14:textId="3EAABE55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280" w:type="dxa"/>
          </w:tcPr>
          <w:p w14:paraId="3242B42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DE0" w14:textId="3A451083" w:rsidR="00F74F15" w:rsidRPr="00BB102D" w:rsidRDefault="00913FE7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076</w:t>
            </w:r>
            <w:r w:rsidR="00F74F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422</w:t>
            </w:r>
          </w:p>
        </w:tc>
      </w:tr>
    </w:tbl>
    <w:p w14:paraId="70E8F13E" w14:textId="77777777" w:rsidR="000B6CF1" w:rsidRPr="00B41FC3" w:rsidRDefault="000B6CF1" w:rsidP="00B30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theme="minorBidi"/>
          <w:b/>
          <w:bCs/>
          <w:sz w:val="28"/>
          <w:szCs w:val="28"/>
        </w:rPr>
      </w:pPr>
    </w:p>
    <w:p w14:paraId="265ADCA7" w14:textId="3D00D258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32CEB68C" w14:textId="77777777" w:rsidR="00B30C51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B30C51" w:rsidRPr="00BB102D" w14:paraId="7BE09911" w14:textId="77777777" w:rsidTr="00B30C51">
        <w:trPr>
          <w:trHeight w:val="385"/>
          <w:tblHeader/>
        </w:trPr>
        <w:tc>
          <w:tcPr>
            <w:tcW w:w="3951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C51" w:rsidRPr="00BB102D" w14:paraId="443486DB" w14:textId="77777777" w:rsidTr="00B30C51">
        <w:trPr>
          <w:trHeight w:val="385"/>
          <w:tblHeader/>
        </w:trPr>
        <w:tc>
          <w:tcPr>
            <w:tcW w:w="3951" w:type="dxa"/>
          </w:tcPr>
          <w:p w14:paraId="725D17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8552950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6B324F4C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75CF92A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4F8D5254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3523D376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" w:type="dxa"/>
          </w:tcPr>
          <w:p w14:paraId="3594804D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1D0AD906" w14:textId="16400577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5CB772BA" w14:textId="77777777" w:rsidTr="00B30C51">
        <w:trPr>
          <w:trHeight w:val="385"/>
          <w:tblHeader/>
        </w:trPr>
        <w:tc>
          <w:tcPr>
            <w:tcW w:w="3951" w:type="dxa"/>
          </w:tcPr>
          <w:p w14:paraId="2E266AE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11178" w14:textId="75CFC22F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1ECC48CF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2D97FA0B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3209FA4F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1750C88B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4A1C7FC1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80" w:type="dxa"/>
          </w:tcPr>
          <w:p w14:paraId="1E000CC8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02F71A45" w14:textId="27572EF8" w:rsidR="00B30C51" w:rsidRPr="00BB102D" w:rsidRDefault="00913FE7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30C51" w:rsidRPr="00BB102D" w14:paraId="5E3FB046" w14:textId="77777777" w:rsidTr="00B30C51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C51" w:rsidRPr="00BB102D" w14:paraId="713B195D" w14:textId="77777777" w:rsidTr="00B30C51">
        <w:trPr>
          <w:trHeight w:val="399"/>
        </w:trPr>
        <w:tc>
          <w:tcPr>
            <w:tcW w:w="3951" w:type="dxa"/>
          </w:tcPr>
          <w:p w14:paraId="4C5A4745" w14:textId="583FEA8B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239" w:type="dxa"/>
          </w:tcPr>
          <w:p w14:paraId="3E6CF3BD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4CF730C" w14:textId="7597C1B4" w:rsidR="00B30C51" w:rsidRPr="000B6CF1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842"/>
              </w:tabs>
              <w:spacing w:after="0" w:line="240" w:lineRule="auto"/>
              <w:ind w:right="-1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681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557D87F2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60D66656" w:rsidR="00B30C51" w:rsidRPr="00DE5448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720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522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266" w:type="dxa"/>
          </w:tcPr>
          <w:p w14:paraId="4F2C9BE2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430C24EF" w:rsidR="00B30C51" w:rsidRPr="000B6CF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815</w:t>
            </w:r>
          </w:p>
        </w:tc>
        <w:tc>
          <w:tcPr>
            <w:tcW w:w="280" w:type="dxa"/>
          </w:tcPr>
          <w:p w14:paraId="28D6511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0F0CED2" w14:textId="06BB7BDA" w:rsidR="00B30C51" w:rsidRPr="00DE5448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611</w:t>
            </w:r>
          </w:p>
        </w:tc>
      </w:tr>
      <w:tr w:rsidR="00B30C51" w:rsidRPr="00BB102D" w14:paraId="55985445" w14:textId="77777777" w:rsidTr="00B30C51">
        <w:trPr>
          <w:trHeight w:val="399"/>
        </w:trPr>
        <w:tc>
          <w:tcPr>
            <w:tcW w:w="3951" w:type="dxa"/>
          </w:tcPr>
          <w:p w14:paraId="03490524" w14:textId="04FE52BB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9" w:type="dxa"/>
          </w:tcPr>
          <w:p w14:paraId="2356EF66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92AF42C" w14:textId="71A095E3" w:rsidR="00B30C51" w:rsidRPr="00B30C5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  <w:tc>
          <w:tcPr>
            <w:tcW w:w="236" w:type="dxa"/>
          </w:tcPr>
          <w:p w14:paraId="5FE61DD7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29625DC9" w:rsidR="00B30C51" w:rsidRPr="00B30C5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78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263</w:t>
            </w:r>
            <w:r w:rsidR="008C78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266" w:type="dxa"/>
          </w:tcPr>
          <w:p w14:paraId="7E73B8D7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61A1B437" w:rsidR="00B30C51" w:rsidRPr="00B30C5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439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088</w:t>
            </w:r>
          </w:p>
        </w:tc>
        <w:tc>
          <w:tcPr>
            <w:tcW w:w="280" w:type="dxa"/>
          </w:tcPr>
          <w:p w14:paraId="2F0E0985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88FF434" w14:textId="5832A9B6" w:rsidR="00B30C51" w:rsidRPr="00B30C5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229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</w:tc>
      </w:tr>
      <w:tr w:rsidR="00B30C51" w:rsidRPr="00BB102D" w14:paraId="3D1550F6" w14:textId="77777777" w:rsidTr="00B30C51">
        <w:trPr>
          <w:trHeight w:val="399"/>
        </w:trPr>
        <w:tc>
          <w:tcPr>
            <w:tcW w:w="3951" w:type="dxa"/>
          </w:tcPr>
          <w:p w14:paraId="0EE65B68" w14:textId="5C14C76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239" w:type="dxa"/>
          </w:tcPr>
          <w:p w14:paraId="364D6AEA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30B6D72" w14:textId="6AB50677" w:rsidR="00B30C51" w:rsidRPr="000B6CF1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0B6CF1" w:rsidRP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453</w:t>
            </w:r>
          </w:p>
        </w:tc>
        <w:tc>
          <w:tcPr>
            <w:tcW w:w="236" w:type="dxa"/>
          </w:tcPr>
          <w:p w14:paraId="78729177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2C62719F" w:rsidR="00B30C51" w:rsidRPr="008C7880" w:rsidRDefault="00913FE7" w:rsidP="008C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  <w:tc>
          <w:tcPr>
            <w:tcW w:w="266" w:type="dxa"/>
          </w:tcPr>
          <w:p w14:paraId="5FAD658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2AC51E5C" w:rsidR="00B30C51" w:rsidRPr="000B6CF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0B6CF1" w:rsidRP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</w:tc>
        <w:tc>
          <w:tcPr>
            <w:tcW w:w="280" w:type="dxa"/>
          </w:tcPr>
          <w:p w14:paraId="68D5970A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5104AE0" w14:textId="6E5983B2" w:rsidR="00B30C51" w:rsidRPr="00A92CFF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A92CFF" w:rsidRP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</w:tr>
      <w:tr w:rsidR="00B30C51" w:rsidRPr="00BB102D" w14:paraId="6D5AF6CA" w14:textId="77777777" w:rsidTr="00B30C51">
        <w:trPr>
          <w:trHeight w:val="399"/>
        </w:trPr>
        <w:tc>
          <w:tcPr>
            <w:tcW w:w="3951" w:type="dxa"/>
          </w:tcPr>
          <w:p w14:paraId="741F9591" w14:textId="49E89462" w:rsidR="00B30C51" w:rsidRPr="00B30C5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7AB9D9B4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E1BC4F" w14:textId="70FF561F" w:rsidR="00B30C51" w:rsidRPr="00B30C51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2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954</w:t>
            </w:r>
          </w:p>
        </w:tc>
        <w:tc>
          <w:tcPr>
            <w:tcW w:w="236" w:type="dxa"/>
          </w:tcPr>
          <w:p w14:paraId="5D020E85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54E86F4A" w:rsidR="00B30C51" w:rsidRPr="00B30C51" w:rsidRDefault="00913FE7" w:rsidP="008C7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266" w:type="dxa"/>
          </w:tcPr>
          <w:p w14:paraId="52CEFCFC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204C10B9" w:rsidR="00B30C51" w:rsidRPr="00B30C5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954</w:t>
            </w:r>
          </w:p>
        </w:tc>
        <w:tc>
          <w:tcPr>
            <w:tcW w:w="280" w:type="dxa"/>
          </w:tcPr>
          <w:p w14:paraId="5898E9EB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D52D24E" w14:textId="576F1E49" w:rsidR="00B30C51" w:rsidRPr="00B30C51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</w:tr>
      <w:tr w:rsidR="00B30C51" w:rsidRPr="00BB102D" w14:paraId="0878C5CB" w14:textId="77777777" w:rsidTr="008C7880">
        <w:trPr>
          <w:trHeight w:val="399"/>
        </w:trPr>
        <w:tc>
          <w:tcPr>
            <w:tcW w:w="3951" w:type="dxa"/>
          </w:tcPr>
          <w:p w14:paraId="54C81A3E" w14:textId="77777777" w:rsidR="00B30C5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  <w:p w14:paraId="1982533C" w14:textId="77388437" w:rsidR="008C7880" w:rsidRPr="00B30C5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รอการขาย</w:t>
            </w:r>
          </w:p>
        </w:tc>
        <w:tc>
          <w:tcPr>
            <w:tcW w:w="239" w:type="dxa"/>
          </w:tcPr>
          <w:p w14:paraId="37BFD25B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B151" w14:textId="7D4C8405" w:rsidR="00B30C51" w:rsidRPr="00B30C51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2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B6C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236" w:type="dxa"/>
          </w:tcPr>
          <w:p w14:paraId="70A05C78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30864F3" w14:textId="0ECBAC51" w:rsidR="00B30C51" w:rsidRPr="00B30C51" w:rsidRDefault="00913FE7" w:rsidP="00A9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304</w:t>
            </w:r>
          </w:p>
        </w:tc>
        <w:tc>
          <w:tcPr>
            <w:tcW w:w="266" w:type="dxa"/>
          </w:tcPr>
          <w:p w14:paraId="041593C6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2D012" w14:textId="101D1080" w:rsidR="00B30C51" w:rsidRPr="00B30C51" w:rsidRDefault="000B6CF1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80" w:type="dxa"/>
          </w:tcPr>
          <w:p w14:paraId="148524C6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52E0786D" w14:textId="7ED56DD7" w:rsidR="00B30C51" w:rsidRPr="00B30C51" w:rsidRDefault="00A92CFF" w:rsidP="00A9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-</w:t>
            </w:r>
          </w:p>
        </w:tc>
      </w:tr>
      <w:tr w:rsidR="00B30C51" w:rsidRPr="00BB102D" w14:paraId="580761C6" w14:textId="77777777" w:rsidTr="008C7880">
        <w:trPr>
          <w:trHeight w:val="399"/>
        </w:trPr>
        <w:tc>
          <w:tcPr>
            <w:tcW w:w="3951" w:type="dxa"/>
          </w:tcPr>
          <w:p w14:paraId="5807939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35B6B9F0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061A" w14:textId="319A42C8" w:rsidR="00B30C51" w:rsidRPr="00BB102D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291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236" w:type="dxa"/>
          </w:tcPr>
          <w:p w14:paraId="54DEEC16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754C1DA7" w:rsidR="00B30C51" w:rsidRPr="008C7880" w:rsidRDefault="00913FE7" w:rsidP="00A9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073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66" w:type="dxa"/>
          </w:tcPr>
          <w:p w14:paraId="201C21F1" w14:textId="77777777" w:rsidR="00B30C51" w:rsidRPr="00DE5448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08D1FDFD" w:rsidR="00B30C51" w:rsidRPr="00BB102D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280" w:type="dxa"/>
          </w:tcPr>
          <w:p w14:paraId="575EF064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0390F28" w14:textId="674A7A76" w:rsidR="00B30C51" w:rsidRPr="00BB102D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953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458</w:t>
            </w:r>
          </w:p>
        </w:tc>
      </w:tr>
      <w:tr w:rsidR="00B30C51" w:rsidRPr="00BB102D" w14:paraId="1E44EF97" w14:textId="77777777" w:rsidTr="00B30C51">
        <w:trPr>
          <w:trHeight w:val="399"/>
        </w:trPr>
        <w:tc>
          <w:tcPr>
            <w:tcW w:w="3951" w:type="dxa"/>
          </w:tcPr>
          <w:p w14:paraId="2E3EC6AB" w14:textId="1852CCE8" w:rsidR="00B30C51" w:rsidRPr="00BB102D" w:rsidRDefault="00B30C51" w:rsidP="0029766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 w:rsidR="008C7880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</w:t>
            </w:r>
            <w:r w:rsidR="00101B9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39" w:type="dxa"/>
          </w:tcPr>
          <w:p w14:paraId="39584A84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6CDE" w14:textId="113721F3" w:rsidR="00B30C51" w:rsidRPr="00BB102D" w:rsidRDefault="008308DC" w:rsidP="0083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994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5703BFE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39D74744" w:rsidR="00B30C51" w:rsidRPr="00BB102D" w:rsidRDefault="00B30C51" w:rsidP="00A9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598"/>
                <w:tab w:val="left" w:pos="82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318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602A8884" w14:textId="77777777" w:rsidR="00B30C51" w:rsidRPr="00DE5448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7AB9D592" w:rsidR="00B30C51" w:rsidRPr="00BB102D" w:rsidRDefault="008308DC" w:rsidP="0083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after="0" w:line="240" w:lineRule="auto"/>
              <w:ind w:right="-3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994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0" w:type="dxa"/>
          </w:tcPr>
          <w:p w14:paraId="31E01292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C3527CD" w14:textId="30B8C3CF" w:rsidR="00B30C51" w:rsidRPr="00BB102D" w:rsidRDefault="00B30C51" w:rsidP="00A9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2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92CFF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="00A92CF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B30C51" w:rsidRPr="00BB102D" w14:paraId="2555C4B9" w14:textId="77777777" w:rsidTr="00B30C51">
        <w:trPr>
          <w:trHeight w:val="399"/>
        </w:trPr>
        <w:tc>
          <w:tcPr>
            <w:tcW w:w="3951" w:type="dxa"/>
          </w:tcPr>
          <w:p w14:paraId="55A8411B" w14:textId="77777777" w:rsidR="00B30C51" w:rsidRPr="00BB102D" w:rsidRDefault="00B30C51" w:rsidP="0029766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2D68D10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E79FF" w14:textId="1B292F1A" w:rsidR="00B30C51" w:rsidRPr="00BB102D" w:rsidRDefault="00913FE7" w:rsidP="000B6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283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36CB2E03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7EDFE1FB" w:rsidR="00B30C51" w:rsidRPr="008C7880" w:rsidRDefault="00913FE7" w:rsidP="00A9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066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266" w:type="dxa"/>
          </w:tcPr>
          <w:p w14:paraId="411AB283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17F292BC" w:rsidR="00B30C51" w:rsidRPr="00BB102D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203</w:t>
            </w:r>
            <w:r w:rsidR="000B6C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80" w:type="dxa"/>
          </w:tcPr>
          <w:p w14:paraId="696EFFED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5F0AF82E" w:rsidR="00B30C51" w:rsidRPr="00BB102D" w:rsidRDefault="00913FE7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946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140</w:t>
            </w:r>
          </w:p>
        </w:tc>
      </w:tr>
    </w:tbl>
    <w:p w14:paraId="1CF529CF" w14:textId="1960D4C1" w:rsidR="00B30C51" w:rsidRPr="00B30C51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B30C51" w:rsidRPr="00B30C51" w:rsidSect="008C61F0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11"/>
          <w:cols w:space="708"/>
          <w:docGrid w:linePitch="360"/>
        </w:sectPr>
      </w:pPr>
    </w:p>
    <w:p w14:paraId="4D0953CD" w14:textId="5FDC8E68" w:rsidR="00804175" w:rsidRPr="0064279E" w:rsidRDefault="00D75CE8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4279E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 w:rsidR="00804175" w:rsidRPr="0064279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6931B6C2" w14:textId="77777777" w:rsidR="00C32630" w:rsidRPr="00C32630" w:rsidRDefault="00C32630" w:rsidP="00C32630">
      <w:pPr>
        <w:rPr>
          <w:rFonts w:cstheme="minorBidi"/>
          <w:cs/>
          <w:lang w:val="th-TH"/>
        </w:rPr>
      </w:pPr>
    </w:p>
    <w:tbl>
      <w:tblPr>
        <w:tblW w:w="14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673"/>
        <w:gridCol w:w="892"/>
        <w:gridCol w:w="223"/>
        <w:gridCol w:w="892"/>
        <w:gridCol w:w="223"/>
        <w:gridCol w:w="892"/>
        <w:gridCol w:w="223"/>
        <w:gridCol w:w="893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1391C" w:rsidRPr="008046B7" w14:paraId="641A292C" w14:textId="77777777" w:rsidTr="0061391C">
        <w:trPr>
          <w:cantSplit/>
          <w:trHeight w:val="326"/>
          <w:tblHeader/>
        </w:trPr>
        <w:tc>
          <w:tcPr>
            <w:tcW w:w="7472" w:type="dxa"/>
            <w:gridSpan w:val="9"/>
          </w:tcPr>
          <w:p w14:paraId="592F964D" w14:textId="4E7F1B56" w:rsidR="0061391C" w:rsidRPr="006565B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1A5E5F0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2472D320" w14:textId="0EC6659E" w:rsidR="0061391C" w:rsidRPr="006565B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8046B7" w14:paraId="51A8A571" w14:textId="77777777" w:rsidTr="008046B7">
        <w:trPr>
          <w:cantSplit/>
          <w:trHeight w:val="452"/>
          <w:tblHeader/>
        </w:trPr>
        <w:tc>
          <w:tcPr>
            <w:tcW w:w="1561" w:type="dxa"/>
          </w:tcPr>
          <w:p w14:paraId="5AAA5FD0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vAlign w:val="bottom"/>
          </w:tcPr>
          <w:p w14:paraId="552A9ECE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1B226B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F045E0E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6B2AA71D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5A0562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565B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3E8D7890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5456FEBC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7744A5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2913953" w14:textId="77777777" w:rsidR="0061391C" w:rsidRPr="00C24D9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6D048AE4" w14:textId="77777777" w:rsidR="000035AF" w:rsidRPr="000B6CF1" w:rsidRDefault="000035AF" w:rsidP="000035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F06BC02" w14:textId="62513DAB" w:rsidR="0061391C" w:rsidRPr="000B6CF1" w:rsidRDefault="000035AF" w:rsidP="000035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3" w:type="dxa"/>
          </w:tcPr>
          <w:p w14:paraId="29E09478" w14:textId="77777777" w:rsidR="0061391C" w:rsidRPr="000B6CF1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206194AE" w14:textId="77777777" w:rsidR="000035AF" w:rsidRPr="000B6CF1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1F1BB3C" w14:textId="5A91921A" w:rsidR="0061391C" w:rsidRPr="000B6CF1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C8538B" w:rsidRPr="008046B7" w14:paraId="44615016" w14:textId="77777777" w:rsidTr="00E20F25">
        <w:trPr>
          <w:cantSplit/>
          <w:trHeight w:val="614"/>
          <w:tblHeader/>
        </w:trPr>
        <w:tc>
          <w:tcPr>
            <w:tcW w:w="1561" w:type="dxa"/>
          </w:tcPr>
          <w:p w14:paraId="4DDFC62D" w14:textId="77777777" w:rsidR="00C8538B" w:rsidRPr="006565BD" w:rsidRDefault="00C8538B" w:rsidP="00C853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</w:tcPr>
          <w:p w14:paraId="1CC29C4B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3DF731E" w14:textId="5200ABDA" w:rsidR="00E20F25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70F2AAF5" w14:textId="240AE31F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8955E4F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54FC65C" w14:textId="57DBF3FA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07959BD" w14:textId="3B15E461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A7488D8" w14:textId="77777777" w:rsidR="00C8538B" w:rsidRPr="006565BD" w:rsidRDefault="00C8538B" w:rsidP="00C853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3B2907F" w14:textId="2C4A622F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45E43AA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F5676F9" w14:textId="7AD6F7E0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31EFA5D" w14:textId="30EF0C1E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76777555" w14:textId="77777777" w:rsidR="00C8538B" w:rsidRPr="006565BD" w:rsidRDefault="00C8538B" w:rsidP="00C853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79987EF" w14:textId="5449606D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45757F72" w14:textId="5BBFAE9C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7A70DFB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4D4B24" w14:textId="031A72F3" w:rsidR="00C8538B" w:rsidRPr="006565BD" w:rsidRDefault="00913FE7" w:rsidP="00EC0B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C0B83" w:rsidRPr="006565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E488350" w14:textId="3B5EAF46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5EE268BB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3D0E9B6" w14:textId="490936A0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2ED8B184" w14:textId="7DE6B7AB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A1ED7CA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C493B20" w14:textId="0BD7A168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06DECD4" w14:textId="6A9562BE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02F23038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DBD0EE9" w14:textId="47A21E04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7DC3B865" w14:textId="37B7CA22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885FBB7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6E80461F" w14:textId="155105E2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2828E837" w14:textId="3C00DAFF" w:rsidR="00C8538B" w:rsidRPr="006565BD" w:rsidRDefault="00913FE7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1391C" w:rsidRPr="008046B7" w14:paraId="20446352" w14:textId="77777777" w:rsidTr="0061391C">
        <w:trPr>
          <w:cantSplit/>
          <w:trHeight w:val="266"/>
        </w:trPr>
        <w:tc>
          <w:tcPr>
            <w:tcW w:w="1561" w:type="dxa"/>
          </w:tcPr>
          <w:p w14:paraId="644A281E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14:paraId="0BF1F5B9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5C6C601F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3CB90011" w14:textId="0086AE49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1391C" w:rsidRPr="008046B7" w14:paraId="7327C531" w14:textId="77777777" w:rsidTr="0061391C">
        <w:trPr>
          <w:cantSplit/>
          <w:trHeight w:val="266"/>
        </w:trPr>
        <w:tc>
          <w:tcPr>
            <w:tcW w:w="1561" w:type="dxa"/>
          </w:tcPr>
          <w:p w14:paraId="7AA2FDC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73" w:type="dxa"/>
          </w:tcPr>
          <w:p w14:paraId="59EEB5F3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5C71274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11BCA8D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3657F8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9D9894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9744DDF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DDC3F20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56E83A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BBE172E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68C144F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6F3D0F2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2A3C13D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F38F529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72201F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EB2DD17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ED88C35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487805A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4BE77CC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A06A11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B5F5409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CFF" w:rsidRPr="008046B7" w14:paraId="44E34DA6" w14:textId="77777777" w:rsidTr="00297667">
        <w:trPr>
          <w:cantSplit/>
          <w:trHeight w:val="266"/>
        </w:trPr>
        <w:tc>
          <w:tcPr>
            <w:tcW w:w="1561" w:type="dxa"/>
          </w:tcPr>
          <w:p w14:paraId="57C4E688" w14:textId="6B0168D0" w:rsidR="00A92CFF" w:rsidRPr="006565BD" w:rsidRDefault="00A92CFF" w:rsidP="00A92CF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ที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เค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ซี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.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73" w:type="dxa"/>
          </w:tcPr>
          <w:p w14:paraId="37CCC174" w14:textId="13A8A570" w:rsidR="00A92CFF" w:rsidRPr="00A92CFF" w:rsidRDefault="00A92CFF" w:rsidP="00101B9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CF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45265502" w14:textId="6E9559D1" w:rsidR="00A92CFF" w:rsidRPr="00A92CFF" w:rsidRDefault="00913FE7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6A980DB5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652CCBE" w14:textId="067E464B" w:rsidR="00A92CFF" w:rsidRPr="006565BD" w:rsidRDefault="00913FE7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118575C2" w14:textId="77777777" w:rsidR="00A92CFF" w:rsidRPr="006565BD" w:rsidRDefault="00A92CFF" w:rsidP="00A92CF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8035A0F" w14:textId="6CEAE591" w:rsidR="00A92CFF" w:rsidRPr="006565BD" w:rsidRDefault="00913FE7" w:rsidP="00A92CFF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2CFF" w:rsidRPr="000035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0035A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43A2CF56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7F8E092" w14:textId="694E63D4" w:rsidR="00A92CFF" w:rsidRPr="006565BD" w:rsidRDefault="00913FE7" w:rsidP="00A92CFF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2CF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1CC2213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F43EF00" w14:textId="700566B2" w:rsidR="00A92CFF" w:rsidRPr="006565BD" w:rsidRDefault="00A92CFF" w:rsidP="00A92CF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3C347A0A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3AB477" w14:textId="5AC02794" w:rsidR="00A92CFF" w:rsidRPr="00C24D9D" w:rsidRDefault="00A92CFF" w:rsidP="00A92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B2A031D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  <w:vAlign w:val="bottom"/>
          </w:tcPr>
          <w:p w14:paraId="35C626C2" w14:textId="1C4A5D7C" w:rsidR="00A92CFF" w:rsidRPr="006565BD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DC9B54C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0E3CEFC4" w14:textId="43E2B779" w:rsidR="00A92CFF" w:rsidRPr="006565BD" w:rsidRDefault="00A92CFF" w:rsidP="00A92CF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52C6ECCC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8613334" w14:textId="350B0986" w:rsidR="00A92CFF" w:rsidRPr="006565BD" w:rsidRDefault="00A92CFF" w:rsidP="00A92CF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3F624EA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shd w:val="clear" w:color="auto" w:fill="auto"/>
          </w:tcPr>
          <w:p w14:paraId="14F2E261" w14:textId="557DED48" w:rsidR="00A92CFF" w:rsidRPr="00C24D9D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92CFF" w:rsidRPr="008046B7" w14:paraId="0CEDF0F0" w14:textId="77777777" w:rsidTr="00297667">
        <w:trPr>
          <w:cantSplit/>
          <w:trHeight w:val="336"/>
        </w:trPr>
        <w:tc>
          <w:tcPr>
            <w:tcW w:w="1561" w:type="dxa"/>
          </w:tcPr>
          <w:p w14:paraId="148A65DD" w14:textId="77777777" w:rsidR="00A92CFF" w:rsidRPr="006565BD" w:rsidRDefault="00A92CFF" w:rsidP="00A92C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73" w:type="dxa"/>
          </w:tcPr>
          <w:p w14:paraId="1C7288E8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0FAF9E8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7521A03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3BCD21C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DD56107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4DF80FC0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0811A28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33D54F77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9566764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93508" w14:textId="63C509C2" w:rsidR="00A92CFF" w:rsidRPr="00A92CFF" w:rsidRDefault="00A92CFF" w:rsidP="00A92CF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C04353F" w14:textId="77777777" w:rsidR="00A92CFF" w:rsidRPr="00A92CFF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26970967" w:rsidR="00A92CFF" w:rsidRPr="00A92CFF" w:rsidRDefault="00A92CFF" w:rsidP="00A92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632B5897" w14:textId="77777777" w:rsidR="00A92CFF" w:rsidRPr="00A92CFF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28607" w14:textId="1B59866C" w:rsidR="00A92CFF" w:rsidRPr="00A92CFF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430C86F8" w14:textId="77777777" w:rsidR="00A92CFF" w:rsidRPr="00A92CFF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51EADFB0" w:rsidR="00A92CFF" w:rsidRPr="00A92CFF" w:rsidRDefault="00A92CFF" w:rsidP="00A92CF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8235D64" w14:textId="77777777" w:rsidR="00A92CFF" w:rsidRPr="00A92CFF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CAE36" w14:textId="5878AC7E" w:rsidR="00A92CFF" w:rsidRPr="00A92CFF" w:rsidRDefault="00A92CFF" w:rsidP="00A92CFF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2144183F" w14:textId="77777777" w:rsidR="00A92CFF" w:rsidRPr="00A92CFF" w:rsidRDefault="00A92CFF" w:rsidP="00A92CF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2FF6E" w14:textId="60EA27C3" w:rsidR="00A92CFF" w:rsidRPr="00A92CFF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C24D9D" w:rsidRPr="008046B7" w14:paraId="30D88F14" w14:textId="77777777" w:rsidTr="006565BD">
        <w:trPr>
          <w:cantSplit/>
          <w:trHeight w:val="336"/>
        </w:trPr>
        <w:tc>
          <w:tcPr>
            <w:tcW w:w="1561" w:type="dxa"/>
          </w:tcPr>
          <w:p w14:paraId="6DA72728" w14:textId="77777777" w:rsidR="00C24D9D" w:rsidRPr="008046B7" w:rsidRDefault="00C24D9D" w:rsidP="00C24D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73" w:type="dxa"/>
          </w:tcPr>
          <w:p w14:paraId="40960AA3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5722F8A3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73A974DB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46F4E820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3C79E320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2B0B11C0" w14:textId="77777777" w:rsidR="00C24D9D" w:rsidRPr="008046B7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62B4C565" w14:textId="77777777" w:rsidR="00C24D9D" w:rsidRPr="008046B7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</w:tcPr>
          <w:p w14:paraId="4C059AF1" w14:textId="77777777" w:rsidR="00C24D9D" w:rsidRPr="008046B7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0E15F4EF" w14:textId="77777777" w:rsidR="00C24D9D" w:rsidRPr="008046B7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7B621F15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7E4F538C" w14:textId="77777777" w:rsidR="00C24D9D" w:rsidRPr="00B711F4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44529DB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2C63841C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0CFFFF1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69A64E4" w14:textId="77777777" w:rsidR="00C24D9D" w:rsidRPr="00B711F4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2C1D5C57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7D6C4EEB" w14:textId="77777777" w:rsidR="00C24D9D" w:rsidRPr="00B711F4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3F1C7AFE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2A73239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33E8748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</w:tr>
    </w:tbl>
    <w:p w14:paraId="2D2DE4D2" w14:textId="77777777" w:rsidR="006F5AB0" w:rsidRPr="00295919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</w:rPr>
      </w:pPr>
    </w:p>
    <w:tbl>
      <w:tblPr>
        <w:tblW w:w="14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673"/>
        <w:gridCol w:w="892"/>
        <w:gridCol w:w="223"/>
        <w:gridCol w:w="892"/>
        <w:gridCol w:w="223"/>
        <w:gridCol w:w="892"/>
        <w:gridCol w:w="223"/>
        <w:gridCol w:w="893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565BD" w:rsidRPr="008046B7" w14:paraId="78E1B2A7" w14:textId="77777777" w:rsidTr="00ED3516">
        <w:trPr>
          <w:cantSplit/>
          <w:trHeight w:val="326"/>
          <w:tblHeader/>
        </w:trPr>
        <w:tc>
          <w:tcPr>
            <w:tcW w:w="7472" w:type="dxa"/>
            <w:gridSpan w:val="9"/>
          </w:tcPr>
          <w:p w14:paraId="198004A6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5F3F0694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0FEC5767" w14:textId="285855B3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6565BD" w:rsidRPr="008046B7" w14:paraId="5E31D240" w14:textId="77777777" w:rsidTr="00ED3516">
        <w:trPr>
          <w:cantSplit/>
          <w:trHeight w:val="452"/>
          <w:tblHeader/>
        </w:trPr>
        <w:tc>
          <w:tcPr>
            <w:tcW w:w="1561" w:type="dxa"/>
          </w:tcPr>
          <w:p w14:paraId="058F9F44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vAlign w:val="bottom"/>
          </w:tcPr>
          <w:p w14:paraId="71DDAB13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F8DAA8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8E94874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88D79C8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4685E039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F7BA22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565B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72AC7281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5CB1BBFE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85E64D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10E0E873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5C3E877E" w14:textId="77777777" w:rsidR="000035AF" w:rsidRPr="000B6CF1" w:rsidRDefault="000035AF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AC744DA" w14:textId="6330A533" w:rsidR="006565BD" w:rsidRPr="000B6CF1" w:rsidRDefault="000035AF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6CF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="006565BD" w:rsidRPr="000B6C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59A94B51" w14:textId="77777777" w:rsidR="006565BD" w:rsidRPr="000B6CF1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7409543C" w14:textId="77777777" w:rsidR="000035AF" w:rsidRPr="000B6CF1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  <w:p w14:paraId="00A1E744" w14:textId="1D9EE6CF" w:rsidR="006565BD" w:rsidRPr="000B6CF1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B6C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6565BD" w:rsidRPr="008046B7" w14:paraId="0E9D93DC" w14:textId="77777777" w:rsidTr="00ED3516">
        <w:trPr>
          <w:cantSplit/>
          <w:trHeight w:val="614"/>
          <w:tblHeader/>
        </w:trPr>
        <w:tc>
          <w:tcPr>
            <w:tcW w:w="1561" w:type="dxa"/>
          </w:tcPr>
          <w:p w14:paraId="385BC415" w14:textId="77777777" w:rsidR="006565BD" w:rsidRPr="006565BD" w:rsidRDefault="006565BD" w:rsidP="00ED3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</w:tcPr>
          <w:p w14:paraId="337E2EF9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ADCDC07" w14:textId="2F235F72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55F1BCA7" w14:textId="7383E12E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5DF30C7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E5F2187" w14:textId="1B405017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2960CB7" w14:textId="5399E360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17285B2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7FE6DD" w14:textId="1D64D963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2C88707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1F0C9BE" w14:textId="36C69470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D7872B0" w14:textId="7B11389F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0D4B3A9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AFD3FA0" w14:textId="60F47F2F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207E9FD0" w14:textId="0F5C8210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4C5BB5D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B1BF98" w14:textId="4EE7505E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0FF7C5" w14:textId="06D7B035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5A11A55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07BF995" w14:textId="5F84C32A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1F22A6A4" w14:textId="6B91FAE6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F5FAF6F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4D9DE3C" w14:textId="42C63D65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52F8462" w14:textId="482A6A42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5AF65C3F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83DC304" w14:textId="691A704A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346F3A09" w14:textId="623724A8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122CFC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16547E7D" w14:textId="3D329099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6565BD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42854B11" w14:textId="4DEC75B9" w:rsidR="006565BD" w:rsidRPr="006565B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565BD" w:rsidRPr="008046B7" w14:paraId="00CF8245" w14:textId="77777777" w:rsidTr="00ED3516">
        <w:trPr>
          <w:cantSplit/>
          <w:trHeight w:val="266"/>
        </w:trPr>
        <w:tc>
          <w:tcPr>
            <w:tcW w:w="1561" w:type="dxa"/>
          </w:tcPr>
          <w:p w14:paraId="4E3E19BD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14:paraId="3F6E580E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0734D640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110BFB77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13BAD023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565BD" w:rsidRPr="008046B7" w14:paraId="192C914B" w14:textId="77777777" w:rsidTr="00ED3516">
        <w:trPr>
          <w:cantSplit/>
          <w:trHeight w:val="266"/>
        </w:trPr>
        <w:tc>
          <w:tcPr>
            <w:tcW w:w="1561" w:type="dxa"/>
          </w:tcPr>
          <w:p w14:paraId="33C54358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73" w:type="dxa"/>
          </w:tcPr>
          <w:p w14:paraId="31B55C3D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5A06A44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6196338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700397D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EAA6659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2A253A6D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13F361F" w14:textId="77777777" w:rsidR="006565BD" w:rsidRPr="006565BD" w:rsidRDefault="006565BD" w:rsidP="00ED3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210C2AE4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6AD62865" w14:textId="77777777" w:rsidR="006565BD" w:rsidRPr="006565BD" w:rsidRDefault="006565BD" w:rsidP="00ED3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4D8940B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3B42C74" w14:textId="77777777" w:rsidR="006565BD" w:rsidRPr="006565BD" w:rsidRDefault="006565BD" w:rsidP="00ED3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21A62C3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94BC029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A17BF42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C112310" w14:textId="77777777" w:rsidR="006565BD" w:rsidRPr="006565BD" w:rsidRDefault="006565BD" w:rsidP="00ED3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87AFFB8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1B106B1" w14:textId="77777777" w:rsidR="006565BD" w:rsidRPr="006565BD" w:rsidRDefault="006565BD" w:rsidP="00ED3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F5A8DC4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0FFD6D66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5AA9B1" w14:textId="77777777" w:rsidR="006565BD" w:rsidRPr="006565B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CFF" w:rsidRPr="008046B7" w14:paraId="5C5317C9" w14:textId="77777777" w:rsidTr="00297667">
        <w:trPr>
          <w:cantSplit/>
          <w:trHeight w:val="266"/>
        </w:trPr>
        <w:tc>
          <w:tcPr>
            <w:tcW w:w="1561" w:type="dxa"/>
          </w:tcPr>
          <w:p w14:paraId="5DCEA13E" w14:textId="70307C21" w:rsidR="00A92CFF" w:rsidRPr="006565BD" w:rsidRDefault="00A92CFF" w:rsidP="00A92CF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ที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เค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ซี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.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73" w:type="dxa"/>
          </w:tcPr>
          <w:p w14:paraId="5B0CADCD" w14:textId="43053107" w:rsidR="00A92CFF" w:rsidRPr="00A92CFF" w:rsidRDefault="00A92CFF" w:rsidP="00101B9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CF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107468FE" w14:textId="0C7F6C7C" w:rsidR="00A92CFF" w:rsidRPr="00A92CFF" w:rsidRDefault="00913FE7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5CEC91BE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AA00C13" w14:textId="12E4441C" w:rsidR="00A92CFF" w:rsidRPr="006565BD" w:rsidRDefault="00913FE7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23" w:type="dxa"/>
          </w:tcPr>
          <w:p w14:paraId="68FC1DE0" w14:textId="77777777" w:rsidR="00A92CFF" w:rsidRPr="006565BD" w:rsidRDefault="00A92CFF" w:rsidP="00A92CF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B1306A6" w14:textId="6CB12BBC" w:rsidR="00A92CFF" w:rsidRPr="006565BD" w:rsidRDefault="00913FE7" w:rsidP="00A92CF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2CFF" w:rsidRPr="000035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0035A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13F2D3D7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5B5A829" w14:textId="4BEA3C87" w:rsidR="00A92CFF" w:rsidRPr="006565BD" w:rsidRDefault="00913FE7" w:rsidP="00A92CFF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92CF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5010A8F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3FEC560" w14:textId="1B38CD6A" w:rsidR="00A92CFF" w:rsidRPr="00A92CFF" w:rsidRDefault="00913FE7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223" w:type="dxa"/>
          </w:tcPr>
          <w:p w14:paraId="2FE6BAE9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9D379D" w14:textId="43E3A5A6" w:rsidR="00A92CFF" w:rsidRPr="00E16B8D" w:rsidRDefault="00913FE7" w:rsidP="00A92CF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23" w:type="dxa"/>
          </w:tcPr>
          <w:p w14:paraId="476B5A00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7C689547" w14:textId="74FAE756" w:rsidR="00A92CFF" w:rsidRPr="006565BD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5333B87B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023931E9" w14:textId="708DE7E4" w:rsidR="00A92CFF" w:rsidRPr="00E16B8D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673C6859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37BFAB9" w14:textId="1DB94BBA" w:rsidR="00A92CFF" w:rsidRPr="006565BD" w:rsidRDefault="00A92CFF" w:rsidP="000B6CF1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64E5444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</w:tcPr>
          <w:p w14:paraId="56036C00" w14:textId="57627F46" w:rsidR="00A92CFF" w:rsidRPr="00A92CFF" w:rsidRDefault="00A92CFF" w:rsidP="000B6CF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92CFF" w:rsidRPr="008046B7" w14:paraId="18D998D8" w14:textId="77777777" w:rsidTr="00297667">
        <w:trPr>
          <w:cantSplit/>
          <w:trHeight w:val="336"/>
        </w:trPr>
        <w:tc>
          <w:tcPr>
            <w:tcW w:w="1561" w:type="dxa"/>
          </w:tcPr>
          <w:p w14:paraId="7AC46769" w14:textId="77777777" w:rsidR="00A92CFF" w:rsidRPr="006565BD" w:rsidRDefault="00A92CFF" w:rsidP="00A92C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73" w:type="dxa"/>
          </w:tcPr>
          <w:p w14:paraId="5BC02ED7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6D1C625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8AB63B0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1C46A9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1CF6E33" w14:textId="77777777" w:rsidR="00A92CFF" w:rsidRPr="006565BD" w:rsidRDefault="00A92CFF" w:rsidP="00A92CF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6DC38C31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01E622B3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74CDD9E8" w14:textId="77777777" w:rsidR="00A92CFF" w:rsidRPr="006565B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82D91EC" w14:textId="77777777" w:rsidR="00A92CFF" w:rsidRPr="006565B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743BFDC" w14:textId="3868CCAE" w:rsidR="00A92CFF" w:rsidRPr="00A92CFF" w:rsidRDefault="00913FE7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223" w:type="dxa"/>
          </w:tcPr>
          <w:p w14:paraId="6D242C71" w14:textId="77777777" w:rsidR="00A92CFF" w:rsidRPr="00C24D9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DCDF" w14:textId="7D078E1E" w:rsidR="00A92CFF" w:rsidRPr="00E16B8D" w:rsidRDefault="00913FE7" w:rsidP="00A92CF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23" w:type="dxa"/>
          </w:tcPr>
          <w:p w14:paraId="1E2B0731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3BFB4C5" w14:textId="1C9E2563" w:rsidR="00A92CFF" w:rsidRPr="00C24D9D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892</w:t>
            </w: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1C86DED5" w14:textId="77777777" w:rsidR="00A92CFF" w:rsidRPr="00C24D9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D1F4F31" w14:textId="7168CCE3" w:rsidR="00A92CFF" w:rsidRPr="00E16B8D" w:rsidRDefault="00A92CFF" w:rsidP="00A92C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817</w:t>
            </w: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352E0562" w14:textId="77777777" w:rsidR="00A92CFF" w:rsidRPr="00C24D9D" w:rsidRDefault="00A92CFF" w:rsidP="00A92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160BC" w14:textId="18789104" w:rsidR="00A92CFF" w:rsidRPr="00A92CFF" w:rsidRDefault="00A92CFF" w:rsidP="000B6CF1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0138E7DD" w14:textId="77777777" w:rsidR="00A92CFF" w:rsidRPr="00A92CFF" w:rsidRDefault="00A92CFF" w:rsidP="00A92CF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F23BB69" w14:textId="008E63FB" w:rsidR="00A92CFF" w:rsidRPr="00A92CFF" w:rsidRDefault="00A92CFF" w:rsidP="000B6CF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C24D9D" w:rsidRPr="008046B7" w14:paraId="2A2346D9" w14:textId="77777777" w:rsidTr="00ED3516">
        <w:trPr>
          <w:cantSplit/>
          <w:trHeight w:val="336"/>
        </w:trPr>
        <w:tc>
          <w:tcPr>
            <w:tcW w:w="1561" w:type="dxa"/>
          </w:tcPr>
          <w:p w14:paraId="6EC9527C" w14:textId="77777777" w:rsidR="00C24D9D" w:rsidRPr="008046B7" w:rsidRDefault="00C24D9D" w:rsidP="00C24D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73" w:type="dxa"/>
          </w:tcPr>
          <w:p w14:paraId="3C6E4BD8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6E606D6A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04527472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6A49F37B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320EAD1F" w14:textId="77777777" w:rsidR="00C24D9D" w:rsidRPr="008046B7" w:rsidRDefault="00C24D9D" w:rsidP="00C24D9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78144644" w14:textId="77777777" w:rsidR="00C24D9D" w:rsidRPr="008046B7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3CD88DE6" w14:textId="77777777" w:rsidR="00C24D9D" w:rsidRPr="008046B7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</w:tcPr>
          <w:p w14:paraId="5AC8794F" w14:textId="77777777" w:rsidR="00C24D9D" w:rsidRPr="008046B7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57E2B3D9" w14:textId="77777777" w:rsidR="00C24D9D" w:rsidRPr="008046B7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2F1A781B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257E6958" w14:textId="77777777" w:rsidR="00C24D9D" w:rsidRPr="00B711F4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D9C1E05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6938A9D6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DD8790B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34A86FF7" w14:textId="77777777" w:rsidR="00C24D9D" w:rsidRPr="00B711F4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CDC2FD2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66236401" w14:textId="77777777" w:rsidR="00C24D9D" w:rsidRPr="00B711F4" w:rsidRDefault="00C24D9D" w:rsidP="00C24D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76C05699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BC71C6C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09A4A5B" w14:textId="77777777" w:rsidR="00C24D9D" w:rsidRPr="00B711F4" w:rsidRDefault="00C24D9D" w:rsidP="00C24D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</w:tr>
    </w:tbl>
    <w:p w14:paraId="6A9831E9" w14:textId="44B9F662" w:rsidR="006F5AB0" w:rsidRPr="00295919" w:rsidRDefault="006F5AB0" w:rsidP="00E16B8D">
      <w:pPr>
        <w:spacing w:line="240" w:lineRule="auto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  <w:cs/>
        </w:rPr>
        <w:sectPr w:rsidR="006F5AB0" w:rsidRPr="00295919" w:rsidSect="00240FB9">
          <w:headerReference w:type="even" r:id="rId16"/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17C3DE53" w:rsidR="008834BE" w:rsidRPr="00297667" w:rsidRDefault="007A4B8D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9766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</w:t>
      </w:r>
      <w:r w:rsidR="00007EE9" w:rsidRPr="00297667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งินลงทุนในบริษัทย่อย</w:t>
      </w:r>
      <w:r w:rsidR="006A7BD2" w:rsidRPr="0029766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34EEC19" w14:textId="77777777" w:rsidR="004648C8" w:rsidRPr="009A0BB6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ajorBidi" w:hAnsiTheme="majorBidi" w:cstheme="majorBidi"/>
          <w:szCs w:val="18"/>
        </w:rPr>
      </w:pPr>
    </w:p>
    <w:tbl>
      <w:tblPr>
        <w:tblpPr w:leftFromText="180" w:rightFromText="180" w:vertAnchor="text" w:horzAnchor="margin" w:tblpX="450" w:tblpY="47"/>
        <w:tblW w:w="1425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8"/>
        <w:gridCol w:w="1267"/>
        <w:gridCol w:w="905"/>
        <w:gridCol w:w="234"/>
        <w:gridCol w:w="882"/>
        <w:gridCol w:w="235"/>
        <w:gridCol w:w="953"/>
        <w:gridCol w:w="237"/>
        <w:gridCol w:w="916"/>
        <w:gridCol w:w="235"/>
        <w:gridCol w:w="917"/>
        <w:gridCol w:w="235"/>
        <w:gridCol w:w="919"/>
        <w:gridCol w:w="235"/>
        <w:gridCol w:w="917"/>
        <w:gridCol w:w="235"/>
        <w:gridCol w:w="919"/>
        <w:gridCol w:w="235"/>
        <w:gridCol w:w="1008"/>
        <w:gridCol w:w="233"/>
        <w:gridCol w:w="1080"/>
        <w:gridCol w:w="36"/>
        <w:gridCol w:w="6"/>
      </w:tblGrid>
      <w:tr w:rsidR="004648C8" w:rsidRPr="00C24D9D" w14:paraId="10006D10" w14:textId="77777777" w:rsidTr="00C24D9D">
        <w:trPr>
          <w:gridAfter w:val="2"/>
          <w:wAfter w:w="42" w:type="dxa"/>
          <w:cantSplit/>
          <w:trHeight w:val="174"/>
          <w:tblHeader/>
        </w:trPr>
        <w:tc>
          <w:tcPr>
            <w:tcW w:w="2685" w:type="dxa"/>
            <w:gridSpan w:val="2"/>
            <w:vAlign w:val="bottom"/>
          </w:tcPr>
          <w:p w14:paraId="35C46003" w14:textId="7552262F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  <w:vAlign w:val="bottom"/>
          </w:tcPr>
          <w:p w14:paraId="49A42057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8798DDC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A440C1C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0F916A30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3" w:type="dxa"/>
            <w:gridSpan w:val="11"/>
            <w:vAlign w:val="bottom"/>
          </w:tcPr>
          <w:p w14:paraId="58A36903" w14:textId="34B8DE83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3516" w:rsidRPr="00C24D9D" w14:paraId="4BFF3208" w14:textId="77777777" w:rsidTr="00ED3516">
        <w:trPr>
          <w:cantSplit/>
          <w:trHeight w:val="549"/>
          <w:tblHeader/>
        </w:trPr>
        <w:tc>
          <w:tcPr>
            <w:tcW w:w="1418" w:type="dxa"/>
            <w:vAlign w:val="bottom"/>
          </w:tcPr>
          <w:p w14:paraId="7B64B18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7" w:type="dxa"/>
            <w:vAlign w:val="bottom"/>
          </w:tcPr>
          <w:p w14:paraId="60FBD3D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37FB081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2021" w:type="dxa"/>
            <w:gridSpan w:val="3"/>
            <w:vAlign w:val="bottom"/>
          </w:tcPr>
          <w:p w14:paraId="3471650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D3D396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30D0BE73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3270FED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9AE23F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7CE65AF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2C3D560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1B2F2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C426A5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1" w:type="dxa"/>
            <w:gridSpan w:val="3"/>
          </w:tcPr>
          <w:p w14:paraId="18A50766" w14:textId="77777777" w:rsidR="00ED3516" w:rsidRDefault="00ED3516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6A5BB0" w14:textId="0E199612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4D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C2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0A4C1DB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3" w:type="dxa"/>
            <w:gridSpan w:val="5"/>
          </w:tcPr>
          <w:p w14:paraId="18C39D72" w14:textId="77777777" w:rsidR="00ED3516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000CFD" w14:textId="237BE898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D3516" w:rsidRPr="00C24D9D" w14:paraId="7EF01419" w14:textId="77777777" w:rsidTr="00C24D9D">
        <w:trPr>
          <w:gridAfter w:val="1"/>
          <w:wAfter w:w="6" w:type="dxa"/>
          <w:cantSplit/>
          <w:trHeight w:val="437"/>
          <w:tblHeader/>
        </w:trPr>
        <w:tc>
          <w:tcPr>
            <w:tcW w:w="1418" w:type="dxa"/>
          </w:tcPr>
          <w:p w14:paraId="182F3AF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6F507D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360297F" w14:textId="15AF72AC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6139B5B7" w14:textId="6B24B571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4" w:type="dxa"/>
          </w:tcPr>
          <w:p w14:paraId="7DFD10AF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C48EC0" w14:textId="4970ED06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075F64B" w14:textId="7A5194C0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78768AA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0550185" w14:textId="53F8F474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76B2797D" w14:textId="18282A0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7" w:type="dxa"/>
          </w:tcPr>
          <w:p w14:paraId="37EBB99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E2B2F59" w14:textId="3BEF8ACD" w:rsidR="00ED3516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D3516"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</w:p>
          <w:p w14:paraId="693C3943" w14:textId="4223B031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466DA3E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6341ABE" w14:textId="4CF350BD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773558E3" w14:textId="07F2BA74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5" w:type="dxa"/>
          </w:tcPr>
          <w:p w14:paraId="549FEE5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39BCB5" w14:textId="523851DD" w:rsidR="00ED3516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687F67F" w14:textId="09C46A96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0F5FB156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B7DAF68" w14:textId="5CF5A12D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6522F852" w14:textId="0FBEF6C9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5" w:type="dxa"/>
          </w:tcPr>
          <w:p w14:paraId="099D57F4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7DD42000" w14:textId="5157779F" w:rsidR="00ED3516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443F046" w14:textId="750938C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6D6595F4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9F0E92" w14:textId="22DFEB4B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762BA434" w14:textId="27FEB41B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3" w:type="dxa"/>
          </w:tcPr>
          <w:p w14:paraId="03474F96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318B368E" w14:textId="0819BA43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  <w:p w14:paraId="5A0B4F5A" w14:textId="44B8A74C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ED3516" w:rsidRPr="00C24D9D" w14:paraId="1B054BD1" w14:textId="77777777" w:rsidTr="00C24D9D">
        <w:trPr>
          <w:gridAfter w:val="1"/>
          <w:wAfter w:w="6" w:type="dxa"/>
          <w:cantSplit/>
          <w:trHeight w:val="180"/>
          <w:tblHeader/>
        </w:trPr>
        <w:tc>
          <w:tcPr>
            <w:tcW w:w="1418" w:type="dxa"/>
          </w:tcPr>
          <w:p w14:paraId="5B3FEC3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E55811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71467FBC" w14:textId="0C2250F7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4" w:type="dxa"/>
          </w:tcPr>
          <w:p w14:paraId="389F3F77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0528EEC" w14:textId="68355A99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0A41D3A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1A61279A" w14:textId="24F2D3C4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1C38FD7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5F77E5" w14:textId="7127B03D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56876D9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846585" w14:textId="2D21AD5E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0637581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43C1E3D" w14:textId="4E5834DB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24B7590A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DF929A" w14:textId="2F3E8127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407D9BD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38FF8D" w14:textId="2F0AC5A6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11B0A08A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600A9BB" w14:textId="6BC204B8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3" w:type="dxa"/>
          </w:tcPr>
          <w:p w14:paraId="227C3CE8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13395F2F" w14:textId="51493BBA" w:rsidR="00ED3516" w:rsidRPr="00C24D9D" w:rsidRDefault="00913FE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ED3516" w:rsidRPr="00C24D9D" w14:paraId="5CF4D42D" w14:textId="77777777" w:rsidTr="00C24D9D">
        <w:trPr>
          <w:gridAfter w:val="2"/>
          <w:wAfter w:w="42" w:type="dxa"/>
          <w:cantSplit/>
          <w:trHeight w:val="314"/>
          <w:tblHeader/>
        </w:trPr>
        <w:tc>
          <w:tcPr>
            <w:tcW w:w="1418" w:type="dxa"/>
          </w:tcPr>
          <w:p w14:paraId="353A5E2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B3BC89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</w:tcPr>
          <w:p w14:paraId="5F8B972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24D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0931CF5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74" w:type="dxa"/>
            <w:gridSpan w:val="15"/>
          </w:tcPr>
          <w:p w14:paraId="56ECFEB9" w14:textId="48506CB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D3516" w:rsidRPr="00C24D9D" w14:paraId="6DD36323" w14:textId="77777777" w:rsidTr="00C24D9D">
        <w:trPr>
          <w:gridAfter w:val="1"/>
          <w:wAfter w:w="6" w:type="dxa"/>
          <w:cantSplit/>
          <w:trHeight w:val="324"/>
        </w:trPr>
        <w:tc>
          <w:tcPr>
            <w:tcW w:w="2685" w:type="dxa"/>
            <w:gridSpan w:val="2"/>
          </w:tcPr>
          <w:p w14:paraId="377C9B7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4D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4263F067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0F0A7BA8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36A683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6B9EB831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30D3061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6C05C763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4BF0C1D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204084C9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632DB19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80C443E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9A2E986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19E57BD8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669CC7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6D992F4B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28B84882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0C26B3C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046FE7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3" w:type="dxa"/>
          </w:tcPr>
          <w:p w14:paraId="2045BA5A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2E0AC279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92CFF" w:rsidRPr="00C24D9D" w14:paraId="6CE8D864" w14:textId="77777777" w:rsidTr="00C24D9D">
        <w:trPr>
          <w:gridAfter w:val="1"/>
          <w:wAfter w:w="6" w:type="dxa"/>
          <w:cantSplit/>
          <w:trHeight w:val="562"/>
        </w:trPr>
        <w:tc>
          <w:tcPr>
            <w:tcW w:w="1418" w:type="dxa"/>
          </w:tcPr>
          <w:p w14:paraId="1744AD54" w14:textId="77777777" w:rsidR="00A92CFF" w:rsidRDefault="00A92CFF" w:rsidP="00A92CF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ทานากะ </w:t>
            </w:r>
          </w:p>
          <w:p w14:paraId="6A650189" w14:textId="77777777" w:rsidR="00A92CFF" w:rsidRDefault="00A92CFF" w:rsidP="00A92CF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618F24FB" w14:textId="042CED4F" w:rsidR="00A92CFF" w:rsidRPr="00C24D9D" w:rsidRDefault="00A92CFF" w:rsidP="00A92CF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267" w:type="dxa"/>
          </w:tcPr>
          <w:p w14:paraId="4B8AA758" w14:textId="493BBC39" w:rsidR="00A92CFF" w:rsidRPr="00C24D9D" w:rsidRDefault="00A92CFF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รับฝึกอบรมช่าง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เชื่อมและ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5" w:type="dxa"/>
          </w:tcPr>
          <w:p w14:paraId="43BC3042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082695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142C5F8" w14:textId="1F08EF09" w:rsidR="00A92CFF" w:rsidRPr="00A92CFF" w:rsidRDefault="00913FE7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92CFF" w:rsidRP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234" w:type="dxa"/>
          </w:tcPr>
          <w:p w14:paraId="19B17D42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14CA29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D2F20A0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1F0F5D" w14:textId="6C898AAA" w:rsidR="00A92CFF" w:rsidRPr="00C24D9D" w:rsidRDefault="00913FE7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235" w:type="dxa"/>
          </w:tcPr>
          <w:p w14:paraId="479D3A14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E112F2A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223CB7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5C9DC31" w14:textId="4A939555" w:rsidR="00A92CFF" w:rsidRPr="000035AF" w:rsidRDefault="00913FE7" w:rsidP="00A92CF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7" w:type="dxa"/>
          </w:tcPr>
          <w:p w14:paraId="5C113637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FA7B0A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5A69C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59C3E9" w14:textId="383F447B" w:rsidR="00A92CFF" w:rsidRPr="00C24D9D" w:rsidRDefault="00913FE7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5" w:type="dxa"/>
          </w:tcPr>
          <w:p w14:paraId="5DBD72A5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369461F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CF6248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7E41C33" w14:textId="3561CE9A" w:rsidR="00A92CFF" w:rsidRPr="00C24D9D" w:rsidRDefault="00913FE7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235" w:type="dxa"/>
          </w:tcPr>
          <w:p w14:paraId="151ABED3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40B2CE" w14:textId="77777777" w:rsidR="00101B91" w:rsidRDefault="00A92CFF" w:rsidP="00A92CFF">
            <w:pPr>
              <w:pStyle w:val="acctfourfigures"/>
              <w:tabs>
                <w:tab w:val="clear" w:pos="765"/>
                <w:tab w:val="decimal" w:pos="380"/>
                <w:tab w:val="left" w:pos="610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</w:p>
          <w:p w14:paraId="22778511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  <w:tab w:val="left" w:pos="610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176684" w14:textId="11418E1E" w:rsidR="00A92CFF" w:rsidRPr="00C24D9D" w:rsidRDefault="00913FE7" w:rsidP="00101B91">
            <w:pPr>
              <w:pStyle w:val="acctfourfigures"/>
              <w:tabs>
                <w:tab w:val="clear" w:pos="765"/>
                <w:tab w:val="decimal" w:pos="573"/>
                <w:tab w:val="left" w:pos="610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A92CFF" w:rsidRPr="00ED3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235" w:type="dxa"/>
          </w:tcPr>
          <w:p w14:paraId="22C4A2D5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D6AED50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3D013E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6D70FF" w14:textId="4A1EDE25" w:rsidR="00A92CFF" w:rsidRPr="00C24D9D" w:rsidRDefault="00A92CFF" w:rsidP="00A92CFF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3994B23D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75F3230E" w14:textId="77777777" w:rsidR="00101B91" w:rsidRDefault="00101B91" w:rsidP="00A92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83C12F" w14:textId="77777777" w:rsidR="00101B91" w:rsidRDefault="00101B91" w:rsidP="00A92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86B291" w14:textId="0B94B8D7" w:rsidR="00A92CFF" w:rsidRPr="00C24D9D" w:rsidRDefault="00A92CFF" w:rsidP="00A92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027D2771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0BE15C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9D028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58429B" w14:textId="1C8ECFF9" w:rsidR="00A92CFF" w:rsidRPr="00E16B8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A92C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233" w:type="dxa"/>
          </w:tcPr>
          <w:p w14:paraId="3700218E" w14:textId="77777777" w:rsidR="00A92CFF" w:rsidRPr="00E16B8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686E0CB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70D38C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1417FC" w14:textId="6508DA88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92CFF" w:rsidRPr="00932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556</w:t>
            </w:r>
          </w:p>
        </w:tc>
      </w:tr>
      <w:tr w:rsidR="00A92CFF" w:rsidRPr="00C24D9D" w14:paraId="53E8485D" w14:textId="77777777" w:rsidTr="00C24D9D">
        <w:trPr>
          <w:gridAfter w:val="1"/>
          <w:wAfter w:w="6" w:type="dxa"/>
          <w:cantSplit/>
          <w:trHeight w:val="562"/>
        </w:trPr>
        <w:tc>
          <w:tcPr>
            <w:tcW w:w="1418" w:type="dxa"/>
          </w:tcPr>
          <w:p w14:paraId="3E529D4E" w14:textId="3B479844" w:rsidR="00A92CFF" w:rsidRDefault="00A92CFF" w:rsidP="00A92CF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M.C.S.</w:t>
            </w:r>
            <w:r w:rsidR="00101B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310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Japan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proofErr w:type="spellStart"/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Co.,Ltd</w:t>
            </w:r>
            <w:proofErr w:type="spellEnd"/>
            <w:proofErr w:type="gramEnd"/>
          </w:p>
        </w:tc>
        <w:tc>
          <w:tcPr>
            <w:tcW w:w="1267" w:type="dxa"/>
          </w:tcPr>
          <w:p w14:paraId="02698312" w14:textId="47635D01" w:rsidR="00A92CFF" w:rsidRPr="00C24D9D" w:rsidRDefault="00A92CFF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ออกแบบและผลิต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42DBC21A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5F2D4" w14:textId="6F72829F" w:rsidR="00A92CFF" w:rsidRPr="00A92CFF" w:rsidRDefault="00913FE7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A92CFF" w:rsidRPr="00A92CF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4" w:type="dxa"/>
          </w:tcPr>
          <w:p w14:paraId="3ED165B7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F2C2E73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237FEE4" w14:textId="60EB702E" w:rsidR="00A92CFF" w:rsidRPr="00C24D9D" w:rsidRDefault="00913FE7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A92CFF" w:rsidRPr="000035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5" w:type="dxa"/>
          </w:tcPr>
          <w:p w14:paraId="393A2966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60B511" w14:textId="77777777" w:rsidR="00101B91" w:rsidRDefault="00101B91" w:rsidP="003203C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530D38" w14:textId="5BAAD645" w:rsidR="00A92CFF" w:rsidRPr="000035AF" w:rsidRDefault="00913FE7" w:rsidP="003203C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7" w:type="dxa"/>
          </w:tcPr>
          <w:p w14:paraId="182EDBB0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4B25734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AEA735" w14:textId="29D8A98E" w:rsidR="00A92CFF" w:rsidRPr="00C24D9D" w:rsidRDefault="00913FE7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5" w:type="dxa"/>
          </w:tcPr>
          <w:p w14:paraId="3F5185E7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198A4C4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58ACD1B" w14:textId="029D951A" w:rsidR="00A92CFF" w:rsidRPr="00C24D9D" w:rsidRDefault="00913FE7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235" w:type="dxa"/>
          </w:tcPr>
          <w:p w14:paraId="28EB44A6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BD37026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B564DA" w14:textId="3823894D" w:rsidR="00A92CFF" w:rsidRPr="00C24D9D" w:rsidRDefault="00913FE7" w:rsidP="00A92CF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A92CFF" w:rsidRPr="00ED3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235" w:type="dxa"/>
          </w:tcPr>
          <w:p w14:paraId="1DEAE327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F565D74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190E7B" w14:textId="4CD48099" w:rsidR="00A92CFF" w:rsidRPr="00C24D9D" w:rsidRDefault="00A92CFF" w:rsidP="00A92CF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774D712D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1DBEF887" w14:textId="77777777" w:rsidR="00101B91" w:rsidRDefault="00101B91" w:rsidP="00A92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FBCC26" w14:textId="7F4BE5E2" w:rsidR="00A92CFF" w:rsidRPr="00ED3516" w:rsidRDefault="00A92CFF" w:rsidP="00A92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06D3B0F0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11BCF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  <w:p w14:paraId="0237A6A8" w14:textId="7647770F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13FE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</w:t>
            </w:r>
            <w:r w:rsidR="00A92CFF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233" w:type="dxa"/>
          </w:tcPr>
          <w:p w14:paraId="2C0128BD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60FCB2B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  <w:p w14:paraId="4384ACDC" w14:textId="575BA19E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13</w:t>
            </w:r>
            <w:r w:rsidR="00A92CFF" w:rsidRPr="00932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341</w:t>
            </w:r>
          </w:p>
        </w:tc>
      </w:tr>
      <w:tr w:rsidR="00A92CFF" w:rsidRPr="00C24D9D" w14:paraId="6C2CE342" w14:textId="77777777" w:rsidTr="00C24D9D">
        <w:trPr>
          <w:gridAfter w:val="1"/>
          <w:wAfter w:w="6" w:type="dxa"/>
          <w:cantSplit/>
          <w:trHeight w:val="848"/>
        </w:trPr>
        <w:tc>
          <w:tcPr>
            <w:tcW w:w="1418" w:type="dxa"/>
          </w:tcPr>
          <w:p w14:paraId="550BB7CB" w14:textId="5DF158D8" w:rsidR="00A92CFF" w:rsidRPr="00C24D9D" w:rsidRDefault="00A92CFF" w:rsidP="00A92CF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M.C.S. Steel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Co.,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Ltd. </w:t>
            </w:r>
          </w:p>
        </w:tc>
        <w:tc>
          <w:tcPr>
            <w:tcW w:w="1267" w:type="dxa"/>
          </w:tcPr>
          <w:p w14:paraId="3D96D1F8" w14:textId="29D27B87" w:rsidR="00A92CFF" w:rsidRPr="00C24D9D" w:rsidRDefault="00A92CFF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สินค้าประเภท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6618E507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AEDC54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E01EE29" w14:textId="4944C6B7" w:rsidR="00A92CFF" w:rsidRPr="00A92CFF" w:rsidRDefault="00913FE7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A92CFF" w:rsidRP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4" w:type="dxa"/>
          </w:tcPr>
          <w:p w14:paraId="0B1A7749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390F391B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8F63AA" w14:textId="77777777" w:rsidR="00101B91" w:rsidRDefault="00101B91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5EDD93" w14:textId="49796F8B" w:rsidR="00A92CFF" w:rsidRPr="00C24D9D" w:rsidRDefault="00913FE7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5" w:type="dxa"/>
          </w:tcPr>
          <w:p w14:paraId="7F6710C3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75E9F06B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595972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FFB0A2B" w14:textId="4259FB7B" w:rsidR="00A92CFF" w:rsidRPr="000035AF" w:rsidRDefault="00913FE7" w:rsidP="00A92CF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7" w:type="dxa"/>
          </w:tcPr>
          <w:p w14:paraId="4CC1DAE1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A0A498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772279" w14:textId="77777777" w:rsidR="00101B91" w:rsidRDefault="00101B91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F6B99D" w14:textId="63FE1A0D" w:rsidR="00A92CFF" w:rsidRPr="00C24D9D" w:rsidRDefault="00913FE7" w:rsidP="00A92CF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A92CFF"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92CFF"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5" w:type="dxa"/>
          </w:tcPr>
          <w:p w14:paraId="6B3B87A3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43E56E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3199771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CF5C9E" w14:textId="322B08D1" w:rsidR="00A92CFF" w:rsidRPr="00C24D9D" w:rsidRDefault="00913FE7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A92C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235" w:type="dxa"/>
          </w:tcPr>
          <w:p w14:paraId="5F210285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76D159F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91E7E3" w14:textId="77777777" w:rsidR="00101B91" w:rsidRDefault="00101B91" w:rsidP="00A92CF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06AA274" w14:textId="1F8BE55F" w:rsidR="00A92CFF" w:rsidRPr="00C24D9D" w:rsidRDefault="00913FE7" w:rsidP="00A92CF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A92CFF" w:rsidRPr="00ED3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35" w:type="dxa"/>
          </w:tcPr>
          <w:p w14:paraId="65E6F276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E6581E5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AB0452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F08D27" w14:textId="712073FA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12640DC7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49999C5D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9F9FBD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714165" w14:textId="36E3B420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871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4AE678B6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602C35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159F8C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B1C0BA" w14:textId="5EA1D5F2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173</w:t>
            </w:r>
            <w:r w:rsidR="00A92C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086</w:t>
            </w:r>
          </w:p>
        </w:tc>
        <w:tc>
          <w:tcPr>
            <w:tcW w:w="233" w:type="dxa"/>
          </w:tcPr>
          <w:p w14:paraId="6C3B548B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03F6B572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33686A" w14:textId="77777777" w:rsidR="00101B91" w:rsidRDefault="00101B91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274272" w14:textId="466FAE4C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  <w:r w:rsidR="00A92CFF"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433</w:t>
            </w:r>
          </w:p>
        </w:tc>
      </w:tr>
      <w:tr w:rsidR="00A92CFF" w:rsidRPr="00C24D9D" w14:paraId="1A070345" w14:textId="77777777" w:rsidTr="00C24D9D">
        <w:trPr>
          <w:gridAfter w:val="1"/>
          <w:wAfter w:w="6" w:type="dxa"/>
          <w:cantSplit/>
          <w:trHeight w:val="187"/>
        </w:trPr>
        <w:tc>
          <w:tcPr>
            <w:tcW w:w="1418" w:type="dxa"/>
          </w:tcPr>
          <w:p w14:paraId="1832CEAE" w14:textId="5AD578E5" w:rsidR="00A92CFF" w:rsidRPr="00C24D9D" w:rsidRDefault="00A92CFF" w:rsidP="00A92CFF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7" w:type="dxa"/>
          </w:tcPr>
          <w:p w14:paraId="702F99FD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6D336243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674D9F25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27DF438E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3B2F74C1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</w:tcPr>
          <w:p w14:paraId="269EE59C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38DB4ED0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06B63CB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42E0419B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041AF80" w14:textId="27F02765" w:rsidR="00A92CFF" w:rsidRPr="00C24D9D" w:rsidRDefault="00913FE7" w:rsidP="00A92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298</w:t>
            </w:r>
            <w:r w:rsid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467</w:t>
            </w:r>
          </w:p>
        </w:tc>
        <w:tc>
          <w:tcPr>
            <w:tcW w:w="235" w:type="dxa"/>
          </w:tcPr>
          <w:p w14:paraId="62F69352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87E981E" w14:textId="7CD0B38B" w:rsidR="00A92CFF" w:rsidRPr="00C374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  <w:r w:rsidR="00A92CFF" w:rsidRPr="00C374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</w:p>
        </w:tc>
        <w:tc>
          <w:tcPr>
            <w:tcW w:w="235" w:type="dxa"/>
          </w:tcPr>
          <w:p w14:paraId="1B9E7CE2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A29B69B" w14:textId="4DDA7B50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1D4F1D3F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F21B18E" w14:textId="1D4ADDCA" w:rsidR="00A92CFF" w:rsidRPr="00A92CFF" w:rsidRDefault="00A92CFF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871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4AA59337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D0D7DEB" w14:textId="04816FF7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283</w:t>
            </w:r>
            <w:r w:rsidR="0064279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233" w:type="dxa"/>
          </w:tcPr>
          <w:p w14:paraId="19A49184" w14:textId="77777777" w:rsidR="00A92CFF" w:rsidRPr="00C24D9D" w:rsidRDefault="00A92CFF" w:rsidP="00A92CF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6F3311" w14:textId="1C77648B" w:rsidR="00A92CFF" w:rsidRPr="00C24D9D" w:rsidRDefault="00913FE7" w:rsidP="00A92CF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259</w:t>
            </w:r>
            <w:r w:rsidR="00A92CFF" w:rsidRPr="00932E3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1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330</w:t>
            </w:r>
          </w:p>
        </w:tc>
      </w:tr>
    </w:tbl>
    <w:p w14:paraId="1130097C" w14:textId="77777777" w:rsidR="0001562E" w:rsidRPr="00C24D9D" w:rsidRDefault="0001562E" w:rsidP="0001562E">
      <w:pPr>
        <w:rPr>
          <w:rFonts w:asciiTheme="majorBidi" w:hAnsiTheme="majorBidi" w:cstheme="majorBidi"/>
          <w:sz w:val="24"/>
          <w:szCs w:val="24"/>
        </w:rPr>
      </w:pPr>
    </w:p>
    <w:p w14:paraId="072BEB2E" w14:textId="77777777" w:rsidR="00CC7F1E" w:rsidRPr="00295919" w:rsidRDefault="00CC7F1E" w:rsidP="009777AF">
      <w:pPr>
        <w:pStyle w:val="block"/>
        <w:tabs>
          <w:tab w:val="left" w:pos="0"/>
        </w:tabs>
        <w:spacing w:after="0" w:line="240" w:lineRule="auto"/>
        <w:ind w:left="270" w:right="-51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E9F2B1" w14:textId="77777777" w:rsidR="00401CE5" w:rsidRPr="00295919" w:rsidRDefault="00401CE5" w:rsidP="006427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cs/>
        </w:rPr>
        <w:sectPr w:rsidR="00401CE5" w:rsidRPr="00295919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B5688" w14:textId="21B62E3C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lastRenderedPageBreak/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7513A785" w14:textId="6596D4A9" w:rsidR="00297667" w:rsidRDefault="00297667" w:rsidP="00297667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913FE7" w:rsidRPr="00913FE7">
        <w:rPr>
          <w:rFonts w:asciiTheme="majorBidi" w:hAnsiTheme="majorBidi" w:cstheme="majorBidi"/>
          <w:sz w:val="28"/>
          <w:szCs w:val="28"/>
        </w:rPr>
        <w:t>2</w:t>
      </w:r>
      <w:r w:rsidRPr="003203C5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77CEA45F" w14:textId="4D84BF68" w:rsidR="00101B91" w:rsidRDefault="00101B91" w:rsidP="00297667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E0E8CC9" w14:textId="6FA63908" w:rsidR="00297667" w:rsidRDefault="008C61F0" w:rsidP="008C61F0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8C61F0">
        <w:rPr>
          <w:rFonts w:asciiTheme="majorBidi" w:hAnsiTheme="majorBidi" w:cs="Angsana New" w:hint="cs"/>
          <w:sz w:val="28"/>
          <w:szCs w:val="28"/>
          <w:cs/>
        </w:rPr>
        <w:t>เพื่อวัตถุประสงค์ในการบริหารงาน</w:t>
      </w:r>
      <w:r w:rsidRPr="008C61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C61F0">
        <w:rPr>
          <w:rFonts w:asciiTheme="majorBidi" w:hAnsiTheme="majorBidi" w:cs="Angsana New" w:hint="cs"/>
          <w:sz w:val="28"/>
          <w:szCs w:val="28"/>
          <w:cs/>
        </w:rPr>
        <w:t>บริษัทและบริษัทย่อยจัดโครงสร้างองค์กรเป็นหน่วยธุรกิจตามประเภทของการบริการ</w:t>
      </w:r>
      <w:r w:rsidRPr="008C61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C61F0">
        <w:rPr>
          <w:rFonts w:asciiTheme="majorBidi" w:hAnsiTheme="majorBidi" w:cs="Angsana New" w:hint="cs"/>
          <w:sz w:val="28"/>
          <w:szCs w:val="28"/>
          <w:cs/>
        </w:rPr>
        <w:t>บริษัทและบริษัทย่อยมีส่วนงานที่รายงานทั้งสิ้น</w:t>
      </w:r>
      <w:r w:rsidRPr="008C61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</w:t>
      </w:r>
      <w:r w:rsidRPr="008C61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C61F0">
        <w:rPr>
          <w:rFonts w:asciiTheme="majorBidi" w:hAnsiTheme="majorBidi" w:cs="Angsana New" w:hint="cs"/>
          <w:sz w:val="28"/>
          <w:szCs w:val="28"/>
          <w:cs/>
        </w:rPr>
        <w:t>ส่วนงาน</w:t>
      </w:r>
      <w:r w:rsidRPr="008C61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C61F0">
        <w:rPr>
          <w:rFonts w:asciiTheme="majorBidi" w:hAnsiTheme="majorBidi" w:cs="Angsana New" w:hint="cs"/>
          <w:sz w:val="28"/>
          <w:szCs w:val="28"/>
          <w:cs/>
        </w:rPr>
        <w:t>ดังนี้</w:t>
      </w:r>
    </w:p>
    <w:p w14:paraId="1D420200" w14:textId="77777777" w:rsidR="008C61F0" w:rsidRPr="003203C5" w:rsidRDefault="008C61F0" w:rsidP="008C61F0">
      <w:pPr>
        <w:ind w:left="540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5F3BAB0C" w14:textId="16C85CA1" w:rsidR="00297667" w:rsidRPr="003203C5" w:rsidRDefault="00297667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913FE7" w:rsidRPr="00913FE7">
        <w:rPr>
          <w:rFonts w:asciiTheme="majorBidi" w:hAnsiTheme="majorBidi" w:cstheme="majorBidi"/>
          <w:sz w:val="28"/>
          <w:szCs w:val="28"/>
        </w:rPr>
        <w:t>1</w:t>
      </w:r>
      <w:r w:rsidRPr="00320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03C5" w:rsidRPr="003203C5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</w:p>
    <w:p w14:paraId="0F1DD5C3" w14:textId="70D3E967" w:rsidR="00297667" w:rsidRPr="003203C5" w:rsidRDefault="00297667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913FE7" w:rsidRPr="00913FE7">
        <w:rPr>
          <w:rFonts w:asciiTheme="majorBidi" w:hAnsiTheme="majorBidi" w:cstheme="majorBidi"/>
          <w:sz w:val="28"/>
          <w:szCs w:val="28"/>
        </w:rPr>
        <w:t>2</w:t>
      </w:r>
      <w:r w:rsidRPr="00320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08DC" w:rsidRPr="003203C5">
        <w:rPr>
          <w:rFonts w:asciiTheme="majorBidi" w:hAnsiTheme="majorBidi" w:cstheme="majorBidi"/>
          <w:sz w:val="28"/>
          <w:szCs w:val="28"/>
          <w:cs/>
        </w:rPr>
        <w:t>ต่างประเทศ</w:t>
      </w:r>
    </w:p>
    <w:p w14:paraId="29BC2A69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3016D883" w14:textId="77777777" w:rsidR="00297667" w:rsidRPr="003203C5" w:rsidRDefault="00297667" w:rsidP="00297667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</w:t>
      </w:r>
      <w:r w:rsidRPr="003203C5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3203C5">
        <w:rPr>
          <w:rFonts w:asciiTheme="majorBidi" w:hAnsiTheme="majorBidi" w:cstheme="majorBidi"/>
          <w:spacing w:val="-6"/>
          <w:sz w:val="28"/>
          <w:szCs w:val="28"/>
          <w:cs/>
        </w:rPr>
        <w:t>ดำเนินงาน</w:t>
      </w:r>
      <w:r w:rsidRPr="003203C5">
        <w:rPr>
          <w:rFonts w:asciiTheme="majorBidi" w:hAnsiTheme="majorBidi" w:cstheme="majorBidi"/>
          <w:color w:val="FFFFFF"/>
          <w:spacing w:val="-6"/>
          <w:sz w:val="28"/>
          <w:szCs w:val="28"/>
          <w:cs/>
        </w:rPr>
        <w:t>.</w:t>
      </w:r>
      <w:r w:rsidRPr="003203C5">
        <w:rPr>
          <w:rFonts w:asciiTheme="majorBidi" w:hAnsiTheme="majorBidi" w:cstheme="maj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203C5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 </w:t>
      </w:r>
      <w:r w:rsidRPr="003203C5">
        <w:rPr>
          <w:rFonts w:asciiTheme="majorBidi" w:hAnsiTheme="majorBidi" w:cstheme="majorBidi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ผู้บริหารเชื่อว่าการใช้กำไรจากการดำเนินงานในการวัดผลการดำเนินงานนั้นเป็นข้อมูลที่เหมาะสมในการ</w:t>
      </w:r>
      <w:r w:rsidRPr="003203C5">
        <w:rPr>
          <w:rFonts w:asciiTheme="majorBidi" w:hAnsiTheme="majorBidi" w:cstheme="maj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36C837E" w14:textId="18F23C73" w:rsidR="00C3749D" w:rsidRDefault="00C3749D" w:rsidP="0064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28"/>
          <w:szCs w:val="28"/>
          <w:shd w:val="clear" w:color="auto" w:fill="D9D9D9" w:themeFill="background1" w:themeFillShade="D9"/>
          <w:cs/>
        </w:rPr>
      </w:pPr>
    </w:p>
    <w:p w14:paraId="35AA2D34" w14:textId="4CDFDD59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240FB9">
          <w:headerReference w:type="even" r:id="rId20"/>
          <w:head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b/>
          <w:sz w:val="22"/>
          <w:szCs w:val="22"/>
        </w:rPr>
        <w:tab/>
      </w:r>
    </w:p>
    <w:tbl>
      <w:tblPr>
        <w:tblW w:w="15570" w:type="dxa"/>
        <w:tblInd w:w="-9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566"/>
        <w:gridCol w:w="76"/>
        <w:gridCol w:w="490"/>
        <w:gridCol w:w="76"/>
        <w:gridCol w:w="490"/>
        <w:gridCol w:w="76"/>
        <w:gridCol w:w="632"/>
        <w:gridCol w:w="82"/>
        <w:gridCol w:w="485"/>
        <w:gridCol w:w="95"/>
        <w:gridCol w:w="495"/>
        <w:gridCol w:w="87"/>
        <w:gridCol w:w="599"/>
        <w:gridCol w:w="78"/>
        <w:gridCol w:w="567"/>
        <w:gridCol w:w="8"/>
        <w:gridCol w:w="86"/>
        <w:gridCol w:w="8"/>
        <w:gridCol w:w="582"/>
        <w:gridCol w:w="83"/>
        <w:gridCol w:w="561"/>
        <w:gridCol w:w="76"/>
        <w:gridCol w:w="491"/>
        <w:gridCol w:w="76"/>
        <w:gridCol w:w="633"/>
        <w:gridCol w:w="80"/>
        <w:gridCol w:w="633"/>
        <w:gridCol w:w="76"/>
        <w:gridCol w:w="604"/>
        <w:gridCol w:w="6"/>
        <w:gridCol w:w="70"/>
        <w:gridCol w:w="6"/>
        <w:gridCol w:w="678"/>
        <w:gridCol w:w="76"/>
        <w:gridCol w:w="654"/>
        <w:gridCol w:w="76"/>
        <w:gridCol w:w="814"/>
        <w:gridCol w:w="90"/>
        <w:gridCol w:w="720"/>
        <w:gridCol w:w="102"/>
        <w:gridCol w:w="708"/>
        <w:gridCol w:w="76"/>
        <w:gridCol w:w="14"/>
        <w:gridCol w:w="623"/>
        <w:gridCol w:w="7"/>
      </w:tblGrid>
      <w:tr w:rsidR="00FA1AE9" w:rsidRPr="00FA1AE9" w14:paraId="0071C61F" w14:textId="77777777" w:rsidTr="00AB10F4">
        <w:trPr>
          <w:gridAfter w:val="1"/>
          <w:wAfter w:w="7" w:type="dxa"/>
          <w:cantSplit/>
          <w:trHeight w:val="202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703FA382" w14:textId="77777777" w:rsidR="00FA1AE9" w:rsidRPr="00FA1AE9" w:rsidRDefault="00FA1AE9" w:rsidP="0082050F">
            <w:pPr>
              <w:spacing w:line="270" w:lineRule="exact"/>
              <w:ind w:firstLine="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04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0A4DE" w14:textId="52AF1DEF" w:rsidR="00FA1AE9" w:rsidRPr="00FA1AE9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1AE9" w:rsidRPr="00FA1AE9" w14:paraId="1006F6B1" w14:textId="77777777" w:rsidTr="00AB10F4">
        <w:trPr>
          <w:cantSplit/>
          <w:trHeight w:val="202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4C6CF893" w14:textId="77777777" w:rsidR="00FA1AE9" w:rsidRPr="00FA1AE9" w:rsidRDefault="00FA1AE9" w:rsidP="0082050F">
            <w:pPr>
              <w:spacing w:line="270" w:lineRule="exact"/>
              <w:ind w:firstLine="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2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8F66F" w14:textId="77777777" w:rsidR="00FA1AE9" w:rsidRPr="00A9655B" w:rsidRDefault="00FA1AE9" w:rsidP="0082050F">
            <w:pPr>
              <w:spacing w:line="270" w:lineRule="exact"/>
              <w:ind w:left="-2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ประเทศไทย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062C603" w14:textId="77777777" w:rsidR="00FA1AE9" w:rsidRPr="00A9655B" w:rsidRDefault="00FA1AE9" w:rsidP="0082050F">
            <w:pPr>
              <w:spacing w:line="270" w:lineRule="exact"/>
              <w:ind w:left="-2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311B9" w14:textId="77777777" w:rsidR="00FA1AE9" w:rsidRPr="00A9655B" w:rsidRDefault="00FA1AE9" w:rsidP="0082050F">
            <w:pPr>
              <w:spacing w:line="270" w:lineRule="exact"/>
              <w:ind w:left="-23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5DB9542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right w:val="nil"/>
            </w:tcBorders>
          </w:tcPr>
          <w:p w14:paraId="03FA07E1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A0D02CE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8" w:type="dxa"/>
            <w:gridSpan w:val="5"/>
            <w:tcBorders>
              <w:top w:val="nil"/>
              <w:left w:val="nil"/>
              <w:right w:val="nil"/>
            </w:tcBorders>
          </w:tcPr>
          <w:p w14:paraId="503157E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B10F4" w:rsidRPr="00FA1AE9" w14:paraId="73514C77" w14:textId="77777777" w:rsidTr="00AB10F4">
        <w:trPr>
          <w:cantSplit/>
        </w:trPr>
        <w:tc>
          <w:tcPr>
            <w:tcW w:w="19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412612" w14:textId="77777777" w:rsidR="00101B91" w:rsidRPr="00FA1AE9" w:rsidRDefault="00101B91" w:rsidP="0082050F">
            <w:pPr>
              <w:spacing w:line="270" w:lineRule="exact"/>
              <w:ind w:right="-81" w:hanging="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E3585" w14:textId="01A1BBD3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</w:tcPr>
          <w:p w14:paraId="3937CC8A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E9DD5" w14:textId="34AF3F42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9B21F" w14:textId="77777777" w:rsidR="00101B91" w:rsidRPr="00FA1AE9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31C83" w14:textId="421A83E5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9B1D9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886A9" w14:textId="45977943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</w:tcPr>
          <w:p w14:paraId="6F92B70A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left w:val="nil"/>
              <w:right w:val="nil"/>
            </w:tcBorders>
          </w:tcPr>
          <w:p w14:paraId="6A84FCEE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AE831DF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DF1B6" w14:textId="7FA26B2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FBE8159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50FF2" w14:textId="5606BB4E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67F17DDE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left w:val="nil"/>
              <w:right w:val="nil"/>
            </w:tcBorders>
          </w:tcPr>
          <w:p w14:paraId="3676AE60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20C74F7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tcBorders>
              <w:left w:val="nil"/>
              <w:right w:val="nil"/>
            </w:tcBorders>
          </w:tcPr>
          <w:p w14:paraId="32EFE446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8152248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8" w:type="dxa"/>
            <w:gridSpan w:val="5"/>
            <w:tcBorders>
              <w:left w:val="nil"/>
              <w:right w:val="nil"/>
            </w:tcBorders>
          </w:tcPr>
          <w:p w14:paraId="1DD0EE43" w14:textId="77777777" w:rsidR="00101B91" w:rsidRPr="00A9655B" w:rsidRDefault="00101B91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1AE9" w:rsidRPr="00FA1AE9" w14:paraId="2916180E" w14:textId="77777777" w:rsidTr="00AB10F4">
        <w:trPr>
          <w:cantSplit/>
        </w:trPr>
        <w:tc>
          <w:tcPr>
            <w:tcW w:w="19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9EDDD" w14:textId="77777777" w:rsidR="00FA1AE9" w:rsidRPr="00FA1AE9" w:rsidRDefault="00FA1AE9" w:rsidP="0082050F">
            <w:pPr>
              <w:spacing w:line="270" w:lineRule="exact"/>
              <w:ind w:right="-81" w:hanging="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B886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54B9623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30D6F3C1" w14:textId="66C4C1CC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151FCFE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6379D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6C1BD" w14:textId="77777777" w:rsidR="00FA1AE9" w:rsidRPr="00FA1AE9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3612E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3E7C4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F440A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</w:tcPr>
          <w:p w14:paraId="61F1F498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F4476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CF307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415791" w14:textId="1C64E409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7C9222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103A5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565AEFA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EDF0F" w14:textId="77777777" w:rsidR="00AB10F4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</w:t>
            </w:r>
          </w:p>
          <w:p w14:paraId="48F68516" w14:textId="2D1A26CA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โครงเหล็ก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345C75C9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7FBF32A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74C989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1F5CDC" w14:textId="37AC48E2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03A50A6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621E17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492EC" w14:textId="17168BCD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</w:t>
            </w:r>
            <w:r w:rsidR="00A9655B"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73F53E6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DD5D30A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64367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8C9E5" w14:textId="1F0DF755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55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A1AE9" w:rsidRPr="00FA1AE9" w14:paraId="7060EDAB" w14:textId="77777777" w:rsidTr="00AB10F4">
        <w:trPr>
          <w:cantSplit/>
          <w:trHeight w:val="202"/>
        </w:trPr>
        <w:tc>
          <w:tcPr>
            <w:tcW w:w="19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A59DF6" w14:textId="02B8C9C6" w:rsidR="00FA1AE9" w:rsidRPr="00FA1AE9" w:rsidRDefault="00FA1AE9" w:rsidP="005C28EC">
            <w:pPr>
              <w:spacing w:line="270" w:lineRule="exact"/>
              <w:ind w:right="-81" w:firstLine="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A1AE9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br/>
              <w:t xml:space="preserve">  </w:t>
            </w:r>
            <w:r w:rsidR="005C28EC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r w:rsidRPr="00FA1AE9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FA1AE9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A1A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A1AE9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9CE25" w14:textId="5C8F5115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62ADF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B78727" w14:textId="3EE1B24D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bCs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FC8AA59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C079A" w14:textId="61444B95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C6EAC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E7A27" w14:textId="71069C59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bCs/>
                <w:sz w:val="24"/>
                <w:szCs w:val="24"/>
              </w:rPr>
              <w:t>2562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7610F073" w14:textId="77777777" w:rsidR="00FA1AE9" w:rsidRPr="00FA1AE9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55428" w14:textId="5B4F8781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A370F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EFA96" w14:textId="5FD0C8A7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A604FEB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vAlign w:val="bottom"/>
          </w:tcPr>
          <w:p w14:paraId="1BE6B4ED" w14:textId="30D9B0D1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7CB7B7AB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2F0E1794" w14:textId="6A8CDEB5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</w:tcPr>
          <w:p w14:paraId="4AAB575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left w:val="nil"/>
              <w:right w:val="nil"/>
            </w:tcBorders>
            <w:vAlign w:val="bottom"/>
          </w:tcPr>
          <w:p w14:paraId="2A437962" w14:textId="37FEB841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79945BF8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nil"/>
              <w:right w:val="nil"/>
            </w:tcBorders>
            <w:vAlign w:val="bottom"/>
          </w:tcPr>
          <w:p w14:paraId="4B994236" w14:textId="1876F39E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18DFB0A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49E46" w14:textId="350604CB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8D5FF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66710" w14:textId="732B73A8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2BC98F8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284538DD" w14:textId="6CE93EAF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02A336C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left w:val="nil"/>
              <w:right w:val="nil"/>
            </w:tcBorders>
            <w:vAlign w:val="bottom"/>
          </w:tcPr>
          <w:p w14:paraId="4A7A1902" w14:textId="3DBD612F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491E46F5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  <w:vAlign w:val="bottom"/>
          </w:tcPr>
          <w:p w14:paraId="2994FEB2" w14:textId="0C2B9B3B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53FBB666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bottom"/>
          </w:tcPr>
          <w:p w14:paraId="7A9148AF" w14:textId="0869F9FC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29E556A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F9673" w14:textId="1A2A6770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7BBCE7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ABEF6" w14:textId="0B699B30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24CC36D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20131" w14:textId="7692F593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49169" w14:textId="77777777" w:rsidR="00FA1AE9" w:rsidRPr="00A9655B" w:rsidRDefault="00FA1AE9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B5677" w14:textId="0C72FC56" w:rsidR="00FA1AE9" w:rsidRPr="00A9655B" w:rsidRDefault="00913FE7" w:rsidP="0082050F">
            <w:pPr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A1AE9" w:rsidRPr="00FA1AE9" w14:paraId="552A9182" w14:textId="77777777" w:rsidTr="003203C5">
        <w:trPr>
          <w:gridAfter w:val="1"/>
          <w:wAfter w:w="7" w:type="dxa"/>
          <w:cantSplit/>
        </w:trPr>
        <w:tc>
          <w:tcPr>
            <w:tcW w:w="1959" w:type="dxa"/>
            <w:tcBorders>
              <w:top w:val="nil"/>
              <w:left w:val="nil"/>
              <w:right w:val="nil"/>
            </w:tcBorders>
            <w:vAlign w:val="bottom"/>
          </w:tcPr>
          <w:p w14:paraId="518A9C2D" w14:textId="4E054036" w:rsidR="00FA1AE9" w:rsidRPr="00FA1AE9" w:rsidRDefault="00FA1AE9" w:rsidP="0082050F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04" w:type="dxa"/>
            <w:gridSpan w:val="44"/>
            <w:tcBorders>
              <w:left w:val="nil"/>
              <w:right w:val="nil"/>
            </w:tcBorders>
          </w:tcPr>
          <w:p w14:paraId="068C7329" w14:textId="0226F8C4" w:rsidR="00FA1AE9" w:rsidRPr="00FA1AE9" w:rsidRDefault="00FA1AE9" w:rsidP="0082050F">
            <w:pPr>
              <w:tabs>
                <w:tab w:val="clear" w:pos="454"/>
                <w:tab w:val="right" w:pos="453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1AE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203C5" w:rsidRPr="00FA1AE9" w14:paraId="5404CAEA" w14:textId="77777777" w:rsidTr="003203C5">
        <w:trPr>
          <w:gridAfter w:val="1"/>
          <w:wAfter w:w="7" w:type="dxa"/>
          <w:cantSplit/>
        </w:trPr>
        <w:tc>
          <w:tcPr>
            <w:tcW w:w="1959" w:type="dxa"/>
            <w:tcBorders>
              <w:top w:val="nil"/>
              <w:left w:val="nil"/>
              <w:right w:val="nil"/>
            </w:tcBorders>
            <w:vAlign w:val="bottom"/>
          </w:tcPr>
          <w:p w14:paraId="5C109E5B" w14:textId="3A7D3FD8" w:rsidR="003203C5" w:rsidRPr="00FA1AE9" w:rsidRDefault="003203C5" w:rsidP="0082050F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1A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ส่วนงานทางภูมิศาสตร์</w:t>
            </w:r>
          </w:p>
        </w:tc>
        <w:tc>
          <w:tcPr>
            <w:tcW w:w="13604" w:type="dxa"/>
            <w:gridSpan w:val="44"/>
            <w:tcBorders>
              <w:left w:val="nil"/>
              <w:right w:val="nil"/>
            </w:tcBorders>
          </w:tcPr>
          <w:p w14:paraId="0497F0FD" w14:textId="77777777" w:rsidR="003203C5" w:rsidRPr="00FA1AE9" w:rsidRDefault="003203C5" w:rsidP="0082050F">
            <w:pPr>
              <w:tabs>
                <w:tab w:val="clear" w:pos="454"/>
                <w:tab w:val="right" w:pos="453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C28EC" w:rsidRPr="00FA1AE9" w14:paraId="37E7BE88" w14:textId="77777777" w:rsidTr="00AB10F4">
        <w:trPr>
          <w:cantSplit/>
        </w:trPr>
        <w:tc>
          <w:tcPr>
            <w:tcW w:w="1959" w:type="dxa"/>
            <w:tcBorders>
              <w:left w:val="nil"/>
              <w:right w:val="nil"/>
            </w:tcBorders>
            <w:vAlign w:val="bottom"/>
          </w:tcPr>
          <w:p w14:paraId="5D1D091B" w14:textId="77777777" w:rsidR="005C28EC" w:rsidRPr="00FA1AE9" w:rsidRDefault="005C28EC" w:rsidP="005C28EC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566" w:type="dxa"/>
            <w:tcBorders>
              <w:left w:val="nil"/>
              <w:bottom w:val="double" w:sz="6" w:space="0" w:color="auto"/>
              <w:right w:val="nil"/>
            </w:tcBorders>
          </w:tcPr>
          <w:p w14:paraId="3DF34BB1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9AB9AF2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nil"/>
              <w:bottom w:val="double" w:sz="6" w:space="0" w:color="auto"/>
              <w:right w:val="nil"/>
            </w:tcBorders>
          </w:tcPr>
          <w:p w14:paraId="076400FF" w14:textId="262547BD" w:rsidR="005C28EC" w:rsidRPr="00FA1AE9" w:rsidRDefault="005C28EC" w:rsidP="005C28EC">
            <w:pPr>
              <w:tabs>
                <w:tab w:val="clear" w:pos="227"/>
                <w:tab w:val="clear" w:pos="454"/>
                <w:tab w:val="left" w:pos="-25"/>
                <w:tab w:val="left" w:pos="155"/>
                <w:tab w:val="right" w:pos="549"/>
              </w:tabs>
              <w:spacing w:line="280" w:lineRule="exact"/>
              <w:ind w:left="-232" w:right="42" w:hanging="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</w:t>
            </w: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286EA44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nil"/>
              <w:bottom w:val="double" w:sz="6" w:space="0" w:color="auto"/>
              <w:right w:val="nil"/>
            </w:tcBorders>
          </w:tcPr>
          <w:p w14:paraId="2CD5EBF3" w14:textId="63904298" w:rsidR="005C28EC" w:rsidRPr="00FA1AE9" w:rsidRDefault="005C28EC" w:rsidP="005C28EC">
            <w:pPr>
              <w:tabs>
                <w:tab w:val="clear" w:pos="227"/>
                <w:tab w:val="clear" w:pos="454"/>
                <w:tab w:val="left" w:pos="-224"/>
                <w:tab w:val="right" w:pos="136"/>
                <w:tab w:val="left" w:pos="294"/>
              </w:tabs>
              <w:spacing w:line="280" w:lineRule="exact"/>
              <w:ind w:left="-314" w:right="-14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5C99A6D" w14:textId="77777777" w:rsidR="005C28EC" w:rsidRPr="00FA1AE9" w:rsidRDefault="005C28EC" w:rsidP="005C28EC">
            <w:pPr>
              <w:tabs>
                <w:tab w:val="right" w:pos="412"/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double" w:sz="6" w:space="0" w:color="auto"/>
              <w:right w:val="nil"/>
            </w:tcBorders>
          </w:tcPr>
          <w:p w14:paraId="42361693" w14:textId="13381A2D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300CCA1D" w14:textId="77777777" w:rsidR="005C28EC" w:rsidRPr="00FA1AE9" w:rsidRDefault="005C28EC" w:rsidP="005C28EC">
            <w:pPr>
              <w:tabs>
                <w:tab w:val="right" w:pos="412"/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5B283AA" w14:textId="3FD2FE33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95" w:type="dxa"/>
            <w:tcBorders>
              <w:left w:val="nil"/>
              <w:right w:val="nil"/>
            </w:tcBorders>
            <w:vAlign w:val="bottom"/>
          </w:tcPr>
          <w:p w14:paraId="5C71F563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left w:val="nil"/>
              <w:bottom w:val="double" w:sz="6" w:space="0" w:color="auto"/>
              <w:right w:val="nil"/>
            </w:tcBorders>
          </w:tcPr>
          <w:p w14:paraId="1ADFAEB5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123E2422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4FCDFAD" w14:textId="0D1818D2" w:rsidR="005C28EC" w:rsidRPr="00FA1AE9" w:rsidRDefault="00913FE7" w:rsidP="005C28EC">
            <w:pPr>
              <w:tabs>
                <w:tab w:val="clear" w:pos="227"/>
                <w:tab w:val="clear" w:pos="454"/>
                <w:tab w:val="right" w:pos="210"/>
              </w:tabs>
              <w:spacing w:line="280" w:lineRule="exact"/>
              <w:ind w:left="-232" w:right="-2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41DD9F3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2" w:right="28" w:firstLine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83EFA8C" w14:textId="0109F596" w:rsidR="005C28EC" w:rsidRPr="00FA1AE9" w:rsidRDefault="00913FE7" w:rsidP="005C28EC">
            <w:pPr>
              <w:tabs>
                <w:tab w:val="clear" w:pos="454"/>
                <w:tab w:val="left" w:pos="169"/>
                <w:tab w:val="right" w:pos="549"/>
              </w:tabs>
              <w:spacing w:line="280" w:lineRule="exact"/>
              <w:ind w:left="-232"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</w:tcPr>
          <w:p w14:paraId="131E9A57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813A80A" w14:textId="278198F0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990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5225675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15BA3A4" w14:textId="4D3BD9F5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3A19BF3" w14:textId="77777777" w:rsidR="005C28EC" w:rsidRPr="00FA1AE9" w:rsidRDefault="005C28EC" w:rsidP="005C28EC">
            <w:pPr>
              <w:spacing w:line="280" w:lineRule="exact"/>
              <w:ind w:left="-232" w:right="2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9E89D29" w14:textId="52D9B975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5BE1E63D" w14:textId="77777777" w:rsidR="005C28EC" w:rsidRPr="00FA1AE9" w:rsidRDefault="005C28EC" w:rsidP="005C28EC">
            <w:pPr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44AA2C8" w14:textId="5EE50D79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E53865B" w14:textId="77777777" w:rsidR="005C28EC" w:rsidRPr="00FA1AE9" w:rsidRDefault="005C28EC" w:rsidP="005C28EC">
            <w:pPr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nil"/>
              <w:bottom w:val="double" w:sz="6" w:space="0" w:color="auto"/>
              <w:right w:val="nil"/>
            </w:tcBorders>
          </w:tcPr>
          <w:p w14:paraId="255637A3" w14:textId="67CFDD9B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7A1353D" w14:textId="77777777" w:rsidR="005C28EC" w:rsidRPr="00FA1AE9" w:rsidRDefault="005C28EC" w:rsidP="005C28EC">
            <w:pPr>
              <w:spacing w:line="280" w:lineRule="exact"/>
              <w:ind w:left="-232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7E845ADE" w14:textId="55B5A793" w:rsidR="005C28EC" w:rsidRPr="00FA1AE9" w:rsidRDefault="00913FE7" w:rsidP="005C28EC">
            <w:pPr>
              <w:tabs>
                <w:tab w:val="clear" w:pos="454"/>
                <w:tab w:val="left" w:pos="-98"/>
              </w:tabs>
              <w:spacing w:line="280" w:lineRule="exact"/>
              <w:ind w:left="-74" w:right="27" w:hanging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369F04A3" w14:textId="77777777" w:rsidR="005C28EC" w:rsidRPr="00FA1AE9" w:rsidRDefault="005C28EC" w:rsidP="005C28EC">
            <w:pPr>
              <w:spacing w:line="280" w:lineRule="exact"/>
              <w:ind w:left="-232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nil"/>
              <w:bottom w:val="double" w:sz="6" w:space="0" w:color="auto"/>
              <w:right w:val="nil"/>
            </w:tcBorders>
          </w:tcPr>
          <w:p w14:paraId="0D81C326" w14:textId="7AA307E8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6284BCA" w14:textId="77777777" w:rsidR="005C28EC" w:rsidRPr="00FA1AE9" w:rsidRDefault="005C28EC" w:rsidP="005C28EC">
            <w:pPr>
              <w:spacing w:line="280" w:lineRule="exact"/>
              <w:ind w:left="-232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nil"/>
              <w:bottom w:val="double" w:sz="6" w:space="0" w:color="auto"/>
              <w:right w:val="nil"/>
            </w:tcBorders>
          </w:tcPr>
          <w:p w14:paraId="12F06D10" w14:textId="3C0D289E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141F3">
              <w:rPr>
                <w:rFonts w:asciiTheme="majorBidi" w:hAnsiTheme="majorBidi" w:cstheme="majorBidi"/>
                <w:sz w:val="24"/>
                <w:szCs w:val="24"/>
              </w:rPr>
              <w:t>9,216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C94A8C6" w14:textId="77777777" w:rsidR="005C28EC" w:rsidRPr="00FA1AE9" w:rsidRDefault="005C28EC" w:rsidP="005C28E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left w:val="nil"/>
              <w:bottom w:val="double" w:sz="6" w:space="0" w:color="auto"/>
              <w:right w:val="nil"/>
            </w:tcBorders>
          </w:tcPr>
          <w:p w14:paraId="5E1B82FA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7CA2DC" w14:textId="77777777" w:rsidR="005C28EC" w:rsidRPr="00FA1AE9" w:rsidRDefault="005C28EC" w:rsidP="005C28E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double" w:sz="6" w:space="0" w:color="auto"/>
              <w:right w:val="nil"/>
            </w:tcBorders>
          </w:tcPr>
          <w:p w14:paraId="2880BD4C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DEACB3F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3842A65" w14:textId="622AE534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605B3DEE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763BA1D" w14:textId="205F8353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</w:tr>
      <w:tr w:rsidR="005C28EC" w:rsidRPr="00FA1AE9" w14:paraId="1CE6DE7F" w14:textId="77777777" w:rsidTr="00AB10F4">
        <w:trPr>
          <w:cantSplit/>
        </w:trPr>
        <w:tc>
          <w:tcPr>
            <w:tcW w:w="1959" w:type="dxa"/>
            <w:tcBorders>
              <w:left w:val="nil"/>
              <w:bottom w:val="nil"/>
              <w:right w:val="nil"/>
            </w:tcBorders>
            <w:vAlign w:val="bottom"/>
          </w:tcPr>
          <w:p w14:paraId="508532A2" w14:textId="77777777" w:rsidR="005C28EC" w:rsidRPr="00FA1AE9" w:rsidRDefault="005C28EC" w:rsidP="005C28EC">
            <w:pPr>
              <w:tabs>
                <w:tab w:val="left" w:pos="198"/>
              </w:tabs>
              <w:spacing w:line="280" w:lineRule="exact"/>
              <w:ind w:left="-108" w:firstLine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0F458C8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8FEA1A8" w14:textId="77777777" w:rsidR="005C28EC" w:rsidRPr="00FA1AE9" w:rsidRDefault="005C28EC" w:rsidP="005C28E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B8CA24B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D3ADF2E" w14:textId="77777777" w:rsidR="005C28EC" w:rsidRPr="00FA1AE9" w:rsidRDefault="005C28EC" w:rsidP="005C28E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690A992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26C63948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D9040B9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420FAA36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E01AB83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vAlign w:val="bottom"/>
          </w:tcPr>
          <w:p w14:paraId="511DAEE2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ACAFC53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583EEF64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172B742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28ED0FFB" w14:textId="77777777" w:rsidR="005C28EC" w:rsidRPr="00FA1AE9" w:rsidRDefault="005C28EC" w:rsidP="005C28E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98AE215" w14:textId="77777777" w:rsidR="005C28EC" w:rsidRPr="00FA1AE9" w:rsidRDefault="005C28EC" w:rsidP="005C28EC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50101310" w14:textId="77777777" w:rsidR="005C28EC" w:rsidRPr="00FA1AE9" w:rsidRDefault="005C28EC" w:rsidP="005C28E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3B81D53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</w:tcPr>
          <w:p w14:paraId="1949C67B" w14:textId="77777777" w:rsidR="005C28EC" w:rsidRPr="00FA1AE9" w:rsidRDefault="005C28EC" w:rsidP="005C28EC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E50218B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323A891" w14:textId="77777777" w:rsidR="005C28EC" w:rsidRPr="00FA1AE9" w:rsidRDefault="005C28EC" w:rsidP="005C28EC">
            <w:pPr>
              <w:spacing w:line="280" w:lineRule="exact"/>
              <w:ind w:left="-321" w:firstLine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A0678B3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55514371" w14:textId="77777777" w:rsidR="005C28EC" w:rsidRPr="00FA1AE9" w:rsidRDefault="005C28EC" w:rsidP="005C28E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9952CC7" w14:textId="77777777" w:rsidR="005C28EC" w:rsidRPr="00FA1AE9" w:rsidRDefault="005C28EC" w:rsidP="005C28EC">
            <w:pPr>
              <w:tabs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AE3A941" w14:textId="77777777" w:rsidR="005C28EC" w:rsidRPr="00FA1AE9" w:rsidRDefault="005C28EC" w:rsidP="005C28E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AE11015" w14:textId="77777777" w:rsidR="005C28EC" w:rsidRPr="00FA1AE9" w:rsidRDefault="005C28EC" w:rsidP="005C28EC">
            <w:pPr>
              <w:tabs>
                <w:tab w:val="decimal" w:pos="278"/>
              </w:tabs>
              <w:spacing w:line="280" w:lineRule="exact"/>
              <w:ind w:left="-82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5732DDEE" w14:textId="77777777" w:rsidR="005C28EC" w:rsidRPr="00FA1AE9" w:rsidRDefault="005C28EC" w:rsidP="005C28E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578C74E" w14:textId="77777777" w:rsidR="005C28EC" w:rsidRPr="00FA1AE9" w:rsidRDefault="005C28EC" w:rsidP="005C28EC">
            <w:pPr>
              <w:tabs>
                <w:tab w:val="decimal" w:pos="278"/>
              </w:tabs>
              <w:spacing w:line="280" w:lineRule="exact"/>
              <w:ind w:left="-82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1582DEFE" w14:textId="77777777" w:rsidR="005C28EC" w:rsidRPr="00FA1AE9" w:rsidRDefault="005C28EC" w:rsidP="005C28E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8B18014" w14:textId="77777777" w:rsidR="005C28EC" w:rsidRPr="00FA1AE9" w:rsidRDefault="005C28EC" w:rsidP="005C28EC">
            <w:pPr>
              <w:tabs>
                <w:tab w:val="clear" w:pos="454"/>
                <w:tab w:val="decimal" w:pos="448"/>
              </w:tabs>
              <w:spacing w:line="280" w:lineRule="exact"/>
              <w:ind w:left="-101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C8B55E2" w14:textId="77777777" w:rsidR="005C28EC" w:rsidRPr="00FA1AE9" w:rsidRDefault="005C28EC" w:rsidP="005C28EC">
            <w:pPr>
              <w:spacing w:line="280" w:lineRule="exact"/>
              <w:ind w:left="-74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86A980A" w14:textId="77777777" w:rsidR="005C28EC" w:rsidRPr="00FA1AE9" w:rsidRDefault="005C28EC" w:rsidP="005C28EC">
            <w:pPr>
              <w:tabs>
                <w:tab w:val="clear" w:pos="454"/>
                <w:tab w:val="decimal" w:pos="448"/>
              </w:tabs>
              <w:spacing w:line="280" w:lineRule="exact"/>
              <w:ind w:left="-101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C57A8C7" w14:textId="77777777" w:rsidR="005C28EC" w:rsidRPr="00FA1AE9" w:rsidRDefault="005C28EC" w:rsidP="005C28EC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9F2988F" w14:textId="77777777" w:rsidR="005C28EC" w:rsidRPr="00FA1AE9" w:rsidRDefault="005C28EC" w:rsidP="005C28EC">
            <w:pPr>
              <w:spacing w:line="280" w:lineRule="exact"/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D37D9E" w14:textId="77777777" w:rsidR="005C28EC" w:rsidRPr="00FA1AE9" w:rsidRDefault="005C28EC" w:rsidP="005C28E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E86DDCF" w14:textId="77777777" w:rsidR="005C28EC" w:rsidRPr="00FA1AE9" w:rsidRDefault="005C28EC" w:rsidP="005C28EC">
            <w:pPr>
              <w:spacing w:line="280" w:lineRule="exact"/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6F805A5" w14:textId="77777777" w:rsidR="005C28EC" w:rsidRPr="00FA1AE9" w:rsidRDefault="005C28EC" w:rsidP="005C28EC">
            <w:pPr>
              <w:spacing w:line="280" w:lineRule="exact"/>
              <w:ind w:left="-116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14:paraId="53FD74AA" w14:textId="77777777" w:rsidR="005C28EC" w:rsidRPr="00FA1AE9" w:rsidRDefault="005C28EC" w:rsidP="005C28EC">
            <w:pPr>
              <w:tabs>
                <w:tab w:val="right" w:pos="408"/>
              </w:tabs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3D7182E9" w14:textId="77777777" w:rsidR="005C28EC" w:rsidRPr="00FA1AE9" w:rsidRDefault="005C28EC" w:rsidP="005C28E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B806BA" w14:textId="77777777" w:rsidR="005C28EC" w:rsidRPr="00FA1AE9" w:rsidRDefault="005C28EC" w:rsidP="005C28EC">
            <w:pPr>
              <w:tabs>
                <w:tab w:val="right" w:pos="408"/>
              </w:tabs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8EC" w:rsidRPr="00FA1AE9" w14:paraId="3F898D9A" w14:textId="77777777" w:rsidTr="00AB10F4">
        <w:trPr>
          <w:cantSplit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6834" w14:textId="77777777" w:rsidR="005C28EC" w:rsidRPr="00FA1AE9" w:rsidRDefault="005C28EC" w:rsidP="005C28EC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56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1948A53" w14:textId="0E85A68E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A8B8085" w14:textId="77777777" w:rsidR="005C28EC" w:rsidRPr="00FA1AE9" w:rsidRDefault="005C28EC" w:rsidP="005C28E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4CE5D97" w14:textId="2B371BAD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BE91336" w14:textId="77777777" w:rsidR="005C28EC" w:rsidRPr="00FA1AE9" w:rsidRDefault="005C28EC" w:rsidP="005C28E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7930903" w14:textId="0D9D4FF4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ECD7E73" w14:textId="77777777" w:rsidR="005C28EC" w:rsidRPr="00FA1AE9" w:rsidRDefault="005C28EC" w:rsidP="005C28EC">
            <w:pPr>
              <w:spacing w:line="280" w:lineRule="exact"/>
              <w:ind w:left="-74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C78CAC2" w14:textId="54BDDD54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51074B2B" w14:textId="77777777" w:rsidR="005C28EC" w:rsidRPr="00FA1AE9" w:rsidRDefault="005C28EC" w:rsidP="005C28EC">
            <w:pPr>
              <w:spacing w:line="280" w:lineRule="exact"/>
              <w:ind w:left="-74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FDB9088" w14:textId="4B3A29F4" w:rsidR="005C28EC" w:rsidRPr="00FA1AE9" w:rsidRDefault="005C28EC" w:rsidP="005C28EC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45447810" w14:textId="77777777" w:rsidR="005C28EC" w:rsidRPr="00FA1AE9" w:rsidRDefault="005C28EC" w:rsidP="005C28EC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EBEE2AA" w14:textId="6A9589A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14:paraId="2C0A8055" w14:textId="77777777" w:rsidR="005C28EC" w:rsidRPr="00FA1AE9" w:rsidRDefault="005C28EC" w:rsidP="005C28EC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9E9F800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0FDBD78B" w14:textId="77777777" w:rsidR="005C28EC" w:rsidRPr="00FA1AE9" w:rsidRDefault="005C28EC" w:rsidP="005C28EC">
            <w:pPr>
              <w:spacing w:line="280" w:lineRule="exact"/>
              <w:ind w:left="-18" w:right="227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FE8A42B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AEEFA10" w14:textId="77777777" w:rsidR="005C28EC" w:rsidRPr="00FA1AE9" w:rsidRDefault="005C28EC" w:rsidP="005C28E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FBF5C7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4910B573" w14:textId="77777777" w:rsidR="005C28EC" w:rsidRPr="00FA1AE9" w:rsidRDefault="005C28EC" w:rsidP="005C28E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10DD4AC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AA4806F" w14:textId="77777777" w:rsidR="005C28EC" w:rsidRPr="00FA1AE9" w:rsidRDefault="005C28EC" w:rsidP="005C28EC">
            <w:pPr>
              <w:spacing w:line="28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3DFF3C6" w14:textId="6B603BCB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4197B76A" w14:textId="77777777" w:rsidR="005C28EC" w:rsidRPr="00FA1AE9" w:rsidRDefault="005C28EC" w:rsidP="005C28EC">
            <w:pPr>
              <w:spacing w:line="28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4643818" w14:textId="47479871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43C8E1B6" w14:textId="77777777" w:rsidR="005C28EC" w:rsidRPr="00FA1AE9" w:rsidRDefault="005C28EC" w:rsidP="005C28EC">
            <w:pPr>
              <w:spacing w:line="28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C87D9AA" w14:textId="5E6093CA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52B5FA5E" w14:textId="77777777" w:rsidR="005C28EC" w:rsidRPr="00FA1AE9" w:rsidRDefault="005C28EC" w:rsidP="005C28EC">
            <w:pPr>
              <w:spacing w:line="28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A52B70D" w14:textId="785FD494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452B77" w14:textId="77777777" w:rsidR="005C28EC" w:rsidRPr="00FA1AE9" w:rsidRDefault="005C28EC" w:rsidP="005C28EC">
            <w:pPr>
              <w:spacing w:line="28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2A1417B" w14:textId="1A63B724" w:rsidR="005C28EC" w:rsidRPr="00FA1AE9" w:rsidRDefault="00913FE7" w:rsidP="005C28EC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F59EFF0" w14:textId="77777777" w:rsidR="005C28EC" w:rsidRPr="00FA1AE9" w:rsidRDefault="005C28EC" w:rsidP="005C28EC">
            <w:pPr>
              <w:spacing w:line="280" w:lineRule="exact"/>
              <w:ind w:left="-74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856A587" w14:textId="22DE5583" w:rsidR="005C28EC" w:rsidRPr="00FA1AE9" w:rsidRDefault="00E141F3" w:rsidP="005C28EC">
            <w:pPr>
              <w:tabs>
                <w:tab w:val="clear" w:pos="454"/>
                <w:tab w:val="left" w:pos="172"/>
                <w:tab w:val="right" w:pos="352"/>
              </w:tabs>
              <w:spacing w:line="280" w:lineRule="exact"/>
              <w:ind w:left="-231" w:right="-2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136,903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F18EFA1" w14:textId="77777777" w:rsidR="005C28EC" w:rsidRPr="00FA1AE9" w:rsidRDefault="005C28EC" w:rsidP="005C28EC">
            <w:pPr>
              <w:spacing w:line="280" w:lineRule="exact"/>
              <w:ind w:left="-74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AADC730" w14:textId="700E84EE" w:rsidR="005C28EC" w:rsidRPr="00FA1AE9" w:rsidRDefault="005C28EC" w:rsidP="005C28EC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FA1A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7BF2BCC" w14:textId="77777777" w:rsidR="005C28EC" w:rsidRPr="00FA1AE9" w:rsidRDefault="005C28EC" w:rsidP="005C28EC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BFFDCCC" w14:textId="066086F8" w:rsidR="005C28EC" w:rsidRPr="00FA1AE9" w:rsidRDefault="005C28EC" w:rsidP="005C28EC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41F3">
              <w:rPr>
                <w:rFonts w:asciiTheme="majorBidi" w:hAnsiTheme="majorBidi" w:cstheme="majorBidi"/>
                <w:sz w:val="24"/>
                <w:szCs w:val="24"/>
              </w:rPr>
              <w:t>136,903</w:t>
            </w:r>
            <w:r w:rsidRPr="00FA1A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41C62D9D" w14:textId="77777777" w:rsidR="005C28EC" w:rsidRPr="00FA1AE9" w:rsidRDefault="005C28EC" w:rsidP="005C28EC">
            <w:pPr>
              <w:spacing w:line="280" w:lineRule="exact"/>
              <w:ind w:left="-74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D0C004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634D71" w14:textId="77777777" w:rsidR="005C28EC" w:rsidRPr="00FA1AE9" w:rsidRDefault="005C28EC" w:rsidP="005C28E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EC8C9" w14:textId="77777777" w:rsidR="005C28EC" w:rsidRPr="00FA1AE9" w:rsidRDefault="005C28EC" w:rsidP="005C28EC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1AE9" w:rsidRPr="00FA1AE9" w14:paraId="3386D640" w14:textId="77777777" w:rsidTr="00AB10F4">
        <w:trPr>
          <w:cantSplit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7312" w14:textId="475E71AD" w:rsidR="00FA1AE9" w:rsidRDefault="00FA1AE9" w:rsidP="003203C5">
            <w:pPr>
              <w:tabs>
                <w:tab w:val="left" w:pos="198"/>
                <w:tab w:val="left" w:pos="256"/>
              </w:tabs>
              <w:spacing w:line="280" w:lineRule="exact"/>
              <w:ind w:firstLine="56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รวมรายได้จากการขาย</w:t>
            </w:r>
          </w:p>
          <w:p w14:paraId="1B0A2AD5" w14:textId="0C088E98" w:rsidR="00FA1AE9" w:rsidRPr="00FA1AE9" w:rsidRDefault="00FA1AE9" w:rsidP="003203C5">
            <w:pPr>
              <w:tabs>
                <w:tab w:val="left" w:pos="198"/>
                <w:tab w:val="left" w:pos="2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="003203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AE9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56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019F7B5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F40BBCA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170F08C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44C92598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3B3FFEC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5B6DFA6B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52CB41D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3F067CD3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6EF7EA5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vAlign w:val="bottom"/>
          </w:tcPr>
          <w:p w14:paraId="5CDA7188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3425655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62F6D23E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1EC8CC9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5AE1C2F3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200CC81" w14:textId="77777777" w:rsidR="00FA1AE9" w:rsidRPr="00FA1AE9" w:rsidRDefault="00FA1AE9" w:rsidP="0082050F">
            <w:pPr>
              <w:tabs>
                <w:tab w:val="clear" w:pos="454"/>
                <w:tab w:val="decimal" w:pos="457"/>
              </w:tabs>
              <w:spacing w:line="280" w:lineRule="exact"/>
              <w:ind w:left="-11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13B23DBE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7F76370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</w:tcPr>
          <w:p w14:paraId="28AE891E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CF1E09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6C02CD2" w14:textId="77777777" w:rsidR="00FA1AE9" w:rsidRPr="00FA1AE9" w:rsidRDefault="00FA1AE9" w:rsidP="0082050F">
            <w:pPr>
              <w:spacing w:line="280" w:lineRule="exact"/>
              <w:ind w:left="-321" w:firstLine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58416D5" w14:textId="77777777" w:rsidR="00FA1AE9" w:rsidRPr="00FA1AE9" w:rsidRDefault="00FA1AE9" w:rsidP="0082050F">
            <w:pPr>
              <w:tabs>
                <w:tab w:val="decimal" w:pos="414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76CB91B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105FE79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E00549B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DBA8079" w14:textId="77777777" w:rsidR="00FA1AE9" w:rsidRPr="00FA1AE9" w:rsidRDefault="00FA1AE9" w:rsidP="0082050F">
            <w:pPr>
              <w:tabs>
                <w:tab w:val="decimal" w:pos="278"/>
              </w:tabs>
              <w:spacing w:line="280" w:lineRule="exact"/>
              <w:ind w:left="-8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6DF6458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3195B43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CEE444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217F71F" w14:textId="77777777" w:rsidR="00FA1AE9" w:rsidRPr="00FA1AE9" w:rsidRDefault="00FA1AE9" w:rsidP="0082050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C7021D3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4CE7305" w14:textId="77777777" w:rsidR="00FA1AE9" w:rsidRPr="00FA1AE9" w:rsidRDefault="00FA1AE9" w:rsidP="0082050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F1F58B6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09B2C6A" w14:textId="77777777" w:rsidR="00FA1AE9" w:rsidRPr="00FA1AE9" w:rsidRDefault="00FA1AE9" w:rsidP="0082050F">
            <w:pPr>
              <w:spacing w:line="280" w:lineRule="exact"/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C03A05E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22C2964" w14:textId="77777777" w:rsidR="00FA1AE9" w:rsidRPr="00FA1AE9" w:rsidRDefault="00FA1AE9" w:rsidP="0082050F">
            <w:pPr>
              <w:spacing w:line="280" w:lineRule="exact"/>
              <w:ind w:left="-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633CA2E3" w14:textId="77777777" w:rsidR="00FA1AE9" w:rsidRPr="00FA1AE9" w:rsidRDefault="00FA1AE9" w:rsidP="0082050F">
            <w:pPr>
              <w:spacing w:line="280" w:lineRule="exact"/>
              <w:ind w:left="-116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41DC32" w14:textId="5DF7B6B7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A93C11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71F9BE" w14:textId="68F70D0F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</w:tr>
      <w:tr w:rsidR="00FA1AE9" w:rsidRPr="00FA1AE9" w14:paraId="36757069" w14:textId="77777777" w:rsidTr="00AB10F4">
        <w:trPr>
          <w:cantSplit/>
        </w:trPr>
        <w:tc>
          <w:tcPr>
            <w:tcW w:w="1959" w:type="dxa"/>
            <w:tcBorders>
              <w:top w:val="nil"/>
              <w:left w:val="nil"/>
              <w:right w:val="nil"/>
            </w:tcBorders>
            <w:vAlign w:val="bottom"/>
          </w:tcPr>
          <w:p w14:paraId="56D62D97" w14:textId="77777777" w:rsidR="00FA1AE9" w:rsidRPr="00FA1AE9" w:rsidRDefault="00FA1AE9" w:rsidP="0082050F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14:paraId="719FD99C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C6C3B1F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</w:tcPr>
          <w:p w14:paraId="7F24DB11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3F50DF7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  <w:vAlign w:val="bottom"/>
          </w:tcPr>
          <w:p w14:paraId="2B25A110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5DA09E9B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vAlign w:val="bottom"/>
          </w:tcPr>
          <w:p w14:paraId="75F17832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vAlign w:val="bottom"/>
          </w:tcPr>
          <w:p w14:paraId="4B9D18D7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vAlign w:val="bottom"/>
          </w:tcPr>
          <w:p w14:paraId="64CEC18D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vAlign w:val="bottom"/>
          </w:tcPr>
          <w:p w14:paraId="6AE42911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14:paraId="4E087220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350F26B1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  <w:vAlign w:val="bottom"/>
          </w:tcPr>
          <w:p w14:paraId="214C31D0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031FC66B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750B9FC7" w14:textId="77777777" w:rsidR="00FA1AE9" w:rsidRPr="00FA1AE9" w:rsidRDefault="00FA1AE9" w:rsidP="0082050F">
            <w:pPr>
              <w:tabs>
                <w:tab w:val="clear" w:pos="454"/>
                <w:tab w:val="decimal" w:pos="457"/>
              </w:tabs>
              <w:spacing w:line="280" w:lineRule="exact"/>
              <w:ind w:left="-11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59FD9C3D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right w:val="nil"/>
            </w:tcBorders>
          </w:tcPr>
          <w:p w14:paraId="715FC62B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0242630D" w14:textId="77777777" w:rsidR="00FA1AE9" w:rsidRPr="00FA1AE9" w:rsidRDefault="00FA1AE9" w:rsidP="0082050F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right w:val="nil"/>
            </w:tcBorders>
          </w:tcPr>
          <w:p w14:paraId="47DE8DEA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FF71996" w14:textId="77777777" w:rsidR="00FA1AE9" w:rsidRPr="00FA1AE9" w:rsidRDefault="00FA1AE9" w:rsidP="0082050F">
            <w:pPr>
              <w:spacing w:line="280" w:lineRule="exact"/>
              <w:ind w:left="-321" w:firstLine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right w:val="nil"/>
            </w:tcBorders>
            <w:vAlign w:val="bottom"/>
          </w:tcPr>
          <w:p w14:paraId="059D563A" w14:textId="77777777" w:rsidR="00FA1AE9" w:rsidRPr="00FA1AE9" w:rsidRDefault="00FA1AE9" w:rsidP="0082050F">
            <w:pPr>
              <w:tabs>
                <w:tab w:val="decimal" w:pos="414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0001B488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14:paraId="5C77877E" w14:textId="77777777" w:rsidR="00FA1AE9" w:rsidRPr="00FA1AE9" w:rsidRDefault="00FA1AE9" w:rsidP="0082050F">
            <w:pPr>
              <w:tabs>
                <w:tab w:val="decimal" w:pos="278"/>
              </w:tabs>
              <w:spacing w:line="280" w:lineRule="exact"/>
              <w:ind w:left="-82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095CE8E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14:paraId="3E2206DC" w14:textId="77777777" w:rsidR="00FA1AE9" w:rsidRPr="00FA1AE9" w:rsidRDefault="00FA1AE9" w:rsidP="0082050F">
            <w:pPr>
              <w:tabs>
                <w:tab w:val="decimal" w:pos="278"/>
              </w:tabs>
              <w:spacing w:line="280" w:lineRule="exact"/>
              <w:ind w:left="-8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3A6E07B4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2A5FCE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A2C64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</w:tcPr>
          <w:p w14:paraId="3975C7E7" w14:textId="77777777" w:rsidR="00FA1AE9" w:rsidRPr="00FA1AE9" w:rsidRDefault="00FA1AE9" w:rsidP="0082050F">
            <w:pPr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682BF02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right w:val="nil"/>
            </w:tcBorders>
          </w:tcPr>
          <w:p w14:paraId="10E6A49E" w14:textId="77777777" w:rsidR="00FA1AE9" w:rsidRPr="00FA1AE9" w:rsidRDefault="00FA1AE9" w:rsidP="0082050F">
            <w:pPr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B4602A8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47E0EF40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B474CC9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9596907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161EF941" w14:textId="77777777" w:rsidR="00FA1AE9" w:rsidRPr="00FA1AE9" w:rsidRDefault="00FA1AE9" w:rsidP="0082050F">
            <w:pPr>
              <w:spacing w:line="280" w:lineRule="exact"/>
              <w:ind w:left="-116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3D4CDF92" w14:textId="77777777" w:rsidR="00FA1AE9" w:rsidRPr="00FA1AE9" w:rsidRDefault="00FA1AE9" w:rsidP="0082050F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4929BD47" w14:textId="77777777" w:rsidR="00FA1AE9" w:rsidRPr="00FA1AE9" w:rsidRDefault="00FA1AE9" w:rsidP="0082050F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</w:tcPr>
          <w:p w14:paraId="614F3371" w14:textId="77777777" w:rsidR="00FA1AE9" w:rsidRPr="00FA1AE9" w:rsidRDefault="00FA1AE9" w:rsidP="0082050F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1AE9" w:rsidRPr="00FA1AE9" w14:paraId="048DCB6C" w14:textId="77777777" w:rsidTr="00AB10F4">
        <w:trPr>
          <w:cantSplit/>
        </w:trPr>
        <w:tc>
          <w:tcPr>
            <w:tcW w:w="1959" w:type="dxa"/>
            <w:tcBorders>
              <w:left w:val="nil"/>
              <w:bottom w:val="nil"/>
              <w:right w:val="nil"/>
            </w:tcBorders>
            <w:vAlign w:val="bottom"/>
          </w:tcPr>
          <w:p w14:paraId="5266375F" w14:textId="77777777" w:rsidR="00FA1AE9" w:rsidRPr="00FA1AE9" w:rsidRDefault="00FA1AE9" w:rsidP="0082050F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14:paraId="36671F70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D2DE30E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nil"/>
              <w:bottom w:val="nil"/>
              <w:right w:val="nil"/>
            </w:tcBorders>
          </w:tcPr>
          <w:p w14:paraId="546C61FB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CF7C87A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nil"/>
              <w:bottom w:val="nil"/>
              <w:right w:val="nil"/>
            </w:tcBorders>
            <w:vAlign w:val="bottom"/>
          </w:tcPr>
          <w:p w14:paraId="28D2D88C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BCA3FBD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58FBF712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55425D55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vAlign w:val="bottom"/>
          </w:tcPr>
          <w:p w14:paraId="6E036004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vAlign w:val="bottom"/>
          </w:tcPr>
          <w:p w14:paraId="12876700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bottom"/>
          </w:tcPr>
          <w:p w14:paraId="6F87340D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30E4DABF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6A8AD53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200E1E20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58A6645A" w14:textId="77777777" w:rsidR="00FA1AE9" w:rsidRPr="00FA1AE9" w:rsidRDefault="00FA1AE9" w:rsidP="0082050F">
            <w:pPr>
              <w:tabs>
                <w:tab w:val="clear" w:pos="454"/>
                <w:tab w:val="decimal" w:pos="457"/>
              </w:tabs>
              <w:spacing w:line="280" w:lineRule="exact"/>
              <w:ind w:left="-11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0264A96A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left w:val="nil"/>
              <w:bottom w:val="nil"/>
              <w:right w:val="nil"/>
            </w:tcBorders>
          </w:tcPr>
          <w:p w14:paraId="6AC3FD61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</w:tcPr>
          <w:p w14:paraId="7BDC6314" w14:textId="77777777" w:rsidR="00FA1AE9" w:rsidRPr="00FA1AE9" w:rsidRDefault="00FA1AE9" w:rsidP="0082050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nil"/>
              <w:bottom w:val="nil"/>
              <w:right w:val="nil"/>
            </w:tcBorders>
          </w:tcPr>
          <w:p w14:paraId="50D1FC3D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2C6814F" w14:textId="77777777" w:rsidR="00FA1AE9" w:rsidRPr="00FA1AE9" w:rsidRDefault="00FA1AE9" w:rsidP="0082050F">
            <w:pPr>
              <w:spacing w:line="280" w:lineRule="exact"/>
              <w:ind w:left="-321" w:firstLine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nil"/>
              <w:bottom w:val="nil"/>
              <w:right w:val="nil"/>
            </w:tcBorders>
            <w:vAlign w:val="bottom"/>
          </w:tcPr>
          <w:p w14:paraId="345B82AD" w14:textId="77777777" w:rsidR="00FA1AE9" w:rsidRPr="00FA1AE9" w:rsidRDefault="00FA1AE9" w:rsidP="0082050F">
            <w:pPr>
              <w:tabs>
                <w:tab w:val="decimal" w:pos="414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5B0EB8F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</w:tcPr>
          <w:p w14:paraId="5F499614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250F61E5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vAlign w:val="bottom"/>
          </w:tcPr>
          <w:p w14:paraId="5A2B65DB" w14:textId="77777777" w:rsidR="00FA1AE9" w:rsidRPr="00FA1AE9" w:rsidRDefault="00FA1AE9" w:rsidP="0082050F">
            <w:pPr>
              <w:tabs>
                <w:tab w:val="decimal" w:pos="278"/>
              </w:tabs>
              <w:spacing w:line="280" w:lineRule="exact"/>
              <w:ind w:left="-8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4DEF7054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B52453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13F6DE0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nil"/>
              <w:bottom w:val="nil"/>
              <w:right w:val="nil"/>
            </w:tcBorders>
          </w:tcPr>
          <w:p w14:paraId="39670F9B" w14:textId="77777777" w:rsidR="00FA1AE9" w:rsidRPr="00FA1AE9" w:rsidRDefault="00FA1AE9" w:rsidP="0082050F">
            <w:pPr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41CE6FFF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nil"/>
              <w:bottom w:val="nil"/>
              <w:right w:val="nil"/>
            </w:tcBorders>
          </w:tcPr>
          <w:p w14:paraId="27AB5671" w14:textId="77777777" w:rsidR="00FA1AE9" w:rsidRPr="00FA1AE9" w:rsidRDefault="00FA1AE9" w:rsidP="0082050F">
            <w:pPr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31FE77E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left w:val="nil"/>
              <w:bottom w:val="nil"/>
              <w:right w:val="nil"/>
            </w:tcBorders>
            <w:vAlign w:val="bottom"/>
          </w:tcPr>
          <w:p w14:paraId="2A00C0B0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9ECF9C6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133718F8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43C59545" w14:textId="77777777" w:rsidR="00FA1AE9" w:rsidRPr="00FA1AE9" w:rsidRDefault="00FA1AE9" w:rsidP="0082050F">
            <w:pPr>
              <w:spacing w:line="280" w:lineRule="exact"/>
              <w:ind w:left="-116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14:paraId="0DFC543B" w14:textId="77777777" w:rsidR="00FA1AE9" w:rsidRPr="00FA1AE9" w:rsidRDefault="00FA1AE9" w:rsidP="0082050F">
            <w:pPr>
              <w:tabs>
                <w:tab w:val="right" w:pos="408"/>
              </w:tabs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24381EF2" w14:textId="77777777" w:rsidR="00FA1AE9" w:rsidRPr="00FA1AE9" w:rsidRDefault="00FA1AE9" w:rsidP="0082050F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07F6A5" w14:textId="77777777" w:rsidR="00FA1AE9" w:rsidRPr="00FA1AE9" w:rsidRDefault="00FA1AE9" w:rsidP="0082050F">
            <w:pPr>
              <w:tabs>
                <w:tab w:val="right" w:pos="408"/>
              </w:tabs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1AE9" w:rsidRPr="00FA1AE9" w14:paraId="28597F61" w14:textId="77777777" w:rsidTr="00AB10F4">
        <w:trPr>
          <w:cantSplit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1998B" w14:textId="607A26CC" w:rsidR="00FA1AE9" w:rsidRPr="00FA1AE9" w:rsidRDefault="00FA1AE9" w:rsidP="0082050F">
            <w:pPr>
              <w:tabs>
                <w:tab w:val="left" w:pos="198"/>
              </w:tabs>
              <w:spacing w:line="280" w:lineRule="exact"/>
              <w:ind w:left="-108" w:right="-171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A1AE9">
              <w:rPr>
                <w:rFonts w:asciiTheme="majorBidi" w:hAnsiTheme="majorBidi" w:cstheme="majorBidi"/>
                <w:sz w:val="24"/>
                <w:szCs w:val="24"/>
                <w:cs/>
              </w:rPr>
              <w:t>หักภาษี</w:t>
            </w:r>
            <w:r w:rsidR="00A92D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14:paraId="742C42E2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10ECCB0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F6E0E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DDB11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9D5B2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7E22F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CFAB8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B2FEC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A4ABA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17AD0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17514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528E1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E0472" w14:textId="77777777" w:rsidR="00FA1AE9" w:rsidRPr="00FA1AE9" w:rsidRDefault="00FA1AE9" w:rsidP="0082050F">
            <w:pPr>
              <w:tabs>
                <w:tab w:val="decimal" w:pos="556"/>
              </w:tabs>
              <w:spacing w:line="280" w:lineRule="exact"/>
              <w:ind w:left="-7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3D78E9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440E9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D4B024F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1A47E78" w14:textId="55852E36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2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49F7A" w14:textId="77777777" w:rsidR="00FA1AE9" w:rsidRPr="00FA1AE9" w:rsidRDefault="00FA1AE9" w:rsidP="0082050F">
            <w:pPr>
              <w:spacing w:line="280" w:lineRule="exact"/>
              <w:ind w:left="-232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B6FC04" w14:textId="5BB7F0F5" w:rsidR="00FA1AE9" w:rsidRPr="00FA1AE9" w:rsidRDefault="00913FE7" w:rsidP="005C28EC">
            <w:pPr>
              <w:tabs>
                <w:tab w:val="clear" w:pos="454"/>
                <w:tab w:val="right" w:pos="86"/>
                <w:tab w:val="left" w:pos="266"/>
              </w:tabs>
              <w:spacing w:line="280" w:lineRule="exact"/>
              <w:ind w:left="-232" w:right="-213" w:hanging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4EEE01F" w14:textId="77777777" w:rsidR="00FA1AE9" w:rsidRPr="00FA1AE9" w:rsidRDefault="00FA1AE9" w:rsidP="0082050F">
            <w:pPr>
              <w:spacing w:line="280" w:lineRule="exact"/>
              <w:ind w:left="-321" w:firstLine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right w:val="nil"/>
            </w:tcBorders>
            <w:vAlign w:val="bottom"/>
          </w:tcPr>
          <w:p w14:paraId="4B18E7B8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157E4B3F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9197BB7" w14:textId="77777777" w:rsidR="00FA1AE9" w:rsidRPr="00FA1AE9" w:rsidRDefault="00FA1AE9" w:rsidP="0082050F">
            <w:pPr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1ABEE6D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14:paraId="4BE6A85C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6AD5A650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right w:val="nil"/>
            </w:tcBorders>
          </w:tcPr>
          <w:p w14:paraId="215A438D" w14:textId="77777777" w:rsidR="00FA1AE9" w:rsidRPr="00FA1AE9" w:rsidRDefault="00FA1AE9" w:rsidP="0082050F">
            <w:pPr>
              <w:spacing w:line="280" w:lineRule="exact"/>
              <w:ind w:left="-60" w:right="-108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DE2EB3" w14:textId="77777777" w:rsidR="00FA1AE9" w:rsidRPr="00FA1AE9" w:rsidRDefault="00FA1AE9" w:rsidP="0082050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CB23E87" w14:textId="39D6115D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D158F0A" w14:textId="77777777" w:rsidR="00FA1AE9" w:rsidRPr="00FA1AE9" w:rsidRDefault="00FA1AE9" w:rsidP="0082050F">
            <w:pPr>
              <w:spacing w:line="280" w:lineRule="exact"/>
              <w:ind w:left="-74" w:righ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F1D7634" w14:textId="0D035015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584CA798" w14:textId="77777777" w:rsidR="00FA1AE9" w:rsidRPr="00FA1AE9" w:rsidRDefault="00FA1AE9" w:rsidP="0082050F">
            <w:pPr>
              <w:spacing w:line="280" w:lineRule="exact"/>
              <w:ind w:left="-74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FC6520E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646A2C6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EDF6EE8" w14:textId="77777777" w:rsidR="00FA1AE9" w:rsidRPr="00FA1AE9" w:rsidRDefault="00FA1AE9" w:rsidP="0082050F">
            <w:pPr>
              <w:spacing w:line="280" w:lineRule="exact"/>
              <w:ind w:left="-74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A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7CAE801C" w14:textId="77777777" w:rsidR="00FA1AE9" w:rsidRPr="00FA1AE9" w:rsidRDefault="00FA1AE9" w:rsidP="0082050F">
            <w:pPr>
              <w:tabs>
                <w:tab w:val="decimal" w:pos="358"/>
              </w:tabs>
              <w:spacing w:line="280" w:lineRule="exact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D75BD77" w14:textId="313DAE24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F24B7B" w14:textId="77777777" w:rsidR="00FA1AE9" w:rsidRPr="00FA1AE9" w:rsidRDefault="00FA1AE9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24691F0" w14:textId="4F27D312" w:rsidR="00FA1AE9" w:rsidRPr="00FA1AE9" w:rsidRDefault="00913FE7" w:rsidP="0082050F">
            <w:pPr>
              <w:tabs>
                <w:tab w:val="right" w:pos="549"/>
              </w:tabs>
              <w:spacing w:line="280" w:lineRule="exact"/>
              <w:ind w:left="-231"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5C28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</w:tr>
    </w:tbl>
    <w:p w14:paraId="232405B3" w14:textId="16BF9DAA" w:rsidR="00903A54" w:rsidRPr="00295919" w:rsidRDefault="00903A54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501035EF" w14:textId="18F1EDFD" w:rsidR="00790DAF" w:rsidRPr="00295919" w:rsidRDefault="0079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  <w:r w:rsidRPr="00295919">
        <w:rPr>
          <w:rFonts w:ascii="Angsana New" w:hAnsi="Angsana New" w:cs="Angsana New"/>
          <w:sz w:val="22"/>
          <w:szCs w:val="22"/>
          <w:cs/>
        </w:rPr>
        <w:br w:type="page"/>
      </w:r>
    </w:p>
    <w:p w14:paraId="3D8642BF" w14:textId="77777777" w:rsidR="003A4C7C" w:rsidRPr="005A76CC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3A4C7C" w:rsidRPr="005A76CC" w:rsidSect="00537A6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bookmarkStart w:id="1" w:name="_GoBack"/>
      <w:bookmarkEnd w:id="1"/>
    </w:p>
    <w:p w14:paraId="1158C248" w14:textId="54E83EAB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F376D9" w:rsidRPr="00C17D33" w14:paraId="26AD01CA" w14:textId="77777777" w:rsidTr="002A58ED">
        <w:trPr>
          <w:tblHeader/>
        </w:trPr>
        <w:tc>
          <w:tcPr>
            <w:tcW w:w="2520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E4C8D41" w14:textId="7C8E529D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2A58ED">
        <w:trPr>
          <w:tblHeader/>
        </w:trPr>
        <w:tc>
          <w:tcPr>
            <w:tcW w:w="2520" w:type="dxa"/>
          </w:tcPr>
          <w:p w14:paraId="76205715" w14:textId="1E703BAA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376D9" w:rsidRPr="00C17D33" w14:paraId="3C3B6020" w14:textId="77777777" w:rsidTr="002A58ED">
        <w:tc>
          <w:tcPr>
            <w:tcW w:w="2520" w:type="dxa"/>
          </w:tcPr>
          <w:p w14:paraId="2E0DBD2B" w14:textId="3D5F61F0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913FE7" w:rsidRPr="00913F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601EE88B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CC191B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BD6E8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061AA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F995D" w14:textId="77777777" w:rsidR="00F376D9" w:rsidRPr="00C17D33" w:rsidRDefault="00F376D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AEC" w:rsidRPr="00C17D33" w14:paraId="1F970107" w14:textId="77777777" w:rsidTr="002A58ED">
        <w:tc>
          <w:tcPr>
            <w:tcW w:w="2520" w:type="dxa"/>
          </w:tcPr>
          <w:p w14:paraId="1098DBD6" w14:textId="39E26299" w:rsidR="00EE4AEC" w:rsidRPr="00C17D33" w:rsidRDefault="00EE4AEC" w:rsidP="00EE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6ACB8163" w14:textId="312B2708" w:rsidR="00EE4AEC" w:rsidRPr="00C17D33" w:rsidRDefault="00913FE7" w:rsidP="00EE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E4AEC" w:rsidRPr="002374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AE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="00EE4AEC" w:rsidRPr="002374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28EE498F" w14:textId="3918F9BD" w:rsidR="00EE4AEC" w:rsidRPr="00C17D33" w:rsidRDefault="00913FE7" w:rsidP="00EE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4AEC" w:rsidRPr="002374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AE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EE4AEC" w:rsidRPr="002374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69E7DA" w14:textId="2AC88E78" w:rsidR="00EE4AEC" w:rsidRPr="00C17D33" w:rsidRDefault="00913FE7" w:rsidP="00EE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E4A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6A094E42" w14:textId="77777777" w:rsidR="00EE4AEC" w:rsidRPr="00C17D33" w:rsidRDefault="00EE4AEC" w:rsidP="00EE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4C025F" w14:textId="16942BCF" w:rsidR="00EE4AEC" w:rsidRPr="005A76CC" w:rsidRDefault="00913FE7" w:rsidP="00EE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EE4A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A74C6" w:rsidRPr="00C17D33" w14:paraId="58866EF5" w14:textId="77777777" w:rsidTr="002A58ED">
        <w:tc>
          <w:tcPr>
            <w:tcW w:w="2520" w:type="dxa"/>
          </w:tcPr>
          <w:p w14:paraId="78984D2B" w14:textId="77777777" w:rsidR="003A74C6" w:rsidRPr="00C17D33" w:rsidRDefault="003A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5D55985" w14:textId="77777777" w:rsidR="003A74C6" w:rsidRPr="00C17D33" w:rsidRDefault="003A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D7F032" w14:textId="77777777" w:rsidR="003A74C6" w:rsidRPr="00C17D33" w:rsidRDefault="003A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26A6CC" w14:textId="77777777" w:rsidR="003A74C6" w:rsidRPr="00C17D33" w:rsidRDefault="003A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9CAE2" w14:textId="77777777" w:rsidR="003A74C6" w:rsidRPr="00C17D33" w:rsidRDefault="003A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24913B9" w14:textId="77777777" w:rsidR="003A74C6" w:rsidRPr="00C17D33" w:rsidRDefault="003A74C6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76D9" w:rsidRPr="00C17D33" w14:paraId="5C166E55" w14:textId="77777777" w:rsidTr="002A58ED">
        <w:tc>
          <w:tcPr>
            <w:tcW w:w="2520" w:type="dxa"/>
          </w:tcPr>
          <w:p w14:paraId="79FAAC10" w14:textId="1EF1157D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913FE7" w:rsidRPr="00913F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20A7E504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098006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816183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6B7AF" w14:textId="77777777" w:rsidR="00F376D9" w:rsidRPr="00C17D33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4166EE" w14:textId="77777777" w:rsidR="00F376D9" w:rsidRPr="00C17D33" w:rsidRDefault="00F376D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2D89" w:rsidRPr="00C17D33" w14:paraId="1D0BB5B6" w14:textId="77777777" w:rsidTr="002A58ED">
        <w:tc>
          <w:tcPr>
            <w:tcW w:w="2520" w:type="dxa"/>
          </w:tcPr>
          <w:p w14:paraId="6393A3B8" w14:textId="77777777" w:rsidR="00732D89" w:rsidRPr="00C17D33" w:rsidRDefault="00732D89" w:rsidP="0073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31FCB8D0" w14:textId="1162B279" w:rsidR="00732D89" w:rsidRPr="002374A7" w:rsidRDefault="00913FE7" w:rsidP="0023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374A7" w:rsidRPr="002374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74A7" w:rsidRPr="002374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474ADDC7" w14:textId="7E746AD2" w:rsidR="00732D89" w:rsidRPr="002374A7" w:rsidRDefault="00913FE7" w:rsidP="0073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374A7" w:rsidRPr="002374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74A7" w:rsidRPr="002374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2AE972" w14:textId="35C1C01E" w:rsidR="00732D89" w:rsidRPr="00C17D33" w:rsidRDefault="00913FE7" w:rsidP="0073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E7C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6F4A7F32" w14:textId="77777777" w:rsidR="00732D89" w:rsidRPr="00C17D33" w:rsidRDefault="00732D89" w:rsidP="0073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FE97A1" w14:textId="041AF430" w:rsidR="00732D89" w:rsidRPr="00C17D33" w:rsidRDefault="00913FE7" w:rsidP="0073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CE7C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</w:tbl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B1320D" w14:textId="13C765AC" w:rsidR="00783963" w:rsidRPr="00C17D33" w:rsidRDefault="00134D84" w:rsidP="00134D84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518"/>
          <w:tab w:val="num" w:pos="63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  <w:r w:rsidR="00202B12" w:rsidRPr="00C17D3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927AEC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Cs w:val="18"/>
          <w:shd w:val="clear" w:color="auto" w:fill="D9D9D9"/>
        </w:rPr>
      </w:pPr>
    </w:p>
    <w:p w14:paraId="78E5AC2F" w14:textId="78479B8D" w:rsidR="003D2F72" w:rsidRPr="00C17D33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C17D3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E0B8FD2" w14:textId="77777777" w:rsidR="003D2F72" w:rsidRPr="00927AEC" w:rsidRDefault="003D2F72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6353E198" w14:textId="249EFCFD" w:rsidR="00413945" w:rsidRDefault="003D2F72" w:rsidP="00927AE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17D3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C17D3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25C4D21" w14:textId="77777777" w:rsidR="002A58ED" w:rsidRDefault="002A58ED" w:rsidP="00927AE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"/>
        <w:gridCol w:w="168"/>
        <w:gridCol w:w="12"/>
        <w:gridCol w:w="903"/>
        <w:gridCol w:w="182"/>
        <w:gridCol w:w="808"/>
        <w:gridCol w:w="180"/>
        <w:gridCol w:w="900"/>
        <w:gridCol w:w="184"/>
        <w:gridCol w:w="806"/>
        <w:gridCol w:w="180"/>
        <w:gridCol w:w="810"/>
      </w:tblGrid>
      <w:tr w:rsidR="00BD39DE" w:rsidRPr="00DB6D39" w14:paraId="359353EF" w14:textId="77777777" w:rsidTr="00F91DA2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7642EBEA" w14:textId="398D28A4" w:rsidR="00BD39DE" w:rsidRPr="00DB6D39" w:rsidRDefault="00BD39DE" w:rsidP="009777A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0CF88A9" w14:textId="70449D76" w:rsidR="00BD39DE" w:rsidRPr="00DB6D39" w:rsidRDefault="00BD39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53" w:type="dxa"/>
            <w:gridSpan w:val="9"/>
            <w:vAlign w:val="bottom"/>
            <w:hideMark/>
          </w:tcPr>
          <w:p w14:paraId="0061735C" w14:textId="6CA48787" w:rsidR="00BD39DE" w:rsidRPr="00EE4AEC" w:rsidRDefault="00BD39DE" w:rsidP="009777A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EE4A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/งบการเงินเฉพาะกิจการ</w:t>
            </w:r>
          </w:p>
        </w:tc>
      </w:tr>
      <w:tr w:rsidR="00BD39DE" w:rsidRPr="00DB6D39" w14:paraId="15E417AF" w14:textId="77777777" w:rsidTr="00C17D33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7007C48D" w14:textId="5E01F307" w:rsidR="00BD39DE" w:rsidRPr="00DB6D39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F02B546" w14:textId="72EC0863" w:rsidR="00BD39DE" w:rsidRPr="00DB6D39" w:rsidRDefault="00BD39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3" w:type="dxa"/>
            <w:hideMark/>
          </w:tcPr>
          <w:p w14:paraId="750C3D72" w14:textId="155C44BA" w:rsidR="00BD39DE" w:rsidRPr="00E611DB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11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BD39DE" w:rsidRPr="00E611DB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A33CF" w14:textId="77777777" w:rsidR="002B54D5" w:rsidRPr="00E611DB" w:rsidRDefault="002B54D5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CE69B63" w14:textId="3EC18D65" w:rsidR="00BD39DE" w:rsidRPr="00E611DB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11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DB6D39" w14:paraId="0AA05DD4" w14:textId="77777777" w:rsidTr="00C17D33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6A6D4B92" w14:textId="7555EF5C" w:rsidR="00BD39DE" w:rsidRPr="003445A1" w:rsidRDefault="00EE4AEC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E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3445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445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445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445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</w:tcPr>
          <w:p w14:paraId="384659E7" w14:textId="07659508" w:rsidR="00BD39DE" w:rsidRPr="00DB6D39" w:rsidRDefault="00BD39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DF90650" w14:textId="75F0F726" w:rsidR="00BD39DE" w:rsidRPr="00DB6D39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428F1" w14:textId="77777777" w:rsidR="00BD39DE" w:rsidRPr="00DB6D39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050A9C9C" w:rsidR="00BD39DE" w:rsidRPr="00DB6D39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B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BD39DE" w:rsidRPr="00DB6D39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47B6EB0C" w:rsidR="00BD39DE" w:rsidRPr="00DB6D39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B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BD39DE" w:rsidRPr="00DB6D39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6A2D081A" w:rsidR="00BD39DE" w:rsidRPr="00DB6D39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B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BD39DE" w:rsidRPr="00DB6D39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BD39DE" w:rsidRPr="00DB6D39" w:rsidRDefault="00BD39DE" w:rsidP="009777A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DB6D39" w14:paraId="6F49F444" w14:textId="77777777" w:rsidTr="00F91DA2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453C550C" w14:textId="77777777" w:rsidR="00BD39DE" w:rsidRPr="00DB6D39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F52354" w14:textId="757CC9E3" w:rsidR="00BD39DE" w:rsidRPr="00DB6D39" w:rsidRDefault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953" w:type="dxa"/>
            <w:gridSpan w:val="9"/>
            <w:hideMark/>
          </w:tcPr>
          <w:p w14:paraId="36978EB1" w14:textId="3727D2A1" w:rsidR="00BD39DE" w:rsidRPr="00DB6D39" w:rsidRDefault="00BD39DE" w:rsidP="009777AF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91DA2" w:rsidRPr="00DB6D39" w14:paraId="412C8685" w14:textId="77777777" w:rsidTr="00C17D33">
        <w:trPr>
          <w:cantSplit/>
          <w:trHeight w:val="20"/>
        </w:trPr>
        <w:tc>
          <w:tcPr>
            <w:tcW w:w="3945" w:type="dxa"/>
          </w:tcPr>
          <w:p w14:paraId="3DF4B204" w14:textId="1E520483" w:rsidR="00F91DA2" w:rsidRPr="00DB6D39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" w:type="dxa"/>
            <w:gridSpan w:val="2"/>
          </w:tcPr>
          <w:p w14:paraId="6F5E205D" w14:textId="77777777" w:rsidR="00F91DA2" w:rsidRPr="00DB6D39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090C729F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D95E15A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F31E40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C4DF3" w14:textId="77777777" w:rsidR="00F91DA2" w:rsidRPr="00DB6D39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A72ECF" w14:textId="77777777" w:rsidR="00F91DA2" w:rsidRPr="00DB6D39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3CBB7246" w14:textId="77777777" w:rsidR="00F91DA2" w:rsidRPr="00DB6D39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E1BAE4F" w14:textId="77777777" w:rsidR="00F91DA2" w:rsidRPr="00DB6D39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B0676" w14:textId="77777777" w:rsidR="00F91DA2" w:rsidRPr="00DB6D39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73396C9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350F0A" w14:paraId="380AB686" w14:textId="77777777" w:rsidTr="00C17D33">
        <w:trPr>
          <w:cantSplit/>
          <w:trHeight w:val="20"/>
        </w:trPr>
        <w:tc>
          <w:tcPr>
            <w:tcW w:w="3945" w:type="dxa"/>
          </w:tcPr>
          <w:p w14:paraId="64316C90" w14:textId="68370C92" w:rsidR="00F91DA2" w:rsidRPr="00350F0A" w:rsidRDefault="003445A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80" w:type="dxa"/>
            <w:gridSpan w:val="2"/>
          </w:tcPr>
          <w:p w14:paraId="571EBEC1" w14:textId="77777777" w:rsidR="00F91DA2" w:rsidRPr="00350F0A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188E846" w14:textId="6AC4A1F5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C43B06E" w14:textId="77777777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D42E20" w14:textId="615A92F5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A4403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0FFE61" w14:textId="53FB0E25" w:rsidR="00F91DA2" w:rsidRPr="00350F0A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99EC088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A4CED75" w14:textId="170272CE" w:rsidR="00F91DA2" w:rsidRPr="00350F0A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E895B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83876" w14:textId="0327555D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350F0A" w14:paraId="513AB029" w14:textId="77777777" w:rsidTr="003445A1">
        <w:trPr>
          <w:cantSplit/>
          <w:trHeight w:val="20"/>
        </w:trPr>
        <w:tc>
          <w:tcPr>
            <w:tcW w:w="3945" w:type="dxa"/>
          </w:tcPr>
          <w:p w14:paraId="0E08FA3D" w14:textId="44ADA33B" w:rsidR="00F91DA2" w:rsidRPr="00350F0A" w:rsidRDefault="003445A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3445A1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80" w:type="dxa"/>
            <w:gridSpan w:val="2"/>
          </w:tcPr>
          <w:p w14:paraId="0974BB8C" w14:textId="77777777" w:rsidR="00F91DA2" w:rsidRPr="00350F0A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vAlign w:val="bottom"/>
          </w:tcPr>
          <w:p w14:paraId="5E4BA4FA" w14:textId="556A4056" w:rsidR="00F91DA2" w:rsidRPr="003445A1" w:rsidRDefault="00913FE7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3445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82" w:type="dxa"/>
          </w:tcPr>
          <w:p w14:paraId="1704F0BA" w14:textId="77777777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393C43F" w14:textId="3A681872" w:rsidR="00F91DA2" w:rsidRPr="003445A1" w:rsidRDefault="003445A1" w:rsidP="003445A1">
            <w:pPr>
              <w:pStyle w:val="acctfourfigures"/>
              <w:tabs>
                <w:tab w:val="decimal" w:pos="282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80" w:type="dxa"/>
          </w:tcPr>
          <w:p w14:paraId="46DC72F6" w14:textId="77777777" w:rsidR="00F91DA2" w:rsidRPr="003445A1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332B8D" w14:textId="07887BC7" w:rsidR="00F91DA2" w:rsidRPr="003445A1" w:rsidRDefault="00913FE7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44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184" w:type="dxa"/>
          </w:tcPr>
          <w:p w14:paraId="501A6E14" w14:textId="77777777" w:rsidR="00F91DA2" w:rsidRPr="003445A1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0FDD567" w14:textId="59FD2B6C" w:rsidR="00F91DA2" w:rsidRPr="003445A1" w:rsidRDefault="003445A1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F0859E" w14:textId="77777777" w:rsidR="00F91DA2" w:rsidRPr="003445A1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42D6E3" w14:textId="3CA28C1C" w:rsidR="00F91DA2" w:rsidRPr="003445A1" w:rsidRDefault="00913FE7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445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  <w:tr w:rsidR="00F91DA2" w:rsidRPr="00350F0A" w14:paraId="7CCA654A" w14:textId="77777777" w:rsidTr="003445A1">
        <w:trPr>
          <w:cantSplit/>
          <w:trHeight w:val="20"/>
        </w:trPr>
        <w:tc>
          <w:tcPr>
            <w:tcW w:w="3945" w:type="dxa"/>
            <w:vAlign w:val="bottom"/>
          </w:tcPr>
          <w:p w14:paraId="5384EBBC" w14:textId="10744FA3" w:rsidR="00F91DA2" w:rsidRPr="003445A1" w:rsidRDefault="003445A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3445A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180" w:type="dxa"/>
            <w:gridSpan w:val="2"/>
          </w:tcPr>
          <w:p w14:paraId="2D547925" w14:textId="77777777" w:rsidR="00F91DA2" w:rsidRPr="00350F0A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83EDC" w14:textId="05ACD32D" w:rsidR="00F91DA2" w:rsidRPr="003445A1" w:rsidRDefault="00913FE7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344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182" w:type="dxa"/>
          </w:tcPr>
          <w:p w14:paraId="63503D29" w14:textId="77777777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847336D" w14:textId="0D97959B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C94CA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5126D" w14:textId="7C48BD6A" w:rsidR="00F91DA2" w:rsidRPr="00350F0A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910C1FA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2EE80B2" w14:textId="5D57619D" w:rsidR="00F91DA2" w:rsidRPr="00350F0A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BDD4A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F55BAA" w14:textId="1C64AD41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</w:tbl>
    <w:p w14:paraId="4A4F533E" w14:textId="2A07AEF3" w:rsidR="004F06BB" w:rsidRDefault="004F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03CF7075" w14:textId="4819EA42" w:rsidR="002A58ED" w:rsidRDefault="002A5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253CB0D5" w14:textId="77777777" w:rsidR="002A58ED" w:rsidRPr="00350F0A" w:rsidRDefault="002A5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5DB4CA96" w14:textId="165A503D" w:rsidR="008E64ED" w:rsidRPr="00350F0A" w:rsidRDefault="008E64ED" w:rsidP="009777A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350F0A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55AF9438" w14:textId="01AA79ED" w:rsidR="00BD2011" w:rsidRPr="00350F0A" w:rsidRDefault="00BD2011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D2011" w:rsidRPr="00350F0A" w14:paraId="56159AEC" w14:textId="77777777" w:rsidTr="009777AF">
        <w:trPr>
          <w:tblHeader/>
        </w:trPr>
        <w:tc>
          <w:tcPr>
            <w:tcW w:w="2430" w:type="dxa"/>
          </w:tcPr>
          <w:p w14:paraId="4BD61297" w14:textId="77777777" w:rsidR="00BD2011" w:rsidRPr="00350F0A" w:rsidRDefault="00BD2011" w:rsidP="009777A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941A6C" w14:textId="77777777" w:rsidR="00BD2011" w:rsidRPr="00350F0A" w:rsidRDefault="00BD2011" w:rsidP="009777A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42C68CD5" w14:textId="77777777" w:rsidR="00BD2011" w:rsidRPr="00350F0A" w:rsidRDefault="00BD2011" w:rsidP="009777A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D2011" w:rsidRPr="00350F0A" w14:paraId="0438B548" w14:textId="77777777" w:rsidTr="009777AF">
        <w:tc>
          <w:tcPr>
            <w:tcW w:w="2430" w:type="dxa"/>
          </w:tcPr>
          <w:p w14:paraId="7C4961B4" w14:textId="77777777" w:rsidR="00BD2011" w:rsidRPr="00350F0A" w:rsidRDefault="00B02C22" w:rsidP="009777A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63639E4" w14:textId="77777777" w:rsidR="00BD2011" w:rsidRPr="00350F0A" w:rsidRDefault="00BD2011" w:rsidP="009777A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0957B147" w14:textId="77777777" w:rsidR="00BD2011" w:rsidRPr="00350F0A" w:rsidRDefault="00B02C22" w:rsidP="009777A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2EBF01D" w14:textId="77777777" w:rsidR="00C17D33" w:rsidRPr="00350F0A" w:rsidRDefault="00C17D33" w:rsidP="00C17D3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673220" w14:textId="371E00CB" w:rsidR="00C17D33" w:rsidRDefault="00C17D33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445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15113375" w14:textId="4FEFBC76" w:rsidR="003203C5" w:rsidRDefault="003203C5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B1DD41B" w14:textId="25C1F240" w:rsidR="003203C5" w:rsidRPr="003203C5" w:rsidRDefault="003203C5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203C5">
        <w:rPr>
          <w:rFonts w:asciiTheme="majorBidi" w:hAnsiTheme="majorBidi" w:cstheme="majorBidi" w:hint="cs"/>
          <w:i/>
          <w:iCs/>
          <w:sz w:val="28"/>
          <w:szCs w:val="28"/>
          <w:cs/>
        </w:rPr>
        <w:t>ขาดทุนจากการด้อยค่า</w:t>
      </w:r>
    </w:p>
    <w:p w14:paraId="7C6DA1CB" w14:textId="77777777" w:rsidR="00C17D33" w:rsidRPr="006E316C" w:rsidRDefault="00C17D33" w:rsidP="006E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E4DC83" w14:textId="5BE9CD10" w:rsidR="00C17D33" w:rsidRPr="003445A1" w:rsidRDefault="00C17D33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445A1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3445A1">
        <w:rPr>
          <w:rFonts w:asciiTheme="majorBidi" w:hAnsiTheme="majorBidi" w:cstheme="majorBidi"/>
          <w:sz w:val="28"/>
          <w:szCs w:val="28"/>
        </w:rPr>
        <w:t xml:space="preserve"> </w:t>
      </w:r>
      <w:r w:rsidRPr="003445A1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445A1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45A1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445A1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CC4F1" w14:textId="16F42EB8" w:rsidR="00C17D33" w:rsidRDefault="00C17D33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3445A1" w:rsidRPr="00BB102D" w14:paraId="00F03D94" w14:textId="77777777" w:rsidTr="003445A1">
        <w:trPr>
          <w:trHeight w:val="385"/>
          <w:tblHeader/>
        </w:trPr>
        <w:tc>
          <w:tcPr>
            <w:tcW w:w="3951" w:type="dxa"/>
          </w:tcPr>
          <w:p w14:paraId="0FB8B3E1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BD97DC1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21BA25BD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7D468837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15E4ADE7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A1" w:rsidRPr="00BB102D" w14:paraId="60E7C4AD" w14:textId="77777777" w:rsidTr="003445A1">
        <w:trPr>
          <w:trHeight w:val="385"/>
          <w:tblHeader/>
        </w:trPr>
        <w:tc>
          <w:tcPr>
            <w:tcW w:w="3951" w:type="dxa"/>
          </w:tcPr>
          <w:p w14:paraId="59022704" w14:textId="77777777" w:rsidR="003445A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61DF9487" w14:textId="77777777" w:rsidR="003445A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B771542" w14:textId="4F5406DF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350F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42774B30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63AE332F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32750BD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58C36FB" w14:textId="26513947" w:rsidR="003445A1" w:rsidRPr="00BB102D" w:rsidRDefault="003445A1" w:rsidP="003445A1">
            <w:pPr>
              <w:pStyle w:val="BodyText"/>
              <w:spacing w:after="0" w:line="240" w:lineRule="auto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F2628BB" w14:textId="77777777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5F556FE" w14:textId="4120ADE8" w:rsidR="003445A1" w:rsidRPr="003445A1" w:rsidRDefault="003445A1" w:rsidP="003445A1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 w:cstheme="minorBidi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นจากการด้อยค่า</w:t>
            </w:r>
          </w:p>
        </w:tc>
        <w:tc>
          <w:tcPr>
            <w:tcW w:w="266" w:type="dxa"/>
          </w:tcPr>
          <w:p w14:paraId="00170593" w14:textId="77777777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0602267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79A45BC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3D8DD4" w14:textId="731494B8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80" w:type="dxa"/>
          </w:tcPr>
          <w:p w14:paraId="6A76C50C" w14:textId="77777777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69724C58" w14:textId="771A9790" w:rsidR="003445A1" w:rsidRPr="00BB102D" w:rsidRDefault="003445A1" w:rsidP="003445A1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จากการด้อยค่า</w:t>
            </w:r>
          </w:p>
        </w:tc>
      </w:tr>
      <w:tr w:rsidR="003445A1" w:rsidRPr="00BB102D" w14:paraId="65616D25" w14:textId="77777777" w:rsidTr="003445A1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770BED59" w14:textId="4C9B686A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1F9D75E8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6C10172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1FE6" w:rsidRPr="00BB102D" w14:paraId="0B4A7F26" w14:textId="77777777" w:rsidTr="003445A1">
        <w:trPr>
          <w:trHeight w:val="399"/>
        </w:trPr>
        <w:tc>
          <w:tcPr>
            <w:tcW w:w="3951" w:type="dxa"/>
          </w:tcPr>
          <w:p w14:paraId="65A512A9" w14:textId="4FACE484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9" w:type="dxa"/>
          </w:tcPr>
          <w:p w14:paraId="08C9BEA8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EA3DDAA" w14:textId="11D41C12" w:rsidR="00261FE6" w:rsidRPr="000B6CF1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832"/>
              </w:tabs>
              <w:spacing w:after="0" w:line="240" w:lineRule="auto"/>
              <w:ind w:right="-1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="00C3054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890</w:t>
            </w:r>
          </w:p>
        </w:tc>
        <w:tc>
          <w:tcPr>
            <w:tcW w:w="236" w:type="dxa"/>
          </w:tcPr>
          <w:p w14:paraId="2F7BAA29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63BB3D9" w14:textId="3C65ABA0" w:rsidR="00261FE6" w:rsidRPr="00DE5448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  <w:tab w:val="decimal" w:pos="468"/>
              </w:tabs>
              <w:spacing w:after="0" w:line="240" w:lineRule="auto"/>
              <w:ind w:right="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66" w:type="dxa"/>
          </w:tcPr>
          <w:p w14:paraId="2B6F5437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8FE8749" w14:textId="3744910B" w:rsidR="00261FE6" w:rsidRPr="000B6CF1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617</w:t>
            </w:r>
            <w:r w:rsidR="00261F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442</w:t>
            </w:r>
          </w:p>
        </w:tc>
        <w:tc>
          <w:tcPr>
            <w:tcW w:w="280" w:type="dxa"/>
          </w:tcPr>
          <w:p w14:paraId="0798FC66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31798B8" w14:textId="085688C6" w:rsidR="00261FE6" w:rsidRPr="00DE5448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spacing w:after="0" w:line="240" w:lineRule="auto"/>
              <w:ind w:right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</w:tr>
      <w:tr w:rsidR="00261FE6" w:rsidRPr="00BB102D" w14:paraId="01FDC38B" w14:textId="77777777" w:rsidTr="003445A1">
        <w:trPr>
          <w:trHeight w:val="399"/>
        </w:trPr>
        <w:tc>
          <w:tcPr>
            <w:tcW w:w="3951" w:type="dxa"/>
          </w:tcPr>
          <w:p w14:paraId="43FC800A" w14:textId="57C3A265" w:rsidR="00261FE6" w:rsidRPr="003445A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39" w:type="dxa"/>
          </w:tcPr>
          <w:p w14:paraId="48C8D20E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2F356E" w14:textId="0F10FB4C" w:rsidR="00261FE6" w:rsidRPr="00B30C51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1AEB4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037FEE4" w14:textId="07CE43F0" w:rsidR="00261FE6" w:rsidRPr="00B30C51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F3A3FF5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B44649" w14:textId="60B7D75F" w:rsidR="00261FE6" w:rsidRPr="00B30C51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6F945C5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3F67BF1" w14:textId="3F88086B" w:rsidR="00261FE6" w:rsidRPr="00B30C51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1FE6" w:rsidRPr="00BB102D" w14:paraId="19DFC18F" w14:textId="77777777" w:rsidTr="003445A1">
        <w:trPr>
          <w:trHeight w:val="399"/>
        </w:trPr>
        <w:tc>
          <w:tcPr>
            <w:tcW w:w="3951" w:type="dxa"/>
          </w:tcPr>
          <w:p w14:paraId="7F4349B0" w14:textId="59319FC6" w:rsidR="00261FE6" w:rsidRPr="003445A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536EECDC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819181" w14:textId="12A729F0" w:rsidR="00261FE6" w:rsidRPr="000B6CF1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2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261F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236" w:type="dxa"/>
          </w:tcPr>
          <w:p w14:paraId="42B7FD0C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738084" w14:textId="2ADA514B" w:rsidR="00261FE6" w:rsidRPr="008C7880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after="0" w:line="240" w:lineRule="auto"/>
              <w:ind w:right="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  <w:tc>
          <w:tcPr>
            <w:tcW w:w="266" w:type="dxa"/>
          </w:tcPr>
          <w:p w14:paraId="1516028D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86C905A" w14:textId="1984F4C1" w:rsidR="00261FE6" w:rsidRPr="000B6CF1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  <w:tc>
          <w:tcPr>
            <w:tcW w:w="280" w:type="dxa"/>
          </w:tcPr>
          <w:p w14:paraId="47EA77DB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904D804" w14:textId="6A27310F" w:rsidR="00261FE6" w:rsidRPr="00A92CFF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after="0" w:line="240" w:lineRule="auto"/>
              <w:ind w:right="100" w:hanging="3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</w:tr>
      <w:tr w:rsidR="00261FE6" w:rsidRPr="00BB102D" w14:paraId="0126836E" w14:textId="77777777" w:rsidTr="003445A1">
        <w:trPr>
          <w:trHeight w:val="399"/>
        </w:trPr>
        <w:tc>
          <w:tcPr>
            <w:tcW w:w="3951" w:type="dxa"/>
          </w:tcPr>
          <w:p w14:paraId="381155F4" w14:textId="6B6F0E96" w:rsidR="00261FE6" w:rsidRPr="003445A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0C1B44AA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D25EB21" w14:textId="64F0A330" w:rsidR="00261FE6" w:rsidRPr="00B30C51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2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61F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236" w:type="dxa"/>
          </w:tcPr>
          <w:p w14:paraId="02B9FB67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3EE4A8D" w14:textId="2BEA87A1" w:rsidR="00261FE6" w:rsidRPr="00B30C51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-</w:t>
            </w:r>
          </w:p>
        </w:tc>
        <w:tc>
          <w:tcPr>
            <w:tcW w:w="266" w:type="dxa"/>
          </w:tcPr>
          <w:p w14:paraId="57AEDC8A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4F7864" w14:textId="11F41612" w:rsidR="00261FE6" w:rsidRPr="00B30C51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001</w:t>
            </w:r>
          </w:p>
        </w:tc>
        <w:tc>
          <w:tcPr>
            <w:tcW w:w="280" w:type="dxa"/>
          </w:tcPr>
          <w:p w14:paraId="05CA8181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D6D7ED" w14:textId="035D2FC2" w:rsidR="00261FE6" w:rsidRPr="00B30C51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-</w:t>
            </w:r>
          </w:p>
        </w:tc>
      </w:tr>
      <w:tr w:rsidR="00E611DB" w:rsidRPr="00BB102D" w14:paraId="11578EDB" w14:textId="77777777" w:rsidTr="003445A1">
        <w:trPr>
          <w:trHeight w:val="399"/>
        </w:trPr>
        <w:tc>
          <w:tcPr>
            <w:tcW w:w="3951" w:type="dxa"/>
          </w:tcPr>
          <w:p w14:paraId="5296CB81" w14:textId="42433CC0" w:rsidR="00E611DB" w:rsidRPr="003445A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7E09EC33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B766A6" w14:textId="14D872B2" w:rsidR="00E611DB" w:rsidRDefault="00913FE7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2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263</w:t>
            </w:r>
          </w:p>
        </w:tc>
        <w:tc>
          <w:tcPr>
            <w:tcW w:w="236" w:type="dxa"/>
          </w:tcPr>
          <w:p w14:paraId="5FE9CD89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7EFBCE" w14:textId="6DF4F2E9" w:rsidR="00E611DB" w:rsidRDefault="00913FE7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38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266" w:type="dxa"/>
          </w:tcPr>
          <w:p w14:paraId="4D8ECB0D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A109AEB" w14:textId="46A15CC5" w:rsidR="00E611DB" w:rsidRDefault="00913FE7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510" w:firstLine="100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280" w:type="dxa"/>
          </w:tcPr>
          <w:p w14:paraId="6A142A78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2AE3C99" w14:textId="14C1F657" w:rsidR="00E611DB" w:rsidRDefault="00E611DB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-</w:t>
            </w:r>
          </w:p>
        </w:tc>
      </w:tr>
      <w:tr w:rsidR="00E611DB" w:rsidRPr="00BB102D" w14:paraId="2D05ED86" w14:textId="77777777" w:rsidTr="003445A1">
        <w:trPr>
          <w:trHeight w:val="399"/>
        </w:trPr>
        <w:tc>
          <w:tcPr>
            <w:tcW w:w="3951" w:type="dxa"/>
          </w:tcPr>
          <w:p w14:paraId="5DE49A01" w14:textId="488CA86C" w:rsidR="00E611DB" w:rsidRPr="003445A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25F50024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2E82" w14:textId="4EFD60A8" w:rsidR="00E611DB" w:rsidRPr="00B30C51" w:rsidRDefault="00913FE7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2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011</w:t>
            </w:r>
          </w:p>
        </w:tc>
        <w:tc>
          <w:tcPr>
            <w:tcW w:w="236" w:type="dxa"/>
          </w:tcPr>
          <w:p w14:paraId="51EC0B5D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77CDC54" w14:textId="4FD88006" w:rsidR="00E611DB" w:rsidRPr="00B30C51" w:rsidRDefault="00913FE7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E611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011</w:t>
            </w:r>
          </w:p>
        </w:tc>
        <w:tc>
          <w:tcPr>
            <w:tcW w:w="266" w:type="dxa"/>
          </w:tcPr>
          <w:p w14:paraId="3C1D71C9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FBBE" w14:textId="6B393BB5" w:rsidR="00E611DB" w:rsidRPr="00B30C51" w:rsidRDefault="00E611DB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 w:hanging="3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80" w:type="dxa"/>
          </w:tcPr>
          <w:p w14:paraId="17A08C0E" w14:textId="77777777" w:rsidR="00E611DB" w:rsidRPr="00B30C51" w:rsidRDefault="00E611DB" w:rsidP="00E6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529BB5F" w14:textId="44D7F687" w:rsidR="00E611DB" w:rsidRPr="00B30C51" w:rsidRDefault="00E611DB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</w:t>
            </w:r>
          </w:p>
        </w:tc>
      </w:tr>
      <w:tr w:rsidR="00261FE6" w:rsidRPr="00BB102D" w14:paraId="253D9DB5" w14:textId="77777777" w:rsidTr="003445A1">
        <w:trPr>
          <w:trHeight w:val="399"/>
        </w:trPr>
        <w:tc>
          <w:tcPr>
            <w:tcW w:w="3951" w:type="dxa"/>
          </w:tcPr>
          <w:p w14:paraId="5776087E" w14:textId="77777777" w:rsidR="00261FE6" w:rsidRPr="003445A1" w:rsidRDefault="00261FE6" w:rsidP="000B4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6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45A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6630A94E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05E0" w14:textId="7F62447F" w:rsidR="00261FE6" w:rsidRPr="00BB102D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776</w:t>
            </w:r>
            <w:r w:rsidR="00261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</w:tcPr>
          <w:p w14:paraId="5ADA5BD5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1E528" w14:textId="0203560C" w:rsidR="00261FE6" w:rsidRPr="008C7880" w:rsidRDefault="00913FE7" w:rsidP="00E6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</w:t>
            </w:r>
            <w:r w:rsidR="00261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266" w:type="dxa"/>
          </w:tcPr>
          <w:p w14:paraId="11C0DCCB" w14:textId="77777777" w:rsidR="00261FE6" w:rsidRPr="00DE5448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0022" w14:textId="487C2E0A" w:rsidR="00261FE6" w:rsidRPr="00BB102D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="00261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280" w:type="dxa"/>
          </w:tcPr>
          <w:p w14:paraId="5588EE85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9D0" w14:textId="61C82710" w:rsidR="00261FE6" w:rsidRPr="00BB102D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-</w:t>
            </w:r>
          </w:p>
        </w:tc>
      </w:tr>
      <w:tr w:rsidR="00261FE6" w:rsidRPr="00BB102D" w14:paraId="19664E63" w14:textId="77777777" w:rsidTr="003445A1">
        <w:trPr>
          <w:trHeight w:val="399"/>
        </w:trPr>
        <w:tc>
          <w:tcPr>
            <w:tcW w:w="3951" w:type="dxa"/>
          </w:tcPr>
          <w:p w14:paraId="47D7E49F" w14:textId="0497CAF0" w:rsidR="00261FE6" w:rsidRPr="003445A1" w:rsidRDefault="00261FE6" w:rsidP="00261FE6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445A1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3445A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0424A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</w:t>
            </w:r>
            <w:r w:rsidR="006E316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39" w:type="dxa"/>
          </w:tcPr>
          <w:p w14:paraId="406A921F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9610" w14:textId="7CFB245B" w:rsidR="00261FE6" w:rsidRPr="00BB102D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101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971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AADC5BF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787F360" w14:textId="3334CA60" w:rsidR="00261FE6" w:rsidRPr="00BB102D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598"/>
                <w:tab w:val="left" w:pos="82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5906C2F" w14:textId="77777777" w:rsidR="00261FE6" w:rsidRPr="00DE5448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3DC3" w14:textId="0EFBA938" w:rsidR="00261FE6" w:rsidRPr="00BB102D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after="0" w:line="240" w:lineRule="auto"/>
              <w:ind w:right="-2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BB530E3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21216682" w14:textId="5E1FF6FA" w:rsidR="00261FE6" w:rsidRPr="00BB102D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2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1FE6" w:rsidRPr="00BB102D" w14:paraId="3AA8C8DA" w14:textId="77777777" w:rsidTr="003445A1">
        <w:trPr>
          <w:trHeight w:val="399"/>
        </w:trPr>
        <w:tc>
          <w:tcPr>
            <w:tcW w:w="3951" w:type="dxa"/>
          </w:tcPr>
          <w:p w14:paraId="04D9F88C" w14:textId="77777777" w:rsidR="00261FE6" w:rsidRPr="00BB102D" w:rsidRDefault="00261FE6" w:rsidP="00261FE6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920B866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EFAF8" w14:textId="33CCE207" w:rsidR="00261FE6" w:rsidRPr="00BB102D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</w:t>
            </w:r>
            <w:r w:rsidR="00C305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6BFED4BB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A340591" w14:textId="532F0CC4" w:rsidR="00261FE6" w:rsidRPr="008C7880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8C65A6D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7DDC4" w14:textId="4BF916D9" w:rsidR="00261FE6" w:rsidRPr="00BB102D" w:rsidRDefault="00913FE7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="00261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280" w:type="dxa"/>
          </w:tcPr>
          <w:p w14:paraId="63537DB2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509F92C" w14:textId="4F09A4DA" w:rsidR="00261FE6" w:rsidRPr="00BB102D" w:rsidRDefault="00261FE6" w:rsidP="0026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22B1A37" w14:textId="5E6BDB5C" w:rsidR="00350F0A" w:rsidRPr="00350F0A" w:rsidRDefault="00350F0A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530"/>
      </w:tblGrid>
      <w:tr w:rsidR="00350F0A" w:rsidRPr="00350F0A" w14:paraId="04D5FFE6" w14:textId="77777777" w:rsidTr="003445A1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6206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4DA8" w14:textId="5DDA9B13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EF8D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9CABD8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079343E" w14:textId="67BB1CE2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0F0A" w:rsidRPr="00350F0A" w14:paraId="70DBA680" w14:textId="77777777" w:rsidTr="003445A1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0C6D813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50F0A" w:rsidDel="00B75B1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C0941" w14:textId="21E8ADD6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0F0A" w:rsidRPr="00350F0A" w14:paraId="00A0B02B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7CEE" w14:textId="0A370953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B876D3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3579E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350F82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0F0A" w:rsidRPr="00350F0A" w14:paraId="397C37BE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0F1B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B73C1A" w14:textId="52825C50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986C1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03590E" w14:textId="50F6DEC8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350F0A" w:rsidRPr="00350F0A" w14:paraId="42536D63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3CB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ECA692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F1F82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288A6E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0F0A" w:rsidRPr="00350F0A" w14:paraId="3B6C15CC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3720" w14:textId="5B56F2D8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877708" w14:textId="0B1A6843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E2E6B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77A7C5" w14:textId="1DE5FE12" w:rsidR="00350F0A" w:rsidRPr="00EE4EB3" w:rsidRDefault="00EE4EB3" w:rsidP="00E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0F0A" w:rsidRPr="00350F0A" w14:paraId="2F6DB111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F5CC" w14:textId="1F45C884" w:rsidR="00350F0A" w:rsidRPr="00350F0A" w:rsidRDefault="00913FE7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BE5FEA" w14:textId="2C81F540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24E7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3885B1" w14:textId="2941535C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350F0A" w:rsidRPr="00350F0A" w14:paraId="1614004D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A3E2" w14:textId="3E6D13E7" w:rsidR="00350F0A" w:rsidRPr="00350F0A" w:rsidRDefault="00913FE7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51CC3F" w14:textId="452A251E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15811A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0691CC" w14:textId="6FF52722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350F0A" w:rsidRPr="00350F0A" w14:paraId="2D0785C1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C3E80" w14:textId="6773BD46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674A4" w14:textId="4C7BE50D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57DA3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1A9B0" w14:textId="01BDB384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350F0A" w:rsidRPr="00350F0A" w14:paraId="22DACC7C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F52A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3FAA3" w14:textId="3ED1B852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329C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02EB" w14:textId="41D1A05D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993</w:t>
            </w:r>
          </w:p>
        </w:tc>
      </w:tr>
      <w:tr w:rsidR="00350F0A" w:rsidRPr="00350F0A" w14:paraId="72A42F67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8617" w14:textId="7506D95D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C006A" w14:textId="40523AF1" w:rsidR="00350F0A" w:rsidRPr="00EE4EB3" w:rsidRDefault="00EE4EB3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B71A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3D0F" w14:textId="402B8D3C" w:rsidR="00350F0A" w:rsidRPr="00EE4EB3" w:rsidRDefault="00EE4EB3" w:rsidP="00E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0F0A" w:rsidRPr="00350F0A" w14:paraId="3A5C2F3D" w14:textId="77777777" w:rsidTr="003445A1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8326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2FEAD" w14:textId="1AC9C5E4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123B1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3060F" w14:textId="76F4E951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993</w:t>
            </w:r>
          </w:p>
        </w:tc>
      </w:tr>
    </w:tbl>
    <w:p w14:paraId="7D8CFD11" w14:textId="77777777" w:rsidR="00350F0A" w:rsidRPr="00350F0A" w:rsidRDefault="00350F0A" w:rsidP="00350F0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4D56113" w14:textId="6CC9F428" w:rsidR="00350F0A" w:rsidRPr="00350F0A" w:rsidRDefault="00350F0A" w:rsidP="00350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350F0A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="00EE4EB3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กลุ่มบริษัท</w:t>
      </w:r>
      <w:r w:rsidRPr="00350F0A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="00EE4EB3">
        <w:rPr>
          <w:rFonts w:asciiTheme="majorBidi" w:hAnsiTheme="majorBidi" w:cstheme="majorBidi"/>
          <w:sz w:val="28"/>
          <w:szCs w:val="28"/>
        </w:rPr>
        <w:t xml:space="preserve"> </w:t>
      </w:r>
      <w:r w:rsidR="00913FE7" w:rsidRPr="00913FE7">
        <w:rPr>
          <w:rFonts w:asciiTheme="majorBidi" w:hAnsiTheme="majorBidi" w:cstheme="majorBidi"/>
          <w:sz w:val="28"/>
          <w:szCs w:val="28"/>
        </w:rPr>
        <w:t>21</w:t>
      </w:r>
      <w:r w:rsidRPr="00350F0A">
        <w:rPr>
          <w:rFonts w:asciiTheme="majorBidi" w:hAnsiTheme="majorBidi" w:cstheme="majorBidi"/>
          <w:sz w:val="28"/>
          <w:szCs w:val="28"/>
        </w:rPr>
        <w:t xml:space="preserve"> </w:t>
      </w:r>
      <w:r w:rsidRPr="00350F0A">
        <w:rPr>
          <w:rFonts w:asciiTheme="majorBidi" w:hAnsiTheme="majorBidi" w:cstheme="majorBidi"/>
          <w:sz w:val="28"/>
          <w:szCs w:val="28"/>
          <w:cs/>
        </w:rPr>
        <w:t>วัน</w:t>
      </w:r>
      <w:r w:rsidRPr="00350F0A">
        <w:rPr>
          <w:rFonts w:asciiTheme="majorBidi" w:hAnsiTheme="majorBidi" w:cstheme="majorBidi"/>
          <w:sz w:val="28"/>
          <w:szCs w:val="28"/>
        </w:rPr>
        <w:t xml:space="preserve"> </w:t>
      </w:r>
      <w:r w:rsidRPr="00350F0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913FE7" w:rsidRPr="00913FE7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350F0A">
        <w:rPr>
          <w:rFonts w:asciiTheme="majorBidi" w:hAnsiTheme="majorBidi" w:cstheme="majorBidi"/>
          <w:sz w:val="28"/>
          <w:szCs w:val="28"/>
        </w:rPr>
        <w:t xml:space="preserve"> </w:t>
      </w:r>
      <w:r w:rsidRPr="00350F0A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CB78B35" w14:textId="4320BCB5" w:rsidR="00350F0A" w:rsidRPr="00350F0A" w:rsidRDefault="00350F0A" w:rsidP="00EE4EB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842F74" w14:textId="524742C2" w:rsidR="00804175" w:rsidRPr="00DB6D39" w:rsidRDefault="00804175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9"/>
        <w:gridCol w:w="1619"/>
        <w:gridCol w:w="271"/>
        <w:gridCol w:w="1531"/>
      </w:tblGrid>
      <w:tr w:rsidR="00A75C8E" w:rsidRPr="00DB6D39" w14:paraId="1884D884" w14:textId="77777777" w:rsidTr="0085484B">
        <w:trPr>
          <w:trHeight w:val="659"/>
          <w:tblHeader/>
        </w:trPr>
        <w:tc>
          <w:tcPr>
            <w:tcW w:w="3155" w:type="pct"/>
            <w:vAlign w:val="bottom"/>
          </w:tcPr>
          <w:p w14:paraId="4F0EC937" w14:textId="3674C17B" w:rsidR="00A75C8E" w:rsidRPr="00DB6D3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6F4C"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73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C3054C">
        <w:trPr>
          <w:tblHeader/>
        </w:trPr>
        <w:tc>
          <w:tcPr>
            <w:tcW w:w="3155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85484B">
        <w:tc>
          <w:tcPr>
            <w:tcW w:w="3155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vAlign w:val="bottom"/>
          </w:tcPr>
          <w:p w14:paraId="1E472F6B" w14:textId="3F1A6599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67B0BA7E" w14:textId="77777777" w:rsidTr="0085484B">
        <w:tc>
          <w:tcPr>
            <w:tcW w:w="3155" w:type="pct"/>
          </w:tcPr>
          <w:p w14:paraId="133818A3" w14:textId="17596DE6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73" w:type="pct"/>
          </w:tcPr>
          <w:p w14:paraId="62BC35A3" w14:textId="42D6DD0E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146" w:type="pct"/>
          </w:tcPr>
          <w:p w14:paraId="69628FD8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05354550" w14:textId="241C5F27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</w:tr>
      <w:tr w:rsidR="009A6C6C" w:rsidRPr="00DB6D39" w14:paraId="2C99331D" w14:textId="77777777" w:rsidTr="0085484B">
        <w:tc>
          <w:tcPr>
            <w:tcW w:w="3155" w:type="pct"/>
          </w:tcPr>
          <w:p w14:paraId="480BF2C0" w14:textId="77777777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641DA5DD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EE4EB3" w:rsidRP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681</w:t>
            </w:r>
          </w:p>
        </w:tc>
        <w:tc>
          <w:tcPr>
            <w:tcW w:w="146" w:type="pct"/>
          </w:tcPr>
          <w:p w14:paraId="3701937D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68BD2A80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EE4EB3" w:rsidRP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681</w:t>
            </w:r>
          </w:p>
        </w:tc>
      </w:tr>
      <w:tr w:rsidR="009A6C6C" w:rsidRPr="00DB6D39" w14:paraId="744EC643" w14:textId="77777777" w:rsidTr="0085484B">
        <w:tc>
          <w:tcPr>
            <w:tcW w:w="3155" w:type="pct"/>
          </w:tcPr>
          <w:p w14:paraId="3C067089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14:paraId="5E180CA9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BAAA7E1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3CF73F93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510201CA" w14:textId="77777777" w:rsidTr="0085484B">
        <w:tc>
          <w:tcPr>
            <w:tcW w:w="3155" w:type="pct"/>
          </w:tcPr>
          <w:p w14:paraId="61DDA8A6" w14:textId="536BE45E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73" w:type="pct"/>
          </w:tcPr>
          <w:p w14:paraId="0F9BC95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687CAB2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0278026F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0AB1B42E" w14:textId="77777777" w:rsidTr="0085484B">
        <w:tc>
          <w:tcPr>
            <w:tcW w:w="3155" w:type="pct"/>
          </w:tcPr>
          <w:p w14:paraId="146C9E5C" w14:textId="4049137B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73" w:type="pct"/>
          </w:tcPr>
          <w:p w14:paraId="2603E692" w14:textId="2E575E7E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146" w:type="pct"/>
          </w:tcPr>
          <w:p w14:paraId="7EB13CE3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7079C61A" w14:textId="18A6F826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</w:tr>
      <w:tr w:rsidR="009A6C6C" w:rsidRPr="00DB6D39" w14:paraId="33A771D2" w14:textId="77777777" w:rsidTr="0085484B">
        <w:tc>
          <w:tcPr>
            <w:tcW w:w="3155" w:type="pct"/>
          </w:tcPr>
          <w:p w14:paraId="4AC0957E" w14:textId="474E2724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73" w:type="pct"/>
          </w:tcPr>
          <w:p w14:paraId="5933D079" w14:textId="04861459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46" w:type="pct"/>
          </w:tcPr>
          <w:p w14:paraId="33D199A9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B00AADC" w14:textId="77C39EAB" w:rsidR="009A6C6C" w:rsidRPr="00EE4EB3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EE4EB3" w:rsidRP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</w:tr>
      <w:tr w:rsidR="009A6C6C" w:rsidRPr="00DB6D39" w14:paraId="608C7F08" w14:textId="77777777" w:rsidTr="0085484B">
        <w:tc>
          <w:tcPr>
            <w:tcW w:w="3155" w:type="pct"/>
          </w:tcPr>
          <w:p w14:paraId="3BD5E052" w14:textId="08F252D1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3889DFB0" w:rsidR="009A6C6C" w:rsidRPr="003203C5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20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792</w:t>
            </w:r>
            <w:r w:rsidR="00320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146" w:type="pct"/>
            <w:vAlign w:val="bottom"/>
          </w:tcPr>
          <w:p w14:paraId="2E8397A5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564B37ED" w:rsidR="009A6C6C" w:rsidRPr="00AC32F2" w:rsidRDefault="00913FE7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20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792</w:t>
            </w:r>
            <w:r w:rsidR="00320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441</w:t>
            </w:r>
          </w:p>
        </w:tc>
      </w:tr>
    </w:tbl>
    <w:p w14:paraId="1144178A" w14:textId="58A80796" w:rsidR="00350F0A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37DE5B" w14:textId="175A333C" w:rsidR="003203C5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A6C4708" w14:textId="26EDEDA0" w:rsidR="003203C5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0C1E660" w14:textId="77777777" w:rsidR="003203C5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01B5" w14:textId="3B58FB7A" w:rsidR="00AC32F2" w:rsidRPr="00AC32F2" w:rsidRDefault="00AC32F2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Pr="00AC32F2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C495B2C" w14:textId="77777777" w:rsidR="00AC32F2" w:rsidRDefault="00AC32F2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</w:p>
    <w:p w14:paraId="5FB451D5" w14:textId="0DE62F4F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บริษัทได้ทำสัญญาใช้บริการขนส่งชิ้นงานโครงเหล็กกับ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theme="majorBidi"/>
          <w:sz w:val="28"/>
          <w:szCs w:val="28"/>
        </w:rPr>
        <w:t xml:space="preserve">MIHAMA STEEL LOGISTICS CO., LTD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เพื่อรับบริการขนส่งทางเรือ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โดยขนส่งสินค้าไปยังท่าเทียบเรือในประเทศญี่ปุ่น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รวมไปถึงการประสานงานต่างๆกับลูกค้า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การให้บริการการจัดการขนถ่ายชิ้นงานและเก็บรักษาชิ้นงานจนกว่าจะส่งมอบ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ตลอดจนค่าตรวจสอบและซ่อมแซมชิ้นงานเพิ่มเติมหากเกิดความผิดพลาดระหว่างขนส่ง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โดยการกำหนดราคาขึ้นอยู่กับปริมาณน้ำหนักของการใช้บริการหรือแต่ละจำนวนโครงการ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ตามเงื่อนไขที่ระบุไว้ในสัญญาและปัจจัยการตลาดอื่นๆ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ที่เกี่ยวข้อง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ภายใต้เงื่อนไขในสัญญา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หากคู่สัญญาฝ่ายใดฝ่ายหนึ่งไม่มีความประสงค์ที่จะต่ออายุสัญญา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ต้องทำหนังสือแจ้งให้คู่สัญญาอีกฝ่ายทราบล่วงหน้าเป็นลายลักษณ์อักษรไม่น้อยกว่า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6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ก่อนวันสิ้นสุดของสัญญา</w:t>
      </w:r>
    </w:p>
    <w:p w14:paraId="367F4BF7" w14:textId="4C9214C7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041B2B30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1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2561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โดยบริษัทดังกล่าวจะเข้ามาเป็นตัวแทนของบริษัทในการเจรจากับลูกค้าใหม่ให้กับบริษัท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2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3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p w14:paraId="5F8F7CB5" w14:textId="6B3978C9" w:rsidR="00AC32F2" w:rsidRPr="00DB6D39" w:rsidRDefault="00AC32F2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59E0FF56" w14:textId="3251B4F9" w:rsidR="00804175" w:rsidRDefault="00804175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เหตุการณ์ภายหลังรอบระยะเวลารายงาน </w:t>
      </w:r>
    </w:p>
    <w:p w14:paraId="0BFFE49E" w14:textId="77777777" w:rsidR="000D542A" w:rsidRDefault="000D542A" w:rsidP="00CE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</w:p>
    <w:p w14:paraId="47E5B1DE" w14:textId="4C159AA4" w:rsidR="000D542A" w:rsidRDefault="000D542A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542A">
        <w:rPr>
          <w:rFonts w:asciiTheme="majorBidi" w:hAnsiTheme="majorBidi" w:cs="Angsana New" w:hint="cs"/>
          <w:sz w:val="28"/>
          <w:szCs w:val="28"/>
          <w:cs/>
        </w:rPr>
        <w:t>ในการประชุม</w:t>
      </w:r>
      <w:r>
        <w:rPr>
          <w:rFonts w:asciiTheme="majorBidi" w:hAnsiTheme="majorBidi" w:cs="Angsana New" w:hint="cs"/>
          <w:sz w:val="28"/>
          <w:szCs w:val="28"/>
          <w:cs/>
        </w:rPr>
        <w:t>สามัญประจำปีของผู้ถือหุ้น เมื่อ</w:t>
      </w:r>
      <w:r w:rsidRPr="000D542A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0D542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7</w:t>
      </w:r>
      <w:r w:rsidRPr="000D542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เมษายน </w:t>
      </w:r>
      <w:r w:rsidR="00913FE7" w:rsidRPr="00913FE7">
        <w:rPr>
          <w:rFonts w:asciiTheme="majorBidi" w:hAnsiTheme="majorBidi" w:cs="Angsana New"/>
          <w:sz w:val="28"/>
          <w:szCs w:val="28"/>
        </w:rPr>
        <w:t>2563</w:t>
      </w:r>
      <w:r w:rsidRPr="000D542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542A">
        <w:rPr>
          <w:rFonts w:asciiTheme="majorBidi" w:hAnsiTheme="majorBidi" w:cs="Angsana New" w:hint="cs"/>
          <w:sz w:val="28"/>
          <w:szCs w:val="28"/>
          <w:cs/>
        </w:rPr>
        <w:t>ที่ประชุมได้มีอนุมัติ</w:t>
      </w:r>
      <w:r>
        <w:rPr>
          <w:rFonts w:asciiTheme="majorBidi" w:hAnsiTheme="majorBidi" w:cs="Angsana New" w:hint="cs"/>
          <w:sz w:val="28"/>
          <w:szCs w:val="28"/>
          <w:cs/>
        </w:rPr>
        <w:t>การประกาศจ่ายเงินปันผล</w:t>
      </w:r>
      <w:r w:rsidR="00F50DD0">
        <w:rPr>
          <w:rFonts w:asciiTheme="majorBidi" w:hAnsiTheme="majorBidi" w:cs="Angsana New"/>
          <w:sz w:val="28"/>
          <w:szCs w:val="28"/>
        </w:rPr>
        <w:br/>
      </w:r>
      <w:r w:rsidR="000424AA">
        <w:rPr>
          <w:rFonts w:asciiTheme="majorBidi" w:hAnsiTheme="majorBidi" w:cs="Angsana New" w:hint="cs"/>
          <w:sz w:val="28"/>
          <w:szCs w:val="28"/>
          <w:cs/>
        </w:rPr>
        <w:t>เป็นเงินสด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สำหรับผลการดำเนินงานประจำปี </w:t>
      </w:r>
      <w:r w:rsidR="00913FE7" w:rsidRPr="00913FE7">
        <w:rPr>
          <w:rFonts w:asciiTheme="majorBidi" w:hAnsiTheme="majorBidi" w:cs="Angsana New"/>
          <w:sz w:val="28"/>
          <w:szCs w:val="28"/>
        </w:rPr>
        <w:t>2562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ในอัตราหุ้นละ </w:t>
      </w:r>
      <w:r w:rsidR="00913FE7" w:rsidRPr="00913FE7">
        <w:rPr>
          <w:rFonts w:asciiTheme="majorBidi" w:hAnsiTheme="majorBidi" w:cs="Angsana New"/>
          <w:sz w:val="28"/>
          <w:szCs w:val="28"/>
        </w:rPr>
        <w:t>0</w:t>
      </w:r>
      <w:r>
        <w:rPr>
          <w:rFonts w:asciiTheme="majorBidi" w:hAnsiTheme="majorBidi" w:cs="Angsana New"/>
          <w:sz w:val="28"/>
          <w:szCs w:val="28"/>
        </w:rPr>
        <w:t>.</w:t>
      </w:r>
      <w:r w:rsidR="00913FE7" w:rsidRPr="00913FE7">
        <w:rPr>
          <w:rFonts w:asciiTheme="majorBidi" w:hAnsiTheme="majorBidi" w:cs="Angsana New"/>
          <w:sz w:val="28"/>
          <w:szCs w:val="28"/>
        </w:rPr>
        <w:t>65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บาท รวมเป็นเงินทั้งสิ้น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186</w:t>
      </w:r>
      <w:r>
        <w:rPr>
          <w:rFonts w:asciiTheme="majorBidi" w:hAnsiTheme="majorBidi" w:cs="Angsana New"/>
          <w:sz w:val="28"/>
          <w:szCs w:val="28"/>
        </w:rPr>
        <w:t>.</w:t>
      </w:r>
      <w:r w:rsidR="00913FE7" w:rsidRPr="00913FE7">
        <w:rPr>
          <w:rFonts w:asciiTheme="majorBidi" w:hAnsiTheme="majorBidi" w:cs="Angsana New"/>
          <w:sz w:val="28"/>
          <w:szCs w:val="28"/>
        </w:rPr>
        <w:t>53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 w:rsidR="00F50DD0">
        <w:rPr>
          <w:rFonts w:asciiTheme="majorBidi" w:hAnsiTheme="majorBidi" w:cs="Angsana New"/>
          <w:sz w:val="28"/>
          <w:szCs w:val="28"/>
        </w:rPr>
        <w:br/>
      </w:r>
      <w:r>
        <w:rPr>
          <w:rFonts w:asciiTheme="majorBidi" w:hAnsiTheme="majorBidi" w:cs="Angsana New" w:hint="cs"/>
          <w:sz w:val="28"/>
          <w:szCs w:val="28"/>
          <w:cs/>
        </w:rPr>
        <w:t>โดยเงินปันผลนี้</w:t>
      </w:r>
      <w:r w:rsidR="000424AA">
        <w:rPr>
          <w:rFonts w:asciiTheme="majorBidi" w:hAnsiTheme="majorBidi" w:cs="Angsana New" w:hint="cs"/>
          <w:sz w:val="28"/>
          <w:szCs w:val="28"/>
          <w:cs/>
        </w:rPr>
        <w:t>ได้</w:t>
      </w:r>
      <w:r>
        <w:rPr>
          <w:rFonts w:asciiTheme="majorBidi" w:hAnsiTheme="majorBidi" w:cs="Angsana New" w:hint="cs"/>
          <w:sz w:val="28"/>
          <w:szCs w:val="28"/>
          <w:cs/>
        </w:rPr>
        <w:t>จ่าย</w:t>
      </w:r>
      <w:r w:rsidR="000424AA">
        <w:rPr>
          <w:rFonts w:asciiTheme="majorBidi" w:hAnsiTheme="majorBidi" w:cs="Angsana New" w:hint="cs"/>
          <w:sz w:val="28"/>
          <w:szCs w:val="28"/>
          <w:cs/>
        </w:rPr>
        <w:t>ให้แก่</w:t>
      </w:r>
      <w:r>
        <w:rPr>
          <w:rFonts w:asciiTheme="majorBidi" w:hAnsiTheme="majorBidi" w:cs="Angsana New" w:hint="cs"/>
          <w:sz w:val="28"/>
          <w:szCs w:val="28"/>
          <w:cs/>
        </w:rPr>
        <w:t>ผู้ถือหุ้น</w:t>
      </w:r>
      <w:r w:rsidR="000424AA">
        <w:rPr>
          <w:rFonts w:asciiTheme="majorBidi" w:hAnsiTheme="majorBidi" w:cs="Angsana New" w:hint="cs"/>
          <w:sz w:val="28"/>
          <w:szCs w:val="28"/>
          <w:cs/>
        </w:rPr>
        <w:t>แล้วเมื่อ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วันที่ </w:t>
      </w:r>
      <w:r w:rsidR="00913FE7" w:rsidRPr="00913FE7">
        <w:rPr>
          <w:rFonts w:asciiTheme="majorBidi" w:hAnsiTheme="majorBidi" w:cs="Angsana New"/>
          <w:sz w:val="28"/>
          <w:szCs w:val="28"/>
        </w:rPr>
        <w:t>29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เมษายน </w:t>
      </w:r>
      <w:r w:rsidR="00913FE7" w:rsidRPr="00913FE7">
        <w:rPr>
          <w:rFonts w:asciiTheme="majorBidi" w:hAnsiTheme="majorBidi" w:cs="Angsana New"/>
          <w:sz w:val="28"/>
          <w:szCs w:val="28"/>
        </w:rPr>
        <w:t>2563</w:t>
      </w:r>
    </w:p>
    <w:p w14:paraId="5D7CD9F3" w14:textId="79AF9CC8" w:rsidR="00CE0B52" w:rsidRDefault="00CE0B52" w:rsidP="002B5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4D91CD" w14:textId="4FE5215A" w:rsidR="00CE0B52" w:rsidRDefault="00F55BAA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29F0B78A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13FE7" w:rsidRPr="00913FE7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2562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Pr="002A58ED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13FE7" w:rsidRPr="00913FE7">
        <w:rPr>
          <w:rFonts w:asciiTheme="majorBidi" w:hAnsiTheme="majorBidi" w:cstheme="majorBidi"/>
          <w:sz w:val="28"/>
          <w:szCs w:val="28"/>
        </w:rPr>
        <w:t>2562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6C01408C" w14:textId="5F7EBA39" w:rsidR="000D542A" w:rsidRDefault="000D542A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BB07EF" w14:textId="712C0C86" w:rsidR="003203C5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9736E" w14:textId="77777777" w:rsidR="003203C5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D542A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0D542A" w:rsidRPr="000D542A" w:rsidRDefault="000D542A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1AD6068D" w:rsidR="000D542A" w:rsidRPr="000D542A" w:rsidRDefault="00913FE7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5" w:type="dxa"/>
          </w:tcPr>
          <w:p w14:paraId="37A3022C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0BAA0FF6" w:rsidR="000D542A" w:rsidRPr="000D542A" w:rsidRDefault="00913FE7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5" w:type="dxa"/>
          </w:tcPr>
          <w:p w14:paraId="5617D640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3CABD836" w:rsidR="000D542A" w:rsidRPr="000D542A" w:rsidRDefault="00913FE7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248CA1B1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37DBB40E" w:rsidR="000D542A" w:rsidRPr="000D542A" w:rsidRDefault="00913FE7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2D7A15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D7A15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D7A15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7A15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1F9" w:rsidRPr="000D542A" w14:paraId="494599E2" w14:textId="77777777" w:rsidTr="00C3054C">
        <w:trPr>
          <w:cantSplit/>
        </w:trPr>
        <w:tc>
          <w:tcPr>
            <w:tcW w:w="3586" w:type="dxa"/>
            <w:vAlign w:val="bottom"/>
          </w:tcPr>
          <w:p w14:paraId="4F758885" w14:textId="6D304EF7" w:rsidR="00FA41F9" w:rsidRPr="000D542A" w:rsidRDefault="00FA41F9" w:rsidP="00FA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</w:tcPr>
          <w:p w14:paraId="6B033061" w14:textId="1D949B4C" w:rsidR="00FA41F9" w:rsidRPr="00FA41F9" w:rsidRDefault="00913FE7" w:rsidP="001366D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779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485</w:t>
            </w:r>
          </w:p>
        </w:tc>
        <w:tc>
          <w:tcPr>
            <w:tcW w:w="195" w:type="dxa"/>
          </w:tcPr>
          <w:p w14:paraId="7463DFD0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8E2207" w14:textId="1DFAB8C7" w:rsidR="00FA41F9" w:rsidRPr="00FA41F9" w:rsidRDefault="00FA41F9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738</w:t>
            </w:r>
            <w:r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391</w:t>
            </w:r>
          </w:p>
        </w:tc>
        <w:tc>
          <w:tcPr>
            <w:tcW w:w="195" w:type="dxa"/>
          </w:tcPr>
          <w:p w14:paraId="05BC3CF0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7A8739" w14:textId="35C7F7D5" w:rsidR="00FA41F9" w:rsidRPr="00FA41F9" w:rsidRDefault="00913FE7" w:rsidP="00937274">
            <w:pPr>
              <w:pStyle w:val="acctmergecolhdg"/>
              <w:tabs>
                <w:tab w:val="left" w:pos="901"/>
              </w:tabs>
              <w:spacing w:line="240" w:lineRule="atLeast"/>
              <w:ind w:left="-79" w:right="-36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294</w:t>
            </w:r>
            <w:r w:rsidR="00FA41F9"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181" w:type="dxa"/>
          </w:tcPr>
          <w:p w14:paraId="74A26CD9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36A431" w14:textId="661F9D4D" w:rsidR="00FA41F9" w:rsidRPr="00FA41F9" w:rsidRDefault="00913FE7" w:rsidP="001366D1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710</w:t>
            </w:r>
            <w:r w:rsidR="00FA41F9"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875</w:t>
            </w:r>
          </w:p>
        </w:tc>
      </w:tr>
      <w:tr w:rsidR="00FA41F9" w:rsidRPr="000D542A" w14:paraId="51AB7670" w14:textId="77777777" w:rsidTr="00C3054C">
        <w:trPr>
          <w:cantSplit/>
        </w:trPr>
        <w:tc>
          <w:tcPr>
            <w:tcW w:w="3586" w:type="dxa"/>
            <w:vAlign w:val="bottom"/>
          </w:tcPr>
          <w:p w14:paraId="749A771D" w14:textId="0222FBD2" w:rsidR="00FA41F9" w:rsidRPr="000D542A" w:rsidRDefault="00FA41F9" w:rsidP="00FA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</w:tcPr>
          <w:p w14:paraId="64D87B02" w14:textId="3F0CE457" w:rsidR="00FA41F9" w:rsidRPr="00FA41F9" w:rsidRDefault="00913FE7" w:rsidP="001366D1">
            <w:pPr>
              <w:pStyle w:val="acctmergecolhdg"/>
              <w:spacing w:line="240" w:lineRule="atLeast"/>
              <w:ind w:left="26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140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771</w:t>
            </w:r>
          </w:p>
        </w:tc>
        <w:tc>
          <w:tcPr>
            <w:tcW w:w="195" w:type="dxa"/>
          </w:tcPr>
          <w:p w14:paraId="5FF3F615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347539" w14:textId="4BCF6D4D" w:rsidR="00FA41F9" w:rsidRPr="00FA41F9" w:rsidRDefault="00913FE7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761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939</w:t>
            </w:r>
          </w:p>
        </w:tc>
        <w:tc>
          <w:tcPr>
            <w:tcW w:w="195" w:type="dxa"/>
          </w:tcPr>
          <w:p w14:paraId="5081CD45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ACA76F" w14:textId="1A9C5570" w:rsidR="00FA41F9" w:rsidRPr="00FA41F9" w:rsidRDefault="00913FE7" w:rsidP="00937274">
            <w:pPr>
              <w:pStyle w:val="acctmergecolhdg"/>
              <w:spacing w:line="240" w:lineRule="atLeast"/>
              <w:ind w:left="-79" w:right="-1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813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564</w:t>
            </w:r>
          </w:p>
        </w:tc>
        <w:tc>
          <w:tcPr>
            <w:tcW w:w="181" w:type="dxa"/>
          </w:tcPr>
          <w:p w14:paraId="60A01F38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A95A3" w14:textId="101D9192" w:rsidR="00FA41F9" w:rsidRPr="00FA41F9" w:rsidRDefault="00913FE7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953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424</w:t>
            </w:r>
          </w:p>
        </w:tc>
      </w:tr>
      <w:tr w:rsidR="00AC68DA" w:rsidRPr="000D542A" w14:paraId="4F15A7C6" w14:textId="77777777" w:rsidTr="00C3054C">
        <w:trPr>
          <w:cantSplit/>
        </w:trPr>
        <w:tc>
          <w:tcPr>
            <w:tcW w:w="3586" w:type="dxa"/>
            <w:vAlign w:val="bottom"/>
          </w:tcPr>
          <w:p w14:paraId="11A43BB1" w14:textId="7A889B98" w:rsidR="00AC68DA" w:rsidRPr="00AC68DA" w:rsidRDefault="00AC68DA" w:rsidP="00AC68D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AC68DA" w:rsidRDefault="00AC68DA" w:rsidP="00AC68D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</w:tcPr>
          <w:p w14:paraId="2B9D9AC5" w14:textId="77777777" w:rsidR="00AC68DA" w:rsidRDefault="00AC68DA" w:rsidP="001366D1">
            <w:pPr>
              <w:pStyle w:val="acctmergecolhdg"/>
              <w:spacing w:line="240" w:lineRule="atLeast"/>
              <w:ind w:left="26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52AD9A3" w14:textId="3818EBC3" w:rsidR="00AC68DA" w:rsidRDefault="00913FE7" w:rsidP="00AC68DA">
            <w:pPr>
              <w:pStyle w:val="acctmergecolhdg"/>
              <w:spacing w:line="240" w:lineRule="atLeast"/>
              <w:ind w:left="26" w:right="-79" w:firstLine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C68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195" w:type="dxa"/>
          </w:tcPr>
          <w:p w14:paraId="17EC1D1B" w14:textId="77777777" w:rsidR="00AC68DA" w:rsidRPr="00FA41F9" w:rsidRDefault="00AC68DA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C9AAB8D" w14:textId="77777777" w:rsidR="00AC68DA" w:rsidRDefault="00AC68DA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82554F2" w14:textId="7E19B2A8" w:rsidR="00AC68DA" w:rsidRPr="00E35E03" w:rsidRDefault="00913FE7" w:rsidP="00AC68DA">
            <w:pPr>
              <w:pStyle w:val="acctmergecolhdg"/>
              <w:spacing w:line="240" w:lineRule="atLeast"/>
              <w:ind w:left="-88" w:right="-270" w:firstLine="2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C68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195" w:type="dxa"/>
          </w:tcPr>
          <w:p w14:paraId="2B38B456" w14:textId="77777777" w:rsidR="00AC68DA" w:rsidRPr="00FA41F9" w:rsidRDefault="00AC68DA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5CA9F47" w14:textId="77777777" w:rsidR="00AC68DA" w:rsidRDefault="00AC68DA" w:rsidP="00937274">
            <w:pPr>
              <w:pStyle w:val="acctmergecolhdg"/>
              <w:spacing w:line="240" w:lineRule="atLeast"/>
              <w:ind w:left="-79" w:right="-1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96B1AB7" w14:textId="691C82DB" w:rsidR="00AC68DA" w:rsidRPr="00E35E03" w:rsidRDefault="00913FE7" w:rsidP="00AC68DA">
            <w:pPr>
              <w:pStyle w:val="acctmergecolhdg"/>
              <w:spacing w:line="240" w:lineRule="atLeast"/>
              <w:ind w:left="-79" w:right="-186" w:firstLine="25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C68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181" w:type="dxa"/>
          </w:tcPr>
          <w:p w14:paraId="5CEC9F4B" w14:textId="77777777" w:rsidR="00AC68DA" w:rsidRPr="00FA41F9" w:rsidRDefault="00AC68DA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5A80781" w14:textId="77777777" w:rsidR="00AC68DA" w:rsidRDefault="00AC68DA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7CA7DEA7" w14:textId="558AD38B" w:rsidR="00AC68DA" w:rsidRPr="00E35E03" w:rsidRDefault="00913FE7" w:rsidP="00AC68DA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C68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</w:tr>
      <w:tr w:rsidR="00FA41F9" w:rsidRPr="000D542A" w14:paraId="3F39BDF7" w14:textId="77777777" w:rsidTr="00C3054C">
        <w:trPr>
          <w:cantSplit/>
        </w:trPr>
        <w:tc>
          <w:tcPr>
            <w:tcW w:w="3586" w:type="dxa"/>
            <w:vAlign w:val="bottom"/>
          </w:tcPr>
          <w:p w14:paraId="31AC18A0" w14:textId="29D855E7" w:rsidR="00FA41F9" w:rsidRPr="000D542A" w:rsidRDefault="00FA41F9" w:rsidP="00FA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2396E72" w14:textId="6CF7FE97" w:rsidR="00FA41F9" w:rsidRPr="00FA41F9" w:rsidRDefault="00913FE7" w:rsidP="001366D1">
            <w:pPr>
              <w:pStyle w:val="acctmergecolhdg"/>
              <w:spacing w:line="240" w:lineRule="atLeast"/>
              <w:ind w:left="26" w:right="-5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678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015</w:t>
            </w:r>
          </w:p>
        </w:tc>
        <w:tc>
          <w:tcPr>
            <w:tcW w:w="195" w:type="dxa"/>
          </w:tcPr>
          <w:p w14:paraId="604EC75B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42D3E3" w14:textId="68A7363F" w:rsidR="00FA41F9" w:rsidRPr="00FA41F9" w:rsidRDefault="00913FE7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024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667</w:t>
            </w:r>
          </w:p>
        </w:tc>
        <w:tc>
          <w:tcPr>
            <w:tcW w:w="195" w:type="dxa"/>
          </w:tcPr>
          <w:p w14:paraId="23C77F89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7747CF7" w14:textId="2AB55594" w:rsidR="00FA41F9" w:rsidRPr="00FA41F9" w:rsidRDefault="00913FE7" w:rsidP="00937274">
            <w:pPr>
              <w:pStyle w:val="acctmergecolhdg"/>
              <w:spacing w:line="240" w:lineRule="atLeast"/>
              <w:ind w:left="-79" w:right="-1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  <w:r w:rsidR="00FA41F9"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408</w:t>
            </w:r>
            <w:r w:rsidR="00FA41F9"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161</w:t>
            </w:r>
          </w:p>
        </w:tc>
        <w:tc>
          <w:tcPr>
            <w:tcW w:w="181" w:type="dxa"/>
          </w:tcPr>
          <w:p w14:paraId="0AEAF38A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DA682" w14:textId="1D266D98" w:rsidR="00FA41F9" w:rsidRPr="00FA41F9" w:rsidRDefault="00913FE7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147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</w:p>
        </w:tc>
      </w:tr>
      <w:tr w:rsidR="00FA41F9" w:rsidRPr="000D542A" w14:paraId="564B04CA" w14:textId="77777777" w:rsidTr="00C3054C">
        <w:trPr>
          <w:cantSplit/>
        </w:trPr>
        <w:tc>
          <w:tcPr>
            <w:tcW w:w="3586" w:type="dxa"/>
          </w:tcPr>
          <w:p w14:paraId="714CF95B" w14:textId="5544A6D0" w:rsidR="00FA41F9" w:rsidRPr="00FF170F" w:rsidRDefault="00FA41F9" w:rsidP="00FA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FF17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1070B73" w14:textId="787F083A" w:rsidR="00FA41F9" w:rsidRPr="00FA41F9" w:rsidRDefault="00913FE7" w:rsidP="00E35E03">
            <w:pPr>
              <w:pStyle w:val="acctmergecolhdg"/>
              <w:tabs>
                <w:tab w:val="left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620</w:t>
            </w:r>
            <w:r w:rsidR="00AC68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942</w:t>
            </w:r>
          </w:p>
        </w:tc>
        <w:tc>
          <w:tcPr>
            <w:tcW w:w="195" w:type="dxa"/>
          </w:tcPr>
          <w:p w14:paraId="764F0A20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144552D" w14:textId="035D4CCA" w:rsidR="00FA41F9" w:rsidRPr="00FA41F9" w:rsidRDefault="00913FE7" w:rsidP="001366D1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547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708</w:t>
            </w:r>
          </w:p>
        </w:tc>
        <w:tc>
          <w:tcPr>
            <w:tcW w:w="195" w:type="dxa"/>
          </w:tcPr>
          <w:p w14:paraId="45847A63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657F60B" w14:textId="1363F431" w:rsidR="00FA41F9" w:rsidRPr="00FA41F9" w:rsidRDefault="00913FE7" w:rsidP="002F5558">
            <w:pPr>
              <w:pStyle w:val="acctmergecolhdg"/>
              <w:spacing w:line="240" w:lineRule="atLeast"/>
              <w:ind w:left="-79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539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021</w:t>
            </w:r>
          </w:p>
        </w:tc>
        <w:tc>
          <w:tcPr>
            <w:tcW w:w="181" w:type="dxa"/>
          </w:tcPr>
          <w:p w14:paraId="7786C1CF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7C61CC9" w14:textId="5DACB18E" w:rsidR="00FA41F9" w:rsidRPr="00FA41F9" w:rsidRDefault="00913FE7" w:rsidP="001366D1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834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682</w:t>
            </w:r>
          </w:p>
        </w:tc>
      </w:tr>
      <w:tr w:rsidR="00AB4775" w:rsidRPr="000D542A" w14:paraId="476E97B8" w14:textId="77777777" w:rsidTr="00C3054C">
        <w:trPr>
          <w:cantSplit/>
        </w:trPr>
        <w:tc>
          <w:tcPr>
            <w:tcW w:w="3586" w:type="dxa"/>
            <w:vAlign w:val="bottom"/>
          </w:tcPr>
          <w:p w14:paraId="577DF626" w14:textId="323EDE3E" w:rsidR="00AB4775" w:rsidRPr="00FA41F9" w:rsidRDefault="00AB4775" w:rsidP="00AB477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41F9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AB4775" w:rsidRPr="00AB4775" w:rsidRDefault="00AB4775" w:rsidP="00AB477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AB4775" w:rsidRPr="00AB4775" w:rsidRDefault="00AB4775" w:rsidP="00AB4775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AB4775" w:rsidRPr="00AB4775" w:rsidRDefault="00AB4775" w:rsidP="00AB477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AB4775" w:rsidRPr="00AB4775" w:rsidRDefault="00AB4775" w:rsidP="00AB4775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AB4775" w:rsidRPr="000D542A" w14:paraId="2FC4B5FD" w14:textId="77777777" w:rsidTr="00C3054C">
        <w:trPr>
          <w:cantSplit/>
        </w:trPr>
        <w:tc>
          <w:tcPr>
            <w:tcW w:w="3586" w:type="dxa"/>
            <w:vAlign w:val="bottom"/>
          </w:tcPr>
          <w:p w14:paraId="1E31009E" w14:textId="6437890E" w:rsidR="00AB4775" w:rsidRPr="000D542A" w:rsidRDefault="00AB4775" w:rsidP="00AB477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58F177F3" w14:textId="2F0149E4" w:rsidR="00AB4775" w:rsidRPr="00AB4775" w:rsidRDefault="00E35E03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2939B37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B66313" w14:textId="45EB62C0" w:rsidR="00AB4775" w:rsidRPr="00AB4775" w:rsidRDefault="00AB4775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7039E6D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0E1A339" w14:textId="58C3FA4D" w:rsidR="00AB4775" w:rsidRPr="00AB4775" w:rsidRDefault="00913FE7" w:rsidP="00937274">
            <w:pPr>
              <w:pStyle w:val="acctmergecolhdg"/>
              <w:tabs>
                <w:tab w:val="left" w:pos="895"/>
              </w:tabs>
              <w:spacing w:line="240" w:lineRule="atLeast"/>
              <w:ind w:left="-79" w:right="-26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453</w:t>
            </w:r>
          </w:p>
        </w:tc>
        <w:tc>
          <w:tcPr>
            <w:tcW w:w="181" w:type="dxa"/>
          </w:tcPr>
          <w:p w14:paraId="4B3FA3A3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3758D90" w14:textId="7BF41E29" w:rsidR="00AB4775" w:rsidRPr="00AB4775" w:rsidRDefault="00913FE7" w:rsidP="00937274">
            <w:pPr>
              <w:pStyle w:val="acctmergecolhdg"/>
              <w:tabs>
                <w:tab w:val="left" w:pos="1037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1366D1" w:rsidRPr="000D542A" w14:paraId="6D511D3F" w14:textId="77777777" w:rsidTr="00C3054C">
        <w:trPr>
          <w:cantSplit/>
        </w:trPr>
        <w:tc>
          <w:tcPr>
            <w:tcW w:w="3586" w:type="dxa"/>
            <w:vAlign w:val="bottom"/>
          </w:tcPr>
          <w:p w14:paraId="281FFE1B" w14:textId="290F5556" w:rsidR="001366D1" w:rsidRPr="000D542A" w:rsidRDefault="001366D1" w:rsidP="001366D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6E6418EA" w14:textId="4AB2C3AD" w:rsidR="001366D1" w:rsidRPr="00AB4775" w:rsidRDefault="00E35E03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111CB150" w14:textId="77777777" w:rsidR="001366D1" w:rsidRPr="00AB4775" w:rsidRDefault="001366D1" w:rsidP="001366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4CAF78C" w14:textId="289FCB11" w:rsidR="001366D1" w:rsidRPr="00AB4775" w:rsidRDefault="001366D1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9877327" w14:textId="77777777" w:rsidR="001366D1" w:rsidRPr="00AB4775" w:rsidRDefault="001366D1" w:rsidP="001366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C5968F8" w14:textId="691FD273" w:rsidR="001366D1" w:rsidRPr="00AB4775" w:rsidRDefault="00E35E03" w:rsidP="00E35E0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D1CEF13" w14:textId="77777777" w:rsidR="001366D1" w:rsidRPr="00AB4775" w:rsidRDefault="001366D1" w:rsidP="001366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0C84D8" w14:textId="27FB7F99" w:rsidR="001366D1" w:rsidRPr="00AB4775" w:rsidRDefault="00E35E03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A9655B" w:rsidRPr="000D542A" w14:paraId="77E29455" w14:textId="77777777" w:rsidTr="00C3054C">
        <w:trPr>
          <w:cantSplit/>
        </w:trPr>
        <w:tc>
          <w:tcPr>
            <w:tcW w:w="3586" w:type="dxa"/>
            <w:vAlign w:val="bottom"/>
          </w:tcPr>
          <w:p w14:paraId="16FC1FCC" w14:textId="09EEA685" w:rsidR="00A9655B" w:rsidRPr="000D542A" w:rsidRDefault="00A9655B" w:rsidP="00A9655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0B4D11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15" w:type="dxa"/>
          </w:tcPr>
          <w:p w14:paraId="615CA14F" w14:textId="5640B08D" w:rsidR="00A9655B" w:rsidRPr="00AB4775" w:rsidRDefault="00A9655B" w:rsidP="00A9655B">
            <w:pPr>
              <w:pStyle w:val="acctmergecolhdg"/>
              <w:tabs>
                <w:tab w:val="left" w:pos="933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9A5497D" w14:textId="77777777" w:rsidR="00A9655B" w:rsidRPr="00AB4775" w:rsidRDefault="00A9655B" w:rsidP="00A965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010892" w14:textId="06927288" w:rsidR="00A9655B" w:rsidRPr="00AB4775" w:rsidRDefault="00A9655B" w:rsidP="00A9655B">
            <w:pPr>
              <w:pStyle w:val="acctmergecolhdg"/>
              <w:tabs>
                <w:tab w:val="left" w:pos="1011"/>
              </w:tabs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63B27971" w14:textId="77777777" w:rsidR="00A9655B" w:rsidRPr="00AB4775" w:rsidRDefault="00A9655B" w:rsidP="00A965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E9CAED" w14:textId="45EDE065" w:rsidR="00A9655B" w:rsidRPr="00AB4775" w:rsidRDefault="00913FE7" w:rsidP="00A9655B">
            <w:pPr>
              <w:pStyle w:val="acctmergecolhdg"/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965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A965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</w:tcPr>
          <w:p w14:paraId="341ACF00" w14:textId="77777777" w:rsidR="00A9655B" w:rsidRPr="00AB4775" w:rsidRDefault="00A9655B" w:rsidP="00A965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83F1DE" w14:textId="02DD44EC" w:rsidR="00A9655B" w:rsidRPr="00AB4775" w:rsidRDefault="00913FE7" w:rsidP="00A73194">
            <w:pPr>
              <w:pStyle w:val="acctmergecolhdg"/>
              <w:tabs>
                <w:tab w:val="left" w:pos="1005"/>
              </w:tabs>
              <w:spacing w:line="240" w:lineRule="atLeast"/>
              <w:ind w:left="-88" w:right="-2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965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585</w:t>
            </w:r>
            <w:r w:rsidR="00A965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E35E03" w:rsidRPr="000D542A" w14:paraId="6E335539" w14:textId="77777777" w:rsidTr="00C3054C">
        <w:trPr>
          <w:cantSplit/>
        </w:trPr>
        <w:tc>
          <w:tcPr>
            <w:tcW w:w="3586" w:type="dxa"/>
            <w:vAlign w:val="bottom"/>
          </w:tcPr>
          <w:p w14:paraId="0EE9E923" w14:textId="51D48C7C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0B4D11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แก่พนักงาน</w:t>
            </w:r>
          </w:p>
        </w:tc>
        <w:tc>
          <w:tcPr>
            <w:tcW w:w="1215" w:type="dxa"/>
          </w:tcPr>
          <w:p w14:paraId="3EA1ABCC" w14:textId="1FF3200A" w:rsidR="00E35E03" w:rsidRPr="00AB4775" w:rsidRDefault="00913FE7" w:rsidP="00481741">
            <w:pPr>
              <w:pStyle w:val="acctmergecolhdg"/>
              <w:tabs>
                <w:tab w:val="left" w:pos="747"/>
                <w:tab w:val="left" w:pos="926"/>
              </w:tabs>
              <w:spacing w:line="240" w:lineRule="atLeast"/>
              <w:ind w:left="-79" w:right="37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247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195" w:type="dxa"/>
          </w:tcPr>
          <w:p w14:paraId="5B4880E8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862F48" w14:textId="3C6461B4" w:rsidR="00E35E03" w:rsidRPr="00AB4775" w:rsidRDefault="00913FE7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  <w:r w:rsidR="00A9655B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195" w:type="dxa"/>
          </w:tcPr>
          <w:p w14:paraId="41D09F51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7CCF2C" w14:textId="6BC27CC9" w:rsidR="00E35E03" w:rsidRPr="00AB4775" w:rsidRDefault="00913FE7" w:rsidP="00A73194">
            <w:pPr>
              <w:pStyle w:val="acctmergecolhdg"/>
              <w:spacing w:line="240" w:lineRule="atLeast"/>
              <w:ind w:left="-79" w:right="-31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247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181" w:type="dxa"/>
          </w:tcPr>
          <w:p w14:paraId="7E24C8A3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320694" w14:textId="45A30C3F" w:rsidR="00E35E03" w:rsidRPr="00AB4775" w:rsidRDefault="00913FE7" w:rsidP="00A73194">
            <w:pPr>
              <w:pStyle w:val="acctmergecolhdg"/>
              <w:spacing w:line="240" w:lineRule="atLeast"/>
              <w:ind w:left="-88" w:right="-31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718</w:t>
            </w:r>
          </w:p>
        </w:tc>
      </w:tr>
      <w:tr w:rsidR="00E35E03" w:rsidRPr="000D542A" w14:paraId="43505ADD" w14:textId="77777777" w:rsidTr="00C3054C">
        <w:trPr>
          <w:cantSplit/>
        </w:trPr>
        <w:tc>
          <w:tcPr>
            <w:tcW w:w="3586" w:type="dxa"/>
            <w:vAlign w:val="bottom"/>
          </w:tcPr>
          <w:p w14:paraId="4FDF3908" w14:textId="59EC8D6A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19BBC80" w14:textId="15B89A1C" w:rsidR="00E35E03" w:rsidRPr="00AB4775" w:rsidRDefault="00913FE7" w:rsidP="00481741">
            <w:pPr>
              <w:pStyle w:val="acctmergecolhdg"/>
              <w:tabs>
                <w:tab w:val="left" w:pos="747"/>
              </w:tabs>
              <w:spacing w:line="240" w:lineRule="atLeast"/>
              <w:ind w:left="-79" w:right="91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754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195" w:type="dxa"/>
          </w:tcPr>
          <w:p w14:paraId="0E9B571D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69BA7D" w14:textId="69877EA4" w:rsidR="00E35E03" w:rsidRPr="00AB4775" w:rsidRDefault="00913FE7" w:rsidP="00937274">
            <w:pPr>
              <w:pStyle w:val="acctmergecolhdg"/>
              <w:tabs>
                <w:tab w:val="left" w:pos="959"/>
                <w:tab w:val="left" w:pos="1050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743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612</w:t>
            </w:r>
          </w:p>
        </w:tc>
        <w:tc>
          <w:tcPr>
            <w:tcW w:w="195" w:type="dxa"/>
          </w:tcPr>
          <w:p w14:paraId="0B244E24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D670F5" w14:textId="388AA995" w:rsidR="00E35E03" w:rsidRPr="00AB4775" w:rsidRDefault="00913FE7" w:rsidP="00937274">
            <w:pPr>
              <w:pStyle w:val="acctmergecolhdg"/>
              <w:tabs>
                <w:tab w:val="left" w:pos="856"/>
              </w:tabs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933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167</w:t>
            </w:r>
          </w:p>
        </w:tc>
        <w:tc>
          <w:tcPr>
            <w:tcW w:w="181" w:type="dxa"/>
          </w:tcPr>
          <w:p w14:paraId="5FB80B1E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8F6CDE" w14:textId="070C4B25" w:rsidR="00E35E03" w:rsidRPr="00AB4775" w:rsidRDefault="00913FE7" w:rsidP="00E35E03">
            <w:pPr>
              <w:pStyle w:val="acctmergecolhdg"/>
              <w:spacing w:line="240" w:lineRule="atLeast"/>
              <w:ind w:left="-88" w:right="-1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889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681</w:t>
            </w:r>
          </w:p>
        </w:tc>
      </w:tr>
      <w:tr w:rsidR="00C278AC" w:rsidRPr="000D542A" w14:paraId="3B9E5919" w14:textId="77777777" w:rsidTr="00C3054C">
        <w:trPr>
          <w:cantSplit/>
        </w:trPr>
        <w:tc>
          <w:tcPr>
            <w:tcW w:w="3586" w:type="dxa"/>
            <w:vAlign w:val="bottom"/>
          </w:tcPr>
          <w:p w14:paraId="04790BAA" w14:textId="4543D888" w:rsidR="00C278AC" w:rsidRPr="000D542A" w:rsidRDefault="00C278AC" w:rsidP="00C278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ค่าเช่าค่าที่ดินจ่ายล่วงหน้า</w:t>
            </w:r>
          </w:p>
        </w:tc>
        <w:tc>
          <w:tcPr>
            <w:tcW w:w="1215" w:type="dxa"/>
          </w:tcPr>
          <w:p w14:paraId="32C12C76" w14:textId="7767B4D0" w:rsidR="00C278AC" w:rsidRPr="00AB4775" w:rsidRDefault="00C278AC" w:rsidP="00C278A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7D36B15" w14:textId="77777777" w:rsidR="00C278AC" w:rsidRPr="00AB4775" w:rsidRDefault="00C278AC" w:rsidP="00C278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BFD1A8" w14:textId="373B4FD8" w:rsidR="00C278AC" w:rsidRPr="00AB4775" w:rsidRDefault="00C278AC" w:rsidP="00C278A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447</w:t>
            </w: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195" w:type="dxa"/>
          </w:tcPr>
          <w:p w14:paraId="0DDAE962" w14:textId="77777777" w:rsidR="00C278AC" w:rsidRPr="00AB4775" w:rsidRDefault="00C278AC" w:rsidP="00C278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23815CB" w14:textId="7F01AFF1" w:rsidR="00C278AC" w:rsidRPr="00AB4775" w:rsidRDefault="00C278AC" w:rsidP="00C278AC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CA8C145" w14:textId="77777777" w:rsidR="00C278AC" w:rsidRPr="00AB4775" w:rsidRDefault="00C278AC" w:rsidP="00C278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0B5A91" w14:textId="35F87848" w:rsidR="00C278AC" w:rsidRPr="00AB4775" w:rsidRDefault="00C278AC" w:rsidP="00C278AC">
            <w:pPr>
              <w:pStyle w:val="acctmergecolhdg"/>
              <w:tabs>
                <w:tab w:val="left" w:pos="817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35E03" w:rsidRPr="000D542A" w14:paraId="68559CE9" w14:textId="77777777" w:rsidTr="00C3054C">
        <w:trPr>
          <w:cantSplit/>
        </w:trPr>
        <w:tc>
          <w:tcPr>
            <w:tcW w:w="3586" w:type="dxa"/>
            <w:vAlign w:val="bottom"/>
          </w:tcPr>
          <w:p w14:paraId="5A94EF81" w14:textId="1C60E594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1EB501B4" w14:textId="002CAF2F" w:rsidR="00E35E03" w:rsidRPr="00AB4775" w:rsidRDefault="00C278AC" w:rsidP="00C278AC">
            <w:pPr>
              <w:pStyle w:val="acctmergecolhdg"/>
              <w:spacing w:line="240" w:lineRule="atLeast"/>
              <w:ind w:left="-79" w:right="32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448,405</w:t>
            </w:r>
          </w:p>
        </w:tc>
        <w:tc>
          <w:tcPr>
            <w:tcW w:w="195" w:type="dxa"/>
          </w:tcPr>
          <w:p w14:paraId="210F2811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0C733" w14:textId="08A36393" w:rsidR="00E35E03" w:rsidRPr="00AB4775" w:rsidRDefault="00E35E03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066E41E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4A1EA6" w14:textId="30E3E1BA" w:rsidR="00E35E03" w:rsidRPr="00AB4775" w:rsidRDefault="00913FE7" w:rsidP="00937274">
            <w:pPr>
              <w:pStyle w:val="acctmergecolhdg"/>
              <w:spacing w:line="240" w:lineRule="atLeast"/>
              <w:ind w:left="-79" w:right="-44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181" w:type="dxa"/>
          </w:tcPr>
          <w:p w14:paraId="1486B8A6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6672FA" w14:textId="45CBBCB4" w:rsidR="00E35E03" w:rsidRPr="00AB4775" w:rsidRDefault="00E35E03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35E03" w:rsidRPr="000D542A" w14:paraId="34B15C99" w14:textId="77777777" w:rsidTr="00C3054C">
        <w:trPr>
          <w:cantSplit/>
        </w:trPr>
        <w:tc>
          <w:tcPr>
            <w:tcW w:w="3586" w:type="dxa"/>
            <w:vAlign w:val="bottom"/>
          </w:tcPr>
          <w:p w14:paraId="50793858" w14:textId="254C6A2C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5737836" w14:textId="581CDB22" w:rsidR="00E35E03" w:rsidRPr="00AB4775" w:rsidRDefault="00913FE7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49D78D34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50D8B5" w14:textId="7E5A29C2" w:rsidR="00E35E03" w:rsidRPr="00AB4775" w:rsidRDefault="00913FE7" w:rsidP="00937274">
            <w:pPr>
              <w:pStyle w:val="acctmergecolhdg"/>
              <w:tabs>
                <w:tab w:val="left" w:pos="947"/>
              </w:tabs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51968945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71CFD1A" w14:textId="70ECD9FC" w:rsidR="00E35E03" w:rsidRPr="00AB4775" w:rsidRDefault="00CF4EFD" w:rsidP="00E35E0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E268A8A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9D9D89" w14:textId="5A4EDB01" w:rsidR="00E35E03" w:rsidRPr="00AB4775" w:rsidRDefault="00CF4EFD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35E03" w:rsidRPr="000D542A" w14:paraId="286967CB" w14:textId="77777777" w:rsidTr="00C3054C">
        <w:trPr>
          <w:cantSplit/>
        </w:trPr>
        <w:tc>
          <w:tcPr>
            <w:tcW w:w="3586" w:type="dxa"/>
            <w:vAlign w:val="bottom"/>
          </w:tcPr>
          <w:p w14:paraId="0D6F32DE" w14:textId="603DEEAD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5" w:type="dxa"/>
          </w:tcPr>
          <w:p w14:paraId="7DFF353A" w14:textId="49AB7C82" w:rsidR="00E35E03" w:rsidRPr="000B4D11" w:rsidRDefault="00913FE7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5" w:type="dxa"/>
          </w:tcPr>
          <w:p w14:paraId="42A9F652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5B7232" w14:textId="0158637D" w:rsidR="00E35E03" w:rsidRPr="00AB4775" w:rsidRDefault="00913FE7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95" w:type="dxa"/>
          </w:tcPr>
          <w:p w14:paraId="0838A9CE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0D6FBD0" w14:textId="4A623E8C" w:rsidR="00E35E03" w:rsidRPr="00AB4775" w:rsidRDefault="00913FE7" w:rsidP="00937274">
            <w:pPr>
              <w:pStyle w:val="acctmergecolhdg"/>
              <w:spacing w:line="240" w:lineRule="atLeast"/>
              <w:ind w:left="-79" w:right="-44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181" w:type="dxa"/>
          </w:tcPr>
          <w:p w14:paraId="528701F9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639C21" w14:textId="61659C9C" w:rsidR="00E35E03" w:rsidRPr="00864FF4" w:rsidRDefault="00913FE7" w:rsidP="00A43099">
            <w:pPr>
              <w:pStyle w:val="acctmergecolhdg"/>
              <w:tabs>
                <w:tab w:val="left" w:pos="94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785</w:t>
            </w:r>
          </w:p>
        </w:tc>
      </w:tr>
      <w:tr w:rsidR="00E35E03" w:rsidRPr="000D542A" w14:paraId="0BFB536A" w14:textId="77777777" w:rsidTr="00C3054C">
        <w:trPr>
          <w:cantSplit/>
        </w:trPr>
        <w:tc>
          <w:tcPr>
            <w:tcW w:w="3586" w:type="dxa"/>
            <w:vAlign w:val="bottom"/>
          </w:tcPr>
          <w:p w14:paraId="3A1D814F" w14:textId="6027E7AD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18F67677" w14:textId="6C28B55C" w:rsidR="00E35E03" w:rsidRPr="00AB4775" w:rsidRDefault="00913FE7" w:rsidP="002F5558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322</w:t>
            </w:r>
          </w:p>
        </w:tc>
        <w:tc>
          <w:tcPr>
            <w:tcW w:w="195" w:type="dxa"/>
          </w:tcPr>
          <w:p w14:paraId="422B60A3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2729E7" w14:textId="4C17D915" w:rsidR="00E35E03" w:rsidRPr="00AB4775" w:rsidRDefault="00913FE7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95" w:type="dxa"/>
          </w:tcPr>
          <w:p w14:paraId="1A7F50D9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4D44B7" w14:textId="2B45A88C" w:rsidR="00E35E03" w:rsidRPr="00AB4775" w:rsidRDefault="00913FE7" w:rsidP="00937274">
            <w:pPr>
              <w:pStyle w:val="acctmergecolhdg"/>
              <w:spacing w:line="240" w:lineRule="atLeast"/>
              <w:ind w:left="-79" w:right="-44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402</w:t>
            </w:r>
          </w:p>
        </w:tc>
        <w:tc>
          <w:tcPr>
            <w:tcW w:w="181" w:type="dxa"/>
          </w:tcPr>
          <w:p w14:paraId="2C51D695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A1CB26" w14:textId="3DF9D015" w:rsidR="00E35E03" w:rsidRPr="00AB4775" w:rsidRDefault="00913FE7" w:rsidP="00937274">
            <w:pPr>
              <w:pStyle w:val="acctmergecolhdg"/>
              <w:tabs>
                <w:tab w:val="left" w:pos="90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</w:tr>
      <w:tr w:rsidR="00E35E03" w:rsidRPr="000D542A" w14:paraId="48CA0AFD" w14:textId="77777777" w:rsidTr="00C3054C">
        <w:trPr>
          <w:cantSplit/>
        </w:trPr>
        <w:tc>
          <w:tcPr>
            <w:tcW w:w="3586" w:type="dxa"/>
            <w:vAlign w:val="bottom"/>
          </w:tcPr>
          <w:p w14:paraId="294B15F7" w14:textId="0AE9E660" w:rsidR="00E35E03" w:rsidRDefault="00E35E03" w:rsidP="00E35E0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</w:t>
            </w:r>
            <w:r w:rsidR="000B4D11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215" w:type="dxa"/>
          </w:tcPr>
          <w:p w14:paraId="40966B8A" w14:textId="5FB93FEE" w:rsidR="00E35E03" w:rsidRPr="00AB4775" w:rsidRDefault="00913FE7" w:rsidP="00481741">
            <w:pPr>
              <w:pStyle w:val="acctmergecolhdg"/>
              <w:tabs>
                <w:tab w:val="left" w:pos="387"/>
                <w:tab w:val="left" w:pos="926"/>
              </w:tabs>
              <w:spacing w:line="240" w:lineRule="atLeast"/>
              <w:ind w:left="-79" w:right="37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561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323</w:t>
            </w:r>
          </w:p>
        </w:tc>
        <w:tc>
          <w:tcPr>
            <w:tcW w:w="195" w:type="dxa"/>
          </w:tcPr>
          <w:p w14:paraId="65A8598F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80A748" w14:textId="174622BA" w:rsidR="00E35E03" w:rsidRPr="00E35E03" w:rsidRDefault="00913FE7" w:rsidP="00937274">
            <w:pPr>
              <w:pStyle w:val="acctmergecolhdg"/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876</w:t>
            </w:r>
          </w:p>
        </w:tc>
        <w:tc>
          <w:tcPr>
            <w:tcW w:w="195" w:type="dxa"/>
          </w:tcPr>
          <w:p w14:paraId="109E30F4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C8B22C" w14:textId="72798271" w:rsidR="00E35E03" w:rsidRPr="00AB4775" w:rsidRDefault="00913FE7" w:rsidP="00937274">
            <w:pPr>
              <w:pStyle w:val="acctmergecolhdg"/>
              <w:tabs>
                <w:tab w:val="left" w:pos="933"/>
              </w:tabs>
              <w:spacing w:line="240" w:lineRule="atLeast"/>
              <w:ind w:left="-79" w:right="-443" w:hanging="10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561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323</w:t>
            </w:r>
          </w:p>
        </w:tc>
        <w:tc>
          <w:tcPr>
            <w:tcW w:w="181" w:type="dxa"/>
          </w:tcPr>
          <w:p w14:paraId="7167F7EE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9F5D46" w14:textId="69F3D517" w:rsidR="00E35E03" w:rsidRPr="00AB4775" w:rsidRDefault="00913FE7" w:rsidP="00937274">
            <w:pPr>
              <w:pStyle w:val="acctmergecolhdg"/>
              <w:spacing w:line="240" w:lineRule="atLeast"/>
              <w:ind w:left="-88" w:right="-32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876</w:t>
            </w:r>
          </w:p>
        </w:tc>
      </w:tr>
      <w:tr w:rsidR="00E35E03" w:rsidRPr="000D542A" w14:paraId="33DDAD69" w14:textId="77777777" w:rsidTr="00C3054C">
        <w:trPr>
          <w:cantSplit/>
        </w:trPr>
        <w:tc>
          <w:tcPr>
            <w:tcW w:w="3586" w:type="dxa"/>
            <w:vAlign w:val="bottom"/>
          </w:tcPr>
          <w:p w14:paraId="40814A5C" w14:textId="0ABAF238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B0E765A" w14:textId="398E9D1D" w:rsidR="00E35E03" w:rsidRPr="00AB4775" w:rsidRDefault="00913FE7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089</w:t>
            </w:r>
          </w:p>
        </w:tc>
        <w:tc>
          <w:tcPr>
            <w:tcW w:w="195" w:type="dxa"/>
          </w:tcPr>
          <w:p w14:paraId="34DF26C0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DE553C" w14:textId="4C7FA3B3" w:rsidR="00E35E03" w:rsidRPr="00AB4775" w:rsidRDefault="00913FE7" w:rsidP="00937274">
            <w:pPr>
              <w:pStyle w:val="acctmergecolhdg"/>
              <w:tabs>
                <w:tab w:val="left" w:pos="947"/>
                <w:tab w:val="left" w:pos="1089"/>
              </w:tabs>
              <w:spacing w:line="240" w:lineRule="atLeast"/>
              <w:ind w:left="-88" w:right="-270" w:firstLine="8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195" w:type="dxa"/>
          </w:tcPr>
          <w:p w14:paraId="3F78D58F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9A5A50B" w14:textId="6B0BD2EA" w:rsidR="00E35E03" w:rsidRPr="00AB4775" w:rsidRDefault="00913FE7" w:rsidP="00937274">
            <w:pPr>
              <w:pStyle w:val="acctmergecolhdg"/>
              <w:spacing w:line="240" w:lineRule="atLeast"/>
              <w:ind w:left="-79" w:right="-443" w:firstLine="1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81" w:type="dxa"/>
          </w:tcPr>
          <w:p w14:paraId="02B96586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7886F2" w14:textId="117742F9" w:rsidR="00E35E03" w:rsidRPr="00AB4775" w:rsidRDefault="00913FE7" w:rsidP="00937274">
            <w:pPr>
              <w:pStyle w:val="acctmergecolhdg"/>
              <w:spacing w:line="240" w:lineRule="atLeast"/>
              <w:ind w:left="-88" w:right="-62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127</w:t>
            </w:r>
          </w:p>
        </w:tc>
      </w:tr>
      <w:tr w:rsidR="00E35E03" w:rsidRPr="000D542A" w14:paraId="2A63CB32" w14:textId="77777777" w:rsidTr="00C3054C">
        <w:trPr>
          <w:cantSplit/>
        </w:trPr>
        <w:tc>
          <w:tcPr>
            <w:tcW w:w="3586" w:type="dxa"/>
            <w:vAlign w:val="bottom"/>
          </w:tcPr>
          <w:p w14:paraId="0FA2D2AE" w14:textId="73FCAE48" w:rsidR="00E35E03" w:rsidRPr="00FF170F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47926DD" w14:textId="476C1F51" w:rsidR="00E35E03" w:rsidRPr="00AB4775" w:rsidRDefault="00913FE7" w:rsidP="00937274">
            <w:pPr>
              <w:pStyle w:val="acctmergecolhdg"/>
              <w:tabs>
                <w:tab w:val="left" w:pos="207"/>
              </w:tabs>
              <w:spacing w:line="240" w:lineRule="atLeast"/>
              <w:ind w:left="-63" w:right="91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149</w:t>
            </w:r>
            <w:r w:rsid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126</w:t>
            </w:r>
          </w:p>
        </w:tc>
        <w:tc>
          <w:tcPr>
            <w:tcW w:w="195" w:type="dxa"/>
          </w:tcPr>
          <w:p w14:paraId="66D4DB54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EEF06DA" w14:textId="347BB271" w:rsidR="00E35E03" w:rsidRPr="00AB4775" w:rsidRDefault="00913FE7" w:rsidP="00937274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170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404</w:t>
            </w:r>
          </w:p>
        </w:tc>
        <w:tc>
          <w:tcPr>
            <w:tcW w:w="195" w:type="dxa"/>
          </w:tcPr>
          <w:p w14:paraId="02E68ACD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1679763" w14:textId="324B53C4" w:rsidR="00E35E03" w:rsidRPr="00AB4775" w:rsidRDefault="00913FE7" w:rsidP="00937274">
            <w:pPr>
              <w:pStyle w:val="acctmergecolhdg"/>
              <w:spacing w:line="240" w:lineRule="atLeast"/>
              <w:ind w:left="-79" w:right="-443" w:hanging="28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780</w:t>
            </w:r>
          </w:p>
        </w:tc>
        <w:tc>
          <w:tcPr>
            <w:tcW w:w="181" w:type="dxa"/>
          </w:tcPr>
          <w:p w14:paraId="5E27A4A8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1E49CE5" w14:textId="665DCFE3" w:rsidR="00E35E03" w:rsidRPr="00AB4775" w:rsidRDefault="00913FE7" w:rsidP="00937274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314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</w:p>
        </w:tc>
      </w:tr>
      <w:tr w:rsidR="00E35E03" w:rsidRPr="000D542A" w14:paraId="2DAA9ABC" w14:textId="77777777" w:rsidTr="00C3054C">
        <w:trPr>
          <w:cantSplit/>
        </w:trPr>
        <w:tc>
          <w:tcPr>
            <w:tcW w:w="3586" w:type="dxa"/>
          </w:tcPr>
          <w:p w14:paraId="20C732B7" w14:textId="3FE92504" w:rsidR="00E35E03" w:rsidRPr="002D7A15" w:rsidRDefault="00E35E03" w:rsidP="00E3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4F14AB5" w14:textId="655348D4" w:rsidR="00E35E03" w:rsidRPr="002F5558" w:rsidRDefault="00913FE7" w:rsidP="00937274">
            <w:pPr>
              <w:pStyle w:val="acctmergecolhdg"/>
              <w:tabs>
                <w:tab w:val="left" w:pos="297"/>
                <w:tab w:val="left" w:pos="387"/>
                <w:tab w:val="left" w:pos="908"/>
                <w:tab w:val="left" w:pos="1107"/>
              </w:tabs>
              <w:spacing w:line="240" w:lineRule="atLeast"/>
              <w:ind w:left="-79" w:right="-44" w:firstLine="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35E03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="00E35E03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95" w:type="dxa"/>
          </w:tcPr>
          <w:p w14:paraId="07CBCC63" w14:textId="77777777" w:rsidR="00E35E03" w:rsidRPr="00CF4EFD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6CA225" w14:textId="350FF937" w:rsidR="00E35E03" w:rsidRPr="00CF4EFD" w:rsidRDefault="00913FE7" w:rsidP="00937274">
            <w:pPr>
              <w:pStyle w:val="acctmergecolhdg"/>
              <w:spacing w:line="240" w:lineRule="atLeast"/>
              <w:ind w:left="-88" w:right="-270" w:hanging="309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E35E03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E35E03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</w:tcPr>
          <w:p w14:paraId="5295376A" w14:textId="77777777" w:rsidR="00E35E03" w:rsidRPr="00CF4EFD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17BAC68" w14:textId="45ED3F9C" w:rsidR="00E35E03" w:rsidRPr="00CF4EFD" w:rsidRDefault="00913FE7" w:rsidP="00937274">
            <w:pPr>
              <w:pStyle w:val="acctmergecolhdg"/>
              <w:spacing w:line="240" w:lineRule="atLeast"/>
              <w:ind w:left="-79" w:right="-353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CF4EFD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CF4EFD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</w:p>
        </w:tc>
        <w:tc>
          <w:tcPr>
            <w:tcW w:w="181" w:type="dxa"/>
          </w:tcPr>
          <w:p w14:paraId="4091F5E3" w14:textId="77777777" w:rsidR="00E35E03" w:rsidRPr="00CF4EFD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A92D2B7" w14:textId="05B28ACD" w:rsidR="00E35E03" w:rsidRPr="00CF4EFD" w:rsidRDefault="00913FE7" w:rsidP="00937274">
            <w:pPr>
              <w:pStyle w:val="acctmergecolhdg"/>
              <w:spacing w:line="240" w:lineRule="atLeast"/>
              <w:ind w:left="-8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  <w:tr w:rsidR="00E35E03" w:rsidRPr="000D542A" w14:paraId="2CE3196A" w14:textId="77777777" w:rsidTr="00A73194">
        <w:trPr>
          <w:cantSplit/>
          <w:trHeight w:val="144"/>
        </w:trPr>
        <w:tc>
          <w:tcPr>
            <w:tcW w:w="3586" w:type="dxa"/>
          </w:tcPr>
          <w:p w14:paraId="06ED4DA3" w14:textId="77777777" w:rsidR="003203C5" w:rsidRDefault="003203C5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1EA90A" w14:textId="77777777" w:rsidR="00A43099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5B080F" w14:textId="77777777" w:rsidR="00A43099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1BE30B" w14:textId="77777777" w:rsidR="00A43099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CAA3D0" w14:textId="77777777" w:rsidR="00A43099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84E7EC" w14:textId="77777777" w:rsidR="00A43099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4B85E8" w14:textId="77777777" w:rsidR="00A43099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B2B4C9" w14:textId="3FC20520" w:rsidR="00A43099" w:rsidRPr="00A9655B" w:rsidRDefault="00A43099" w:rsidP="00E35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9CE83F9" w14:textId="77777777" w:rsidR="00E35E03" w:rsidRPr="000D542A" w:rsidRDefault="00E35E03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A9B228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24AC67" w14:textId="77777777" w:rsidR="00E35E03" w:rsidRPr="000D542A" w:rsidRDefault="00E35E03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0F6DFA1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9EE1933" w14:textId="77777777" w:rsidR="00E35E03" w:rsidRPr="000D542A" w:rsidRDefault="00E35E03" w:rsidP="00E35E0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E49A114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B5574E" w14:textId="77777777" w:rsidR="00E35E03" w:rsidRPr="000D542A" w:rsidRDefault="00E35E03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35E03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E35E03" w:rsidRPr="00AB4775" w:rsidRDefault="00E35E03" w:rsidP="00E3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E35E03" w:rsidRPr="00A9655B" w:rsidRDefault="00E35E03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E35E03" w:rsidRPr="000D542A" w:rsidRDefault="00E35E03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E35E03" w:rsidRPr="000D542A" w:rsidRDefault="00E35E03" w:rsidP="00E35E0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E35E03" w:rsidRPr="000D542A" w:rsidRDefault="00E35E03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35E03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E35E03" w:rsidRPr="00AB4775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E35E03" w:rsidRPr="000D542A" w:rsidRDefault="00E35E03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E35E03" w:rsidRPr="000D542A" w:rsidRDefault="00E35E03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E35E03" w:rsidRPr="000D542A" w:rsidRDefault="00E35E03" w:rsidP="00E35E0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E35E03" w:rsidRPr="000D542A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E35E03" w:rsidRPr="000D542A" w:rsidRDefault="00E35E03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35E03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E35E03" w:rsidRPr="00AB4775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5ECD377A" w:rsidR="00E35E03" w:rsidRPr="002F5558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0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161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95" w:type="dxa"/>
          </w:tcPr>
          <w:p w14:paraId="79C96506" w14:textId="77777777" w:rsidR="00E35E03" w:rsidRPr="00FF170F" w:rsidRDefault="00E35E03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68FC6D42" w:rsidR="00E35E03" w:rsidRPr="00FF170F" w:rsidRDefault="00913FE7" w:rsidP="00937274">
            <w:pPr>
              <w:pStyle w:val="acctmergecolhdg"/>
              <w:tabs>
                <w:tab w:val="left" w:pos="895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35E0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798</w:t>
            </w:r>
            <w:r w:rsidR="00E35E0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195" w:type="dxa"/>
          </w:tcPr>
          <w:p w14:paraId="25516691" w14:textId="77777777" w:rsidR="00E35E03" w:rsidRPr="00FF170F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482ECD46" w:rsidR="00E35E03" w:rsidRPr="00FF170F" w:rsidRDefault="00913FE7" w:rsidP="00937274">
            <w:pPr>
              <w:pStyle w:val="acctmergecolhdg"/>
              <w:tabs>
                <w:tab w:val="left" w:pos="959"/>
              </w:tabs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299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133</w:t>
            </w:r>
          </w:p>
        </w:tc>
        <w:tc>
          <w:tcPr>
            <w:tcW w:w="181" w:type="dxa"/>
          </w:tcPr>
          <w:p w14:paraId="12C94E36" w14:textId="77777777" w:rsidR="00E35E03" w:rsidRPr="00FF170F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732F7EAD" w:rsidR="00E35E03" w:rsidRPr="00FF170F" w:rsidRDefault="00913FE7" w:rsidP="00937274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35E0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457</w:t>
            </w:r>
            <w:r w:rsidR="00E35E0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570</w:t>
            </w:r>
          </w:p>
        </w:tc>
      </w:tr>
      <w:tr w:rsidR="00E35E03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E35E03" w:rsidRPr="00AB4775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E35E03" w:rsidRPr="00FF170F" w:rsidRDefault="00E35E03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E35E03" w:rsidRPr="00FF170F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E35E03" w:rsidRPr="00FF170F" w:rsidRDefault="00E35E03" w:rsidP="00E35E0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E35E03" w:rsidRPr="00FF170F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65F992B6" w:rsidR="00E35E03" w:rsidRPr="00FF170F" w:rsidRDefault="00E35E03" w:rsidP="00E35E0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72C8027" w14:textId="77777777" w:rsidR="00E35E03" w:rsidRPr="00FF170F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E35E03" w:rsidRPr="00FF170F" w:rsidRDefault="00E35E03" w:rsidP="00E35E0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4199CC81" w:rsidR="00CF4EFD" w:rsidRPr="00FF170F" w:rsidRDefault="00913FE7" w:rsidP="00937274">
            <w:pPr>
              <w:pStyle w:val="acctmergecolhdg"/>
              <w:tabs>
                <w:tab w:val="left" w:pos="747"/>
                <w:tab w:val="left" w:pos="837"/>
                <w:tab w:val="left" w:pos="1106"/>
              </w:tabs>
              <w:spacing w:line="240" w:lineRule="atLeast"/>
              <w:ind w:left="-79"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350</w:t>
            </w:r>
          </w:p>
        </w:tc>
        <w:tc>
          <w:tcPr>
            <w:tcW w:w="195" w:type="dxa"/>
          </w:tcPr>
          <w:p w14:paraId="7D553B0E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7E34D981" w:rsidR="00CF4EFD" w:rsidRPr="00FF170F" w:rsidRDefault="00CF4EFD" w:rsidP="00937274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      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0382B623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1F2FC017" w:rsidR="00CF4EFD" w:rsidRPr="00FF170F" w:rsidRDefault="00913FE7" w:rsidP="00937274">
            <w:pPr>
              <w:pStyle w:val="acctmergecolhdg"/>
              <w:spacing w:line="240" w:lineRule="atLeast"/>
              <w:ind w:left="-79" w:right="-44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181" w:type="dxa"/>
          </w:tcPr>
          <w:p w14:paraId="285E4423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734E13E0" w:rsidR="00CF4EFD" w:rsidRPr="00FF170F" w:rsidRDefault="00913FE7" w:rsidP="00937274">
            <w:pPr>
              <w:pStyle w:val="acctmergecolhdg"/>
              <w:tabs>
                <w:tab w:val="left" w:pos="973"/>
              </w:tabs>
              <w:spacing w:line="240" w:lineRule="atLeast"/>
              <w:ind w:left="-88" w:right="-623" w:hanging="16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989</w:t>
            </w:r>
          </w:p>
        </w:tc>
      </w:tr>
      <w:tr w:rsidR="00CF4EFD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2C88BB67" w:rsidR="00CF4EFD" w:rsidRPr="00FF170F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131E67A0" w:rsidR="00CF4EFD" w:rsidRPr="00FF170F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EDEDC01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46D9EC22" w:rsidR="00CF4EFD" w:rsidRPr="00FF170F" w:rsidRDefault="00913FE7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262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551</w:t>
            </w:r>
          </w:p>
        </w:tc>
        <w:tc>
          <w:tcPr>
            <w:tcW w:w="181" w:type="dxa"/>
          </w:tcPr>
          <w:p w14:paraId="08B55BBA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358D6EF3" w:rsidR="00CF4EFD" w:rsidRPr="00FF170F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F4EFD" w:rsidRPr="000D542A" w14:paraId="7D948BFD" w14:textId="77777777" w:rsidTr="00C3054C">
        <w:trPr>
          <w:cantSplit/>
        </w:trPr>
        <w:tc>
          <w:tcPr>
            <w:tcW w:w="3586" w:type="dxa"/>
            <w:vAlign w:val="bottom"/>
          </w:tcPr>
          <w:p w14:paraId="53740C51" w14:textId="2948EBB2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29C306E1" w:rsidR="00CF4EFD" w:rsidRPr="00FF170F" w:rsidRDefault="00913FE7" w:rsidP="00937274">
            <w:pPr>
              <w:pStyle w:val="acctmergecolhdg"/>
              <w:tabs>
                <w:tab w:val="left" w:pos="477"/>
                <w:tab w:val="left" w:pos="1106"/>
              </w:tabs>
              <w:spacing w:line="240" w:lineRule="atLeast"/>
              <w:ind w:left="-79" w:right="-79" w:firstLine="2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</w:p>
        </w:tc>
        <w:tc>
          <w:tcPr>
            <w:tcW w:w="195" w:type="dxa"/>
          </w:tcPr>
          <w:p w14:paraId="5252F91D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6D5DB0F4" w:rsidR="00CF4EFD" w:rsidRPr="00FF170F" w:rsidRDefault="00913FE7" w:rsidP="00937274">
            <w:pPr>
              <w:pStyle w:val="acctmergecolhdg"/>
              <w:tabs>
                <w:tab w:val="left" w:pos="934"/>
                <w:tab w:val="left" w:pos="1024"/>
              </w:tabs>
              <w:spacing w:line="240" w:lineRule="atLeast"/>
              <w:ind w:left="-88" w:right="-270" w:firstLine="23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</w:p>
        </w:tc>
        <w:tc>
          <w:tcPr>
            <w:tcW w:w="195" w:type="dxa"/>
          </w:tcPr>
          <w:p w14:paraId="28E66961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3BB9F09A" w:rsidR="00CF4EFD" w:rsidRPr="00FF170F" w:rsidRDefault="00913FE7" w:rsidP="002F5558">
            <w:pPr>
              <w:pStyle w:val="acctmergecolhdg"/>
              <w:spacing w:line="240" w:lineRule="atLeast"/>
              <w:ind w:left="-79" w:right="-270" w:firstLine="8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</w:t>
            </w:r>
            <w:r w:rsidR="002F555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697</w:t>
            </w:r>
          </w:p>
        </w:tc>
        <w:tc>
          <w:tcPr>
            <w:tcW w:w="181" w:type="dxa"/>
          </w:tcPr>
          <w:p w14:paraId="0F42B111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359ACE1D" w:rsidR="00CF4EFD" w:rsidRPr="00FF170F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F4EFD" w:rsidRPr="000D542A" w14:paraId="3DA2379F" w14:textId="77777777" w:rsidTr="00C3054C">
        <w:trPr>
          <w:cantSplit/>
        </w:trPr>
        <w:tc>
          <w:tcPr>
            <w:tcW w:w="3586" w:type="dxa"/>
            <w:vAlign w:val="bottom"/>
          </w:tcPr>
          <w:p w14:paraId="45E67833" w14:textId="4850B358" w:rsidR="00CF4EFD" w:rsidRPr="00FF170F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1C780942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228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375</w:t>
            </w:r>
          </w:p>
        </w:tc>
        <w:tc>
          <w:tcPr>
            <w:tcW w:w="195" w:type="dxa"/>
          </w:tcPr>
          <w:p w14:paraId="0B4037AC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5754F98B" w:rsidR="00CF4EFD" w:rsidRPr="00FF170F" w:rsidRDefault="00913FE7" w:rsidP="00937274">
            <w:pPr>
              <w:pStyle w:val="acctmergecolhdg"/>
              <w:tabs>
                <w:tab w:val="left" w:pos="908"/>
                <w:tab w:val="left" w:pos="1011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801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</w:p>
        </w:tc>
        <w:tc>
          <w:tcPr>
            <w:tcW w:w="195" w:type="dxa"/>
          </w:tcPr>
          <w:p w14:paraId="7413DF7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47D8F59C" w:rsidR="00CF4EFD" w:rsidRPr="00FF170F" w:rsidRDefault="00913FE7" w:rsidP="00937274">
            <w:pPr>
              <w:pStyle w:val="acctmergecolhdg"/>
              <w:tabs>
                <w:tab w:val="left" w:pos="869"/>
              </w:tabs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626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881</w:t>
            </w:r>
          </w:p>
        </w:tc>
        <w:tc>
          <w:tcPr>
            <w:tcW w:w="181" w:type="dxa"/>
          </w:tcPr>
          <w:p w14:paraId="23E7A10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7B2B6989" w:rsidR="00CF4EFD" w:rsidRPr="00FF170F" w:rsidRDefault="00913FE7" w:rsidP="00937274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459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559</w:t>
            </w:r>
          </w:p>
        </w:tc>
      </w:tr>
      <w:tr w:rsidR="00CF4EFD" w:rsidRPr="000D542A" w14:paraId="6A5A8137" w14:textId="77777777" w:rsidTr="00C3054C">
        <w:trPr>
          <w:cantSplit/>
        </w:trPr>
        <w:tc>
          <w:tcPr>
            <w:tcW w:w="3586" w:type="dxa"/>
            <w:vAlign w:val="bottom"/>
          </w:tcPr>
          <w:p w14:paraId="346EC4C3" w14:textId="156BC97A" w:rsidR="00CF4EFD" w:rsidRPr="00FF170F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87F481B" w14:textId="77777777" w:rsidR="00CF4EFD" w:rsidRPr="000D542A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5FDF06C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D5D6A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7F580D9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5D00C3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AF32351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9E922B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047D21B3" w14:textId="77777777" w:rsidTr="00C3054C">
        <w:trPr>
          <w:cantSplit/>
        </w:trPr>
        <w:tc>
          <w:tcPr>
            <w:tcW w:w="3586" w:type="dxa"/>
            <w:vAlign w:val="bottom"/>
          </w:tcPr>
          <w:p w14:paraId="1AC2A542" w14:textId="0CC957C1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0CDE5316" w:rsidR="00CF4EFD" w:rsidRPr="00FF170F" w:rsidRDefault="00913FE7" w:rsidP="00937274">
            <w:pPr>
              <w:pStyle w:val="acctmergecolhdg"/>
              <w:tabs>
                <w:tab w:val="left" w:pos="1107"/>
              </w:tabs>
              <w:spacing w:line="240" w:lineRule="atLeast"/>
              <w:ind w:left="-79" w:right="-79" w:firstLine="2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019</w:t>
            </w:r>
          </w:p>
        </w:tc>
        <w:tc>
          <w:tcPr>
            <w:tcW w:w="195" w:type="dxa"/>
          </w:tcPr>
          <w:p w14:paraId="207563E4" w14:textId="77777777" w:rsidR="00CF4EFD" w:rsidRPr="00FF170F" w:rsidRDefault="00CF4EFD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85D9B9" w14:textId="3ABFAF83" w:rsidR="00CF4EFD" w:rsidRPr="00FF170F" w:rsidRDefault="00913FE7" w:rsidP="00937274">
            <w:pPr>
              <w:pStyle w:val="acctmergecolhdg"/>
              <w:spacing w:line="240" w:lineRule="atLeast"/>
              <w:ind w:left="-88" w:right="-270" w:firstLine="20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195" w:type="dxa"/>
          </w:tcPr>
          <w:p w14:paraId="73FE7B60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7CBB02F3" w:rsidR="00CF4EFD" w:rsidRPr="00FF170F" w:rsidRDefault="00913FE7" w:rsidP="00937274">
            <w:pPr>
              <w:pStyle w:val="acctmergecolhdg"/>
              <w:spacing w:line="240" w:lineRule="atLeast"/>
              <w:ind w:left="-79" w:right="-36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181" w:type="dxa"/>
          </w:tcPr>
          <w:p w14:paraId="3B4FD216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3B7827" w14:textId="4DECA223" w:rsidR="00CF4EFD" w:rsidRPr="00FF170F" w:rsidRDefault="00913FE7" w:rsidP="00937274">
            <w:pPr>
              <w:pStyle w:val="acctmergecolhdg"/>
              <w:tabs>
                <w:tab w:val="left" w:pos="895"/>
                <w:tab w:val="left" w:pos="999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099</w:t>
            </w:r>
          </w:p>
        </w:tc>
      </w:tr>
      <w:tr w:rsidR="00CF4EFD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7A7E52FC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129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195" w:type="dxa"/>
          </w:tcPr>
          <w:p w14:paraId="633FE178" w14:textId="77777777" w:rsidR="00CF4EFD" w:rsidRPr="00FF170F" w:rsidRDefault="00CF4EFD" w:rsidP="00937274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63DD3E66" w:rsidR="00CF4EFD" w:rsidRPr="00FF170F" w:rsidRDefault="00913FE7" w:rsidP="00937274">
            <w:pPr>
              <w:pStyle w:val="acctmergecolhdg"/>
              <w:tabs>
                <w:tab w:val="left" w:pos="953"/>
              </w:tabs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195" w:type="dxa"/>
          </w:tcPr>
          <w:p w14:paraId="015B39A9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4BC6C6F0" w:rsidR="00CF4EFD" w:rsidRPr="00FF170F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74D8C0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57069D6B" w:rsidR="00CF4EFD" w:rsidRPr="00FF170F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F4EFD" w:rsidRPr="000D542A" w14:paraId="7D9FF81A" w14:textId="77777777" w:rsidTr="00C3054C">
        <w:trPr>
          <w:cantSplit/>
        </w:trPr>
        <w:tc>
          <w:tcPr>
            <w:tcW w:w="3586" w:type="dxa"/>
            <w:vAlign w:val="bottom"/>
          </w:tcPr>
          <w:p w14:paraId="72C3E514" w14:textId="7967538A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CF4EFD" w:rsidRPr="00FF170F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5A588FA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CF4EFD" w:rsidRPr="00FF170F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CF4EFD" w:rsidRPr="00FF170F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136460A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CF4EFD" w:rsidRPr="00FF170F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7A7E2A8E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95" w:type="dxa"/>
          </w:tcPr>
          <w:p w14:paraId="66C16831" w14:textId="77777777" w:rsidR="00CF4EFD" w:rsidRPr="00FF170F" w:rsidRDefault="00CF4EFD" w:rsidP="00937274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2514322A" w:rsidR="00CF4EFD" w:rsidRPr="00FF170F" w:rsidRDefault="00913FE7" w:rsidP="00937274">
            <w:pPr>
              <w:pStyle w:val="acctmergecolhdg"/>
              <w:tabs>
                <w:tab w:val="left" w:pos="998"/>
              </w:tabs>
              <w:spacing w:line="240" w:lineRule="atLeast"/>
              <w:ind w:left="-88" w:right="-270" w:firstLine="8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195" w:type="dxa"/>
          </w:tcPr>
          <w:p w14:paraId="037496F3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6D826E00" w:rsidR="00CF4EFD" w:rsidRPr="00FF170F" w:rsidRDefault="00913FE7" w:rsidP="00937274">
            <w:pPr>
              <w:pStyle w:val="acctmergecolhdg"/>
              <w:tabs>
                <w:tab w:val="left" w:pos="869"/>
                <w:tab w:val="left" w:pos="991"/>
              </w:tabs>
              <w:spacing w:line="240" w:lineRule="atLeast"/>
              <w:ind w:left="-79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81" w:type="dxa"/>
          </w:tcPr>
          <w:p w14:paraId="77A5C328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193D46CE" w:rsidR="00CF4EFD" w:rsidRPr="00FF170F" w:rsidRDefault="00913FE7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033</w:t>
            </w:r>
          </w:p>
        </w:tc>
      </w:tr>
      <w:tr w:rsidR="00CF4EFD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4E77C11E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264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195" w:type="dxa"/>
          </w:tcPr>
          <w:p w14:paraId="7398AD3C" w14:textId="77777777" w:rsidR="00CF4EFD" w:rsidRPr="00FF170F" w:rsidRDefault="00CF4EFD" w:rsidP="00937274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39F56824" w:rsidR="00CF4EFD" w:rsidRPr="00FF170F" w:rsidRDefault="00913FE7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031</w:t>
            </w:r>
          </w:p>
        </w:tc>
        <w:tc>
          <w:tcPr>
            <w:tcW w:w="195" w:type="dxa"/>
          </w:tcPr>
          <w:p w14:paraId="3F8B5876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093777C2" w:rsidR="00CF4EFD" w:rsidRPr="00FF170F" w:rsidRDefault="00913FE7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261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181" w:type="dxa"/>
          </w:tcPr>
          <w:p w14:paraId="66CFF3F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6AA9B780" w:rsidR="00CF4EFD" w:rsidRPr="00FF170F" w:rsidRDefault="00913FE7" w:rsidP="00937274">
            <w:pPr>
              <w:pStyle w:val="acctmergecolhdg"/>
              <w:tabs>
                <w:tab w:val="left" w:pos="1024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268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032</w:t>
            </w:r>
          </w:p>
        </w:tc>
      </w:tr>
      <w:tr w:rsidR="00CF4EFD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3B5A2423" w:rsidR="00CF4EFD" w:rsidRPr="00FF170F" w:rsidRDefault="00CF4EFD" w:rsidP="00CF4EFD">
            <w:pPr>
              <w:tabs>
                <w:tab w:val="left" w:pos="3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50C0534B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403</w:t>
            </w:r>
          </w:p>
        </w:tc>
        <w:tc>
          <w:tcPr>
            <w:tcW w:w="195" w:type="dxa"/>
          </w:tcPr>
          <w:p w14:paraId="348329F5" w14:textId="77777777" w:rsidR="00CF4EFD" w:rsidRPr="00FF170F" w:rsidRDefault="00CF4EFD" w:rsidP="00937274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5B62570C" w:rsidR="00CF4EFD" w:rsidRPr="00FF170F" w:rsidRDefault="00913FE7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079</w:t>
            </w:r>
          </w:p>
        </w:tc>
        <w:tc>
          <w:tcPr>
            <w:tcW w:w="195" w:type="dxa"/>
          </w:tcPr>
          <w:p w14:paraId="7BB834B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5F1497DA" w:rsidR="00CF4EFD" w:rsidRPr="00FF170F" w:rsidRDefault="00913FE7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351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370</w:t>
            </w:r>
          </w:p>
        </w:tc>
        <w:tc>
          <w:tcPr>
            <w:tcW w:w="181" w:type="dxa"/>
          </w:tcPr>
          <w:p w14:paraId="52EF2135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44E6124C" w:rsidR="00CF4EFD" w:rsidRPr="00FF170F" w:rsidRDefault="00913FE7" w:rsidP="00937274">
            <w:pPr>
              <w:pStyle w:val="acctmergecolhdg"/>
              <w:tabs>
                <w:tab w:val="left" w:pos="1050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164</w:t>
            </w:r>
          </w:p>
        </w:tc>
      </w:tr>
      <w:tr w:rsidR="00CF4EFD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CF4EFD" w:rsidRPr="00FF170F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0FCDC4E6" w:rsidR="00CF4EFD" w:rsidRPr="00E35E03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713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195" w:type="dxa"/>
          </w:tcPr>
          <w:p w14:paraId="669748C5" w14:textId="77777777" w:rsidR="00CF4EFD" w:rsidRPr="00937274" w:rsidRDefault="00CF4EFD" w:rsidP="00937274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7EF9F26E" w:rsidR="00CF4EFD" w:rsidRPr="00E35E03" w:rsidRDefault="00913FE7" w:rsidP="00937274">
            <w:pPr>
              <w:pStyle w:val="acctmergecolhdg"/>
              <w:tabs>
                <w:tab w:val="left" w:pos="882"/>
                <w:tab w:val="left" w:pos="953"/>
              </w:tabs>
              <w:spacing w:line="240" w:lineRule="atLeast"/>
              <w:ind w:left="-88" w:right="-270" w:hanging="15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CF4EFD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300</w:t>
            </w:r>
            <w:r w:rsidR="00CF4EFD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796</w:t>
            </w:r>
          </w:p>
        </w:tc>
        <w:tc>
          <w:tcPr>
            <w:tcW w:w="195" w:type="dxa"/>
          </w:tcPr>
          <w:p w14:paraId="3BB22E1D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1A8F2EA8" w:rsidR="00CF4EFD" w:rsidRPr="00E35E03" w:rsidRDefault="00913FE7" w:rsidP="00937274">
            <w:pPr>
              <w:pStyle w:val="acctmergecolhdg"/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978</w:t>
            </w:r>
            <w:r w:rsidR="00CF4EF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181" w:type="dxa"/>
          </w:tcPr>
          <w:p w14:paraId="3980299C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7BE22419" w:rsidR="00CF4EFD" w:rsidRPr="00E35E03" w:rsidRDefault="00913FE7" w:rsidP="00F0711E">
            <w:pPr>
              <w:pStyle w:val="acctmergecolhdg"/>
              <w:spacing w:line="240" w:lineRule="atLeast"/>
              <w:ind w:left="-88" w:right="-19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F4EFD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819</w:t>
            </w:r>
            <w:r w:rsidR="00CF4EFD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CF4EFD" w:rsidRPr="000D542A" w14:paraId="290F84F5" w14:textId="77777777" w:rsidTr="00C656BD">
        <w:trPr>
          <w:cantSplit/>
          <w:trHeight w:hRule="exact" w:val="288"/>
        </w:trPr>
        <w:tc>
          <w:tcPr>
            <w:tcW w:w="3586" w:type="dxa"/>
          </w:tcPr>
          <w:p w14:paraId="483E8AA1" w14:textId="5163EC88" w:rsidR="00CF4EFD" w:rsidRPr="00FF170F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CF4EFD" w:rsidRPr="000D542A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3918D8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8D21F0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15F7638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656BD" w:rsidRPr="000D542A" w14:paraId="73E94918" w14:textId="77777777" w:rsidTr="00C656BD">
        <w:trPr>
          <w:cantSplit/>
        </w:trPr>
        <w:tc>
          <w:tcPr>
            <w:tcW w:w="3586" w:type="dxa"/>
          </w:tcPr>
          <w:p w14:paraId="5E27D709" w14:textId="01761080" w:rsidR="00C656BD" w:rsidRPr="00FF170F" w:rsidRDefault="00C656BD" w:rsidP="00CF4EFD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C656BD" w:rsidRPr="000D542A" w:rsidRDefault="00C656B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1080D" w14:textId="77777777" w:rsidR="00C656BD" w:rsidRPr="000D542A" w:rsidRDefault="00C656B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C656BD" w:rsidRPr="000D542A" w:rsidRDefault="00C656B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C656BD" w:rsidRPr="000D542A" w:rsidRDefault="00C656B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C656BD" w:rsidRPr="000D542A" w:rsidRDefault="00C656B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C656BD" w:rsidRPr="000D542A" w:rsidRDefault="00C656B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C656BD" w:rsidRPr="000D542A" w:rsidRDefault="00C656B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317B9F6C" w14:textId="77777777" w:rsidTr="00C3054C">
        <w:trPr>
          <w:cantSplit/>
        </w:trPr>
        <w:tc>
          <w:tcPr>
            <w:tcW w:w="3586" w:type="dxa"/>
            <w:vAlign w:val="bottom"/>
          </w:tcPr>
          <w:p w14:paraId="072490A2" w14:textId="5AD6A5CA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CF4EFD" w:rsidRPr="000D542A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E616D6B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1C2926E8" w14:textId="77777777" w:rsidTr="00C3054C">
        <w:trPr>
          <w:cantSplit/>
        </w:trPr>
        <w:tc>
          <w:tcPr>
            <w:tcW w:w="3586" w:type="dxa"/>
            <w:vAlign w:val="bottom"/>
          </w:tcPr>
          <w:p w14:paraId="0FE100E6" w14:textId="2DB1DEBC" w:rsidR="00CF4EFD" w:rsidRDefault="00CF4EFD" w:rsidP="00CF4EFD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</w:tcPr>
          <w:p w14:paraId="45EC1F7E" w14:textId="77777777" w:rsidR="00CF4EFD" w:rsidRPr="000D542A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E80F77F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A38AFF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1181389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3B21967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2856BD2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386243E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316A140C" w14:textId="77777777" w:rsidTr="00C3054C">
        <w:trPr>
          <w:cantSplit/>
        </w:trPr>
        <w:tc>
          <w:tcPr>
            <w:tcW w:w="3586" w:type="dxa"/>
            <w:vAlign w:val="center"/>
          </w:tcPr>
          <w:p w14:paraId="4F05BDCA" w14:textId="14CBB03C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  </w:t>
            </w:r>
            <w:r w:rsidR="00C656B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หุ้นสามัญ 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หุ้น มูลค่าหุ้นละ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  <w:t xml:space="preserve">   </w:t>
            </w:r>
            <w:r w:rsidR="00C656B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1DCC8D9" w14:textId="77777777" w:rsidR="00CF4EFD" w:rsidRPr="00E35E03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2A4ED470" w14:textId="32B68297" w:rsidR="00CF4EFD" w:rsidRPr="00E35E03" w:rsidRDefault="00913FE7" w:rsidP="00481741">
            <w:pPr>
              <w:pStyle w:val="acctmergecolhdg"/>
              <w:tabs>
                <w:tab w:val="left" w:pos="1017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2D388F4D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9EAA1B" w14:textId="77777777" w:rsidR="00CF4EFD" w:rsidRPr="00E35E03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DDE42CE" w14:textId="4595A30E" w:rsidR="00CF4EFD" w:rsidRPr="00E35E03" w:rsidRDefault="00913FE7" w:rsidP="00937274">
            <w:pPr>
              <w:pStyle w:val="acctmergecolhdg"/>
              <w:tabs>
                <w:tab w:val="left" w:pos="921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02B5BDC5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7F029823" w14:textId="77777777" w:rsidR="00CF4EFD" w:rsidRPr="00E35E03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13DD575" w14:textId="61528FC6" w:rsidR="00CF4EFD" w:rsidRPr="00E35E03" w:rsidRDefault="00913FE7" w:rsidP="00937274">
            <w:pPr>
              <w:pStyle w:val="acctmergecolhdg"/>
              <w:tabs>
                <w:tab w:val="left" w:pos="811"/>
              </w:tabs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81" w:type="dxa"/>
          </w:tcPr>
          <w:p w14:paraId="0C32A767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EBC2B34" w14:textId="77777777" w:rsidR="00CF4EFD" w:rsidRPr="00E35E03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E4CBFE3" w14:textId="5CADD676" w:rsidR="00CF4EFD" w:rsidRPr="00E35E03" w:rsidRDefault="00913FE7" w:rsidP="00F0711E">
            <w:pPr>
              <w:pStyle w:val="acctmergecolhdg"/>
              <w:tabs>
                <w:tab w:val="left" w:pos="1011"/>
              </w:tabs>
              <w:spacing w:line="240" w:lineRule="atLeast"/>
              <w:ind w:left="-88" w:right="-26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CF4EFD" w:rsidRPr="000D542A" w14:paraId="65338463" w14:textId="77777777" w:rsidTr="00C3054C">
        <w:trPr>
          <w:cantSplit/>
        </w:trPr>
        <w:tc>
          <w:tcPr>
            <w:tcW w:w="3586" w:type="dxa"/>
            <w:vAlign w:val="bottom"/>
          </w:tcPr>
          <w:p w14:paraId="146E42E6" w14:textId="699DFB26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65091E49" w14:textId="77777777" w:rsidR="00CF4EFD" w:rsidRPr="000D542A" w:rsidRDefault="00CF4EFD" w:rsidP="00CF4EF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9DBC138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904DFE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10D0282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B260B2B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D875792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376BE9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29E53EB6" w14:textId="77777777" w:rsidTr="00C3054C">
        <w:trPr>
          <w:cantSplit/>
        </w:trPr>
        <w:tc>
          <w:tcPr>
            <w:tcW w:w="3586" w:type="dxa"/>
            <w:vAlign w:val="center"/>
          </w:tcPr>
          <w:p w14:paraId="3DDC83DC" w14:textId="58EA5A63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</w:t>
            </w:r>
            <w:r w:rsidR="00C656B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หุ้นสามัญ 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หุ้น มูลค่าหุ้นละ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  <w:t xml:space="preserve">   </w:t>
            </w:r>
            <w:r w:rsidR="00C656B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="00913FE7"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15" w:type="dxa"/>
          </w:tcPr>
          <w:p w14:paraId="0D611508" w14:textId="77777777" w:rsidR="00CF4EFD" w:rsidRDefault="00CF4EFD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FBB6876" w14:textId="0DC049D1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63A35307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315350" w14:textId="77777777" w:rsidR="00CF4EFD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BB51D6C" w14:textId="3DAA8C96" w:rsidR="00CF4EFD" w:rsidRPr="00FF170F" w:rsidRDefault="00913FE7" w:rsidP="00937274">
            <w:pPr>
              <w:pStyle w:val="acctmergecolhdg"/>
              <w:tabs>
                <w:tab w:val="left" w:pos="895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3E365E99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C72E7A6" w14:textId="77777777" w:rsidR="00CF4EFD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6D7ED6C" w14:textId="7F5FEAE4" w:rsidR="00CF4EFD" w:rsidRPr="00FF170F" w:rsidRDefault="00913FE7" w:rsidP="00937274">
            <w:pPr>
              <w:pStyle w:val="acctmergecolhdg"/>
              <w:spacing w:line="240" w:lineRule="atLeast"/>
              <w:ind w:left="-79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81" w:type="dxa"/>
          </w:tcPr>
          <w:p w14:paraId="64BC19E8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4A9B3AD" w14:textId="77777777" w:rsidR="00CF4EFD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F3AB2AC" w14:textId="61AF3427" w:rsidR="00CF4EFD" w:rsidRPr="00FF170F" w:rsidRDefault="00913FE7" w:rsidP="00F0711E">
            <w:pPr>
              <w:pStyle w:val="acctmergecolhdg"/>
              <w:tabs>
                <w:tab w:val="left" w:pos="999"/>
              </w:tabs>
              <w:spacing w:line="240" w:lineRule="atLeast"/>
              <w:ind w:left="-88" w:right="-26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330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CF4EFD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CF4EFD" w:rsidRPr="000D542A" w:rsidRDefault="00C656B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CF4EF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5FC625FE" w14:textId="34ADE30F" w:rsidR="00CF4EFD" w:rsidRPr="00FF170F" w:rsidRDefault="00913FE7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4FAC612E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4F77FCA8" w:rsidR="00CF4EFD" w:rsidRPr="00FF170F" w:rsidRDefault="00913FE7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135700CA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1195DC8F" w:rsidR="00CF4EFD" w:rsidRPr="00FF170F" w:rsidRDefault="00913FE7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7B78143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0675417B" w:rsidR="00CF4EFD" w:rsidRPr="00FF170F" w:rsidRDefault="00913FE7" w:rsidP="00F0711E">
            <w:pPr>
              <w:pStyle w:val="acctmergecolhdg"/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CF4EFD" w:rsidRPr="000D542A" w14:paraId="31AC87FA" w14:textId="77777777" w:rsidTr="00C3054C">
        <w:trPr>
          <w:cantSplit/>
        </w:trPr>
        <w:tc>
          <w:tcPr>
            <w:tcW w:w="3586" w:type="dxa"/>
            <w:vAlign w:val="bottom"/>
          </w:tcPr>
          <w:p w14:paraId="38ACC934" w14:textId="1DB450CD" w:rsidR="00CF4EFD" w:rsidRPr="000D542A" w:rsidRDefault="00C656B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CF4EF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ส่วนต่ำ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  <w:r w:rsidR="00CF4EF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15" w:type="dxa"/>
          </w:tcPr>
          <w:p w14:paraId="57AFA1B6" w14:textId="773B079F" w:rsidR="00CF4EFD" w:rsidRPr="00FF170F" w:rsidRDefault="00CF4EFD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07DBAA72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269D66" w14:textId="588AA582" w:rsidR="00CF4EFD" w:rsidRPr="00FF170F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11711E8F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AE18E2" w14:textId="41ADC298" w:rsidR="00CF4EFD" w:rsidRPr="00FF170F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20FD742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5D3AFB" w14:textId="56F2D29D" w:rsidR="00CF4EFD" w:rsidRPr="00FF170F" w:rsidRDefault="00CF4EFD" w:rsidP="00F0711E">
            <w:pPr>
              <w:pStyle w:val="acctmergecolhdg"/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CF4EFD" w:rsidRPr="000D542A" w14:paraId="79230B87" w14:textId="77777777" w:rsidTr="00C3054C">
        <w:trPr>
          <w:cantSplit/>
        </w:trPr>
        <w:tc>
          <w:tcPr>
            <w:tcW w:w="3586" w:type="dxa"/>
            <w:vAlign w:val="bottom"/>
          </w:tcPr>
          <w:p w14:paraId="16395B75" w14:textId="13E2447C" w:rsidR="00CF4EFD" w:rsidRDefault="00C656BD" w:rsidP="00CF4EF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ผลต่างจาก</w:t>
            </w:r>
            <w:r w:rsidR="00CF4EFD" w:rsidRPr="00CF4EF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การเปลี่ยนแปลงสัดส่วนการถือ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="00CF4EFD" w:rsidRPr="00CF4EF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หุ้นบริษัทย่อย</w:t>
            </w:r>
          </w:p>
        </w:tc>
        <w:tc>
          <w:tcPr>
            <w:tcW w:w="1215" w:type="dxa"/>
          </w:tcPr>
          <w:p w14:paraId="43499DAE" w14:textId="77777777" w:rsidR="00C656BD" w:rsidRDefault="00C656BD" w:rsidP="00481741">
            <w:pPr>
              <w:pStyle w:val="acctmergecolhdg"/>
              <w:tabs>
                <w:tab w:val="left" w:pos="1106"/>
              </w:tabs>
              <w:spacing w:line="240" w:lineRule="atLeast"/>
              <w:ind w:left="-79" w:right="-79" w:firstLine="2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17644B0" w14:textId="352828D4" w:rsidR="00CF4EFD" w:rsidRPr="00FF170F" w:rsidRDefault="00CF4EFD" w:rsidP="00481741">
            <w:pPr>
              <w:pStyle w:val="acctmergecolhdg"/>
              <w:tabs>
                <w:tab w:val="left" w:pos="1106"/>
              </w:tabs>
              <w:spacing w:line="240" w:lineRule="atLeast"/>
              <w:ind w:left="-79" w:right="-79" w:firstLine="2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868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2135DBB9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C2F1A9" w14:textId="77777777" w:rsidR="00C656BD" w:rsidRDefault="00C656B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2A3AFC22" w14:textId="51F80779" w:rsidR="00CF4EFD" w:rsidRPr="00FF170F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868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33E77979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CF039ED" w14:textId="77777777" w:rsidR="00C656BD" w:rsidRDefault="00C656B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22BD79F" w14:textId="67BD86FB" w:rsidR="00CF4EFD" w:rsidRPr="00FF170F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6FBBF3B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EE7428" w14:textId="77777777" w:rsidR="00C656BD" w:rsidRDefault="00C656B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2E43DC9" w14:textId="56EB24C5" w:rsidR="00CF4EFD" w:rsidRPr="00FF170F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D1381" w:rsidRPr="000D542A" w14:paraId="5A8866D1" w14:textId="77777777" w:rsidTr="00C3054C">
        <w:trPr>
          <w:cantSplit/>
        </w:trPr>
        <w:tc>
          <w:tcPr>
            <w:tcW w:w="3586" w:type="dxa"/>
            <w:vAlign w:val="bottom"/>
          </w:tcPr>
          <w:p w14:paraId="7C8FC729" w14:textId="77777777" w:rsidR="009D1381" w:rsidRPr="00CF4EFD" w:rsidRDefault="009D1381" w:rsidP="00CF4EF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2D877E4" w14:textId="77777777" w:rsidR="009D1381" w:rsidRPr="00FF170F" w:rsidRDefault="009D1381" w:rsidP="00481741">
            <w:pPr>
              <w:pStyle w:val="acctmergecolhdg"/>
              <w:tabs>
                <w:tab w:val="left" w:pos="1106"/>
              </w:tabs>
              <w:spacing w:line="240" w:lineRule="atLeast"/>
              <w:ind w:left="-79" w:right="-79" w:firstLine="28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7C3361" w14:textId="77777777" w:rsidR="009D1381" w:rsidRPr="00FF170F" w:rsidRDefault="009D1381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CBEA00" w14:textId="77777777" w:rsidR="009D1381" w:rsidRPr="00FF170F" w:rsidRDefault="009D1381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1DCF311" w14:textId="77777777" w:rsidR="009D1381" w:rsidRPr="00FF170F" w:rsidRDefault="009D1381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465B0C3" w14:textId="77777777" w:rsidR="009D1381" w:rsidRDefault="009D1381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C3AFDA8" w14:textId="77777777" w:rsidR="009D1381" w:rsidRPr="00FF170F" w:rsidRDefault="009D1381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22078C" w14:textId="77777777" w:rsidR="009D1381" w:rsidRDefault="009D1381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กำไรสะสม</w:t>
            </w:r>
          </w:p>
        </w:tc>
        <w:tc>
          <w:tcPr>
            <w:tcW w:w="1215" w:type="dxa"/>
          </w:tcPr>
          <w:p w14:paraId="4D8A1B45" w14:textId="77777777" w:rsidR="00CF4EFD" w:rsidRPr="000D542A" w:rsidRDefault="00CF4EFD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644FDF5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649B383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CF4EFD" w:rsidRPr="000D542A" w:rsidRDefault="00CF4EFD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46E3631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CF4EFD" w:rsidRPr="000D542A" w:rsidRDefault="00CF4EFD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CB7CAE8" w14:textId="77777777" w:rsidR="00CF4EFD" w:rsidRPr="000D542A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CF4EFD" w:rsidRPr="000D542A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4EFD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6C15F15A" w:rsidR="00CF4EFD" w:rsidRPr="00FF170F" w:rsidRDefault="00913FE7" w:rsidP="00481741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4A1979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40B9CCAD" w:rsidR="00CF4EFD" w:rsidRPr="00FF170F" w:rsidRDefault="00913FE7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7FA1843D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6B71A7DB" w:rsidR="00CF4EFD" w:rsidRPr="00FF170F" w:rsidRDefault="00913FE7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2C7A7142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24A13F12" w:rsidR="00CF4EFD" w:rsidRPr="00FF170F" w:rsidRDefault="00913FE7" w:rsidP="00F0711E">
            <w:pPr>
              <w:pStyle w:val="acctmergecolhdg"/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CF4EFD" w:rsidRPr="000D542A" w14:paraId="3D6DD787" w14:textId="77777777" w:rsidTr="00C3054C">
        <w:trPr>
          <w:cantSplit/>
        </w:trPr>
        <w:tc>
          <w:tcPr>
            <w:tcW w:w="3586" w:type="dxa"/>
            <w:vAlign w:val="bottom"/>
          </w:tcPr>
          <w:p w14:paraId="0C446914" w14:textId="68A2BECE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สำรองหุ้นทุนซื้อคืน</w:t>
            </w:r>
          </w:p>
        </w:tc>
        <w:tc>
          <w:tcPr>
            <w:tcW w:w="1215" w:type="dxa"/>
          </w:tcPr>
          <w:p w14:paraId="377FC995" w14:textId="09D29104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9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95" w:type="dxa"/>
          </w:tcPr>
          <w:p w14:paraId="3C651E23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4209B9" w14:textId="44E157C9" w:rsidR="00CF4EFD" w:rsidRPr="00FF170F" w:rsidRDefault="00913FE7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95" w:type="dxa"/>
          </w:tcPr>
          <w:p w14:paraId="167BABFE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81E214" w14:textId="356634BC" w:rsidR="00CF4EFD" w:rsidRPr="00FF170F" w:rsidRDefault="00913FE7" w:rsidP="009D1381">
            <w:pPr>
              <w:pStyle w:val="acctmergecolhdg"/>
              <w:tabs>
                <w:tab w:val="left" w:pos="923"/>
              </w:tabs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81" w:type="dxa"/>
          </w:tcPr>
          <w:p w14:paraId="0ECAD297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FD9C9C" w14:textId="3A32F869" w:rsidR="00CF4EFD" w:rsidRPr="00FF170F" w:rsidRDefault="00913FE7" w:rsidP="00F0711E">
            <w:pPr>
              <w:pStyle w:val="acctmergecolhdg"/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</w:tr>
      <w:tr w:rsidR="00CF4EFD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43433300" w:rsidR="00CF4EFD" w:rsidRPr="002F5558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hanging="7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157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5" w:type="dxa"/>
          </w:tcPr>
          <w:p w14:paraId="09ABBE0F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516C94EA" w:rsidR="00CF4EFD" w:rsidRPr="00FF170F" w:rsidRDefault="00913FE7" w:rsidP="00937274">
            <w:pPr>
              <w:pStyle w:val="acctmergecolhdg"/>
              <w:tabs>
                <w:tab w:val="left" w:pos="985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</w:p>
        </w:tc>
        <w:tc>
          <w:tcPr>
            <w:tcW w:w="195" w:type="dxa"/>
          </w:tcPr>
          <w:p w14:paraId="4D8E636C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3FA5F3D7" w:rsidR="00CF4EFD" w:rsidRPr="00FF170F" w:rsidRDefault="00913FE7" w:rsidP="009D1381">
            <w:pPr>
              <w:pStyle w:val="acctmergecolhdg"/>
              <w:spacing w:line="240" w:lineRule="atLeast"/>
              <w:ind w:lef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440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041</w:t>
            </w:r>
          </w:p>
        </w:tc>
        <w:tc>
          <w:tcPr>
            <w:tcW w:w="181" w:type="dxa"/>
          </w:tcPr>
          <w:p w14:paraId="27195074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430E0768" w:rsidR="00CF4EFD" w:rsidRPr="00FF170F" w:rsidRDefault="00913FE7" w:rsidP="00F0711E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938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</w:tr>
      <w:tr w:rsidR="00CF4EFD" w:rsidRPr="000D542A" w14:paraId="1A7AFB63" w14:textId="77777777" w:rsidTr="00C3054C">
        <w:trPr>
          <w:cantSplit/>
        </w:trPr>
        <w:tc>
          <w:tcPr>
            <w:tcW w:w="3586" w:type="dxa"/>
            <w:vAlign w:val="bottom"/>
          </w:tcPr>
          <w:p w14:paraId="233F3577" w14:textId="629F00D4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15" w:type="dxa"/>
          </w:tcPr>
          <w:p w14:paraId="4AF2D219" w14:textId="68608914" w:rsidR="00CF4EFD" w:rsidRPr="00FF170F" w:rsidRDefault="00481741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0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6072E7F1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38E0BE" w14:textId="3A581F37" w:rsidR="00CF4EFD" w:rsidRPr="00FF170F" w:rsidRDefault="00CF4EFD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2812AAD9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F3107CB" w14:textId="0F1FC0D2" w:rsidR="00CF4EFD" w:rsidRPr="00FF170F" w:rsidRDefault="00481741" w:rsidP="009D1381">
            <w:pPr>
              <w:pStyle w:val="acctmergecolhdg"/>
              <w:tabs>
                <w:tab w:val="left" w:pos="862"/>
                <w:tab w:val="left" w:pos="973"/>
              </w:tabs>
              <w:spacing w:line="240" w:lineRule="atLeast"/>
              <w:ind w:left="-79" w:right="-18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4704E318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88DC5F" w14:textId="1CBDC7EA" w:rsidR="00CF4EFD" w:rsidRPr="00FF170F" w:rsidRDefault="00CF4EFD" w:rsidP="00F0711E">
            <w:pPr>
              <w:pStyle w:val="acctmergecolhdg"/>
              <w:spacing w:line="240" w:lineRule="atLeast"/>
              <w:ind w:left="-88" w:right="-26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CF4EFD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743C5F6E" w:rsidR="00CF4EFD" w:rsidRPr="00FF170F" w:rsidRDefault="00913FE7" w:rsidP="00937274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0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276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195" w:type="dxa"/>
          </w:tcPr>
          <w:p w14:paraId="7869953B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0AA6CC6C" w:rsidR="00CF4EFD" w:rsidRPr="00FF170F" w:rsidRDefault="00913FE7" w:rsidP="00CF4EF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022</w:t>
            </w:r>
          </w:p>
        </w:tc>
        <w:tc>
          <w:tcPr>
            <w:tcW w:w="195" w:type="dxa"/>
          </w:tcPr>
          <w:p w14:paraId="592D33A7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327DB06F" w:rsidR="00CF4EFD" w:rsidRPr="00FF170F" w:rsidRDefault="00481741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90443DB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36B686E2" w:rsidR="00CF4EFD" w:rsidRPr="00FF170F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F4EFD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CF4EFD" w:rsidRPr="00481741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174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674C7C84" w:rsidR="00CF4EFD" w:rsidRPr="00FF170F" w:rsidRDefault="00913FE7" w:rsidP="002F5558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hanging="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773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663</w:t>
            </w:r>
          </w:p>
        </w:tc>
        <w:tc>
          <w:tcPr>
            <w:tcW w:w="195" w:type="dxa"/>
          </w:tcPr>
          <w:p w14:paraId="198CB7B5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768A5DD8" w:rsidR="00CF4EFD" w:rsidRPr="00FF170F" w:rsidRDefault="00913FE7" w:rsidP="00937274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196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940</w:t>
            </w:r>
          </w:p>
        </w:tc>
        <w:tc>
          <w:tcPr>
            <w:tcW w:w="195" w:type="dxa"/>
          </w:tcPr>
          <w:p w14:paraId="613EB385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61FFF963" w:rsidR="00CF4EFD" w:rsidRPr="00FF170F" w:rsidRDefault="00913FE7" w:rsidP="00F0711E">
            <w:pPr>
              <w:pStyle w:val="acctmergecolhdg"/>
              <w:tabs>
                <w:tab w:val="left" w:pos="830"/>
              </w:tabs>
              <w:spacing w:line="240" w:lineRule="atLeast"/>
              <w:ind w:lef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830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181" w:type="dxa"/>
          </w:tcPr>
          <w:p w14:paraId="09936F17" w14:textId="77777777" w:rsidR="00CF4EFD" w:rsidRPr="00FF170F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22F4B9BA" w:rsidR="00CF4EFD" w:rsidRPr="00FF170F" w:rsidRDefault="00913FE7" w:rsidP="00F0711E">
            <w:pPr>
              <w:pStyle w:val="acctmergecolhdg"/>
              <w:tabs>
                <w:tab w:val="left" w:pos="908"/>
              </w:tabs>
              <w:spacing w:line="240" w:lineRule="atLeast"/>
              <w:ind w:left="-88" w:right="-8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329</w:t>
            </w:r>
            <w:r w:rsidR="00CF4EFD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CF4EFD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76A399D4" w:rsidR="00CF4EFD" w:rsidRPr="00E753B6" w:rsidRDefault="00913FE7" w:rsidP="002F5558">
            <w:pPr>
              <w:pStyle w:val="acctmergecolhdg"/>
              <w:tabs>
                <w:tab w:val="left" w:pos="927"/>
                <w:tab w:val="left" w:pos="1106"/>
              </w:tabs>
              <w:spacing w:line="240" w:lineRule="atLeast"/>
              <w:ind w:left="-79" w:right="-79" w:firstLine="10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282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</w:p>
        </w:tc>
        <w:tc>
          <w:tcPr>
            <w:tcW w:w="195" w:type="dxa"/>
          </w:tcPr>
          <w:p w14:paraId="1E2DEFF1" w14:textId="77777777" w:rsidR="00CF4EFD" w:rsidRPr="00E753B6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456B1458" w:rsidR="00CF4EFD" w:rsidRPr="00E753B6" w:rsidRDefault="00913FE7" w:rsidP="00937274">
            <w:pPr>
              <w:pStyle w:val="acctmergecolhdg"/>
              <w:tabs>
                <w:tab w:val="left" w:pos="972"/>
              </w:tabs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220</w:t>
            </w:r>
            <w:r w:rsidR="00CF4EFD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376</w:t>
            </w:r>
          </w:p>
        </w:tc>
        <w:tc>
          <w:tcPr>
            <w:tcW w:w="195" w:type="dxa"/>
          </w:tcPr>
          <w:p w14:paraId="2A30713D" w14:textId="77777777" w:rsidR="00CF4EFD" w:rsidRPr="00E753B6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39FC9720" w:rsidR="00CF4EFD" w:rsidRPr="00E753B6" w:rsidRDefault="00481741" w:rsidP="00CF4EFD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5E0CB71" w14:textId="77777777" w:rsidR="00CF4EFD" w:rsidRPr="00E753B6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24E4ACF4" w:rsidR="00CF4EFD" w:rsidRPr="00E753B6" w:rsidRDefault="00CF4EFD" w:rsidP="00CF4EF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F4EFD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CF4EFD" w:rsidRPr="00E753B6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5A5AFB05" w:rsidR="00CF4EFD" w:rsidRPr="00E753B6" w:rsidRDefault="00913FE7" w:rsidP="002F5558">
            <w:pPr>
              <w:pStyle w:val="acctmergecolhdg"/>
              <w:tabs>
                <w:tab w:val="left" w:pos="926"/>
                <w:tab w:val="left" w:pos="1107"/>
              </w:tabs>
              <w:spacing w:line="240" w:lineRule="atLeast"/>
              <w:ind w:left="-79" w:right="-79" w:hanging="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056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195" w:type="dxa"/>
          </w:tcPr>
          <w:p w14:paraId="70EAFA2A" w14:textId="77777777" w:rsidR="00CF4EFD" w:rsidRPr="00E753B6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4E72A99F" w:rsidR="00CF4EFD" w:rsidRPr="00E753B6" w:rsidRDefault="00913FE7" w:rsidP="00C7496A">
            <w:pPr>
              <w:pStyle w:val="acctmergecolhdg"/>
              <w:tabs>
                <w:tab w:val="left" w:pos="843"/>
                <w:tab w:val="left" w:pos="934"/>
                <w:tab w:val="left" w:pos="1024"/>
              </w:tabs>
              <w:spacing w:line="240" w:lineRule="atLeast"/>
              <w:ind w:left="-88" w:right="-270" w:hanging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CF4EFD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417</w:t>
            </w:r>
            <w:r w:rsidR="00CF4EFD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195" w:type="dxa"/>
          </w:tcPr>
          <w:p w14:paraId="7467AB3C" w14:textId="77777777" w:rsidR="00CF4EFD" w:rsidRPr="00E753B6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270D5490" w:rsidR="00CF4EFD" w:rsidRPr="00E753B6" w:rsidRDefault="00913FE7" w:rsidP="009D1381">
            <w:pPr>
              <w:pStyle w:val="acctmergecolhdg"/>
              <w:spacing w:line="240" w:lineRule="atLeast"/>
              <w:ind w:left="-79" w:right="-1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830</w:t>
            </w:r>
            <w:r w:rsidR="004817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181" w:type="dxa"/>
          </w:tcPr>
          <w:p w14:paraId="39F4FF9E" w14:textId="77777777" w:rsidR="00CF4EFD" w:rsidRPr="00E753B6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539C99B7" w:rsidR="00CF4EFD" w:rsidRPr="00E753B6" w:rsidRDefault="00913FE7" w:rsidP="00C7496A">
            <w:pPr>
              <w:pStyle w:val="acctmergecolhdg"/>
              <w:tabs>
                <w:tab w:val="left" w:pos="934"/>
                <w:tab w:val="left" w:pos="1076"/>
              </w:tabs>
              <w:spacing w:line="240" w:lineRule="atLeast"/>
              <w:ind w:left="-88" w:right="-8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CF4EFD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329</w:t>
            </w:r>
            <w:r w:rsidR="00CF4EFD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CF4EFD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CF4EFD" w:rsidRPr="000D542A" w:rsidRDefault="00CF4EFD" w:rsidP="00CF4EF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3CDF09CA" w:rsidR="00CF4EFD" w:rsidRPr="00481741" w:rsidRDefault="00913FE7" w:rsidP="002F5558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81741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="00481741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195" w:type="dxa"/>
          </w:tcPr>
          <w:p w14:paraId="1062FED3" w14:textId="77777777" w:rsidR="00CF4EFD" w:rsidRPr="00481741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4F63D6C9" w:rsidR="00CF4EFD" w:rsidRPr="00481741" w:rsidRDefault="00913FE7" w:rsidP="00937274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F4EFD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  <w:r w:rsidR="00CF4EFD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</w:tcPr>
          <w:p w14:paraId="06CA36CE" w14:textId="77777777" w:rsidR="00CF4EFD" w:rsidRPr="00481741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1A2409C0" w:rsidR="00CF4EFD" w:rsidRPr="00481741" w:rsidRDefault="00913FE7" w:rsidP="00C7496A">
            <w:pPr>
              <w:pStyle w:val="acctmergecolhdg"/>
              <w:tabs>
                <w:tab w:val="left" w:pos="89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81741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481741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</w:p>
        </w:tc>
        <w:tc>
          <w:tcPr>
            <w:tcW w:w="181" w:type="dxa"/>
          </w:tcPr>
          <w:p w14:paraId="5C604608" w14:textId="77777777" w:rsidR="00CF4EFD" w:rsidRPr="00481741" w:rsidRDefault="00CF4EFD" w:rsidP="00CF4E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5CDC8C66" w:rsidR="00CF4EFD" w:rsidRPr="00481741" w:rsidRDefault="00913FE7" w:rsidP="00F0711E">
            <w:pPr>
              <w:pStyle w:val="acctmergecolhdg"/>
              <w:spacing w:line="240" w:lineRule="atLeast"/>
              <w:ind w:left="-8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CF4EFD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CF4EFD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</w:tbl>
    <w:p w14:paraId="2033E92A" w14:textId="79069835" w:rsidR="000D542A" w:rsidRDefault="000D542A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A27A9" w14:textId="59A0425A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E6D3B" w14:textId="4E5157E9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659A4" w14:textId="05C9B3CF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3CDC3" w14:textId="7AF98934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18826" w14:textId="05A1082E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6F2E" w14:textId="1D8D0078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7BD61" w14:textId="52091E82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44D20" w14:textId="4B6F8DAE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B29E0" w14:textId="08A22BCD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71E81" w14:textId="04DA1C33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88221" w14:textId="30250F45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080"/>
        <w:gridCol w:w="270"/>
        <w:gridCol w:w="1260"/>
      </w:tblGrid>
      <w:tr w:rsidR="00E753B6" w:rsidRPr="00BB102D" w14:paraId="40C1A5A5" w14:textId="77777777" w:rsidTr="006D2ED9">
        <w:trPr>
          <w:trHeight w:val="385"/>
          <w:tblHeader/>
        </w:trPr>
        <w:tc>
          <w:tcPr>
            <w:tcW w:w="3510" w:type="dxa"/>
          </w:tcPr>
          <w:p w14:paraId="66C1E619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B285FFA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F6D23D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5EC2E86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BB102D" w14:paraId="451B8CDC" w14:textId="77777777" w:rsidTr="006D2ED9">
        <w:trPr>
          <w:trHeight w:val="385"/>
          <w:tblHeader/>
        </w:trPr>
        <w:tc>
          <w:tcPr>
            <w:tcW w:w="3510" w:type="dxa"/>
          </w:tcPr>
          <w:p w14:paraId="573FC0FE" w14:textId="77777777" w:rsidR="006D2ED9" w:rsidRPr="00BB102D" w:rsidRDefault="006D2ED9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3DBAC96" w14:textId="00EB8B8F" w:rsidR="006D2ED9" w:rsidRPr="006D2ED9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65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D78C7F0" w14:textId="77777777" w:rsidR="006D2ED9" w:rsidRPr="00BB102D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D9B2D08" w14:textId="5B48C3A6" w:rsidR="00C656BD" w:rsidRPr="00C656BD" w:rsidRDefault="006D2ED9" w:rsidP="00C656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65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656BD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753B6" w:rsidRPr="00BB102D" w14:paraId="6045D501" w14:textId="77777777" w:rsidTr="006D2ED9">
        <w:trPr>
          <w:trHeight w:val="385"/>
          <w:tblHeader/>
        </w:trPr>
        <w:tc>
          <w:tcPr>
            <w:tcW w:w="3510" w:type="dxa"/>
          </w:tcPr>
          <w:p w14:paraId="3EEA5A42" w14:textId="1C664944" w:rsidR="00E753B6" w:rsidRPr="00D85A54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F7A1E6E" w14:textId="08D87C3E" w:rsidR="00E753B6" w:rsidRPr="00BB102D" w:rsidRDefault="00913FE7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6AEE3EA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343B" w14:textId="01099F3E" w:rsidR="00E753B6" w:rsidRPr="00BB102D" w:rsidRDefault="00913FE7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A6E91AD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7764E" w14:textId="41C5EDA3" w:rsidR="00E753B6" w:rsidRPr="00BB102D" w:rsidRDefault="00913FE7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5AE2941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7CC4F" w14:textId="19F94E70" w:rsidR="00E753B6" w:rsidRPr="00BB102D" w:rsidRDefault="00913FE7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E753B6" w:rsidRPr="00BB102D" w14:paraId="01E0A1E1" w14:textId="77777777" w:rsidTr="006D2ED9">
        <w:trPr>
          <w:trHeight w:val="399"/>
          <w:tblHeader/>
        </w:trPr>
        <w:tc>
          <w:tcPr>
            <w:tcW w:w="3510" w:type="dxa"/>
          </w:tcPr>
          <w:p w14:paraId="72096D30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1C3715C" w14:textId="34DE159D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BB102D" w14:paraId="132CCD89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21AEE4D8" w14:textId="1F5EB089" w:rsidR="00E753B6" w:rsidRPr="00FF092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FF092A">
              <w:rPr>
                <w:rFonts w:ascii="Angsana New" w:hAnsi="Angsana New" w:cs="Angsana New" w:hint="cs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1F4FB" w14:textId="5A6945F4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01BD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9256D" w14:textId="0FDE337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BF6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63E4F2" w14:textId="43F101C8" w:rsidR="00E753B6" w:rsidRPr="00FF092A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309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64187" w14:textId="1730BDE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092A" w:rsidRPr="00BB102D" w14:paraId="5138E818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00905AE9" w14:textId="59EC7C09" w:rsidR="00FF092A" w:rsidRPr="00BB102D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CFC4CC0" w14:textId="58A24C52" w:rsidR="00FF092A" w:rsidRPr="00FF092A" w:rsidRDefault="00913FE7" w:rsidP="002F5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894"/>
              </w:tabs>
              <w:spacing w:after="0" w:line="240" w:lineRule="auto"/>
              <w:ind w:right="-386" w:hanging="2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36192CC1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6C698" w14:textId="4E9A5749" w:rsidR="00FF092A" w:rsidRPr="00FF092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left" w:pos="752"/>
                <w:tab w:val="left" w:pos="894"/>
              </w:tabs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270" w:type="dxa"/>
          </w:tcPr>
          <w:p w14:paraId="108DB74C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BD9EAD" w14:textId="78998DE9" w:rsidR="00FF092A" w:rsidRPr="00F0711E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270" w:type="dxa"/>
          </w:tcPr>
          <w:p w14:paraId="307D11F0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25FBC7" w14:textId="5AA37A70" w:rsidR="00FF092A" w:rsidRPr="00FF092A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</w:tr>
      <w:tr w:rsidR="00FF092A" w:rsidRPr="00BB102D" w14:paraId="28086C1A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38B9B829" w14:textId="1F469F71" w:rsidR="00FF092A" w:rsidRPr="00BB102D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14:paraId="47DAC1C1" w14:textId="2F762818" w:rsidR="00FF092A" w:rsidRPr="00FF092A" w:rsidRDefault="00F0711E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386" w:hanging="2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47E02E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0211A" w14:textId="3DED3EBD" w:rsidR="00FF092A" w:rsidRPr="00FF092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66B2947F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F7B2DC" w14:textId="6241F891" w:rsidR="00FF092A" w:rsidRPr="008E1887" w:rsidRDefault="008E1887" w:rsidP="008E1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 w:hanging="2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="00F0711E" w:rsidRPr="008E18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95A340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A49582" w14:textId="5819F871" w:rsidR="00FF092A" w:rsidRPr="00FF092A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FF092A" w:rsidRPr="00BB102D" w14:paraId="4791BD97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5A7BA960" w14:textId="4FAC11B9" w:rsidR="00FF092A" w:rsidRPr="00BB102D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1DAD07" w14:textId="1DFC066C" w:rsidR="00FF092A" w:rsidRPr="00FF092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6E83C79F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E160C" w14:textId="3648C9CB" w:rsidR="00FF092A" w:rsidRPr="00FF092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75F0AACA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4FED2" w14:textId="5444DFFB" w:rsidR="00FF092A" w:rsidRPr="00F0711E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02408673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29A2F" w14:textId="2EF8F109" w:rsidR="00FF092A" w:rsidRPr="00FF092A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  <w:tr w:rsidR="00FF092A" w:rsidRPr="00BB102D" w14:paraId="1861855B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29877734" w14:textId="27BC3871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C5CE" w14:textId="3656E8AD" w:rsidR="00FF092A" w:rsidRPr="00FF092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804"/>
                <w:tab w:val="left" w:pos="920"/>
              </w:tabs>
              <w:spacing w:after="0" w:line="240" w:lineRule="auto"/>
              <w:ind w:right="-386" w:hanging="2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0" w:type="dxa"/>
          </w:tcPr>
          <w:p w14:paraId="6555475A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9F2788" w14:textId="2533A6F7" w:rsidR="00FF092A" w:rsidRPr="00FF092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left" w:pos="752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270" w:type="dxa"/>
          </w:tcPr>
          <w:p w14:paraId="5BBC4C18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01DB1" w14:textId="5EDE851E" w:rsidR="00FF092A" w:rsidRPr="00F0711E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70" w:type="dxa"/>
          </w:tcPr>
          <w:p w14:paraId="223FFB80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A01C12" w14:textId="0528356B" w:rsidR="00FF092A" w:rsidRPr="00FF092A" w:rsidRDefault="00913FE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FF092A" w:rsidRPr="00FF0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</w:tr>
      <w:tr w:rsidR="00E753B6" w:rsidRPr="00BB102D" w14:paraId="280E06F7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638A774F" w14:textId="7ACE0B4F" w:rsidR="00E753B6" w:rsidRPr="00FF092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001B7" w14:textId="77777777" w:rsidR="00E753B6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B88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99CDDC" w14:textId="77777777" w:rsidR="00E753B6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B615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12595" w14:textId="77777777" w:rsidR="00E753B6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1BB81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15671" w14:textId="77777777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666E" w:rsidRPr="00BB102D" w14:paraId="55207A03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07A3D7C0" w14:textId="2C45BD17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98A87F" w14:textId="1101960E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70" w:type="dxa"/>
          </w:tcPr>
          <w:p w14:paraId="0284D3C3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BCA3D6" w14:textId="33251276" w:rsidR="00F7666E" w:rsidRPr="00F7666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2BE62F96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BC5054" w14:textId="49BCA3D1" w:rsidR="00F7666E" w:rsidRPr="00F0711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270" w:type="dxa"/>
          </w:tcPr>
          <w:p w14:paraId="2B628141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05732D" w14:textId="6EC0DEDC" w:rsidR="00F7666E" w:rsidRPr="00F7666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F7666E" w:rsidRPr="00BB102D" w14:paraId="671F7DBC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4E485752" w14:textId="744F46DA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484AC419" w14:textId="50F934A1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270" w:type="dxa"/>
          </w:tcPr>
          <w:p w14:paraId="7751CEB7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4484E" w14:textId="52A32C4E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40069BB2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8FE0D1" w14:textId="459629A7" w:rsidR="00F7666E" w:rsidRPr="00F0711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</w:tcPr>
          <w:p w14:paraId="22B09402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AE1A6" w14:textId="70B51D62" w:rsidR="00F7666E" w:rsidRPr="00F7666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F7666E" w:rsidRPr="00BB102D" w14:paraId="3929C891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0BD6F21D" w14:textId="7AF56170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012E6CD" w14:textId="2D1FDFF8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70" w:type="dxa"/>
          </w:tcPr>
          <w:p w14:paraId="002D1D05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EF46C" w14:textId="2B82C226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left" w:pos="785"/>
              </w:tabs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70" w:type="dxa"/>
          </w:tcPr>
          <w:p w14:paraId="01B3C881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FA2A0" w14:textId="6420D96E" w:rsidR="00F7666E" w:rsidRPr="00F0711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</w:tcPr>
          <w:p w14:paraId="7DAEC2F1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79A132" w14:textId="442D485E" w:rsidR="00F7666E" w:rsidRPr="00F7666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F7666E" w:rsidRPr="00F76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F7666E" w:rsidRPr="00BB102D" w14:paraId="230D96F6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6B22B633" w14:textId="55AE2FDB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14:paraId="2DB4B1A6" w14:textId="1EC3F243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0" w:type="dxa"/>
          </w:tcPr>
          <w:p w14:paraId="080FFD8E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7EF8AA" w14:textId="08C389F0" w:rsidR="00F7666E" w:rsidRPr="00F7666E" w:rsidRDefault="00F7666E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6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1687EB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692D5E" w14:textId="44D4AAB1" w:rsidR="00F7666E" w:rsidRPr="00F0711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46FE57AC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764A50" w14:textId="2BC9A6C4" w:rsidR="00F7666E" w:rsidRPr="00F7666E" w:rsidRDefault="00F7666E" w:rsidP="008E1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after="0" w:line="240" w:lineRule="auto"/>
              <w:ind w:right="53" w:firstLine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66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711E" w:rsidRPr="00BB102D" w14:paraId="3AD1A606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285F1E54" w14:textId="5C7D5CAD" w:rsidR="00F0711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1B5348" w14:textId="57C6E3BE" w:rsidR="00F0711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0756D809" w14:textId="77777777" w:rsidR="00F0711E" w:rsidRPr="00F7666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AA93CF" w14:textId="3DC7A3E5" w:rsidR="00F0711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70" w:type="dxa"/>
          </w:tcPr>
          <w:p w14:paraId="0FF52B11" w14:textId="77777777" w:rsidR="00F0711E" w:rsidRPr="00F7666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1EDDD" w14:textId="31D6BF5D" w:rsidR="00F0711E" w:rsidRPr="00F0711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70" w:type="dxa"/>
          </w:tcPr>
          <w:p w14:paraId="528F0416" w14:textId="77777777" w:rsidR="00F0711E" w:rsidRPr="00F7666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CA0CC" w14:textId="5A20EF49" w:rsidR="00F0711E" w:rsidRPr="00F7666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1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F7666E" w:rsidRPr="00BB102D" w14:paraId="71755823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465E221A" w14:textId="40DD336F" w:rsidR="00F7666E" w:rsidRPr="00FF092A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298C" w14:textId="47A377E8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3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270" w:type="dxa"/>
          </w:tcPr>
          <w:p w14:paraId="0BF99B22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C10E78" w14:textId="4219C20C" w:rsidR="00F7666E" w:rsidRPr="00F7666E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F071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70" w:type="dxa"/>
          </w:tcPr>
          <w:p w14:paraId="6654BE06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E15E" w14:textId="7E3E17DA" w:rsidR="00F7666E" w:rsidRPr="00F0711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1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6A1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70" w:type="dxa"/>
          </w:tcPr>
          <w:p w14:paraId="2874C74A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0E2A31" w14:textId="5D60B060" w:rsidR="00F7666E" w:rsidRPr="00F7666E" w:rsidRDefault="00913FE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1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6A1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E753B6" w:rsidRPr="00BB102D" w14:paraId="56AB3853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2DC902BA" w14:textId="2E58CE5A" w:rsidR="00E753B6" w:rsidRPr="00F0711E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11E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A6F37" w14:textId="020B9771" w:rsidR="00E753B6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850</w:t>
            </w:r>
            <w:r w:rsidR="00F071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  <w:tc>
          <w:tcPr>
            <w:tcW w:w="270" w:type="dxa"/>
          </w:tcPr>
          <w:p w14:paraId="5B095C0F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8571" w14:textId="26B6114E" w:rsidR="00E753B6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F071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3494F94C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CA9C2" w14:textId="65B06E1E" w:rsidR="00E753B6" w:rsidRPr="00F0711E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613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270" w:type="dxa"/>
          </w:tcPr>
          <w:p w14:paraId="1679467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9094DA" w14:textId="062D5C4E" w:rsidR="00E753B6" w:rsidRPr="00DE5448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</w:tr>
      <w:tr w:rsidR="00E753B6" w:rsidRPr="00BB102D" w14:paraId="0552FE54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0872CFE6" w14:textId="264BBBD2" w:rsidR="00E753B6" w:rsidRPr="00BB102D" w:rsidRDefault="00C656BD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ค่าใช้จ่าย </w:t>
            </w:r>
            <w:r w:rsidR="00E753B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E753B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รายได้) 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E5BDC" w14:textId="2BFBA770" w:rsidR="00E753B6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F071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5136D9D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F8683" w14:textId="42D2B3C1" w:rsidR="00E753B6" w:rsidRDefault="00F0711E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left" w:pos="765"/>
                <w:tab w:val="left" w:pos="881"/>
              </w:tabs>
              <w:spacing w:after="0" w:line="240" w:lineRule="auto"/>
              <w:ind w:right="-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203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5E82A07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13198" w14:textId="7A8A19C6" w:rsidR="00E753B6" w:rsidRPr="00F0711E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270" w:type="dxa"/>
          </w:tcPr>
          <w:p w14:paraId="20F8995E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207C71" w14:textId="1231569B" w:rsidR="00E753B6" w:rsidRPr="00DE5448" w:rsidRDefault="006A1FF4" w:rsidP="00C65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578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E753B6" w:rsidRPr="00BB102D" w14:paraId="4F19D1F4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38D5AD0E" w14:textId="4DDCDC19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DFD6" w14:textId="408A6ECB" w:rsidR="00E753B6" w:rsidRPr="000B6CF1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</w:t>
            </w:r>
            <w:r w:rsidR="00F071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70" w:type="dxa"/>
          </w:tcPr>
          <w:p w14:paraId="2E79E57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3EB95" w14:textId="588F74B2" w:rsidR="00E753B6" w:rsidRPr="00BB102D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246</w:t>
            </w:r>
            <w:r w:rsidR="00F071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270" w:type="dxa"/>
          </w:tcPr>
          <w:p w14:paraId="35516A3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413C7" w14:textId="694A2D80" w:rsidR="00E753B6" w:rsidRPr="00BB102D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 w:rsid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0D57665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D5E5C" w14:textId="57323FAB" w:rsidR="00E753B6" w:rsidRPr="00BB102D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</w:t>
            </w:r>
            <w:r w:rsid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510</w:t>
            </w:r>
          </w:p>
        </w:tc>
      </w:tr>
      <w:tr w:rsidR="00E753B6" w:rsidRPr="00BB102D" w14:paraId="14299182" w14:textId="77777777" w:rsidTr="008E1887">
        <w:trPr>
          <w:trHeight w:val="288"/>
        </w:trPr>
        <w:tc>
          <w:tcPr>
            <w:tcW w:w="3510" w:type="dxa"/>
            <w:vAlign w:val="bottom"/>
          </w:tcPr>
          <w:p w14:paraId="2C985216" w14:textId="1BE5DC66" w:rsidR="008E1887" w:rsidRPr="00BB102D" w:rsidRDefault="008E1887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E4351" w14:textId="35E029A2" w:rsidR="00E753B6" w:rsidRPr="000B6CF1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697A6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89A48D" w14:textId="62F0405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A749C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D87823" w14:textId="374165EF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5AD0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4BEF55" w14:textId="1A61DBFE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53B6" w:rsidRPr="00BB102D" w14:paraId="508746AC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19BFE4FF" w14:textId="6FAAD298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33BA6" w14:textId="36F32468" w:rsidR="00E753B6" w:rsidRPr="000B6CF1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E3FF55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74A47" w14:textId="625D78E0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95CF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F202E" w14:textId="5DCB7BE9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2590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D6277" w14:textId="73AA0D41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73D0E5F1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70AF0D59" w14:textId="12A83219" w:rsidR="00E753B6" w:rsidRPr="00F7666E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="00F7666E" w:rsidRPr="00F7666E"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  <w:t xml:space="preserve">   </w:t>
            </w:r>
            <w:r w:rsidRPr="00F7666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3B28A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5287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DDF8D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6164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0F3B6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2722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0E368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61001676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30125499" w14:textId="3256F962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="00F7666E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10BFDE65" w:rsidR="00E753B6" w:rsidRPr="006A1FF4" w:rsidRDefault="006A1FF4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817"/>
              </w:tabs>
              <w:spacing w:after="0" w:line="240" w:lineRule="auto"/>
              <w:ind w:right="1" w:firstLine="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169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958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8A9671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43040" w14:textId="07343BA4" w:rsidR="00E753B6" w:rsidRPr="006A1FF4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78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  <w:tc>
          <w:tcPr>
            <w:tcW w:w="270" w:type="dxa"/>
          </w:tcPr>
          <w:p w14:paraId="6E1BD3E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17CA" w14:textId="4D6BB4E2" w:rsidR="00E753B6" w:rsidRPr="006A1FF4" w:rsidRDefault="00C7496A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after="0" w:line="240" w:lineRule="auto"/>
              <w:ind w:right="75" w:hanging="9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    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A67653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16351B" w14:textId="3794C36C" w:rsidR="00E753B6" w:rsidRPr="006A1FF4" w:rsidRDefault="00C7496A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after="0" w:line="240" w:lineRule="auto"/>
              <w:ind w:left="-475" w:right="217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    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53B6" w:rsidRPr="00BB102D" w14:paraId="56C43F84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5B6A9BE9" w14:textId="7B8814BC" w:rsidR="00E753B6" w:rsidRPr="006A1FF4" w:rsidRDefault="00FC3CEE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3D773698" w:rsidR="00E753B6" w:rsidRPr="000B6CF1" w:rsidRDefault="006A1FF4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 w:hanging="29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169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958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10AEE8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4E194E3F" w:rsidR="00E753B6" w:rsidRPr="006A1FF4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6A1FF4" w:rsidRPr="006A1F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  <w:tc>
          <w:tcPr>
            <w:tcW w:w="270" w:type="dxa"/>
          </w:tcPr>
          <w:p w14:paraId="46F98D1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6B722" w14:textId="7267D587" w:rsidR="00E753B6" w:rsidRPr="006A1FF4" w:rsidRDefault="00C7496A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CC7A9B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1477962E" w:rsidR="00E753B6" w:rsidRPr="006A1FF4" w:rsidRDefault="00C7496A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A1F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53B6" w:rsidRPr="00BB102D" w14:paraId="2052CB44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41C58DA2" w14:textId="70DDB87A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D7E5C" w14:textId="59634D34" w:rsidR="00E753B6" w:rsidRPr="000B6CF1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45637D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06AAF8" w14:textId="6ADA7264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D9CFF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622B" w14:textId="06BF1021" w:rsidR="00E753B6" w:rsidRPr="000B6CF1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ED5E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FFCC70" w14:textId="22B7F85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53B6" w:rsidRPr="00BB102D" w14:paraId="0077A44E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234CBCCE" w14:textId="2D6F90A4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D189A" w14:textId="71E5E5EE" w:rsidR="00E753B6" w:rsidRPr="006A1FF4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638</w:t>
            </w:r>
            <w:r w:rsidR="006A1FF4" w:rsidRP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750580D7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2CC172" w14:textId="3E575832" w:rsidR="00E753B6" w:rsidRPr="006A1FF4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290</w:t>
            </w:r>
            <w:r w:rsidR="006A1FF4" w:rsidRP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230630AC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5EC82" w14:textId="3EFD3396" w:rsidR="00E753B6" w:rsidRPr="006A1FF4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 w:rsidR="006A1FF4" w:rsidRP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0FCF0FA5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97ED4F" w14:textId="0AE520DF" w:rsidR="00E753B6" w:rsidRPr="006A1FF4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</w:t>
            </w:r>
            <w:r w:rsidR="006A1FF4" w:rsidRPr="006A1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510</w:t>
            </w:r>
          </w:p>
        </w:tc>
      </w:tr>
      <w:tr w:rsidR="00E753B6" w:rsidRPr="00BB102D" w14:paraId="2AD30B88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0C56F87C" w14:textId="77777777" w:rsidR="009D1381" w:rsidRDefault="009D1381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08E6E515" w14:textId="1B905D46" w:rsidR="009D1381" w:rsidRPr="00BB102D" w:rsidRDefault="009D1381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E5206" w14:textId="48621C95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ED7C1F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BF7B7A" w14:textId="4B6A4EE9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0E11E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92804" w14:textId="03C5841F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125D9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95F48A" w14:textId="45BD21C6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53B6" w:rsidRPr="00BB102D" w14:paraId="3DC8A91F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7D6E1920" w14:textId="5D77D1AB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F7AA" w14:textId="182E4023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01D3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D5C30" w14:textId="655565C6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6606D" w14:textId="77777777" w:rsidR="00E753B6" w:rsidRPr="00DE5448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DF7E9" w14:textId="56A0792C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C75F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67A25" w14:textId="76EF5518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13C71936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560CCF45" w14:textId="28E2AE54" w:rsidR="00E753B6" w:rsidRPr="00BB102D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9D9AF" w14:textId="6E9199DB" w:rsidR="00E753B6" w:rsidRPr="00BB102D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26" w:hanging="2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746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636</w:t>
            </w:r>
          </w:p>
        </w:tc>
        <w:tc>
          <w:tcPr>
            <w:tcW w:w="270" w:type="dxa"/>
          </w:tcPr>
          <w:p w14:paraId="3B30E7BD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71D58" w14:textId="728A4A35" w:rsidR="00E753B6" w:rsidRPr="00C7496A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228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270" w:type="dxa"/>
          </w:tcPr>
          <w:p w14:paraId="036D9117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3C3D9" w14:textId="24514F45" w:rsidR="00E753B6" w:rsidRPr="00C7496A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5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569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175D20EB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C49CFA" w14:textId="67A16CB0" w:rsidR="00E753B6" w:rsidRPr="00C7496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</w:tr>
      <w:tr w:rsidR="00E753B6" w:rsidRPr="00BB102D" w14:paraId="0C7C85BC" w14:textId="77777777" w:rsidTr="006D2ED9">
        <w:trPr>
          <w:trHeight w:val="399"/>
        </w:trPr>
        <w:tc>
          <w:tcPr>
            <w:tcW w:w="3510" w:type="dxa"/>
            <w:vAlign w:val="bottom"/>
          </w:tcPr>
          <w:p w14:paraId="581EDFCB" w14:textId="10264129" w:rsidR="00E753B6" w:rsidRPr="00BB102D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="00F7666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F7666E"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028" w14:textId="5E34007B" w:rsidR="00E753B6" w:rsidRPr="00C7496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74711B4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F8CD1" w14:textId="59DA9640" w:rsidR="00E753B6" w:rsidRPr="00C7496A" w:rsidRDefault="003D166E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270" w:type="dxa"/>
          </w:tcPr>
          <w:p w14:paraId="6539FFAC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249D7" w14:textId="53D27C5A" w:rsidR="00E753B6" w:rsidRPr="00C7496A" w:rsidRDefault="00C7496A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after="0" w:line="240" w:lineRule="auto"/>
              <w:ind w:right="75" w:hanging="5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0" w:type="dxa"/>
          </w:tcPr>
          <w:p w14:paraId="41A7AD93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BAAC9A" w14:textId="610E14FF" w:rsidR="00E753B6" w:rsidRPr="00C7496A" w:rsidRDefault="00C7496A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5" w:right="43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53B6" w:rsidRPr="00BB102D" w14:paraId="136AD3B9" w14:textId="77777777" w:rsidTr="006D2ED9">
        <w:trPr>
          <w:trHeight w:val="404"/>
        </w:trPr>
        <w:tc>
          <w:tcPr>
            <w:tcW w:w="3510" w:type="dxa"/>
            <w:vAlign w:val="center"/>
          </w:tcPr>
          <w:p w14:paraId="20234575" w14:textId="44CEADC5" w:rsidR="00E753B6" w:rsidRPr="00F7666E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C3029" w14:textId="6AD593E4" w:rsidR="00E753B6" w:rsidRPr="00BB102D" w:rsidRDefault="00913FE7" w:rsidP="009D1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0"/>
                <w:tab w:val="left" w:pos="785"/>
                <w:tab w:val="left" w:pos="911"/>
              </w:tabs>
              <w:spacing w:after="0" w:line="240" w:lineRule="auto"/>
              <w:ind w:right="-14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70" w:type="dxa"/>
          </w:tcPr>
          <w:p w14:paraId="7E70576D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FC31" w14:textId="36B05B54" w:rsidR="00E753B6" w:rsidRPr="00BB102D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246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270" w:type="dxa"/>
          </w:tcPr>
          <w:p w14:paraId="7095A68F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3B615" w14:textId="123DDBEB" w:rsidR="00E753B6" w:rsidRPr="00BB102D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21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4D0D2077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35119" w14:textId="40E10BC7" w:rsidR="00E753B6" w:rsidRPr="00BB102D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510</w:t>
            </w:r>
          </w:p>
        </w:tc>
      </w:tr>
      <w:tr w:rsidR="00E753B6" w:rsidRPr="00BB102D" w14:paraId="6BDAF5FB" w14:textId="77777777" w:rsidTr="006D2ED9">
        <w:trPr>
          <w:trHeight w:val="404"/>
        </w:trPr>
        <w:tc>
          <w:tcPr>
            <w:tcW w:w="3510" w:type="dxa"/>
            <w:vAlign w:val="center"/>
          </w:tcPr>
          <w:p w14:paraId="0917FD7B" w14:textId="77777777" w:rsidR="00E753B6" w:rsidRPr="00F7666E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407EF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15B2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361CBD7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5E28D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612732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29793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91AFFFB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67927D50" w14:textId="77777777" w:rsidTr="006D2ED9">
        <w:trPr>
          <w:trHeight w:val="404"/>
        </w:trPr>
        <w:tc>
          <w:tcPr>
            <w:tcW w:w="3510" w:type="dxa"/>
            <w:vAlign w:val="bottom"/>
          </w:tcPr>
          <w:p w14:paraId="3F676AF9" w14:textId="1F500FB8" w:rsidR="00E753B6" w:rsidRPr="00F7666E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FAA92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F9442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76D23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2A44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59D27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A94B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882F7C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6ABADB4A" w14:textId="77777777" w:rsidTr="006D2ED9">
        <w:trPr>
          <w:trHeight w:val="404"/>
        </w:trPr>
        <w:tc>
          <w:tcPr>
            <w:tcW w:w="3510" w:type="dxa"/>
            <w:vAlign w:val="bottom"/>
          </w:tcPr>
          <w:p w14:paraId="737AB77E" w14:textId="73834B39" w:rsidR="00E753B6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DE5C60" w14:textId="2BF55C67" w:rsidR="00E753B6" w:rsidRPr="00C7496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43"/>
              </w:tabs>
              <w:spacing w:after="0" w:line="240" w:lineRule="auto"/>
              <w:ind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576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270" w:type="dxa"/>
          </w:tcPr>
          <w:p w14:paraId="7E8AB599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65AFE9" w14:textId="17D740F4" w:rsidR="00E753B6" w:rsidRPr="00C7496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692"/>
                <w:tab w:val="left" w:pos="836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273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1A1A44E7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221CA" w14:textId="797A8F0C" w:rsidR="00E753B6" w:rsidRPr="00C7496A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35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569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2467345A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501ED0" w14:textId="2D842DC1" w:rsidR="00E753B6" w:rsidRPr="00C7496A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</w:tr>
      <w:tr w:rsidR="00E753B6" w:rsidRPr="00BB102D" w14:paraId="4A09A7F4" w14:textId="77777777" w:rsidTr="006D2ED9">
        <w:trPr>
          <w:trHeight w:val="404"/>
        </w:trPr>
        <w:tc>
          <w:tcPr>
            <w:tcW w:w="3510" w:type="dxa"/>
            <w:vAlign w:val="bottom"/>
          </w:tcPr>
          <w:p w14:paraId="5CA08318" w14:textId="63D1F4BC" w:rsidR="00E753B6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="00F7666E"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2060A" w14:textId="3094BDAE" w:rsidR="00E753B6" w:rsidRPr="00C7496A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583E6AB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0304A" w14:textId="6447CC31" w:rsidR="00E753B6" w:rsidRPr="00C7496A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270" w:type="dxa"/>
          </w:tcPr>
          <w:p w14:paraId="4F9969DD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F1B2D" w14:textId="1700D34D" w:rsidR="00E753B6" w:rsidRPr="00C7496A" w:rsidRDefault="00C7496A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right="44" w:hanging="3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4269A8" w14:textId="77777777" w:rsidR="00E753B6" w:rsidRPr="00C7496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DC49D8" w14:textId="4E2A7F1B" w:rsidR="00E753B6" w:rsidRPr="00C7496A" w:rsidRDefault="003D166E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C749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53B6" w:rsidRPr="00BB102D" w14:paraId="12F23DC9" w14:textId="77777777" w:rsidTr="006D2ED9">
        <w:trPr>
          <w:trHeight w:val="404"/>
        </w:trPr>
        <w:tc>
          <w:tcPr>
            <w:tcW w:w="3510" w:type="dxa"/>
            <w:vAlign w:val="center"/>
          </w:tcPr>
          <w:p w14:paraId="3AF43039" w14:textId="361CAD9F" w:rsidR="00E753B6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ACF87" w14:textId="35145505" w:rsidR="00E753B6" w:rsidRPr="00BB102D" w:rsidRDefault="00913FE7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638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7F28393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7141F" w14:textId="0F6601CB" w:rsidR="00E753B6" w:rsidRPr="00BB102D" w:rsidRDefault="00913FE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290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073BC4E7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D8B04" w14:textId="13F44C91" w:rsidR="00E753B6" w:rsidRPr="00BB102D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6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0BCADBAB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9DFFB" w14:textId="060ABE6D" w:rsidR="00E753B6" w:rsidRPr="00BB102D" w:rsidRDefault="00913FE7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50"/>
              </w:tabs>
              <w:spacing w:after="0" w:line="240" w:lineRule="auto"/>
              <w:ind w:right="-19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510</w:t>
            </w:r>
          </w:p>
        </w:tc>
      </w:tr>
      <w:tr w:rsidR="00E753B6" w:rsidRPr="00BB102D" w14:paraId="28147FD0" w14:textId="77777777" w:rsidTr="006D2ED9">
        <w:trPr>
          <w:trHeight w:val="404"/>
        </w:trPr>
        <w:tc>
          <w:tcPr>
            <w:tcW w:w="3510" w:type="dxa"/>
            <w:vAlign w:val="bottom"/>
          </w:tcPr>
          <w:p w14:paraId="1D739872" w14:textId="77777777" w:rsidR="00E753B6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169E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EC96FF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69882F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A3ADB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D0BDD9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002F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4E0B4E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00E68BB7" w14:textId="77777777" w:rsidTr="006D2ED9">
        <w:trPr>
          <w:trHeight w:val="404"/>
        </w:trPr>
        <w:tc>
          <w:tcPr>
            <w:tcW w:w="3510" w:type="dxa"/>
            <w:vAlign w:val="bottom"/>
          </w:tcPr>
          <w:p w14:paraId="77F48A11" w14:textId="3815F07F" w:rsidR="00E753B6" w:rsidRDefault="00E753B6" w:rsidP="00E753B6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E188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ต่อหุ้น</w:t>
            </w:r>
            <w:r w:rsidR="00C656B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="008E188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เยน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619F04" w14:textId="5E5F9EB9" w:rsidR="00E753B6" w:rsidRPr="00BB102D" w:rsidRDefault="00913FE7" w:rsidP="00AC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C32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6B1E4B92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460845" w14:textId="31065054" w:rsidR="00E753B6" w:rsidRPr="00BB102D" w:rsidRDefault="003D166E" w:rsidP="003D1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left" w:pos="72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0DB7E5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22669" w14:textId="3CC85B66" w:rsidR="00E753B6" w:rsidRPr="00BB102D" w:rsidRDefault="00913FE7" w:rsidP="00AC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  <w:tab w:val="left" w:pos="692"/>
              </w:tabs>
              <w:spacing w:after="0" w:line="240" w:lineRule="auto"/>
              <w:ind w:right="-2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C32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7EB875D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8CAD71" w14:textId="0E7BF193" w:rsidR="00E753B6" w:rsidRPr="00BB102D" w:rsidRDefault="00913FE7" w:rsidP="000B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left" w:pos="720"/>
                <w:tab w:val="left" w:pos="875"/>
              </w:tabs>
              <w:spacing w:after="0" w:line="240" w:lineRule="auto"/>
              <w:ind w:right="-3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C749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</w:p>
        </w:tc>
      </w:tr>
    </w:tbl>
    <w:p w14:paraId="5027FA23" w14:textId="7F876D68" w:rsidR="003203C5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D301C" w14:textId="22AB696E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870D6" w14:textId="6A0D8D58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44D60" w14:textId="4B491EA3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926FC" w14:textId="78C96E3B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6C1B8" w14:textId="4C92AC73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EE943D" w14:textId="28B9C78C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90219" w14:textId="12427AC9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6D34AF" w14:textId="478AD1E0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24FF9" w14:textId="74E2D5E0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3EB16" w14:textId="0BCE7673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2C9E3" w14:textId="2227AE1B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F14D4" w14:textId="5FDEECBE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D2C2A" w14:textId="77777777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47AC0" w14:textId="4D03D701" w:rsidR="00F7666E" w:rsidRDefault="00F7666E" w:rsidP="00F7666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num" w:pos="720"/>
          <w:tab w:val="left" w:pos="900"/>
        </w:tabs>
        <w:ind w:left="630" w:hanging="63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F7666E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75C1FED" w14:textId="360B3A0E" w:rsidR="00F7666E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p w14:paraId="67BF02D3" w14:textId="79E5366F" w:rsidR="00F7666E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2F6417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913FE7" w:rsidRPr="00913FE7">
        <w:rPr>
          <w:rFonts w:asciiTheme="majorBidi" w:hAnsiTheme="majorBidi" w:cstheme="majorBidi"/>
          <w:sz w:val="28"/>
          <w:szCs w:val="28"/>
        </w:rPr>
        <w:t>2562</w:t>
      </w:r>
      <w:r w:rsidRPr="002F6417">
        <w:rPr>
          <w:rFonts w:asciiTheme="majorBidi" w:hAnsiTheme="majorBidi" w:cstheme="majorBidi"/>
          <w:sz w:val="28"/>
          <w:szCs w:val="28"/>
        </w:rPr>
        <w:t xml:space="preserve"> </w:t>
      </w:r>
      <w:r w:rsidRPr="002F6417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913FE7" w:rsidRPr="00913FE7">
        <w:rPr>
          <w:rFonts w:asciiTheme="majorBidi" w:hAnsiTheme="majorBidi" w:cstheme="majorBidi"/>
          <w:sz w:val="28"/>
          <w:szCs w:val="28"/>
        </w:rPr>
        <w:t>2563</w:t>
      </w:r>
      <w:r w:rsidRPr="002F6417">
        <w:rPr>
          <w:rFonts w:asciiTheme="majorBidi" w:hAnsiTheme="majorBidi" w:cstheme="majorBidi"/>
          <w:sz w:val="28"/>
          <w:szCs w:val="28"/>
        </w:rPr>
        <w:t xml:space="preserve"> </w:t>
      </w:r>
      <w:r w:rsidRPr="002F6417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9E666B9" w14:textId="66FF8638" w:rsidR="002F6417" w:rsidRDefault="002F6417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360"/>
        <w:gridCol w:w="1800"/>
        <w:gridCol w:w="360"/>
        <w:gridCol w:w="1530"/>
        <w:gridCol w:w="270"/>
        <w:gridCol w:w="1710"/>
      </w:tblGrid>
      <w:tr w:rsidR="002F6417" w:rsidRPr="00F515F5" w14:paraId="23B5B680" w14:textId="77777777" w:rsidTr="00042CE9">
        <w:tc>
          <w:tcPr>
            <w:tcW w:w="3168" w:type="dxa"/>
            <w:hideMark/>
          </w:tcPr>
          <w:p w14:paraId="1BEBC671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F289852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13684F45" w14:textId="19C8C3F5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6417" w:rsidRPr="00F515F5" w14:paraId="556B4080" w14:textId="77777777" w:rsidTr="008E1887">
        <w:tc>
          <w:tcPr>
            <w:tcW w:w="3168" w:type="dxa"/>
          </w:tcPr>
          <w:p w14:paraId="174EA0A0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E74E25B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251C9ACC" w14:textId="14197D88" w:rsidR="002F6417" w:rsidRPr="00C656BD" w:rsidRDefault="00913FE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6417" w:rsidRPr="00F515F5" w14:paraId="037DBFB9" w14:textId="77777777" w:rsidTr="008E1887">
        <w:tc>
          <w:tcPr>
            <w:tcW w:w="3168" w:type="dxa"/>
          </w:tcPr>
          <w:p w14:paraId="0D271B54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0501C4A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5A1442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76C7E57D" w14:textId="77777777" w:rsidR="002F6417" w:rsidRPr="00F515F5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BBF17B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E2BEC4D" w14:textId="77777777" w:rsidR="002F6417" w:rsidRPr="00F515F5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615201C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F6417" w:rsidRPr="00F515F5" w14:paraId="23403432" w14:textId="77777777" w:rsidTr="00042CE9">
        <w:tc>
          <w:tcPr>
            <w:tcW w:w="3168" w:type="dxa"/>
          </w:tcPr>
          <w:p w14:paraId="0A30BEC1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B129B7A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63E354FC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417" w:rsidRPr="00F515F5" w14:paraId="310B9AF1" w14:textId="77777777" w:rsidTr="00042CE9">
        <w:tc>
          <w:tcPr>
            <w:tcW w:w="3168" w:type="dxa"/>
          </w:tcPr>
          <w:p w14:paraId="711F242C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52BBAD29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EEDD6F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AB18F23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CD2B2C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FE21AF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5F033A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15F5" w:rsidRPr="00F515F5" w14:paraId="2C801EA7" w14:textId="77777777" w:rsidTr="00042CE9">
        <w:tc>
          <w:tcPr>
            <w:tcW w:w="3168" w:type="dxa"/>
            <w:hideMark/>
          </w:tcPr>
          <w:p w14:paraId="2543E558" w14:textId="512B644A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38C239FC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374A4C" w14:textId="3CE8C255" w:rsidR="00F515F5" w:rsidRPr="00F515F5" w:rsidRDefault="00913FE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360" w:type="dxa"/>
          </w:tcPr>
          <w:p w14:paraId="7A29FF9A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3FA76A" w14:textId="4D51F829" w:rsidR="00F515F5" w:rsidRPr="00F515F5" w:rsidRDefault="00F515F5" w:rsidP="00C65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  <w:tab w:val="left" w:pos="1206"/>
              </w:tabs>
              <w:spacing w:after="0"/>
              <w:ind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0659B5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AC6A8A" w14:textId="04CF551E" w:rsidR="00F515F5" w:rsidRPr="00F515F5" w:rsidRDefault="00913FE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</w:tr>
      <w:tr w:rsidR="00352F27" w:rsidRPr="00F515F5" w14:paraId="58C067F7" w14:textId="77777777" w:rsidTr="00042CE9">
        <w:tc>
          <w:tcPr>
            <w:tcW w:w="3168" w:type="dxa"/>
          </w:tcPr>
          <w:p w14:paraId="7612790D" w14:textId="1A6275EB" w:rsidR="00352F27" w:rsidRPr="00F515F5" w:rsidRDefault="00352F2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3DBADBA3" w14:textId="77777777" w:rsidR="00352F27" w:rsidRPr="00F515F5" w:rsidRDefault="00352F2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FC5416" w14:textId="77777777" w:rsidR="00352F27" w:rsidRDefault="00352F27" w:rsidP="0035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17"/>
              </w:tabs>
              <w:spacing w:after="0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88D60E" w14:textId="78571638" w:rsidR="00352F27" w:rsidRPr="00F515F5" w:rsidRDefault="00352F27" w:rsidP="0035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17"/>
              </w:tabs>
              <w:spacing w:after="0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088A8C2" w14:textId="77777777" w:rsidR="00352F27" w:rsidRPr="00F515F5" w:rsidRDefault="00352F2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DD0B97" w14:textId="77777777" w:rsidR="00352F27" w:rsidRDefault="00352F2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72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BEF3DE" w14:textId="5FAF1C7B" w:rsidR="00AC68DA" w:rsidRPr="00F515F5" w:rsidRDefault="00913FE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72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14:paraId="299E59E0" w14:textId="77777777" w:rsidR="00352F27" w:rsidRPr="00F515F5" w:rsidRDefault="00352F2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92FAB7" w14:textId="77777777" w:rsidR="00352F27" w:rsidRDefault="00352F2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EAB221" w14:textId="69032B92" w:rsidR="00AC68DA" w:rsidRPr="00F515F5" w:rsidRDefault="00913FE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042CE9" w:rsidRPr="00F515F5" w14:paraId="6B70897F" w14:textId="77777777" w:rsidTr="00042CE9">
        <w:tc>
          <w:tcPr>
            <w:tcW w:w="3168" w:type="dxa"/>
          </w:tcPr>
          <w:p w14:paraId="553280F2" w14:textId="0A6DDA1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0D899A76" w14:textId="7777777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F74C79" w14:textId="1536B76F" w:rsidR="00042CE9" w:rsidRPr="00F515F5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2F27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352F27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360" w:type="dxa"/>
          </w:tcPr>
          <w:p w14:paraId="143DB339" w14:textId="7777777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114F86" w14:textId="1FC95A88" w:rsidR="00042CE9" w:rsidRPr="00F515F5" w:rsidRDefault="004E57BF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72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70" w:type="dxa"/>
          </w:tcPr>
          <w:p w14:paraId="19249BE7" w14:textId="7777777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7DA6B0" w14:textId="3D8CB3F3" w:rsidR="00042CE9" w:rsidRPr="00F515F5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  <w:tr w:rsidR="00352F27" w:rsidRPr="00F515F5" w14:paraId="28D1D1C7" w14:textId="77777777" w:rsidTr="00042CE9">
        <w:tc>
          <w:tcPr>
            <w:tcW w:w="3168" w:type="dxa"/>
          </w:tcPr>
          <w:p w14:paraId="0DB2B915" w14:textId="0E4F72DA" w:rsidR="00352F27" w:rsidRPr="00F515F5" w:rsidRDefault="00352F27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1C730AA9" w14:textId="77777777" w:rsidR="00352F27" w:rsidRPr="00F515F5" w:rsidRDefault="00352F27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6CB96F" w14:textId="16A85209" w:rsidR="00352F27" w:rsidRPr="00F515F5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360" w:type="dxa"/>
          </w:tcPr>
          <w:p w14:paraId="5A12881A" w14:textId="77777777" w:rsidR="00352F27" w:rsidRPr="00F515F5" w:rsidRDefault="00352F27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FC30CE" w14:textId="3D9470CB" w:rsidR="00352F27" w:rsidRPr="00F515F5" w:rsidRDefault="00AC68DA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952"/>
              </w:tabs>
              <w:spacing w:after="0"/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E8FCC4" w14:textId="77777777" w:rsidR="00352F27" w:rsidRPr="00F515F5" w:rsidRDefault="00352F27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135D24F" w14:textId="18FDFB6E" w:rsidR="00352F27" w:rsidRPr="00F515F5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85484B" w:rsidRPr="00F515F5" w14:paraId="60F5E322" w14:textId="77777777" w:rsidTr="00042CE9">
        <w:tc>
          <w:tcPr>
            <w:tcW w:w="3168" w:type="dxa"/>
          </w:tcPr>
          <w:p w14:paraId="2B0C0C0B" w14:textId="3AA13385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FC3CE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0836BE3E" w14:textId="7777777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2D0580" w14:textId="64A7C1BC" w:rsidR="0085484B" w:rsidRPr="00F515F5" w:rsidRDefault="00AC68DA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37"/>
              </w:tabs>
              <w:spacing w:after="0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538C316" w14:textId="7777777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A0F6AF" w14:textId="2FB5A882" w:rsidR="0085484B" w:rsidRPr="00F515F5" w:rsidRDefault="0085484B" w:rsidP="00854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72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270" w:type="dxa"/>
          </w:tcPr>
          <w:p w14:paraId="232493A8" w14:textId="7777777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416614" w14:textId="2BADD704" w:rsidR="0085484B" w:rsidRPr="00F515F5" w:rsidRDefault="00913FE7" w:rsidP="00854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</w:tr>
      <w:tr w:rsidR="00F515F5" w:rsidRPr="00F515F5" w14:paraId="55763EA3" w14:textId="77777777" w:rsidTr="00042CE9">
        <w:tc>
          <w:tcPr>
            <w:tcW w:w="3168" w:type="dxa"/>
          </w:tcPr>
          <w:p w14:paraId="51BDA72D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3C33F4A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5FE0D6" w14:textId="77777777" w:rsidR="00F515F5" w:rsidRPr="00F515F5" w:rsidRDefault="00F515F5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D413B66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9080BD" w14:textId="137D96CB" w:rsidR="00F515F5" w:rsidRPr="00F515F5" w:rsidRDefault="00F515F5" w:rsidP="00C656BD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2"/>
                <w:tab w:val="left" w:pos="1062"/>
              </w:tabs>
              <w:spacing w:after="0"/>
              <w:ind w:left="72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656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51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34A78D7B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AEB71B7" w14:textId="77777777" w:rsidR="00F515F5" w:rsidRPr="00F515F5" w:rsidRDefault="00F515F5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3CD0954" w14:textId="77777777" w:rsidR="002F6417" w:rsidRPr="00F515F5" w:rsidRDefault="002F6417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360"/>
        <w:gridCol w:w="1800"/>
        <w:gridCol w:w="360"/>
        <w:gridCol w:w="1530"/>
        <w:gridCol w:w="270"/>
        <w:gridCol w:w="1710"/>
      </w:tblGrid>
      <w:tr w:rsidR="002F6417" w:rsidRPr="00F515F5" w14:paraId="38D17306" w14:textId="77777777" w:rsidTr="00042CE9">
        <w:tc>
          <w:tcPr>
            <w:tcW w:w="3168" w:type="dxa"/>
            <w:hideMark/>
          </w:tcPr>
          <w:p w14:paraId="6012A113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5BA4F49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17808740" w14:textId="50EA14EE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417" w:rsidRPr="00F515F5" w14:paraId="60A212D3" w14:textId="77777777" w:rsidTr="008E1887">
        <w:tc>
          <w:tcPr>
            <w:tcW w:w="3168" w:type="dxa"/>
          </w:tcPr>
          <w:p w14:paraId="56367FAD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3CCE92B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6719B783" w14:textId="0FA111E7" w:rsidR="002F6417" w:rsidRPr="00C656BD" w:rsidRDefault="00913FE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F6417" w:rsidRPr="00F515F5" w14:paraId="6B99C4FB" w14:textId="77777777" w:rsidTr="008E1887">
        <w:tc>
          <w:tcPr>
            <w:tcW w:w="3168" w:type="dxa"/>
          </w:tcPr>
          <w:p w14:paraId="44B91A9E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C3F03CE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81B898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5393995A" w14:textId="77777777" w:rsidR="002F6417" w:rsidRPr="00F515F5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6EEE61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ABBF388" w14:textId="77777777" w:rsidR="002F6417" w:rsidRPr="00F515F5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7A5849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F6417" w:rsidRPr="00F515F5" w14:paraId="45D2DB9D" w14:textId="77777777" w:rsidTr="00042CE9">
        <w:tc>
          <w:tcPr>
            <w:tcW w:w="3168" w:type="dxa"/>
          </w:tcPr>
          <w:p w14:paraId="0526B092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8508D5B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054BBE5E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417" w:rsidRPr="00F515F5" w14:paraId="7F7DF7B3" w14:textId="77777777" w:rsidTr="00042CE9">
        <w:tc>
          <w:tcPr>
            <w:tcW w:w="3168" w:type="dxa"/>
          </w:tcPr>
          <w:p w14:paraId="453FEA1B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4004E001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126A2C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B7FCB5C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A97D29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36796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19A939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15F5" w:rsidRPr="00F515F5" w14:paraId="298E0603" w14:textId="77777777" w:rsidTr="00042CE9">
        <w:tc>
          <w:tcPr>
            <w:tcW w:w="3168" w:type="dxa"/>
            <w:hideMark/>
          </w:tcPr>
          <w:p w14:paraId="1E9481F2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4249D464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5D200" w14:textId="3E8E2A79" w:rsidR="00F515F5" w:rsidRPr="00F515F5" w:rsidRDefault="00913FE7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91"/>
              </w:tabs>
              <w:spacing w:after="0"/>
              <w:ind w:left="-12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360" w:type="dxa"/>
          </w:tcPr>
          <w:p w14:paraId="4E362364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F8818F" w14:textId="76EA2B95" w:rsidR="00F515F5" w:rsidRPr="00F515F5" w:rsidRDefault="00F515F5" w:rsidP="00C65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  <w:tab w:val="left" w:pos="1221"/>
              </w:tabs>
              <w:spacing w:after="0"/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8EF057" w14:textId="77777777" w:rsidR="00F515F5" w:rsidRPr="00F515F5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A70595" w14:textId="0A9FEE97" w:rsidR="00F515F5" w:rsidRPr="00F515F5" w:rsidRDefault="00B05A73" w:rsidP="00B0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="00F515F5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AC68DA" w:rsidRPr="00F515F5" w14:paraId="68E38C46" w14:textId="77777777" w:rsidTr="00042CE9">
        <w:tc>
          <w:tcPr>
            <w:tcW w:w="3168" w:type="dxa"/>
          </w:tcPr>
          <w:p w14:paraId="164EDCB9" w14:textId="73DD3034" w:rsidR="00AC68DA" w:rsidRPr="00F515F5" w:rsidRDefault="00AC68DA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6A766D83" w14:textId="77777777" w:rsidR="00AC68DA" w:rsidRPr="00F515F5" w:rsidRDefault="00AC68DA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45214B8" w14:textId="77777777" w:rsidR="00AC68DA" w:rsidRDefault="00AC68DA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91"/>
              </w:tabs>
              <w:spacing w:after="0"/>
              <w:ind w:left="-12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541F4B" w14:textId="0BF1BB2D" w:rsidR="00AC68DA" w:rsidRPr="00F515F5" w:rsidRDefault="00AC68DA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957"/>
              </w:tabs>
              <w:spacing w:after="0"/>
              <w:ind w:left="-129" w:right="270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2415EE2" w14:textId="77777777" w:rsidR="00AC68DA" w:rsidRPr="00F515F5" w:rsidRDefault="00AC68DA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291E8F" w14:textId="77777777" w:rsidR="00AC68DA" w:rsidRDefault="00AC68DA" w:rsidP="00854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E1C763" w14:textId="528B111A" w:rsidR="00AC68DA" w:rsidRPr="00F515F5" w:rsidRDefault="00913FE7" w:rsidP="00854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14:paraId="30AAFF27" w14:textId="77777777" w:rsidR="00AC68DA" w:rsidRPr="00F515F5" w:rsidRDefault="00AC68DA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BDB009" w14:textId="77777777" w:rsidR="00AC68DA" w:rsidRDefault="00AC68DA" w:rsidP="00B05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0B3B02" w14:textId="15DFE2B8" w:rsidR="00AC68DA" w:rsidRDefault="00AC68DA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327"/>
              </w:tabs>
              <w:spacing w:after="0"/>
              <w:ind w:right="-13" w:firstLine="6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042CE9" w:rsidRPr="00F515F5" w14:paraId="2F197348" w14:textId="77777777" w:rsidTr="00042CE9">
        <w:tc>
          <w:tcPr>
            <w:tcW w:w="3168" w:type="dxa"/>
          </w:tcPr>
          <w:p w14:paraId="13B57AE2" w14:textId="0F252409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3437FBA1" w14:textId="7777777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BD2CEC" w14:textId="42D6BF2C" w:rsidR="00042CE9" w:rsidRPr="00F515F5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91"/>
              </w:tabs>
              <w:spacing w:after="0"/>
              <w:ind w:left="-12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68DA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AC68DA"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360" w:type="dxa"/>
          </w:tcPr>
          <w:p w14:paraId="0E7146FC" w14:textId="7777777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BCDE95" w14:textId="5CC95B7E" w:rsidR="00042CE9" w:rsidRPr="00F515F5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70" w:type="dxa"/>
          </w:tcPr>
          <w:p w14:paraId="2AB3B3FA" w14:textId="77777777" w:rsidR="00042CE9" w:rsidRPr="00F515F5" w:rsidRDefault="00042CE9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0C39FD" w14:textId="343B7332" w:rsidR="00042CE9" w:rsidRDefault="00042CE9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9"/>
              </w:tabs>
              <w:spacing w:after="0"/>
              <w:ind w:hanging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AC68DA" w:rsidRPr="00F515F5" w14:paraId="49E960ED" w14:textId="77777777" w:rsidTr="00042CE9">
        <w:tc>
          <w:tcPr>
            <w:tcW w:w="3168" w:type="dxa"/>
          </w:tcPr>
          <w:p w14:paraId="7533E068" w14:textId="7F49884E" w:rsidR="00AC68DA" w:rsidRPr="00F515F5" w:rsidRDefault="00AC68DA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6234DD55" w14:textId="77777777" w:rsidR="00AC68DA" w:rsidRPr="00F515F5" w:rsidRDefault="00AC68DA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11BE0EB" w14:textId="20BC778E" w:rsidR="00AC68DA" w:rsidRDefault="00913FE7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91"/>
              </w:tabs>
              <w:spacing w:after="0"/>
              <w:ind w:left="-129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360" w:type="dxa"/>
          </w:tcPr>
          <w:p w14:paraId="45906572" w14:textId="77777777" w:rsidR="00AC68DA" w:rsidRPr="00F515F5" w:rsidRDefault="00AC68DA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0AA98" w14:textId="78807215" w:rsidR="00AC68DA" w:rsidRPr="00F515F5" w:rsidRDefault="00AC68DA" w:rsidP="00C65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/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ED5D6F" w14:textId="77777777" w:rsidR="00AC68DA" w:rsidRPr="00F515F5" w:rsidRDefault="00AC68DA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C2671D2" w14:textId="29710576" w:rsidR="00AC68DA" w:rsidRDefault="00AC68DA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361"/>
              </w:tabs>
              <w:spacing w:after="0"/>
              <w:ind w:right="-46" w:firstLine="6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85484B" w:rsidRPr="00F515F5" w14:paraId="49EE8049" w14:textId="77777777" w:rsidTr="00042CE9">
        <w:tc>
          <w:tcPr>
            <w:tcW w:w="3168" w:type="dxa"/>
          </w:tcPr>
          <w:p w14:paraId="551B3720" w14:textId="0A29881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FC3CE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F515F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101EAE41" w14:textId="7777777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0FAF1C" w14:textId="27E4796E" w:rsidR="0085484B" w:rsidRPr="00F515F5" w:rsidRDefault="00AC68DA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87"/>
              </w:tabs>
              <w:spacing w:after="0"/>
              <w:ind w:left="-129" w:right="270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8BD8130" w14:textId="7777777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11FB3C" w14:textId="2EA756ED" w:rsidR="0085484B" w:rsidRPr="00F515F5" w:rsidRDefault="0085484B" w:rsidP="00C65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954"/>
              </w:tabs>
              <w:spacing w:after="0"/>
              <w:ind w:right="87" w:hanging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F51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270" w:type="dxa"/>
          </w:tcPr>
          <w:p w14:paraId="51DFFCBF" w14:textId="77777777" w:rsidR="0085484B" w:rsidRPr="00F515F5" w:rsidRDefault="0085484B" w:rsidP="008548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FFDF6" w14:textId="7B43C7F7" w:rsidR="0085484B" w:rsidRDefault="0085484B" w:rsidP="00AC6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AC68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</w:tr>
      <w:tr w:rsidR="002F6417" w:rsidRPr="00F515F5" w14:paraId="7F5BDB97" w14:textId="77777777" w:rsidTr="00042CE9">
        <w:tc>
          <w:tcPr>
            <w:tcW w:w="3168" w:type="dxa"/>
          </w:tcPr>
          <w:p w14:paraId="54AF435F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2B8700C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AF62B6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B6ABE9A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1EF5A9" w14:textId="77777777" w:rsidR="002F6417" w:rsidRPr="00F515F5" w:rsidRDefault="002F6417" w:rsidP="00C656BD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2"/>
                <w:tab w:val="left" w:pos="1062"/>
              </w:tabs>
              <w:spacing w:after="0"/>
              <w:ind w:left="591" w:right="-174" w:firstLine="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1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</w:tcPr>
          <w:p w14:paraId="23C31476" w14:textId="77777777" w:rsidR="002F6417" w:rsidRPr="00F515F5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F4B1F6" w14:textId="77777777" w:rsidR="002F6417" w:rsidRPr="00F515F5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1756996" w14:textId="3FC8FB7F" w:rsidR="00F7666E" w:rsidRPr="00F515F5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68DCC" w14:textId="195CC144" w:rsidR="00F7666E" w:rsidRDefault="00F7666E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15F5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การจัดประเภทรายการใหม่นี้เนื่องจากผู้บริหาร</w:t>
      </w:r>
      <w:r w:rsidR="002F6417" w:rsidRPr="00F515F5">
        <w:rPr>
          <w:rFonts w:asciiTheme="majorBidi" w:hAnsiTheme="majorBidi" w:cstheme="majorBidi"/>
          <w:sz w:val="28"/>
          <w:szCs w:val="28"/>
          <w:cs/>
        </w:rPr>
        <w:t>เห็นว่ามีความเหมาะสมกับธุรกิจของบริษัทมากกว่า</w:t>
      </w:r>
    </w:p>
    <w:p w14:paraId="6C325FE4" w14:textId="77777777" w:rsidR="00F7666E" w:rsidRPr="00F7666E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F7666E" w:rsidSect="009777AF">
      <w:headerReference w:type="default" r:id="rId24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4E244" w14:textId="77777777" w:rsidR="009A43A9" w:rsidRDefault="009A43A9">
      <w:r>
        <w:separator/>
      </w:r>
    </w:p>
  </w:endnote>
  <w:endnote w:type="continuationSeparator" w:id="0">
    <w:p w14:paraId="5FAF92CB" w14:textId="77777777" w:rsidR="009A43A9" w:rsidRDefault="009A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3F31F" w14:textId="77777777" w:rsidR="009A43A9" w:rsidRDefault="009A43A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33A53BEF" w:rsidR="009A43A9" w:rsidRDefault="009A4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913FE7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913FE7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0577" w14:textId="7C1E1C9A" w:rsidR="009A43A9" w:rsidRDefault="009A43A9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>
      <w:rPr>
        <w:noProof/>
      </w:rPr>
      <w:t>MCS FS TH Q120 Ver6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913FE7">
      <w:rPr>
        <w:rStyle w:val="PageNumber"/>
        <w:noProof/>
      </w:rPr>
      <w:t>5</w:t>
    </w:r>
    <w:r>
      <w:rPr>
        <w:rStyle w:val="PageNumber"/>
      </w:rPr>
      <w:fldChar w:fldCharType="end"/>
    </w:r>
  </w:p>
  <w:p w14:paraId="108E6C24" w14:textId="77777777" w:rsidR="009A43A9" w:rsidRPr="00960645" w:rsidRDefault="009A4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2AF91" w14:textId="77777777" w:rsidR="009A43A9" w:rsidRDefault="009A43A9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9A43A9" w:rsidRPr="00C11A43" w:rsidRDefault="009A43A9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EF9F" w14:textId="4C4536C8" w:rsidR="009A43A9" w:rsidRPr="009F1D7F" w:rsidRDefault="009A43A9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28"/>
        <w:szCs w:val="28"/>
      </w:rPr>
    </w:pPr>
    <w:r w:rsidRPr="009F1D7F">
      <w:rPr>
        <w:rFonts w:asciiTheme="majorBidi" w:hAnsiTheme="majorBidi" w:cstheme="majorBidi"/>
        <w:caps/>
        <w:sz w:val="28"/>
        <w:szCs w:val="28"/>
      </w:rPr>
      <w:fldChar w:fldCharType="begin"/>
    </w:r>
    <w:r w:rsidRPr="009F1D7F">
      <w:rPr>
        <w:rFonts w:asciiTheme="majorBidi" w:hAnsiTheme="majorBidi" w:cstheme="majorBidi"/>
        <w:caps/>
        <w:sz w:val="28"/>
        <w:szCs w:val="28"/>
      </w:rPr>
      <w:instrText xml:space="preserve"> PAGE   \* MERGEFORMAT </w:instrText>
    </w:r>
    <w:r w:rsidRPr="009F1D7F">
      <w:rPr>
        <w:rFonts w:asciiTheme="majorBidi" w:hAnsiTheme="majorBidi" w:cstheme="majorBidi"/>
        <w:caps/>
        <w:sz w:val="28"/>
        <w:szCs w:val="28"/>
      </w:rPr>
      <w:fldChar w:fldCharType="separate"/>
    </w:r>
    <w:r w:rsidRPr="00913FE7">
      <w:rPr>
        <w:rFonts w:asciiTheme="majorBidi" w:hAnsiTheme="majorBidi" w:cstheme="majorBidi"/>
        <w:caps/>
        <w:noProof/>
        <w:sz w:val="28"/>
        <w:szCs w:val="28"/>
      </w:rPr>
      <w:t>2</w:t>
    </w:r>
    <w:r w:rsidRPr="009F1D7F">
      <w:rPr>
        <w:rFonts w:asciiTheme="majorBidi" w:hAnsiTheme="majorBidi" w:cstheme="majorBidi"/>
        <w:caps/>
        <w:noProof/>
        <w:sz w:val="28"/>
        <w:szCs w:val="28"/>
      </w:rPr>
      <w:fldChar w:fldCharType="end"/>
    </w:r>
  </w:p>
  <w:p w14:paraId="2F0B847B" w14:textId="0AEE9B8C" w:rsidR="009A43A9" w:rsidRPr="00960645" w:rsidRDefault="009A43A9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617EE5B1" w:rsidR="009A43A9" w:rsidRPr="00C827F6" w:rsidRDefault="009A43A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MCS FS TH Q120 Ver6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913FE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9A43A9" w:rsidRPr="00C827F6" w:rsidRDefault="009A43A9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6A5DE0B3" w:rsidR="009A43A9" w:rsidRPr="00C827F6" w:rsidRDefault="009A43A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MCS FS TH Q120 Ver6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913FE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9A43A9" w:rsidRPr="00C827F6" w:rsidRDefault="009A43A9">
    <w:pPr>
      <w:pStyle w:val="Footer"/>
      <w:rPr>
        <w:lang w:val="fr-FR"/>
      </w:rPr>
    </w:pPr>
  </w:p>
  <w:p w14:paraId="34F930A6" w14:textId="77777777" w:rsidR="009A43A9" w:rsidRDefault="009A43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902C8" w14:textId="77777777" w:rsidR="009A43A9" w:rsidRDefault="009A43A9">
      <w:r>
        <w:separator/>
      </w:r>
    </w:p>
  </w:footnote>
  <w:footnote w:type="continuationSeparator" w:id="0">
    <w:p w14:paraId="6D5FC13E" w14:textId="77777777" w:rsidR="009A43A9" w:rsidRDefault="009A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1ADB5" w14:textId="77777777" w:rsidR="009A43A9" w:rsidRDefault="00E141F3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9A43A9" w:rsidRDefault="009A43A9" w:rsidP="00713C5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A3B75" w14:textId="77777777" w:rsidR="009A43A9" w:rsidRPr="00F55BAA" w:rsidRDefault="009A43A9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9A43A9" w:rsidRPr="00F55BAA" w:rsidRDefault="009A43A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46926123" w:rsidR="009A43A9" w:rsidRPr="00F55BAA" w:rsidRDefault="009A43A9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913FE7"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มีนาคม </w:t>
    </w:r>
    <w:r w:rsidRPr="00913FE7"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9A43A9" w:rsidRPr="00410770" w:rsidRDefault="009A43A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95F46" w14:textId="77777777" w:rsidR="009A43A9" w:rsidRDefault="009A43A9" w:rsidP="00713C50">
    <w:pPr>
      <w:pStyle w:val="Header"/>
    </w:pPr>
  </w:p>
  <w:p w14:paraId="1DF8B329" w14:textId="3DBDE2FC" w:rsidR="009A43A9" w:rsidRDefault="009A43A9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913FE7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913FE7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E7603" w14:textId="77777777" w:rsidR="009A43A9" w:rsidRDefault="009A43A9" w:rsidP="00713C50">
    <w:pPr>
      <w:pStyle w:val="Header"/>
    </w:pPr>
  </w:p>
  <w:p w14:paraId="5252533D" w14:textId="77777777" w:rsidR="009A43A9" w:rsidRDefault="009A43A9" w:rsidP="00713C50">
    <w:pPr>
      <w:pStyle w:val="Header"/>
    </w:pPr>
  </w:p>
  <w:p w14:paraId="3B5038A2" w14:textId="77777777" w:rsidR="009A43A9" w:rsidRDefault="009A43A9" w:rsidP="00713C50">
    <w:pPr>
      <w:pStyle w:val="Header"/>
    </w:pPr>
  </w:p>
  <w:p w14:paraId="0F9960CB" w14:textId="77777777" w:rsidR="009A43A9" w:rsidRDefault="009A43A9" w:rsidP="00713C50">
    <w:pPr>
      <w:pStyle w:val="Header"/>
    </w:pPr>
  </w:p>
  <w:p w14:paraId="0A22F93B" w14:textId="77777777" w:rsidR="009A43A9" w:rsidRDefault="009A43A9" w:rsidP="00713C50">
    <w:pPr>
      <w:pStyle w:val="Header"/>
    </w:pPr>
  </w:p>
  <w:p w14:paraId="7AC009B9" w14:textId="77777777" w:rsidR="009A43A9" w:rsidRPr="00005ACB" w:rsidRDefault="009A43A9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03CC4" w14:textId="6E7839C4" w:rsidR="009A43A9" w:rsidRPr="00DC0DD7" w:rsidRDefault="009A43A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048196D" w14:textId="77777777" w:rsidR="009A43A9" w:rsidRPr="00DC0DD7" w:rsidRDefault="009A43A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043C7F" w14:textId="11D0A4D6" w:rsidR="009A43A9" w:rsidRPr="00DC0DD7" w:rsidRDefault="009A43A9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สิ้นสุดวันที่ </w:t>
    </w:r>
    <w:r w:rsidRPr="00913FE7">
      <w:rPr>
        <w:rFonts w:asciiTheme="majorBidi" w:hAnsiTheme="majorBidi" w:cstheme="majorBidi"/>
        <w:bCs/>
        <w:sz w:val="30"/>
        <w:szCs w:val="30"/>
        <w:lang w:val="en-US" w:bidi="th-TH"/>
      </w:rPr>
      <w:t>31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มีนาคม </w:t>
    </w:r>
    <w:r w:rsidRPr="00913FE7">
      <w:rPr>
        <w:rFonts w:asciiTheme="majorBidi" w:hAnsiTheme="majorBidi" w:cstheme="majorBidi"/>
        <w:bCs/>
        <w:sz w:val="30"/>
        <w:szCs w:val="30"/>
        <w:lang w:val="en-US" w:bidi="th-TH"/>
      </w:rPr>
      <w:t>2563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 xml:space="preserve">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B02C0A2" w14:textId="77777777" w:rsidR="009A43A9" w:rsidRPr="00AA7C7B" w:rsidRDefault="009A43A9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9A43A9" w:rsidRPr="00FA7747" w:rsidRDefault="009A43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9A43A9" w:rsidRPr="00FA7747" w:rsidRDefault="009A43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0211044B" w:rsidR="009A43A9" w:rsidRPr="00074891" w:rsidRDefault="009A43A9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39201" w14:textId="77777777" w:rsidR="009A43A9" w:rsidRPr="00DC0DD7" w:rsidRDefault="009A43A9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6112D32F" w14:textId="77777777" w:rsidR="009A43A9" w:rsidRPr="00606B89" w:rsidRDefault="009A43A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2E1B043E" w:rsidR="009A43A9" w:rsidRPr="00740ABA" w:rsidRDefault="009A43A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913FE7">
      <w:rPr>
        <w:rFonts w:ascii="Angsana New" w:hAnsi="Angsana New" w:cs="Angsana New"/>
        <w:sz w:val="30"/>
        <w:szCs w:val="30"/>
        <w:lang w:val="en-US" w:bidi="th-TH"/>
      </w:rPr>
      <w:t>31</w:t>
    </w:r>
    <w:r w:rsidRPr="00740ABA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มีนาคม </w:t>
    </w:r>
    <w:r w:rsidRPr="00913FE7">
      <w:rPr>
        <w:rFonts w:ascii="Angsana New" w:hAnsi="Angsana New" w:cs="Angsana New"/>
        <w:sz w:val="30"/>
        <w:szCs w:val="30"/>
        <w:lang w:val="en-US" w:bidi="th-TH"/>
      </w:rPr>
      <w:t>256</w:t>
    </w:r>
    <w:r w:rsidRPr="00913FE7">
      <w:rPr>
        <w:rFonts w:ascii="Angsana New" w:hAnsi="Angsana New" w:cs="Angsana New" w:hint="cs"/>
        <w:sz w:val="30"/>
        <w:szCs w:val="30"/>
        <w:lang w:val="en-US" w:bidi="th-TH"/>
      </w:rPr>
      <w:t>3</w:t>
    </w:r>
    <w:r w:rsidRPr="000035AF">
      <w:rPr>
        <w:rFonts w:ascii="Angsana New" w:hAnsi="Angsana New" w:cs="Angsana New"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0035AF">
      <w:rPr>
        <w:rFonts w:ascii="Angsana New" w:hAnsi="Angsana New" w:cs="Angsana New"/>
        <w:sz w:val="30"/>
        <w:szCs w:val="30"/>
        <w:lang w:bidi="th-TH"/>
      </w:rPr>
      <w:t>)</w:t>
    </w:r>
  </w:p>
  <w:p w14:paraId="71D8AA45" w14:textId="77777777" w:rsidR="009A43A9" w:rsidRPr="00410770" w:rsidRDefault="009A43A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9A43A9" w:rsidRDefault="009A43A9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9A43A9" w:rsidRPr="00FA7747" w:rsidRDefault="009A43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9A43A9" w:rsidRPr="00FA7747" w:rsidRDefault="009A43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FC3153F" w:rsidR="009A43A9" w:rsidRPr="00410770" w:rsidRDefault="009A43A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9A43A9" w:rsidRPr="00074891" w:rsidRDefault="009A43A9" w:rsidP="00713C50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0BFF" w14:textId="77777777" w:rsidR="009A43A9" w:rsidRPr="00DC0DD7" w:rsidRDefault="009A43A9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9A43A9" w:rsidRPr="0025022B" w:rsidRDefault="009A43A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3902EA2B" w:rsidR="009A43A9" w:rsidRPr="00F55BAA" w:rsidRDefault="009A43A9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2563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9A43A9" w:rsidRPr="00410770" w:rsidRDefault="009A43A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3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BE2D-B366-4111-9E78-404553D5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939</TotalTime>
  <Pages>25</Pages>
  <Words>5377</Words>
  <Characters>24501</Characters>
  <Application>Microsoft Office Word</Application>
  <DocSecurity>0</DocSecurity>
  <Lines>204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Ananya, Assawapanukul</cp:lastModifiedBy>
  <cp:revision>40</cp:revision>
  <cp:lastPrinted>2020-05-14T10:16:00Z</cp:lastPrinted>
  <dcterms:created xsi:type="dcterms:W3CDTF">2020-04-28T18:21:00Z</dcterms:created>
  <dcterms:modified xsi:type="dcterms:W3CDTF">2020-05-14T11:36:00Z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