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52326E" w14:textId="4FE7F174" w:rsidR="00804175" w:rsidRPr="009C17B7" w:rsidRDefault="00804175" w:rsidP="00FE3D84">
      <w:pPr>
        <w:rPr>
          <w:rFonts w:ascii="Angsana New" w:hAnsi="Angsana New" w:cs="Angsana New"/>
          <w:b/>
          <w:bCs/>
          <w:sz w:val="30"/>
          <w:szCs w:val="30"/>
        </w:rPr>
      </w:pPr>
      <w:bookmarkStart w:id="0" w:name="_Hlk40368967"/>
      <w:r w:rsidRPr="009C17B7">
        <w:rPr>
          <w:rFonts w:ascii="Angsana New" w:hAnsi="Angsana New" w:cs="Angsana New"/>
          <w:b/>
          <w:bCs/>
          <w:sz w:val="30"/>
          <w:szCs w:val="30"/>
          <w:cs/>
        </w:rPr>
        <w:t>หมายเหตุ</w:t>
      </w:r>
      <w:r w:rsidRPr="009C17B7">
        <w:rPr>
          <w:b/>
          <w:bCs/>
          <w:sz w:val="30"/>
          <w:szCs w:val="30"/>
        </w:rPr>
        <w:tab/>
      </w:r>
      <w:r w:rsidRPr="009C17B7">
        <w:rPr>
          <w:rFonts w:ascii="Angsana New" w:hAnsi="Angsana New" w:cs="Angsana New"/>
          <w:b/>
          <w:bCs/>
          <w:sz w:val="30"/>
          <w:szCs w:val="30"/>
          <w:cs/>
        </w:rPr>
        <w:t>สารบัญ</w:t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5A3BE1" w:rsidRPr="009C17B7">
        <w:rPr>
          <w:b/>
          <w:bCs/>
          <w:sz w:val="30"/>
          <w:szCs w:val="30"/>
        </w:rPr>
        <w:tab/>
      </w:r>
      <w:r w:rsidR="00764883" w:rsidRPr="009C17B7">
        <w:rPr>
          <w:b/>
          <w:bCs/>
          <w:sz w:val="30"/>
          <w:szCs w:val="30"/>
        </w:rPr>
        <w:tab/>
      </w:r>
      <w:r w:rsidR="00764883" w:rsidRPr="009C17B7">
        <w:rPr>
          <w:b/>
          <w:bCs/>
          <w:sz w:val="30"/>
          <w:szCs w:val="30"/>
        </w:rPr>
        <w:tab/>
      </w:r>
      <w:r w:rsidR="00246CE5" w:rsidRPr="009C17B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246CE5" w:rsidRPr="009C17B7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   </w:t>
      </w:r>
      <w:r w:rsidR="000B1B59" w:rsidRPr="009C17B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0B1B59" w:rsidRPr="009C17B7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A3BE1" w:rsidRPr="009C17B7">
        <w:rPr>
          <w:rFonts w:ascii="Angsana New" w:hAnsi="Angsana New" w:cs="Angsana New"/>
          <w:b/>
          <w:bCs/>
          <w:sz w:val="30"/>
          <w:szCs w:val="30"/>
          <w:cs/>
        </w:rPr>
        <w:t>หน้า</w:t>
      </w:r>
    </w:p>
    <w:p w14:paraId="1026CB15" w14:textId="77777777" w:rsidR="004D6C2A" w:rsidRPr="00CE424A" w:rsidRDefault="004D6C2A" w:rsidP="00FE3D84">
      <w:pPr>
        <w:rPr>
          <w:rFonts w:asciiTheme="majorBidi" w:hAnsiTheme="majorBidi" w:cstheme="majorBidi"/>
          <w:bCs/>
          <w:sz w:val="26"/>
          <w:szCs w:val="26"/>
          <w:cs/>
        </w:rPr>
      </w:pPr>
    </w:p>
    <w:p w14:paraId="1D7EE6F2" w14:textId="45164565" w:rsidR="00CE424A" w:rsidRPr="008D2EBA" w:rsidRDefault="00B7528C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fldChar w:fldCharType="begin"/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TOC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\o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"1-1" 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\h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\z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lang w:val="th-TH"/>
        </w:rPr>
        <w:instrText>\u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instrText xml:space="preserve"> </w:instrText>
      </w: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fldChar w:fldCharType="separate"/>
      </w:r>
      <w:hyperlink w:anchor="_Toc40348046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ข้อมูลทั่วไป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_Toc40348046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14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286E8EAF" w14:textId="50C7C985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47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2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เกณฑ์การจัดทำงบการเงินระหว่างกาล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_Toc40348047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14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34648EF7" w14:textId="38B374C5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48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3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การเปลี่ยนแปลงนโยบายการบัญชี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_Toc40348048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15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10CD66D6" w14:textId="513BFD6B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49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lang w:val="th-TH"/>
          </w:rPr>
          <w:t>4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บุคคลหรือกิจการที่เกี่ยวข้องกัน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_Toc40348049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23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32EECFB3" w14:textId="13D28E42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0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5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ลูกหนี้ตามสัญญาเช่าซื้อ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_Toc40348050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26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0EA2C319" w14:textId="414F138A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1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6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ลูกหนี้สินเชื่อ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_Toc40348051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32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15234AFC" w14:textId="43147452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2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7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ลูกหนี้สินเชื่อรายย่อย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_Toc40348052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35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0600622B" w14:textId="0181A244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3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8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ลูกหนี้สินเชื่อภาคธุรกิจและดอกเบี้ยค้างรับ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_Toc40348053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37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57C2BD13" w14:textId="1793AAEC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4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9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เงินลงทุนในบริษัทร่วม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_Toc40348054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40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64DC573E" w14:textId="7A641D38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5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10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เงินลงทุนในบริษัทย่อย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_Toc40348055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41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740BE174" w14:textId="42363774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6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11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เงินลงทุนระยะยาวอื่น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_Toc40348056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43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06D5099E" w14:textId="7E164D1C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8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12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ค่าเผื่อผลขาดทุนด้านเครดิตที่คาดว่าจะเกิดขึ้น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_Toc40348058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44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35DEAA39" w14:textId="684CC62B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59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13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การเปลี่ยนแปลงหนี้สินที่เกิดจากกิจกรรมจัดหาเงิน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_Toc40348059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44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3A350C8C" w14:textId="20751375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60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14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หุ้นกู้แปลงสภาพ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_Toc40348060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45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202F2769" w14:textId="0A6FA286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61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15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ส่วนงานดำเนินงาน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_Toc40348061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47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4C07A4BC" w14:textId="4C565C70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62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16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เครื่องมือทางการเงิน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_Toc40348062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48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5C47A5F9" w14:textId="317459AA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63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17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>หนี้สินที่อาจเกิดขึ้น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_Toc40348063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49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43B72DF4" w14:textId="4662EA6E" w:rsidR="00CE424A" w:rsidRPr="008D2EBA" w:rsidRDefault="00DE49BB" w:rsidP="008D2EBA">
      <w:pPr>
        <w:pStyle w:val="TOC1"/>
        <w:tabs>
          <w:tab w:val="clear" w:pos="227"/>
          <w:tab w:val="clear" w:pos="454"/>
          <w:tab w:val="clear" w:pos="680"/>
          <w:tab w:val="left" w:pos="8550"/>
        </w:tabs>
        <w:rPr>
          <w:rStyle w:val="Hyperlink"/>
          <w:rFonts w:asciiTheme="majorBidi" w:hAnsiTheme="majorBidi"/>
          <w:sz w:val="26"/>
          <w:szCs w:val="26"/>
          <w:lang w:val="th-TH"/>
        </w:rPr>
      </w:pPr>
      <w:hyperlink w:anchor="_Toc40348064" w:history="1"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lang w:val="th-TH"/>
          </w:rPr>
          <w:t>18</w:t>
        </w:r>
        <w:r w:rsidR="00CE424A" w:rsidRPr="008D2EBA">
          <w:rPr>
            <w:rStyle w:val="Hyperlink"/>
            <w:rFonts w:asciiTheme="majorBidi" w:hAnsiTheme="majorBidi"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cs/>
            <w:lang w:val="th-TH"/>
          </w:rPr>
          <w:t xml:space="preserve">ผลกระทบจาก </w:t>
        </w:r>
        <w:r w:rsidR="00CE424A" w:rsidRPr="008D2EBA">
          <w:rPr>
            <w:rStyle w:val="Hyperlink"/>
            <w:rFonts w:asciiTheme="majorBidi" w:hAnsiTheme="majorBidi"/>
            <w:noProof/>
            <w:sz w:val="26"/>
            <w:szCs w:val="26"/>
            <w:lang w:val="th-TH"/>
          </w:rPr>
          <w:t>COVID-19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tab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begin"/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instrText xml:space="preserve"> PAGEREF _Toc40348064 \h </w:instrTex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separate"/>
        </w:r>
        <w:r w:rsidR="00DF600A">
          <w:rPr>
            <w:rStyle w:val="Hyperlink"/>
            <w:rFonts w:asciiTheme="majorBidi" w:hAnsiTheme="majorBidi"/>
            <w:noProof/>
            <w:webHidden/>
            <w:sz w:val="26"/>
            <w:szCs w:val="26"/>
            <w:cs/>
            <w:lang w:val="th-TH"/>
          </w:rPr>
          <w:t>58</w:t>
        </w:r>
        <w:r w:rsidR="00CE424A" w:rsidRPr="008D2EBA">
          <w:rPr>
            <w:rStyle w:val="Hyperlink"/>
            <w:rFonts w:asciiTheme="majorBidi" w:hAnsiTheme="majorBidi"/>
            <w:webHidden/>
            <w:sz w:val="26"/>
            <w:szCs w:val="26"/>
            <w:lang w:val="th-TH"/>
          </w:rPr>
          <w:fldChar w:fldCharType="end"/>
        </w:r>
      </w:hyperlink>
    </w:p>
    <w:p w14:paraId="793A640D" w14:textId="676CF1B8" w:rsidR="00764883" w:rsidRPr="008D2EBA" w:rsidRDefault="00B7528C" w:rsidP="00C96C84">
      <w:pPr>
        <w:pStyle w:val="TOC1"/>
        <w:tabs>
          <w:tab w:val="clear" w:pos="227"/>
          <w:tab w:val="clear" w:pos="454"/>
          <w:tab w:val="clear" w:pos="680"/>
          <w:tab w:val="left" w:pos="8460"/>
        </w:tabs>
        <w:rPr>
          <w:rFonts w:asciiTheme="majorBidi" w:hAnsiTheme="majorBidi"/>
          <w:sz w:val="26"/>
          <w:szCs w:val="26"/>
          <w:cs/>
        </w:rPr>
      </w:pPr>
      <w:r w:rsidRPr="008D2EBA">
        <w:rPr>
          <w:rStyle w:val="Hyperlink"/>
          <w:rFonts w:asciiTheme="majorBidi" w:hAnsiTheme="majorBidi"/>
          <w:noProof/>
          <w:sz w:val="26"/>
          <w:szCs w:val="26"/>
          <w:cs/>
          <w:lang w:val="th-TH"/>
        </w:rPr>
        <w:fldChar w:fldCharType="end"/>
      </w:r>
      <w:r w:rsidR="00764883" w:rsidRPr="008D2EBA">
        <w:rPr>
          <w:rFonts w:asciiTheme="majorBidi" w:hAnsiTheme="majorBidi"/>
          <w:sz w:val="26"/>
          <w:szCs w:val="26"/>
          <w:cs/>
        </w:rPr>
        <w:br w:type="page"/>
      </w:r>
    </w:p>
    <w:bookmarkEnd w:id="0"/>
    <w:p w14:paraId="501D3863" w14:textId="4B5A4624" w:rsidR="00804175" w:rsidRPr="009C17B7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lastRenderedPageBreak/>
        <w:t>หมายเหตุประกอบ</w:t>
      </w:r>
      <w:r w:rsidR="00D25073" w:rsidRPr="009C17B7">
        <w:rPr>
          <w:rFonts w:asciiTheme="majorBidi" w:hAnsiTheme="majorBidi" w:cstheme="majorBidi"/>
          <w:sz w:val="26"/>
          <w:szCs w:val="26"/>
          <w:cs/>
        </w:rPr>
        <w:t>งบ</w:t>
      </w:r>
      <w:r w:rsidRPr="009C17B7">
        <w:rPr>
          <w:rFonts w:asciiTheme="majorBidi" w:hAnsiTheme="majorBidi" w:cstheme="majorBidi"/>
          <w:sz w:val="26"/>
          <w:szCs w:val="26"/>
          <w:cs/>
        </w:rPr>
        <w:t>การเงินเป็นส่วนหนึ่งของ</w:t>
      </w:r>
      <w:r w:rsidR="00D25073" w:rsidRPr="009C17B7">
        <w:rPr>
          <w:rFonts w:asciiTheme="majorBidi" w:hAnsiTheme="majorBidi" w:cstheme="majorBidi"/>
          <w:sz w:val="26"/>
          <w:szCs w:val="26"/>
          <w:cs/>
        </w:rPr>
        <w:t>งบ</w:t>
      </w:r>
      <w:r w:rsidRPr="009C17B7">
        <w:rPr>
          <w:rFonts w:asciiTheme="majorBidi" w:hAnsiTheme="majorBidi" w:cstheme="majorBidi"/>
          <w:sz w:val="26"/>
          <w:szCs w:val="26"/>
          <w:cs/>
        </w:rPr>
        <w:t>การเงินระหว่างกาลนี้</w:t>
      </w:r>
    </w:p>
    <w:p w14:paraId="0C091CF0" w14:textId="77777777" w:rsidR="00804175" w:rsidRPr="009C17B7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E72351B" w14:textId="59820A8A" w:rsidR="003C7959" w:rsidRPr="009C17B7" w:rsidRDefault="003C7959" w:rsidP="003C7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BE5DB7" w:rsidRPr="009C17B7">
        <w:rPr>
          <w:rFonts w:asciiTheme="majorBidi" w:hAnsiTheme="majorBidi" w:cstheme="majorBidi"/>
          <w:sz w:val="26"/>
          <w:szCs w:val="26"/>
        </w:rPr>
        <w:t>15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พฤษภาคม </w:t>
      </w:r>
      <w:r w:rsidRPr="009C17B7">
        <w:rPr>
          <w:rFonts w:asciiTheme="majorBidi" w:hAnsiTheme="majorBidi" w:cstheme="majorBidi"/>
          <w:sz w:val="26"/>
          <w:szCs w:val="26"/>
        </w:rPr>
        <w:t>2563</w:t>
      </w:r>
    </w:p>
    <w:p w14:paraId="45F168C8" w14:textId="77777777" w:rsidR="00804175" w:rsidRPr="009C17B7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594DABCD" w14:textId="77777777" w:rsidR="00804175" w:rsidRPr="009C17B7" w:rsidRDefault="00567D44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" w:name="_Toc40348046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ข้อมูลทั่วไป</w:t>
      </w:r>
      <w:bookmarkEnd w:id="1"/>
    </w:p>
    <w:p w14:paraId="13C4CDF0" w14:textId="77777777" w:rsidR="00567D44" w:rsidRPr="009C17B7" w:rsidRDefault="00567D44" w:rsidP="00FE3D84">
      <w:pPr>
        <w:rPr>
          <w:rFonts w:asciiTheme="majorBidi" w:hAnsiTheme="majorBidi" w:cstheme="majorBidi"/>
          <w:sz w:val="26"/>
          <w:szCs w:val="26"/>
        </w:rPr>
      </w:pPr>
    </w:p>
    <w:p w14:paraId="0B341AB3" w14:textId="77777777" w:rsidR="00C3357E" w:rsidRPr="009C17B7" w:rsidRDefault="00C3357E" w:rsidP="00C3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บริษัท กรุ๊ปลีส จำกัด (มหาชน)  (“บริษัท”) </w:t>
      </w:r>
      <w:r w:rsidRPr="009C17B7">
        <w:rPr>
          <w:rFonts w:asciiTheme="majorBidi" w:hAnsiTheme="majorBidi" w:cs="Angsana New"/>
          <w:sz w:val="26"/>
          <w:szCs w:val="26"/>
          <w:cs/>
        </w:rPr>
        <w:t>เป็นนิติบุคคลที่จัดตั้งขึ้นในประเทศไทย และ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จดทะเบียนกับตลาดหลักทรัพย์แห่งประเทศไทยเมื่อเดือนตุลาคม </w:t>
      </w:r>
      <w:r w:rsidRPr="009C17B7">
        <w:rPr>
          <w:rFonts w:asciiTheme="majorBidi" w:hAnsiTheme="majorBidi" w:cstheme="majorBidi"/>
          <w:sz w:val="26"/>
          <w:szCs w:val="26"/>
        </w:rPr>
        <w:t>2547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โดยมีที่อยู่จดทะเบียนตั้งอยู่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="Angsana New"/>
          <w:sz w:val="26"/>
          <w:szCs w:val="26"/>
          <w:cs/>
        </w:rPr>
        <w:t>เลขที่ 63 ซอย 1 ถนนเทศบาลนิมิตรใต้ แขวงลาดยาว</w:t>
      </w:r>
      <w:r w:rsidRPr="009C17B7">
        <w:rPr>
          <w:rFonts w:asciiTheme="majorBidi" w:hAnsiTheme="majorBidi" w:cs="Angsana New"/>
          <w:sz w:val="26"/>
          <w:szCs w:val="26"/>
        </w:rPr>
        <w:t xml:space="preserve"> </w:t>
      </w:r>
      <w:r w:rsidRPr="009C17B7">
        <w:rPr>
          <w:rFonts w:asciiTheme="majorBidi" w:hAnsiTheme="majorBidi" w:cs="Angsana New"/>
          <w:sz w:val="26"/>
          <w:szCs w:val="26"/>
          <w:cs/>
        </w:rPr>
        <w:t>เขตจตุจักร กรุงเทพมหานคร</w:t>
      </w:r>
    </w:p>
    <w:p w14:paraId="79EDD6EB" w14:textId="77777777" w:rsidR="00567D44" w:rsidRPr="009C17B7" w:rsidRDefault="00567D44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p w14:paraId="6D690533" w14:textId="77777777" w:rsidR="008A47F0" w:rsidRPr="009C17B7" w:rsidRDefault="008A47F0" w:rsidP="008A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pacing w:val="-4"/>
          <w:sz w:val="26"/>
          <w:szCs w:val="26"/>
          <w:cs/>
        </w:rPr>
        <w:t xml:space="preserve">บริษัทและบริษัทย่อย </w:t>
      </w:r>
      <w:r w:rsidRPr="009C17B7">
        <w:rPr>
          <w:rFonts w:asciiTheme="majorBidi" w:hAnsiTheme="majorBidi" w:cstheme="majorBidi"/>
          <w:spacing w:val="-4"/>
          <w:sz w:val="26"/>
          <w:szCs w:val="26"/>
        </w:rPr>
        <w:t>(“</w:t>
      </w:r>
      <w:r w:rsidRPr="009C17B7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</w:t>
      </w:r>
      <w:r w:rsidRPr="009C17B7">
        <w:rPr>
          <w:rFonts w:asciiTheme="majorBidi" w:hAnsiTheme="majorBidi" w:cstheme="majorBidi"/>
          <w:spacing w:val="-4"/>
          <w:sz w:val="26"/>
          <w:szCs w:val="26"/>
        </w:rPr>
        <w:t xml:space="preserve">”) </w:t>
      </w:r>
      <w:r w:rsidRPr="009C17B7">
        <w:rPr>
          <w:rFonts w:asciiTheme="majorBidi" w:hAnsiTheme="majorBidi" w:cstheme="majorBidi"/>
          <w:spacing w:val="-4"/>
          <w:sz w:val="26"/>
          <w:szCs w:val="26"/>
          <w:cs/>
        </w:rPr>
        <w:t>ดำเนินธุรกิจหลักเกี่ยวกับ การให้บริการสินเชื่อเช่าซื้อ และให้บริการสินเชื่อ</w:t>
      </w:r>
      <w:r w:rsidRPr="009C17B7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pacing w:val="-4"/>
          <w:sz w:val="26"/>
          <w:szCs w:val="26"/>
          <w:cs/>
        </w:rPr>
        <w:t>บริษัทย่อยในต่างประเทศ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ดำเนินธุรกิจหลักเกี่ยวกับ การเป็นที่ปรึกษาด้านธุรกิจ การให้บริการทางการเงินแก่บริษัท การจัดการเงินลงทุน </w:t>
      </w:r>
      <w:r w:rsidRPr="009C17B7">
        <w:rPr>
          <w:rFonts w:asciiTheme="majorBidi" w:hAnsiTheme="majorBidi" w:cstheme="majorBidi"/>
          <w:sz w:val="26"/>
          <w:szCs w:val="26"/>
        </w:rPr>
        <w:br/>
      </w:r>
      <w:r w:rsidRPr="009C17B7">
        <w:rPr>
          <w:rFonts w:asciiTheme="majorBidi" w:hAnsiTheme="majorBidi" w:cstheme="majorBidi"/>
          <w:spacing w:val="2"/>
          <w:sz w:val="26"/>
          <w:szCs w:val="26"/>
          <w:cs/>
        </w:rPr>
        <w:t>การให้บริการสินเชื่อเช่าซื้อ ธุรกิจสินเชื่อรายย่อย</w:t>
      </w:r>
      <w:r w:rsidRPr="009C17B7">
        <w:rPr>
          <w:rFonts w:asciiTheme="majorBidi" w:hAnsiTheme="majorBidi" w:cstheme="majorBidi"/>
          <w:spacing w:val="2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pacing w:val="2"/>
          <w:sz w:val="26"/>
          <w:szCs w:val="26"/>
          <w:cs/>
        </w:rPr>
        <w:t>และธุรกิจสินเชื่อเพื่อผู้บริโภครายย่อยภายใต้การจัดการสินเชื่อร่วมทางการเงิน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1D41AE5B" w14:textId="77777777" w:rsidR="006D3EFC" w:rsidRPr="009C17B7" w:rsidRDefault="006D3EF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both"/>
        <w:rPr>
          <w:rFonts w:asciiTheme="majorBidi" w:eastAsia="Calibri" w:hAnsiTheme="majorBidi" w:cstheme="majorBidi"/>
          <w:i/>
          <w:iCs/>
          <w:sz w:val="26"/>
          <w:szCs w:val="26"/>
          <w:shd w:val="clear" w:color="auto" w:fill="E0E0E0"/>
          <w:cs/>
          <w:lang w:val="en-GB"/>
        </w:rPr>
      </w:pPr>
    </w:p>
    <w:p w14:paraId="7BCA997E" w14:textId="1D6490E3" w:rsidR="00804175" w:rsidRPr="009C17B7" w:rsidRDefault="0080417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2" w:name="_Toc40348047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เกณฑ์การจัดทำ</w:t>
      </w:r>
      <w:r w:rsidR="00D25073"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งบ</w:t>
      </w:r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การเงินระหว่างกาล</w:t>
      </w:r>
      <w:bookmarkEnd w:id="2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</w:t>
      </w:r>
    </w:p>
    <w:p w14:paraId="3617198D" w14:textId="77777777" w:rsidR="00236ADA" w:rsidRPr="009C17B7" w:rsidRDefault="00236ADA" w:rsidP="00236ADA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266F7F12" w14:textId="77777777" w:rsidR="00005185" w:rsidRPr="009C17B7" w:rsidRDefault="00804175" w:rsidP="00236A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sz w:val="26"/>
          <w:szCs w:val="26"/>
          <w:cs/>
        </w:rPr>
        <w:t>(ก)</w:t>
      </w:r>
      <w:r w:rsidRPr="009C17B7">
        <w:rPr>
          <w:rFonts w:asciiTheme="majorBidi" w:hAnsiTheme="majorBidi" w:cstheme="majorBidi"/>
          <w:i/>
          <w:iCs/>
          <w:sz w:val="26"/>
          <w:szCs w:val="26"/>
          <w:cs/>
        </w:rPr>
        <w:tab/>
        <w:t>เกณฑ์การถือปฏิบัติ</w:t>
      </w:r>
    </w:p>
    <w:p w14:paraId="1E6A989A" w14:textId="77777777" w:rsidR="00804175" w:rsidRPr="009C17B7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7A6D1539" w14:textId="3ACBA503" w:rsidR="00804175" w:rsidRPr="009C17B7" w:rsidRDefault="00BA162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งบการเงินระหว่างกาล</w:t>
      </w:r>
      <w:r w:rsidR="0042437E" w:rsidRPr="009C17B7">
        <w:rPr>
          <w:rFonts w:asciiTheme="majorBidi" w:hAnsiTheme="majorBidi" w:cstheme="majorBidi"/>
          <w:sz w:val="26"/>
          <w:szCs w:val="26"/>
          <w:cs/>
        </w:rPr>
        <w:t>แบบย่อ</w:t>
      </w:r>
      <w:r w:rsidRPr="009C17B7">
        <w:rPr>
          <w:rFonts w:asciiTheme="majorBidi" w:hAnsiTheme="majorBidi" w:cstheme="majorBidi"/>
          <w:sz w:val="26"/>
          <w:szCs w:val="26"/>
          <w:cs/>
        </w:rPr>
        <w:t>นี้นำเสนอรายการในงบการเงินในรูปแบบเดียวกับงบการเงินประจำปี และจัดทำหมายเหตุประกอบงบ</w:t>
      </w:r>
      <w:r w:rsidRPr="008D2EBA">
        <w:rPr>
          <w:rFonts w:asciiTheme="majorBidi" w:hAnsiTheme="majorBidi" w:cstheme="majorBidi"/>
          <w:spacing w:val="-2"/>
          <w:sz w:val="26"/>
          <w:szCs w:val="26"/>
          <w:cs/>
        </w:rPr>
        <w:t>การเงินระหว่างกาลในรูปแบบย่อ</w:t>
      </w:r>
      <w:r w:rsidR="0042437E" w:rsidRPr="008D2EBA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="0042437E" w:rsidRPr="008D2EBA">
        <w:rPr>
          <w:rFonts w:asciiTheme="majorBidi" w:hAnsiTheme="majorBidi" w:cstheme="majorBidi"/>
          <w:spacing w:val="-2"/>
          <w:sz w:val="26"/>
          <w:szCs w:val="26"/>
        </w:rPr>
        <w:t>(“</w:t>
      </w:r>
      <w:r w:rsidR="0042437E" w:rsidRPr="008D2EBA">
        <w:rPr>
          <w:rFonts w:asciiTheme="majorBidi" w:hAnsiTheme="majorBidi" w:cstheme="majorBidi"/>
          <w:spacing w:val="-2"/>
          <w:sz w:val="26"/>
          <w:szCs w:val="26"/>
          <w:cs/>
        </w:rPr>
        <w:t>งบการเงินระหว่างกาล</w:t>
      </w:r>
      <w:r w:rsidR="0042437E" w:rsidRPr="008D2EBA">
        <w:rPr>
          <w:rFonts w:asciiTheme="majorBidi" w:hAnsiTheme="majorBidi" w:cstheme="majorBidi"/>
          <w:spacing w:val="-2"/>
          <w:sz w:val="26"/>
          <w:szCs w:val="26"/>
        </w:rPr>
        <w:t xml:space="preserve">”) </w:t>
      </w:r>
      <w:r w:rsidR="00804175" w:rsidRPr="008D2EBA">
        <w:rPr>
          <w:rFonts w:asciiTheme="majorBidi" w:hAnsiTheme="majorBidi" w:cstheme="majorBidi"/>
          <w:spacing w:val="-2"/>
          <w:sz w:val="26"/>
          <w:szCs w:val="26"/>
          <w:cs/>
        </w:rPr>
        <w:t xml:space="preserve">ตามมาตรฐานการบัญชี ฉบับที่ </w:t>
      </w:r>
      <w:r w:rsidR="00804175" w:rsidRPr="008D2EBA">
        <w:rPr>
          <w:rFonts w:asciiTheme="majorBidi" w:hAnsiTheme="majorBidi" w:cstheme="majorBidi"/>
          <w:spacing w:val="-2"/>
          <w:sz w:val="26"/>
          <w:szCs w:val="26"/>
        </w:rPr>
        <w:t xml:space="preserve">34 </w:t>
      </w:r>
      <w:r w:rsidR="00804175" w:rsidRPr="008D2EBA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เรื่อง </w:t>
      </w:r>
      <w:r w:rsidR="00DF7010" w:rsidRPr="008D2EBA">
        <w:rPr>
          <w:rFonts w:asciiTheme="majorBidi" w:hAnsiTheme="majorBidi" w:cstheme="majorBidi"/>
          <w:i/>
          <w:iCs/>
          <w:spacing w:val="-2"/>
          <w:sz w:val="26"/>
          <w:szCs w:val="26"/>
          <w:cs/>
        </w:rPr>
        <w:t>การ</w:t>
      </w:r>
      <w:r w:rsidR="00CA671A" w:rsidRPr="008D2EBA">
        <w:rPr>
          <w:rFonts w:asciiTheme="majorBidi" w:hAnsiTheme="majorBidi" w:cstheme="majorBidi"/>
          <w:i/>
          <w:iCs/>
          <w:spacing w:val="-2"/>
          <w:sz w:val="26"/>
          <w:szCs w:val="26"/>
          <w:cs/>
        </w:rPr>
        <w:t>รายงานทาง</w:t>
      </w:r>
      <w:r w:rsidR="00804175" w:rsidRPr="008D2EBA">
        <w:rPr>
          <w:rFonts w:asciiTheme="majorBidi" w:hAnsiTheme="majorBidi" w:cstheme="majorBidi"/>
          <w:i/>
          <w:iCs/>
          <w:spacing w:val="-2"/>
          <w:sz w:val="26"/>
          <w:szCs w:val="26"/>
          <w:cs/>
        </w:rPr>
        <w:t>การเงินระหว่างกาล</w:t>
      </w:r>
      <w:r w:rsidR="0080417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04175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804175" w:rsidRPr="009C17B7">
        <w:rPr>
          <w:rFonts w:asciiTheme="majorBidi" w:hAnsiTheme="majorBidi" w:cstheme="majorBidi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04175" w:rsidRPr="009C17B7">
        <w:rPr>
          <w:rFonts w:asciiTheme="majorBidi" w:hAnsiTheme="majorBidi" w:cstheme="majorBidi"/>
          <w:sz w:val="26"/>
          <w:szCs w:val="26"/>
        </w:rPr>
        <w:t xml:space="preserve"> </w:t>
      </w:r>
    </w:p>
    <w:p w14:paraId="45D41E46" w14:textId="77777777" w:rsidR="00804175" w:rsidRPr="009C17B7" w:rsidRDefault="008041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13715734" w14:textId="19755141" w:rsidR="008F01B8" w:rsidRPr="009C17B7" w:rsidRDefault="008F01B8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8F01B8">
        <w:rPr>
          <w:rFonts w:asciiTheme="majorBidi" w:hAnsiTheme="majorBidi" w:cs="Angsana New" w:hint="cs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8F01B8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8F01B8">
        <w:rPr>
          <w:rFonts w:asciiTheme="majorBidi" w:hAnsiTheme="majorBidi" w:cs="Angsana New" w:hint="cs"/>
          <w:sz w:val="26"/>
          <w:szCs w:val="26"/>
          <w:cs/>
        </w:rPr>
        <w:t>เหตุการณ์และสถานการณ์ใหม่ๆ</w:t>
      </w:r>
      <w:r w:rsidRPr="008F01B8">
        <w:rPr>
          <w:rFonts w:asciiTheme="majorBidi" w:hAnsiTheme="majorBidi" w:cs="Angsana New"/>
          <w:sz w:val="26"/>
          <w:szCs w:val="26"/>
          <w:cs/>
        </w:rPr>
        <w:t xml:space="preserve"> </w:t>
      </w:r>
      <w:r w:rsidRPr="008F01B8">
        <w:rPr>
          <w:rFonts w:asciiTheme="majorBidi" w:hAnsiTheme="majorBidi" w:cs="Angsana New" w:hint="cs"/>
          <w:sz w:val="26"/>
          <w:szCs w:val="26"/>
          <w:cs/>
        </w:rPr>
        <w:t>เพื่อไม่ให้ซ้ำซ้อนกับข้อมูลที่ได้เคยนำเสนอรายงานไปแล้ว</w:t>
      </w:r>
      <w:r w:rsidRPr="008F01B8">
        <w:rPr>
          <w:rFonts w:asciiTheme="majorBidi" w:hAnsiTheme="majorBidi" w:cs="Angsana New"/>
          <w:sz w:val="26"/>
          <w:szCs w:val="26"/>
          <w:cs/>
        </w:rPr>
        <w:t xml:space="preserve">  </w:t>
      </w:r>
      <w:r w:rsidRPr="008F01B8">
        <w:rPr>
          <w:rFonts w:asciiTheme="majorBidi" w:hAnsiTheme="majorBidi" w:cs="Angsana New" w:hint="cs"/>
          <w:sz w:val="26"/>
          <w:szCs w:val="26"/>
          <w:cs/>
        </w:rPr>
        <w:t>ดังนั้นการอ่านงบการเงินระหว่างกาลนี้จึงควรอ่านควบคู่กับงบการเงินขอกลุ่มบริษัทสำหรับปีสิ้นสุดวันที่</w:t>
      </w:r>
      <w:r w:rsidRPr="008F01B8">
        <w:rPr>
          <w:rFonts w:asciiTheme="majorBidi" w:hAnsiTheme="majorBidi" w:cs="Angsana New"/>
          <w:sz w:val="26"/>
          <w:szCs w:val="26"/>
          <w:cs/>
        </w:rPr>
        <w:t xml:space="preserve"> 31 </w:t>
      </w:r>
      <w:r w:rsidRPr="008F01B8">
        <w:rPr>
          <w:rFonts w:asciiTheme="majorBidi" w:hAnsiTheme="majorBidi" w:cs="Angsana New" w:hint="cs"/>
          <w:sz w:val="26"/>
          <w:szCs w:val="26"/>
          <w:cs/>
        </w:rPr>
        <w:t>ธันวาคม</w:t>
      </w:r>
      <w:r w:rsidRPr="008F01B8">
        <w:rPr>
          <w:rFonts w:asciiTheme="majorBidi" w:hAnsiTheme="majorBidi" w:cs="Angsana New"/>
          <w:sz w:val="26"/>
          <w:szCs w:val="26"/>
          <w:cs/>
        </w:rPr>
        <w:t xml:space="preserve"> 2562</w:t>
      </w:r>
    </w:p>
    <w:p w14:paraId="6A34CE88" w14:textId="06E43A29" w:rsidR="008A47F0" w:rsidRPr="009C17B7" w:rsidRDefault="008A47F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6AD072A3" w14:textId="32ABDBAD" w:rsidR="008A47F0" w:rsidRPr="009C17B7" w:rsidRDefault="008A47F0" w:rsidP="008A4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1E1438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16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เรื่อง </w:t>
      </w:r>
      <w:r w:rsidRPr="009C17B7">
        <w:rPr>
          <w:rFonts w:asciiTheme="majorBidi" w:hAnsiTheme="majorBidi" w:cstheme="majorBidi"/>
          <w:i/>
          <w:iCs/>
          <w:sz w:val="26"/>
          <w:szCs w:val="26"/>
          <w:cs/>
        </w:rPr>
        <w:t>สัญญาเช่า</w:t>
      </w:r>
      <w:r w:rsidRPr="009C17B7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(</w:t>
      </w:r>
      <w:r w:rsidRPr="009C17B7">
        <w:rPr>
          <w:rFonts w:asciiTheme="majorBidi" w:hAnsiTheme="majorBidi" w:cstheme="majorBidi"/>
          <w:sz w:val="26"/>
          <w:szCs w:val="26"/>
        </w:rPr>
        <w:t>TFRS 16</w:t>
      </w:r>
      <w:r w:rsidRPr="009C17B7">
        <w:rPr>
          <w:rFonts w:asciiTheme="majorBidi" w:hAnsiTheme="majorBidi" w:cstheme="majorBidi"/>
          <w:sz w:val="26"/>
          <w:szCs w:val="26"/>
          <w:cs/>
        </w:rPr>
        <w:t>)</w:t>
      </w:r>
      <w:r w:rsidRPr="009C17B7">
        <w:rPr>
          <w:rFonts w:asciiTheme="majorBidi" w:hAnsiTheme="majorBidi" w:cstheme="majorBidi"/>
          <w:i/>
          <w:iCs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="00DB3AA4" w:rsidRPr="009C17B7">
        <w:rPr>
          <w:rFonts w:asciiTheme="majorBidi" w:hAnsiTheme="majorBidi" w:cstheme="majorBidi"/>
          <w:sz w:val="26"/>
          <w:szCs w:val="26"/>
        </w:rPr>
        <w:t xml:space="preserve"> 3</w:t>
      </w:r>
    </w:p>
    <w:p w14:paraId="755484D1" w14:textId="77777777" w:rsidR="002779E8" w:rsidRPr="009C17B7" w:rsidRDefault="002779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6"/>
          <w:szCs w:val="26"/>
          <w:shd w:val="clear" w:color="auto" w:fill="D9D9D9" w:themeFill="background1" w:themeFillShade="D9"/>
        </w:rPr>
      </w:pPr>
    </w:p>
    <w:p w14:paraId="4868B5E4" w14:textId="5CBDF1CE" w:rsidR="008F3B09" w:rsidRPr="009C17B7" w:rsidRDefault="00C3357E" w:rsidP="00C3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นอกจากนี้</w:t>
      </w:r>
      <w:r w:rsidR="00354436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354436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354436" w:rsidRPr="009C17B7">
        <w:rPr>
          <w:rFonts w:asciiTheme="majorBidi" w:hAnsiTheme="majorBidi" w:cstheme="majorBidi"/>
          <w:sz w:val="26"/>
          <w:szCs w:val="26"/>
          <w:cs/>
        </w:rPr>
        <w:t>กลุ่มบริษัทได้ประเมินผลกระทบที่อาจเกิดขึ้นต่องบการเงินจากการถือปฎ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ซึ่งคาดว่าไม่มีผลกระทบที่มีสาระสำคัญต่องบการเงินในงวดที่ถือปฎิบัติ</w:t>
      </w:r>
      <w:r w:rsidR="008F3B09" w:rsidRPr="009C17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16CA19F8" w14:textId="42CE8F4D" w:rsidR="00BA1623" w:rsidRPr="009C17B7" w:rsidRDefault="008A47F0" w:rsidP="008D2EBA">
      <w:pPr>
        <w:tabs>
          <w:tab w:val="clear" w:pos="454"/>
          <w:tab w:val="clear" w:pos="680"/>
          <w:tab w:val="left" w:pos="540"/>
          <w:tab w:val="left" w:pos="630"/>
        </w:tabs>
        <w:rPr>
          <w:rFonts w:asciiTheme="majorBidi" w:hAnsiTheme="majorBidi" w:cstheme="majorBidi"/>
          <w:sz w:val="26"/>
          <w:szCs w:val="26"/>
          <w:lang w:val="th-TH"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th-TH"/>
        </w:rPr>
        <w:lastRenderedPageBreak/>
        <w:t xml:space="preserve"> </w:t>
      </w:r>
      <w:r w:rsidR="00BA1623" w:rsidRPr="009C17B7">
        <w:rPr>
          <w:rFonts w:asciiTheme="majorBidi" w:hAnsiTheme="majorBidi" w:cstheme="majorBidi"/>
          <w:i/>
          <w:iCs/>
          <w:sz w:val="26"/>
          <w:szCs w:val="26"/>
          <w:cs/>
        </w:rPr>
        <w:t>(ข)</w:t>
      </w:r>
      <w:r w:rsidR="00BA1623" w:rsidRPr="009C17B7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BA1623" w:rsidRPr="009C17B7">
        <w:rPr>
          <w:rFonts w:asciiTheme="majorBidi" w:hAnsiTheme="majorBidi" w:cstheme="majorBidi"/>
          <w:i/>
          <w:iCs/>
          <w:sz w:val="26"/>
          <w:szCs w:val="26"/>
          <w:cs/>
        </w:rPr>
        <w:t>การใช้วิจารณญาณ การประมาณการ และนโยบายการบัญชี</w:t>
      </w:r>
    </w:p>
    <w:p w14:paraId="6252FE1B" w14:textId="77777777" w:rsidR="00BA1623" w:rsidRPr="009C17B7" w:rsidRDefault="00BA1623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D0FBD80" w14:textId="0EB55193" w:rsidR="00516EF2" w:rsidRPr="009C17B7" w:rsidRDefault="00047CC7" w:rsidP="00FE3D84">
      <w:pPr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31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2562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9C17B7">
        <w:rPr>
          <w:rFonts w:asciiTheme="majorBidi" w:hAnsiTheme="majorBidi" w:cstheme="majorBidi"/>
          <w:sz w:val="26"/>
          <w:szCs w:val="26"/>
        </w:rPr>
        <w:t>3</w:t>
      </w:r>
    </w:p>
    <w:p w14:paraId="78C66DD8" w14:textId="1D46E9B8" w:rsidR="00544D32" w:rsidRPr="009C17B7" w:rsidRDefault="00544D3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GB"/>
        </w:rPr>
      </w:pPr>
    </w:p>
    <w:p w14:paraId="6F70FCFD" w14:textId="44BADACB" w:rsidR="00EC2C96" w:rsidRPr="009C17B7" w:rsidRDefault="007979DB" w:rsidP="0054412A">
      <w:pPr>
        <w:pStyle w:val="block"/>
        <w:tabs>
          <w:tab w:val="left" w:pos="540"/>
        </w:tabs>
        <w:spacing w:after="0" w:line="240" w:lineRule="atLeast"/>
        <w:ind w:left="0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(</w:t>
      </w:r>
      <w:r w:rsidR="00544D32" w:rsidRPr="009C17B7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ค</w:t>
      </w:r>
      <w:r w:rsidRPr="009C17B7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)</w:t>
      </w:r>
      <w:r w:rsidR="00702FBE" w:rsidRPr="009C17B7">
        <w:rPr>
          <w:rFonts w:asciiTheme="majorBidi" w:hAnsiTheme="majorBidi" w:cstheme="majorBidi"/>
          <w:i/>
          <w:iCs/>
          <w:sz w:val="26"/>
          <w:szCs w:val="26"/>
          <w:lang w:bidi="th-TH"/>
        </w:rPr>
        <w:tab/>
      </w:r>
      <w:r w:rsidR="00EC2C96" w:rsidRPr="009C17B7">
        <w:rPr>
          <w:rFonts w:asciiTheme="majorBidi" w:hAnsiTheme="majorBidi" w:cstheme="majorBidi"/>
          <w:i/>
          <w:iCs/>
          <w:sz w:val="26"/>
          <w:szCs w:val="26"/>
          <w:cs/>
          <w:lang w:bidi="th-TH"/>
        </w:rPr>
        <w:t>การใช้เกณฑ์ในการดำเนินงานต่อเนื่อง</w:t>
      </w:r>
      <w:r w:rsidR="00EC2C96" w:rsidRPr="009C17B7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</w:p>
    <w:p w14:paraId="5CA66A1F" w14:textId="77777777" w:rsidR="00EC2C96" w:rsidRPr="009C17B7" w:rsidRDefault="00EC2C96" w:rsidP="00236ADA">
      <w:pPr>
        <w:pStyle w:val="AccountingPolicy"/>
        <w:tabs>
          <w:tab w:val="left" w:pos="1200"/>
        </w:tabs>
        <w:spacing w:line="240" w:lineRule="auto"/>
        <w:jc w:val="thaiDistribute"/>
        <w:rPr>
          <w:rFonts w:asciiTheme="majorBidi" w:eastAsia="Times New Roman" w:hAnsiTheme="majorBidi" w:cstheme="majorBidi"/>
          <w:color w:val="auto"/>
          <w:sz w:val="26"/>
          <w:szCs w:val="26"/>
          <w:lang w:bidi="th-TH"/>
        </w:rPr>
      </w:pPr>
    </w:p>
    <w:p w14:paraId="77421CF9" w14:textId="561C64D7" w:rsidR="007979DB" w:rsidRPr="009C17B7" w:rsidRDefault="00986B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ตามที่ได้เปิดเผยในหมายเหตุ</w:t>
      </w:r>
      <w:r w:rsidR="00E9270F" w:rsidRPr="009C17B7">
        <w:rPr>
          <w:rFonts w:asciiTheme="majorBidi" w:hAnsiTheme="majorBidi" w:cstheme="majorBidi"/>
          <w:sz w:val="26"/>
          <w:szCs w:val="26"/>
          <w:cs/>
        </w:rPr>
        <w:t>ประกอบงบการเงิน</w:t>
      </w:r>
      <w:r w:rsidRPr="009C17B7">
        <w:rPr>
          <w:rFonts w:asciiTheme="majorBidi" w:hAnsiTheme="majorBidi" w:cstheme="majorBidi"/>
          <w:sz w:val="26"/>
          <w:szCs w:val="26"/>
          <w:cs/>
        </w:rPr>
        <w:t>ข้อ</w:t>
      </w:r>
      <w:r w:rsidR="00B20E6F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1A6CCD" w:rsidRPr="009C17B7">
        <w:rPr>
          <w:rFonts w:asciiTheme="majorBidi" w:hAnsiTheme="majorBidi" w:cstheme="majorBidi"/>
          <w:sz w:val="26"/>
          <w:szCs w:val="26"/>
        </w:rPr>
        <w:t>1</w:t>
      </w:r>
      <w:r w:rsidR="00970ED6" w:rsidRPr="009C17B7">
        <w:rPr>
          <w:rFonts w:asciiTheme="majorBidi" w:hAnsiTheme="majorBidi" w:cstheme="majorBidi"/>
          <w:sz w:val="26"/>
          <w:szCs w:val="26"/>
        </w:rPr>
        <w:t>7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AD177E" w:rsidRPr="009C17B7">
        <w:rPr>
          <w:rFonts w:asciiTheme="majorBidi" w:hAnsiTheme="majorBidi" w:cstheme="majorBidi"/>
          <w:sz w:val="26"/>
          <w:szCs w:val="26"/>
          <w:cs/>
        </w:rPr>
        <w:t>ผู้ถือหุ้นกู้แปลงสภาพรายหลักได้ดำเนินการฟ้องร้องต่อบริษัทและเรื่องที่เกี่ยวข้อง ซึ่งอาจกระทบต่อความสามารถในการชำระหนี้ การเพิ่มทุน หรือการรักษาสภาพคล่องที่เหมาะสมของกลุ่มบริษัท</w:t>
      </w:r>
      <w:r w:rsidR="00E96219" w:rsidRPr="009C17B7">
        <w:rPr>
          <w:rFonts w:asciiTheme="majorBidi" w:hAnsiTheme="majorBidi" w:cstheme="majorBidi"/>
          <w:sz w:val="26"/>
          <w:szCs w:val="26"/>
          <w:cs/>
        </w:rPr>
        <w:t>ในอนาคต</w:t>
      </w:r>
      <w:r w:rsidR="00AD177E" w:rsidRPr="009C17B7">
        <w:rPr>
          <w:rFonts w:asciiTheme="majorBidi" w:hAnsiTheme="majorBidi" w:cstheme="majorBidi"/>
          <w:sz w:val="26"/>
          <w:szCs w:val="26"/>
          <w:cs/>
        </w:rPr>
        <w:t xml:space="preserve"> ในปัจจุบันผู้บริหารเชื่อว่าคดี</w:t>
      </w:r>
      <w:r w:rsidR="00E96219" w:rsidRPr="009C17B7">
        <w:rPr>
          <w:rFonts w:asciiTheme="majorBidi" w:hAnsiTheme="majorBidi" w:cstheme="majorBidi"/>
          <w:sz w:val="26"/>
          <w:szCs w:val="26"/>
          <w:cs/>
        </w:rPr>
        <w:t xml:space="preserve">ต่างๆ </w:t>
      </w:r>
      <w:r w:rsidR="00AD177E" w:rsidRPr="009C17B7">
        <w:rPr>
          <w:rFonts w:asciiTheme="majorBidi" w:hAnsiTheme="majorBidi" w:cstheme="majorBidi"/>
          <w:sz w:val="26"/>
          <w:szCs w:val="26"/>
          <w:cs/>
        </w:rPr>
        <w:t>ดังกล่าวจะไม่กระทบต่อการดำเนินงานต่อเนื่องของกลุ่มบริษัท อย่างไรก็ตาม ยังมีความไม่แน่นอนในผลของคดี</w:t>
      </w:r>
      <w:r w:rsidR="00E96219" w:rsidRPr="009C17B7">
        <w:rPr>
          <w:rFonts w:asciiTheme="majorBidi" w:hAnsiTheme="majorBidi" w:cstheme="majorBidi"/>
          <w:sz w:val="26"/>
          <w:szCs w:val="26"/>
          <w:cs/>
        </w:rPr>
        <w:t xml:space="preserve">ต่างๆ </w:t>
      </w:r>
      <w:r w:rsidR="00AD177E" w:rsidRPr="009C17B7">
        <w:rPr>
          <w:rFonts w:asciiTheme="majorBidi" w:hAnsiTheme="majorBidi" w:cstheme="majorBidi"/>
          <w:sz w:val="26"/>
          <w:szCs w:val="26"/>
          <w:cs/>
        </w:rPr>
        <w:t>ซึ่งขึ้นอยู่กับการตัดสินของศาลยุติธรรมในที่สุด</w:t>
      </w:r>
    </w:p>
    <w:p w14:paraId="3E5E6402" w14:textId="77777777" w:rsidR="00986B69" w:rsidRPr="009C17B7" w:rsidRDefault="00986B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309D93F7" w14:textId="740A3502" w:rsidR="00047CC7" w:rsidRPr="00870DB4" w:rsidRDefault="00047CC7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3" w:name="_Toc40348048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การเปลี่ยนแปลงนโยบายการบัญชี</w:t>
      </w:r>
      <w:bookmarkEnd w:id="3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 xml:space="preserve">  </w:t>
      </w:r>
    </w:p>
    <w:p w14:paraId="46A07C19" w14:textId="77777777" w:rsidR="00236ADA" w:rsidRPr="009C17B7" w:rsidRDefault="00236ADA" w:rsidP="00236ADA">
      <w:pPr>
        <w:rPr>
          <w:rFonts w:asciiTheme="majorBidi" w:hAnsiTheme="majorBidi" w:cstheme="majorBidi"/>
          <w:sz w:val="26"/>
          <w:szCs w:val="26"/>
        </w:rPr>
      </w:pPr>
    </w:p>
    <w:p w14:paraId="28423D4E" w14:textId="09B29400" w:rsidR="00047CC7" w:rsidRPr="009C17B7" w:rsidRDefault="00047CC7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2563 </w:t>
      </w: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7F24BC">
        <w:rPr>
          <w:rFonts w:asciiTheme="majorBidi" w:hAnsiTheme="majorBidi" w:cstheme="majorBidi"/>
          <w:sz w:val="26"/>
          <w:szCs w:val="26"/>
        </w:rPr>
        <w:t xml:space="preserve"> TFRS </w:t>
      </w:r>
      <w:r w:rsidR="00503515">
        <w:rPr>
          <w:rFonts w:asciiTheme="majorBidi" w:hAnsiTheme="majorBidi" w:cstheme="majorBidi"/>
          <w:sz w:val="26"/>
          <w:szCs w:val="26"/>
        </w:rPr>
        <w:t>16</w:t>
      </w:r>
      <w:r w:rsidR="00503515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ผลกระทบของส่วนของผู้ถือหุ้นจากการเปลี่ยนแปลงนโยบายการบัญชี มีดังนี้</w:t>
      </w:r>
    </w:p>
    <w:p w14:paraId="10369342" w14:textId="77777777" w:rsidR="00047CC7" w:rsidRPr="009C17B7" w:rsidRDefault="00047CC7" w:rsidP="0004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37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900"/>
        <w:gridCol w:w="811"/>
        <w:gridCol w:w="180"/>
        <w:gridCol w:w="1152"/>
        <w:gridCol w:w="17"/>
        <w:gridCol w:w="163"/>
        <w:gridCol w:w="17"/>
        <w:gridCol w:w="883"/>
        <w:gridCol w:w="180"/>
        <w:gridCol w:w="1171"/>
        <w:gridCol w:w="17"/>
        <w:gridCol w:w="17"/>
      </w:tblGrid>
      <w:tr w:rsidR="00047CC7" w:rsidRPr="009C17B7" w14:paraId="565191FD" w14:textId="77777777" w:rsidTr="00870DB4">
        <w:trPr>
          <w:gridAfter w:val="1"/>
          <w:wAfter w:w="17" w:type="dxa"/>
          <w:cantSplit/>
          <w:trHeight w:val="299"/>
          <w:tblHeader/>
        </w:trPr>
        <w:tc>
          <w:tcPr>
            <w:tcW w:w="3870" w:type="dxa"/>
            <w:vAlign w:val="bottom"/>
          </w:tcPr>
          <w:p w14:paraId="18BC0E1D" w14:textId="3510C42A" w:rsidR="00047CC7" w:rsidRPr="009C17B7" w:rsidRDefault="00047CC7" w:rsidP="00047CC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763ECA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gridSpan w:val="4"/>
            <w:vAlign w:val="bottom"/>
          </w:tcPr>
          <w:p w14:paraId="30536D1A" w14:textId="3B912314" w:rsidR="00047CC7" w:rsidRPr="009C17B7" w:rsidRDefault="00047CC7" w:rsidP="00047CC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6"/>
                <w:szCs w:val="26"/>
                <w:shd w:val="clear" w:color="auto" w:fill="FFFFFF"/>
                <w:cs/>
              </w:rPr>
            </w:pPr>
            <w:r w:rsidRPr="009C17B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0B8D4E40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1" w:type="dxa"/>
            <w:gridSpan w:val="4"/>
            <w:vAlign w:val="bottom"/>
          </w:tcPr>
          <w:p w14:paraId="46FF9706" w14:textId="4C503AD6" w:rsidR="00047CC7" w:rsidRPr="009C17B7" w:rsidRDefault="00047CC7" w:rsidP="00047CC7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7CC7" w:rsidRPr="009C17B7" w14:paraId="2967D2E1" w14:textId="77777777" w:rsidTr="00870DB4">
        <w:trPr>
          <w:gridAfter w:val="2"/>
          <w:wAfter w:w="34" w:type="dxa"/>
          <w:cantSplit/>
          <w:trHeight w:val="20"/>
          <w:tblHeader/>
        </w:trPr>
        <w:tc>
          <w:tcPr>
            <w:tcW w:w="3870" w:type="dxa"/>
            <w:vAlign w:val="bottom"/>
          </w:tcPr>
          <w:p w14:paraId="125A801D" w14:textId="77777777" w:rsidR="00047CC7" w:rsidRPr="009C17B7" w:rsidRDefault="00047CC7" w:rsidP="00047CC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4F18CE9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811" w:type="dxa"/>
            <w:vAlign w:val="bottom"/>
          </w:tcPr>
          <w:p w14:paraId="31B79F36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6C63A8EA" w14:textId="77777777" w:rsidR="00047CC7" w:rsidRPr="009C17B7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6541218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องค์ประกอบอื่น</w:t>
            </w:r>
          </w:p>
          <w:p w14:paraId="2246EA94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ของส่วน</w:t>
            </w:r>
          </w:p>
          <w:p w14:paraId="15A1EAAA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  <w:gridSpan w:val="2"/>
          </w:tcPr>
          <w:p w14:paraId="7FB42663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D31B1BB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367C1FE3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52E00FD8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องค์ประกอบอื่น</w:t>
            </w:r>
          </w:p>
          <w:p w14:paraId="78CCBD23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ของส่วน</w:t>
            </w:r>
          </w:p>
          <w:p w14:paraId="6180E897" w14:textId="77777777" w:rsidR="00047CC7" w:rsidRPr="009C17B7" w:rsidRDefault="00047CC7" w:rsidP="00047CC7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ของผู้ถือหุ้น</w:t>
            </w:r>
          </w:p>
        </w:tc>
      </w:tr>
      <w:tr w:rsidR="00047CC7" w:rsidRPr="009C17B7" w14:paraId="245597B9" w14:textId="77777777" w:rsidTr="00870DB4">
        <w:trPr>
          <w:cantSplit/>
          <w:trHeight w:val="20"/>
          <w:tblHeader/>
        </w:trPr>
        <w:tc>
          <w:tcPr>
            <w:tcW w:w="3870" w:type="dxa"/>
          </w:tcPr>
          <w:p w14:paraId="0F11DC68" w14:textId="77777777" w:rsidR="00047CC7" w:rsidRPr="009C17B7" w:rsidRDefault="00047CC7" w:rsidP="00047CC7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B412D04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4608" w:type="dxa"/>
            <w:gridSpan w:val="11"/>
            <w:vAlign w:val="bottom"/>
          </w:tcPr>
          <w:p w14:paraId="4E68C4E0" w14:textId="296AC372" w:rsidR="00047CC7" w:rsidRPr="009C17B7" w:rsidRDefault="00047CC7" w:rsidP="00047CC7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C3357E"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พัทบาท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)</w:t>
            </w:r>
          </w:p>
        </w:tc>
      </w:tr>
      <w:tr w:rsidR="00651C90" w:rsidRPr="009C17B7" w14:paraId="2C7167E8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</w:tcPr>
          <w:p w14:paraId="02AA5F97" w14:textId="77777777" w:rsidR="00651C90" w:rsidRPr="009C17B7" w:rsidRDefault="00651C90" w:rsidP="00651C90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14:paraId="5D21CCFD" w14:textId="77777777" w:rsidR="00651C90" w:rsidRPr="009C17B7" w:rsidRDefault="00651C90" w:rsidP="00651C9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74C1FB66" w14:textId="22E46B90" w:rsidR="00651C90" w:rsidRPr="009C17B7" w:rsidRDefault="0071515B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6D451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191,938</w:t>
            </w:r>
          </w:p>
        </w:tc>
        <w:tc>
          <w:tcPr>
            <w:tcW w:w="180" w:type="dxa"/>
            <w:vAlign w:val="bottom"/>
          </w:tcPr>
          <w:p w14:paraId="50D661B4" w14:textId="77777777" w:rsidR="00651C90" w:rsidRPr="009C17B7" w:rsidRDefault="00651C90" w:rsidP="00651C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B6F14BA" w14:textId="137FC7B4" w:rsidR="00651C90" w:rsidRPr="009C17B7" w:rsidRDefault="00651C90" w:rsidP="00651C9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(666,134)</w:t>
            </w:r>
          </w:p>
        </w:tc>
        <w:tc>
          <w:tcPr>
            <w:tcW w:w="180" w:type="dxa"/>
            <w:gridSpan w:val="2"/>
            <w:vAlign w:val="bottom"/>
          </w:tcPr>
          <w:p w14:paraId="7F7AF158" w14:textId="77777777" w:rsidR="00651C90" w:rsidRPr="009C17B7" w:rsidRDefault="00651C90" w:rsidP="00651C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A89ABA4" w14:textId="2FFF498E" w:rsidR="00651C90" w:rsidRPr="009C17B7" w:rsidRDefault="00651C90" w:rsidP="00870DB4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D4517">
              <w:rPr>
                <w:rFonts w:asciiTheme="majorBidi" w:hAnsiTheme="majorBidi" w:cstheme="majorBidi"/>
                <w:sz w:val="26"/>
                <w:szCs w:val="26"/>
              </w:rPr>
              <w:t>185,951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7E8A70FD" w14:textId="77777777" w:rsidR="00651C90" w:rsidRPr="009C17B7" w:rsidRDefault="00651C90" w:rsidP="00651C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201DA5E1" w14:textId="7DE74894" w:rsidR="00651C90" w:rsidRPr="009C17B7" w:rsidRDefault="00651C90" w:rsidP="00651C90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59,458</w:t>
            </w:r>
          </w:p>
        </w:tc>
      </w:tr>
      <w:tr w:rsidR="00047CC7" w:rsidRPr="009C17B7" w14:paraId="269C8F5B" w14:textId="77777777" w:rsidTr="00870DB4">
        <w:trPr>
          <w:gridAfter w:val="2"/>
          <w:wAfter w:w="34" w:type="dxa"/>
          <w:cantSplit/>
          <w:trHeight w:val="254"/>
        </w:trPr>
        <w:tc>
          <w:tcPr>
            <w:tcW w:w="3870" w:type="dxa"/>
          </w:tcPr>
          <w:p w14:paraId="15ABE77B" w14:textId="77777777" w:rsidR="00047CC7" w:rsidRPr="009C17B7" w:rsidRDefault="00047CC7" w:rsidP="00047CC7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เพิ่มขึ้น (ลดลง) เนื่องจาก</w:t>
            </w:r>
          </w:p>
        </w:tc>
        <w:tc>
          <w:tcPr>
            <w:tcW w:w="900" w:type="dxa"/>
            <w:vAlign w:val="bottom"/>
          </w:tcPr>
          <w:p w14:paraId="7EDC15FF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5C44E04E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5DF62A" w14:textId="77777777" w:rsidR="00047CC7" w:rsidRPr="009C17B7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B97D55" w14:textId="77777777" w:rsidR="00047CC7" w:rsidRPr="009C17B7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B09D1B6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BF16EC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DF337A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8C69DB1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CC7" w:rsidRPr="009C17B7" w14:paraId="626C680B" w14:textId="77777777" w:rsidTr="00870DB4">
        <w:trPr>
          <w:gridAfter w:val="2"/>
          <w:wAfter w:w="34" w:type="dxa"/>
          <w:cantSplit/>
          <w:trHeight w:val="254"/>
        </w:trPr>
        <w:tc>
          <w:tcPr>
            <w:tcW w:w="3870" w:type="dxa"/>
          </w:tcPr>
          <w:p w14:paraId="5F3459CB" w14:textId="77777777" w:rsidR="00047CC7" w:rsidRPr="009C17B7" w:rsidRDefault="00047CC7" w:rsidP="00047CC7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14:paraId="7665A260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vAlign w:val="bottom"/>
          </w:tcPr>
          <w:p w14:paraId="341330B7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40AF6D" w14:textId="77777777" w:rsidR="00047CC7" w:rsidRPr="009C17B7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96C55C" w14:textId="77777777" w:rsidR="00047CC7" w:rsidRPr="009C17B7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61E2F50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F0A088C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EF6BFB2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4B24EB87" w14:textId="77777777" w:rsidR="00047CC7" w:rsidRPr="009C17B7" w:rsidRDefault="00047CC7" w:rsidP="00047CC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7CC7" w:rsidRPr="009C17B7" w14:paraId="2856D9E6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30541BAF" w14:textId="77777777" w:rsidR="00047CC7" w:rsidRPr="009C17B7" w:rsidRDefault="00047CC7" w:rsidP="0004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B6D4B4" w14:textId="77777777" w:rsidR="00047CC7" w:rsidRPr="009C17B7" w:rsidRDefault="00047CC7" w:rsidP="00047CC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ก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2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811" w:type="dxa"/>
            <w:shd w:val="clear" w:color="auto" w:fill="auto"/>
            <w:vAlign w:val="bottom"/>
          </w:tcPr>
          <w:p w14:paraId="720AC5D8" w14:textId="5E4FB44F" w:rsidR="00047CC7" w:rsidRPr="009C17B7" w:rsidRDefault="00047CC7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54E21C" w14:textId="77777777" w:rsidR="00047CC7" w:rsidRPr="009C17B7" w:rsidRDefault="00047CC7" w:rsidP="00047C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7322B7" w14:textId="32C529BE" w:rsidR="00047CC7" w:rsidRPr="009C17B7" w:rsidRDefault="00047CC7" w:rsidP="00870DB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5079874" w14:textId="77777777" w:rsidR="00047CC7" w:rsidRPr="009C17B7" w:rsidRDefault="00047CC7" w:rsidP="00047CC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F706909" w14:textId="1F889E49" w:rsidR="00047CC7" w:rsidRPr="009C17B7" w:rsidRDefault="00047CC7" w:rsidP="00870DB4">
            <w:pPr>
              <w:pStyle w:val="acctfourfigures"/>
              <w:tabs>
                <w:tab w:val="clear" w:pos="765"/>
                <w:tab w:val="decimal" w:pos="727"/>
                <w:tab w:val="decimal" w:pos="1001"/>
                <w:tab w:val="decimal" w:pos="1642"/>
              </w:tabs>
              <w:spacing w:line="240" w:lineRule="auto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7A88BD" w14:textId="77777777" w:rsidR="00047CC7" w:rsidRPr="009C17B7" w:rsidRDefault="00047CC7" w:rsidP="00047CC7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5DC87E9" w14:textId="788BAEC9" w:rsidR="00047CC7" w:rsidRPr="009C17B7" w:rsidRDefault="00047CC7" w:rsidP="00870DB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E0205" w:rsidRPr="009C17B7" w14:paraId="20A19DF4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735E3B49" w14:textId="647A6CE9" w:rsidR="001E0205" w:rsidRPr="00870DB4" w:rsidRDefault="001E0205" w:rsidP="00870DB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  <w:tab w:val="left" w:pos="3146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155D41" w14:textId="77777777" w:rsidR="001E0205" w:rsidRPr="009C17B7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BA7324C" w14:textId="5FD9BB07" w:rsidR="001E0205" w:rsidRPr="009C17B7" w:rsidRDefault="001E0205" w:rsidP="001E0205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(100,896)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41637A" w14:textId="77777777" w:rsidR="001E0205" w:rsidRPr="009C17B7" w:rsidRDefault="001E0205" w:rsidP="001E020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22ACF" w14:textId="68EEDB9C" w:rsidR="001E0205" w:rsidRPr="009C17B7" w:rsidRDefault="001E0205" w:rsidP="001E020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580FD25" w14:textId="77777777" w:rsidR="001E0205" w:rsidRPr="009C17B7" w:rsidRDefault="001E0205" w:rsidP="001E020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707C6C40" w14:textId="2E6BDA12" w:rsidR="001E0205" w:rsidRPr="009C17B7" w:rsidRDefault="001E0205" w:rsidP="001E0205">
            <w:pPr>
              <w:pStyle w:val="acctfourfigures"/>
              <w:tabs>
                <w:tab w:val="clear" w:pos="765"/>
                <w:tab w:val="decimal" w:pos="727"/>
                <w:tab w:val="decimal" w:pos="1001"/>
                <w:tab w:val="decimal" w:pos="1642"/>
              </w:tabs>
              <w:spacing w:line="240" w:lineRule="auto"/>
              <w:ind w:right="-7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(86,103)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1BE2C" w14:textId="77777777" w:rsidR="001E0205" w:rsidRPr="009C17B7" w:rsidRDefault="001E0205" w:rsidP="001E0205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F97F9F" w14:textId="7A99BBAD" w:rsidR="001E0205" w:rsidRPr="009C17B7" w:rsidRDefault="001E0205" w:rsidP="001E0205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ab/>
              <w:t>-</w:t>
            </w:r>
          </w:p>
        </w:tc>
      </w:tr>
      <w:tr w:rsidR="001E0205" w:rsidRPr="009C17B7" w14:paraId="356A0581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26F227E5" w14:textId="75649581" w:rsidR="001E0205" w:rsidRPr="009C17B7" w:rsidRDefault="001E0205" w:rsidP="00870DB4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2F13FC7" w14:textId="77777777" w:rsidR="001E0205" w:rsidRPr="009C17B7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6C2888FC" w14:textId="3439700F" w:rsidR="001E0205" w:rsidRPr="009C17B7" w:rsidRDefault="001E0205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(34,616)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1C27A0" w14:textId="77777777" w:rsidR="001E0205" w:rsidRPr="009C17B7" w:rsidRDefault="001E0205" w:rsidP="001E020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5291D89" w14:textId="573B46E5" w:rsidR="001E0205" w:rsidRPr="009C17B7" w:rsidRDefault="001E0205" w:rsidP="00870DB4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55EE6A4" w14:textId="77777777" w:rsidR="001E0205" w:rsidRPr="009C17B7" w:rsidRDefault="001E0205" w:rsidP="001E020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14:paraId="44C2DB33" w14:textId="63ABF903" w:rsidR="001E0205" w:rsidRPr="009C17B7" w:rsidRDefault="001E0205" w:rsidP="00870DB4">
            <w:pPr>
              <w:pStyle w:val="acctfourfigures"/>
              <w:tabs>
                <w:tab w:val="decimal" w:pos="547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600128" w14:textId="77777777" w:rsidR="001E0205" w:rsidRPr="009C17B7" w:rsidRDefault="001E0205" w:rsidP="001E0205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1915E7" w14:textId="267FB5DC" w:rsidR="001E0205" w:rsidRPr="009C17B7" w:rsidRDefault="001E0205" w:rsidP="00870DB4">
            <w:pPr>
              <w:pStyle w:val="acctfourfigures"/>
              <w:tabs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-</w:t>
            </w:r>
          </w:p>
        </w:tc>
      </w:tr>
      <w:tr w:rsidR="001E0205" w:rsidRPr="009C17B7" w14:paraId="51D0462C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6A8C09A6" w14:textId="6FB5A90B" w:rsidR="001E0205" w:rsidRPr="008D2EBA" w:rsidRDefault="00870DB4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4" w:right="8" w:hanging="19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="Angsana New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95B2236" w14:textId="77777777" w:rsidR="001E0205" w:rsidRPr="009C17B7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C4396" w14:textId="272310BF" w:rsidR="001E0205" w:rsidRPr="008D2EBA" w:rsidRDefault="00870DB4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21,124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F9C6C2" w14:textId="77777777" w:rsidR="001E0205" w:rsidRPr="00870DB4" w:rsidRDefault="001E0205" w:rsidP="00870DB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ABE37" w14:textId="3BB9ACED" w:rsidR="001E0205" w:rsidRPr="00870DB4" w:rsidRDefault="001E0205" w:rsidP="00870DB4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703797" w14:textId="77777777" w:rsidR="001E0205" w:rsidRPr="00870DB4" w:rsidRDefault="001E0205" w:rsidP="00870DB4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1A68C" w14:textId="07462BB5" w:rsidR="001E0205" w:rsidRPr="00870DB4" w:rsidRDefault="00870DB4" w:rsidP="00870DB4">
            <w:pPr>
              <w:pStyle w:val="acctfourfigures"/>
              <w:tabs>
                <w:tab w:val="clear" w:pos="765"/>
                <w:tab w:val="decimal" w:pos="659"/>
                <w:tab w:val="decimal" w:pos="1001"/>
                <w:tab w:val="decimal" w:pos="1642"/>
              </w:tabs>
              <w:spacing w:line="240" w:lineRule="auto"/>
              <w:ind w:right="-2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17,221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2F2B18" w14:textId="77777777" w:rsidR="001E0205" w:rsidRPr="00870DB4" w:rsidRDefault="001E0205" w:rsidP="00870DB4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F037" w14:textId="780C6A12" w:rsidR="001E0205" w:rsidRPr="00870DB4" w:rsidRDefault="001E0205" w:rsidP="00870DB4">
            <w:pPr>
              <w:pStyle w:val="acctfourfigures"/>
              <w:tabs>
                <w:tab w:val="clear" w:pos="765"/>
                <w:tab w:val="decimal" w:pos="833"/>
                <w:tab w:val="decimal" w:pos="1181"/>
              </w:tabs>
              <w:spacing w:line="240" w:lineRule="auto"/>
              <w:ind w:right="-4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E0205" w:rsidRPr="009C17B7" w14:paraId="6FA8C268" w14:textId="77777777" w:rsidTr="00870DB4">
        <w:trPr>
          <w:gridAfter w:val="2"/>
          <w:wAfter w:w="34" w:type="dxa"/>
          <w:cantSplit/>
          <w:trHeight w:val="20"/>
        </w:trPr>
        <w:tc>
          <w:tcPr>
            <w:tcW w:w="3870" w:type="dxa"/>
            <w:shd w:val="clear" w:color="auto" w:fill="auto"/>
          </w:tcPr>
          <w:p w14:paraId="412387BD" w14:textId="77777777" w:rsidR="001E0205" w:rsidRPr="009C17B7" w:rsidRDefault="001E0205" w:rsidP="001E0205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2563 -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B1B2D77" w14:textId="77777777" w:rsidR="001E0205" w:rsidRPr="009C17B7" w:rsidRDefault="001E0205" w:rsidP="001E020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BE382" w14:textId="7BFAE47D" w:rsidR="001E0205" w:rsidRPr="009C17B7" w:rsidRDefault="001E0205" w:rsidP="00870DB4">
            <w:pPr>
              <w:pStyle w:val="acctfourfigures"/>
              <w:tabs>
                <w:tab w:val="clear" w:pos="765"/>
                <w:tab w:val="decimal" w:pos="598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="006C1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6D4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77,550</w:t>
            </w:r>
            <w:r w:rsidR="006C198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43AB52" w14:textId="77777777" w:rsidR="001E0205" w:rsidRPr="009C17B7" w:rsidRDefault="001E0205" w:rsidP="001E020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10525E" w14:textId="767D6527" w:rsidR="001E0205" w:rsidRPr="009C17B7" w:rsidRDefault="001E0205" w:rsidP="001E020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(666,134)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1349100" w14:textId="77777777" w:rsidR="001E0205" w:rsidRPr="009C17B7" w:rsidRDefault="001E0205" w:rsidP="001E020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AB9752" w14:textId="58E0F5D0" w:rsidR="001E0205" w:rsidRPr="009C17B7" w:rsidRDefault="001E0205" w:rsidP="00870DB4">
            <w:pPr>
              <w:pStyle w:val="acctfourfigures"/>
              <w:tabs>
                <w:tab w:val="clear" w:pos="765"/>
                <w:tab w:val="decimal" w:pos="727"/>
                <w:tab w:val="decimal" w:pos="1001"/>
                <w:tab w:val="decimal" w:pos="1642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  <w:t>(</w:t>
            </w:r>
            <w:r w:rsidR="006D45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254,833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D91B54" w14:textId="77777777" w:rsidR="001E0205" w:rsidRPr="009C17B7" w:rsidRDefault="001E0205" w:rsidP="001E020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A26A1" w14:textId="75CF2066" w:rsidR="001E0205" w:rsidRPr="009C17B7" w:rsidRDefault="001E0205" w:rsidP="001E0205">
            <w:pPr>
              <w:pStyle w:val="acctfourfigures"/>
              <w:tabs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59,458</w:t>
            </w:r>
          </w:p>
        </w:tc>
      </w:tr>
    </w:tbl>
    <w:p w14:paraId="3836FA68" w14:textId="3F4AD65B" w:rsidR="00C3357E" w:rsidRPr="009C17B7" w:rsidRDefault="00C3357E" w:rsidP="00047CC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350E4816" w14:textId="77777777" w:rsidR="00C3357E" w:rsidRPr="009C17B7" w:rsidRDefault="00C33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0312D8A" w14:textId="77777777" w:rsidR="00047CC7" w:rsidRPr="009C17B7" w:rsidRDefault="00047CC7" w:rsidP="00C96C84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firstLine="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  <w:t>มาตรฐานการรายงานทางการเงินกลุ่มเครื่องมือทางการเงิน</w:t>
      </w:r>
    </w:p>
    <w:p w14:paraId="69ACE517" w14:textId="77777777" w:rsidR="00047CC7" w:rsidRPr="009C17B7" w:rsidRDefault="00047CC7" w:rsidP="005E27E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28DD9B05" w14:textId="218BE584" w:rsidR="00047CC7" w:rsidRPr="009C17B7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2563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ดังนั้น </w:t>
      </w:r>
      <w:r w:rsidR="00B77B8D">
        <w:rPr>
          <w:rFonts w:asciiTheme="majorBidi" w:hAnsiTheme="majorBidi" w:cstheme="majorBidi" w:hint="cs"/>
          <w:sz w:val="26"/>
          <w:szCs w:val="26"/>
          <w:cs/>
        </w:rPr>
        <w:t xml:space="preserve">กลุ่มบริษัทจึงไม่ปรับปรุงข้อมูลที่นำเสนอในปี </w:t>
      </w:r>
      <w:r w:rsidR="00B77B8D">
        <w:rPr>
          <w:rFonts w:asciiTheme="majorBidi" w:hAnsiTheme="majorBidi" w:cstheme="majorBidi"/>
          <w:sz w:val="26"/>
          <w:szCs w:val="26"/>
        </w:rPr>
        <w:t>2562</w:t>
      </w:r>
    </w:p>
    <w:p w14:paraId="5890C55D" w14:textId="77777777" w:rsidR="00047CC7" w:rsidRPr="009C17B7" w:rsidRDefault="00047CC7" w:rsidP="00C96C84">
      <w:pPr>
        <w:pStyle w:val="BodyText2"/>
        <w:tabs>
          <w:tab w:val="left" w:pos="540"/>
          <w:tab w:val="left" w:pos="900"/>
        </w:tabs>
        <w:ind w:left="540" w:firstLine="360"/>
        <w:jc w:val="thaiDistribute"/>
        <w:rPr>
          <w:rFonts w:asciiTheme="majorBidi" w:hAnsiTheme="majorBidi" w:cstheme="majorBidi"/>
        </w:rPr>
      </w:pPr>
    </w:p>
    <w:p w14:paraId="44F0639E" w14:textId="5670CD79" w:rsidR="00047CC7" w:rsidRPr="009C17B7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552A6E47" w14:textId="77777777" w:rsidR="00047CC7" w:rsidRPr="009C17B7" w:rsidRDefault="00047CC7" w:rsidP="005E2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57D57761" w14:textId="0EF0C994" w:rsidR="00047CC7" w:rsidRPr="009C17B7" w:rsidRDefault="00047CC7" w:rsidP="008D2EBA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170"/>
        </w:tabs>
        <w:autoSpaceDE w:val="0"/>
        <w:autoSpaceDN w:val="0"/>
        <w:adjustRightInd w:val="0"/>
        <w:spacing w:line="240" w:lineRule="auto"/>
        <w:ind w:left="99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ประเภทรายการและการวัดมูลค่าของสินทรัพย์ทางการเงินและหนี้สินทางการเงิน</w:t>
      </w:r>
    </w:p>
    <w:p w14:paraId="3351990F" w14:textId="77777777" w:rsidR="00047CC7" w:rsidRPr="009C17B7" w:rsidRDefault="00047CC7" w:rsidP="005E27E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14:paraId="5C699F9A" w14:textId="77777777" w:rsidR="00047CC7" w:rsidRPr="009C17B7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มาตรฐานการรายงานทางการเงิน ฉบับที่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9 (“TFRS 9”)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จัดประเภทสินทรัพย์ทางการเงินเป็น </w:t>
      </w:r>
      <w:r w:rsidRPr="009C17B7">
        <w:rPr>
          <w:rFonts w:asciiTheme="majorBidi" w:hAnsiTheme="majorBidi" w:cstheme="majorBidi"/>
          <w:sz w:val="26"/>
          <w:szCs w:val="26"/>
        </w:rPr>
        <w:t xml:space="preserve">3 </w:t>
      </w:r>
      <w:r w:rsidRPr="009C17B7">
        <w:rPr>
          <w:rFonts w:asciiTheme="majorBidi" w:hAnsiTheme="majorBidi" w:cstheme="majorBidi"/>
          <w:sz w:val="26"/>
          <w:szCs w:val="26"/>
          <w:cs/>
        </w:rPr>
        <w:t>ประเภท ได้แก่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C17B7">
        <w:rPr>
          <w:rFonts w:asciiTheme="majorBidi" w:hAnsiTheme="majorBidi" w:cstheme="majorBidi"/>
          <w:sz w:val="26"/>
          <w:szCs w:val="26"/>
        </w:rPr>
        <w:t>(FVOCI)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และมูลค่ายุติธรรมผ่านกำไรหรือขาดทุน</w:t>
      </w:r>
      <w:r w:rsidRPr="009C17B7">
        <w:rPr>
          <w:rFonts w:asciiTheme="majorBidi" w:hAnsiTheme="majorBidi" w:cstheme="majorBidi"/>
          <w:sz w:val="26"/>
          <w:szCs w:val="26"/>
        </w:rPr>
        <w:t xml:space="preserve"> (FVTPL)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โดยการจัดประเภทตาม </w:t>
      </w:r>
      <w:r w:rsidRPr="009C17B7">
        <w:rPr>
          <w:rFonts w:asciiTheme="majorBidi" w:hAnsiTheme="majorBidi" w:cstheme="majorBidi"/>
          <w:sz w:val="26"/>
          <w:szCs w:val="26"/>
        </w:rPr>
        <w:t xml:space="preserve">TFRS 9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9C17B7">
        <w:rPr>
          <w:rFonts w:asciiTheme="majorBidi" w:hAnsiTheme="majorBidi" w:cstheme="majorBidi"/>
          <w:sz w:val="26"/>
          <w:szCs w:val="26"/>
        </w:rPr>
        <w:t xml:space="preserve">TFRS 9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9C17B7">
        <w:rPr>
          <w:rFonts w:asciiTheme="majorBidi" w:hAnsiTheme="majorBidi" w:cstheme="majorBidi"/>
          <w:sz w:val="26"/>
          <w:szCs w:val="26"/>
        </w:rPr>
        <w:t>105</w:t>
      </w:r>
    </w:p>
    <w:p w14:paraId="48FD665A" w14:textId="77777777" w:rsidR="00651C90" w:rsidRPr="009C17B7" w:rsidRDefault="00651C90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2"/>
        </w:rPr>
      </w:pPr>
    </w:p>
    <w:p w14:paraId="58500F33" w14:textId="6762810B" w:rsidR="00047CC7" w:rsidRPr="009C17B7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9C17B7">
        <w:rPr>
          <w:rFonts w:asciiTheme="majorBidi" w:hAnsiTheme="majorBidi" w:cstheme="majorBidi"/>
          <w:sz w:val="26"/>
          <w:szCs w:val="26"/>
        </w:rPr>
        <w:t xml:space="preserve">TFRS 9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9C17B7">
        <w:rPr>
          <w:rFonts w:asciiTheme="majorBidi" w:hAnsiTheme="majorBidi" w:cstheme="majorBidi"/>
          <w:sz w:val="26"/>
          <w:szCs w:val="26"/>
        </w:rPr>
        <w:t>2563</w:t>
      </w:r>
    </w:p>
    <w:p w14:paraId="68B5903C" w14:textId="08B9191D" w:rsidR="00236ADA" w:rsidRPr="009C17B7" w:rsidRDefault="00236A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409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88"/>
        <w:gridCol w:w="260"/>
        <w:gridCol w:w="1145"/>
        <w:gridCol w:w="240"/>
        <w:gridCol w:w="1142"/>
        <w:gridCol w:w="236"/>
        <w:gridCol w:w="1068"/>
      </w:tblGrid>
      <w:tr w:rsidR="00B74D2A" w:rsidRPr="009C17B7" w14:paraId="64CFA37D" w14:textId="77777777" w:rsidTr="00D4723F">
        <w:trPr>
          <w:tblHeader/>
        </w:trPr>
        <w:tc>
          <w:tcPr>
            <w:tcW w:w="9409" w:type="dxa"/>
            <w:gridSpan w:val="8"/>
            <w:vAlign w:val="bottom"/>
          </w:tcPr>
          <w:p w14:paraId="47C828BD" w14:textId="0D5F6886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74D2A" w:rsidRPr="009C17B7" w14:paraId="7FDEDD89" w14:textId="77777777" w:rsidTr="00D4723F">
        <w:trPr>
          <w:tblHeader/>
        </w:trPr>
        <w:tc>
          <w:tcPr>
            <w:tcW w:w="5318" w:type="dxa"/>
            <w:gridSpan w:val="2"/>
            <w:vAlign w:val="bottom"/>
          </w:tcPr>
          <w:p w14:paraId="255A2FFA" w14:textId="419980E8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การจัดประเภทตามมาตรฐานเดิม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0" w:type="dxa"/>
          </w:tcPr>
          <w:p w14:paraId="0FEF6084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1E88C449" w14:textId="2B9B17F1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TFRS 9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B74D2A" w:rsidRPr="009C17B7" w14:paraId="0D1B151A" w14:textId="77777777" w:rsidTr="00C96C84">
        <w:trPr>
          <w:tblHeader/>
        </w:trPr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675E4115" w14:textId="32D3EC34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25F3A277" w14:textId="762A4A32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0EAC6EEC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4F6D4DC9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8281659" w14:textId="2F4DE7F8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E1A2B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AC8E7AA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86C450A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</w:t>
            </w:r>
          </w:p>
          <w:p w14:paraId="3D6EA230" w14:textId="1CA17A22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50D89D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79D73A99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50EFEE07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3092DC52" w14:textId="1F8B527E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B74D2A" w:rsidRPr="009C17B7" w14:paraId="2B36981E" w14:textId="77777777" w:rsidTr="00C96C84">
        <w:trPr>
          <w:tblHeader/>
        </w:trPr>
        <w:tc>
          <w:tcPr>
            <w:tcW w:w="4230" w:type="dxa"/>
            <w:vAlign w:val="bottom"/>
          </w:tcPr>
          <w:p w14:paraId="68A70493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5179" w:type="dxa"/>
            <w:gridSpan w:val="7"/>
            <w:vAlign w:val="bottom"/>
          </w:tcPr>
          <w:p w14:paraId="15C7C0A8" w14:textId="1D2A0CB6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870DB4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ล้าน</w:t>
            </w: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B74D2A" w:rsidRPr="009C17B7" w14:paraId="4D7A35C5" w14:textId="77777777" w:rsidTr="00C96C84">
        <w:tc>
          <w:tcPr>
            <w:tcW w:w="4230" w:type="dxa"/>
          </w:tcPr>
          <w:p w14:paraId="6EE7326F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8" w:type="dxa"/>
            <w:vAlign w:val="bottom"/>
          </w:tcPr>
          <w:p w14:paraId="3686BBBE" w14:textId="764BF18B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3,09</w:t>
            </w:r>
            <w:r w:rsidR="001E0205"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0" w:type="dxa"/>
          </w:tcPr>
          <w:p w14:paraId="69DD45C2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39B7777" w14:textId="56CCE08C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E42BE50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718BD1BC" w14:textId="05563AFF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FA0EDD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318E79C" w14:textId="5A7E50FD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3,09</w:t>
            </w:r>
            <w:r w:rsidR="001E0205"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B74D2A" w:rsidRPr="009C17B7" w14:paraId="2CBAA4DF" w14:textId="77777777" w:rsidTr="00C96C84">
        <w:tc>
          <w:tcPr>
            <w:tcW w:w="4230" w:type="dxa"/>
          </w:tcPr>
          <w:p w14:paraId="646DA832" w14:textId="48F0A498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088" w:type="dxa"/>
            <w:vAlign w:val="bottom"/>
          </w:tcPr>
          <w:p w14:paraId="5DDA7A00" w14:textId="22E4E6CE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260" w:type="dxa"/>
          </w:tcPr>
          <w:p w14:paraId="21874B29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0E1038F" w14:textId="713056F0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352429E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5D26DAE" w14:textId="7489028B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C69496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13F194E" w14:textId="1F861FBF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106</w:t>
            </w:r>
          </w:p>
        </w:tc>
      </w:tr>
      <w:tr w:rsidR="00B74D2A" w:rsidRPr="009C17B7" w14:paraId="5A035756" w14:textId="77777777" w:rsidTr="00C96C84">
        <w:tc>
          <w:tcPr>
            <w:tcW w:w="4230" w:type="dxa"/>
          </w:tcPr>
          <w:p w14:paraId="0F53C932" w14:textId="1F2195A9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1C5A2FE6" w14:textId="0293A531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</w:p>
        </w:tc>
        <w:tc>
          <w:tcPr>
            <w:tcW w:w="260" w:type="dxa"/>
          </w:tcPr>
          <w:p w14:paraId="4AEC4EE4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3EB2F61" w14:textId="0DFB333F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0857554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AF2F03C" w14:textId="36126F76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F6E3AC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E8907F7" w14:textId="5BB6A4A3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233</w:t>
            </w:r>
          </w:p>
        </w:tc>
      </w:tr>
      <w:tr w:rsidR="00B74D2A" w:rsidRPr="009C17B7" w14:paraId="7EA6177A" w14:textId="77777777" w:rsidTr="00C96C84">
        <w:tc>
          <w:tcPr>
            <w:tcW w:w="4230" w:type="dxa"/>
          </w:tcPr>
          <w:p w14:paraId="4D3A5875" w14:textId="4D447C64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52604EA7" w14:textId="3605F51A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260" w:type="dxa"/>
          </w:tcPr>
          <w:p w14:paraId="53B647D1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2543AFA" w14:textId="08C7BA2D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4677313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0FB642BF" w14:textId="75087198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2B5E9E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0D9CD4F" w14:textId="3463889A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627</w:t>
            </w:r>
          </w:p>
        </w:tc>
      </w:tr>
      <w:tr w:rsidR="00B74D2A" w:rsidRPr="009C17B7" w14:paraId="39A7E3E2" w14:textId="77777777" w:rsidTr="00C96C84">
        <w:tc>
          <w:tcPr>
            <w:tcW w:w="4230" w:type="dxa"/>
          </w:tcPr>
          <w:p w14:paraId="0D5972DB" w14:textId="7D0998BF" w:rsidR="00B74D2A" w:rsidRPr="009C17B7" w:rsidRDefault="00B74D2A" w:rsidP="008D2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right="-115" w:hanging="165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3B97F122" w14:textId="697C5C9A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60" w:type="dxa"/>
          </w:tcPr>
          <w:p w14:paraId="4F0A7A52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00374E1" w14:textId="62F965EC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7FA7B473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FC2A260" w14:textId="14C7F0BE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DC2DCB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1D59452" w14:textId="556B72FA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</w:t>
            </w:r>
          </w:p>
        </w:tc>
      </w:tr>
      <w:tr w:rsidR="00B74D2A" w:rsidRPr="009C17B7" w14:paraId="69746F6B" w14:textId="77777777" w:rsidTr="00C96C84">
        <w:tc>
          <w:tcPr>
            <w:tcW w:w="4230" w:type="dxa"/>
          </w:tcPr>
          <w:p w14:paraId="44DFA3F9" w14:textId="3FD84D14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088" w:type="dxa"/>
            <w:vAlign w:val="bottom"/>
          </w:tcPr>
          <w:p w14:paraId="52A25CA6" w14:textId="1626C561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260" w:type="dxa"/>
          </w:tcPr>
          <w:p w14:paraId="39C93A4D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0972904" w14:textId="50B270BC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20D63E9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56BE92DF" w14:textId="4005304C" w:rsidR="00B74D2A" w:rsidRPr="009C17B7" w:rsidRDefault="000E179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343</w:t>
            </w:r>
          </w:p>
        </w:tc>
        <w:tc>
          <w:tcPr>
            <w:tcW w:w="236" w:type="dxa"/>
          </w:tcPr>
          <w:p w14:paraId="68155BD0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6703380" w14:textId="221AA762" w:rsidR="00B74D2A" w:rsidRPr="009C17B7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193</w:t>
            </w:r>
          </w:p>
        </w:tc>
      </w:tr>
      <w:tr w:rsidR="00B74D2A" w:rsidRPr="009C17B7" w14:paraId="66CBBEC4" w14:textId="77777777" w:rsidTr="00C96C84">
        <w:tc>
          <w:tcPr>
            <w:tcW w:w="4230" w:type="dxa"/>
          </w:tcPr>
          <w:p w14:paraId="32E3455F" w14:textId="593AEA81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ลูกหนี้สินเชื่อที่ถึงกำหนดชำระเกินกว่าหนึ่งปี</w:t>
            </w:r>
          </w:p>
        </w:tc>
        <w:tc>
          <w:tcPr>
            <w:tcW w:w="1088" w:type="dxa"/>
            <w:vAlign w:val="bottom"/>
          </w:tcPr>
          <w:p w14:paraId="53E91DC2" w14:textId="0084FF84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60" w:type="dxa"/>
          </w:tcPr>
          <w:p w14:paraId="312789EC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856F5F2" w14:textId="21EF52BB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B26074D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CF2EC43" w14:textId="09E43152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5EB7A2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2B78DE7" w14:textId="7416241D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</w:t>
            </w:r>
          </w:p>
        </w:tc>
      </w:tr>
      <w:tr w:rsidR="00B74D2A" w:rsidRPr="009C17B7" w14:paraId="2B21ED11" w14:textId="77777777" w:rsidTr="00C96C84">
        <w:tc>
          <w:tcPr>
            <w:tcW w:w="4230" w:type="dxa"/>
          </w:tcPr>
          <w:p w14:paraId="31625BF7" w14:textId="6B71FA0B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ลูกหนี้สินเชื่อรายย่อยที่ถึงกำหนดชำระเกินกว่าหนึ่งปี</w:t>
            </w:r>
          </w:p>
        </w:tc>
        <w:tc>
          <w:tcPr>
            <w:tcW w:w="1088" w:type="dxa"/>
            <w:vAlign w:val="bottom"/>
          </w:tcPr>
          <w:p w14:paraId="256EE8C0" w14:textId="5C2EEF68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60" w:type="dxa"/>
          </w:tcPr>
          <w:p w14:paraId="2AE3D54F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474814" w14:textId="08E015AA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BA4E767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04E46D7" w14:textId="36BFF233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60079A7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B47C374" w14:textId="3C85D0FC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22</w:t>
            </w:r>
          </w:p>
        </w:tc>
      </w:tr>
      <w:tr w:rsidR="00B74D2A" w:rsidRPr="009C17B7" w14:paraId="4BFEC2DD" w14:textId="77777777" w:rsidTr="008D2EBA">
        <w:tc>
          <w:tcPr>
            <w:tcW w:w="4230" w:type="dxa"/>
          </w:tcPr>
          <w:p w14:paraId="09F42BAE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3C5E0A" w14:textId="3AF5DE8A" w:rsidR="00B74D2A" w:rsidRPr="009C17B7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4,72</w:t>
            </w:r>
            <w:r w:rsidR="001E0205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</w:t>
            </w:r>
          </w:p>
        </w:tc>
        <w:tc>
          <w:tcPr>
            <w:tcW w:w="260" w:type="dxa"/>
          </w:tcPr>
          <w:p w14:paraId="61F0AFCD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7753C0" w14:textId="3D189226" w:rsidR="00B74D2A" w:rsidRPr="009C17B7" w:rsidRDefault="00B74D2A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FD4B07D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8366AD" w14:textId="125A2207" w:rsidR="00B74D2A" w:rsidRPr="009C17B7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343</w:t>
            </w:r>
          </w:p>
        </w:tc>
        <w:tc>
          <w:tcPr>
            <w:tcW w:w="236" w:type="dxa"/>
          </w:tcPr>
          <w:p w14:paraId="6506EEAF" w14:textId="77777777" w:rsidR="00B74D2A" w:rsidRPr="009C17B7" w:rsidRDefault="00B74D2A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A8E2" w14:textId="05672BCE" w:rsidR="00B74D2A" w:rsidRPr="009C17B7" w:rsidRDefault="00D9712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4,37</w:t>
            </w:r>
            <w:r w:rsidR="001E0205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  <w:tr w:rsidR="00870DB4" w:rsidRPr="009C17B7" w14:paraId="70CA8D3C" w14:textId="77777777" w:rsidTr="008D2EBA">
        <w:tc>
          <w:tcPr>
            <w:tcW w:w="4230" w:type="dxa"/>
          </w:tcPr>
          <w:p w14:paraId="197C7EFE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  <w:vAlign w:val="bottom"/>
          </w:tcPr>
          <w:p w14:paraId="58209942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0" w:type="dxa"/>
          </w:tcPr>
          <w:p w14:paraId="75A461A6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3E4313FE" w14:textId="77777777" w:rsidR="00870DB4" w:rsidRPr="009C17B7" w:rsidRDefault="00870DB4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</w:tcPr>
          <w:p w14:paraId="2E62C653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1E5F29D5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D49563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D73DBF8" w14:textId="77777777" w:rsidR="00870DB4" w:rsidRPr="009C17B7" w:rsidRDefault="00870DB4" w:rsidP="00B74D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723F" w:rsidRPr="009C17B7" w14:paraId="167636FA" w14:textId="77777777" w:rsidTr="008D2EBA">
        <w:tc>
          <w:tcPr>
            <w:tcW w:w="4230" w:type="dxa"/>
          </w:tcPr>
          <w:p w14:paraId="50C5AA0D" w14:textId="5CA15779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sz w:val="26"/>
                <w:szCs w:val="26"/>
                <w:cs/>
              </w:rPr>
              <w:t>เงินรับฝากจากลูกค้า</w:t>
            </w:r>
          </w:p>
        </w:tc>
        <w:tc>
          <w:tcPr>
            <w:tcW w:w="1088" w:type="dxa"/>
            <w:vAlign w:val="bottom"/>
          </w:tcPr>
          <w:p w14:paraId="4A199023" w14:textId="5B275D34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60" w:type="dxa"/>
          </w:tcPr>
          <w:p w14:paraId="51BB594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CBF4D03" w14:textId="05D0D946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FA2D5B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AAB78E" w14:textId="0CFC7AAC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507E9A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815C6BE" w14:textId="4B305C65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</w:t>
            </w:r>
          </w:p>
        </w:tc>
      </w:tr>
      <w:tr w:rsidR="00D4723F" w:rsidRPr="009C17B7" w14:paraId="66BFDC6A" w14:textId="77777777" w:rsidTr="00C96C84">
        <w:tc>
          <w:tcPr>
            <w:tcW w:w="4230" w:type="dxa"/>
          </w:tcPr>
          <w:p w14:paraId="5027C107" w14:textId="3D654F43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sz w:val="26"/>
                <w:szCs w:val="26"/>
                <w:cs/>
              </w:rPr>
              <w:t>เงินกู้ยืมระยะสั้นและดอกเบี้ยค้างจ่าย</w:t>
            </w:r>
          </w:p>
        </w:tc>
        <w:tc>
          <w:tcPr>
            <w:tcW w:w="1088" w:type="dxa"/>
            <w:vAlign w:val="bottom"/>
          </w:tcPr>
          <w:p w14:paraId="202509D4" w14:textId="62081EE1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60" w:type="dxa"/>
          </w:tcPr>
          <w:p w14:paraId="47F6CD27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A30D970" w14:textId="02306D23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F1288AF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128A1A" w14:textId="64A7D81F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48C9D6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A73C7AC" w14:textId="6C957B8C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</w:t>
            </w:r>
          </w:p>
        </w:tc>
      </w:tr>
      <w:tr w:rsidR="00D4723F" w:rsidRPr="009C17B7" w14:paraId="1D0D55D7" w14:textId="77777777" w:rsidTr="00C96C84">
        <w:tc>
          <w:tcPr>
            <w:tcW w:w="4230" w:type="dxa"/>
          </w:tcPr>
          <w:p w14:paraId="6977B190" w14:textId="305B4E81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2FE3C019" w14:textId="159C5BF1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  <w:tc>
          <w:tcPr>
            <w:tcW w:w="260" w:type="dxa"/>
          </w:tcPr>
          <w:p w14:paraId="4F4D504E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F6450E5" w14:textId="074C3803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6801BF0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BBC893F" w14:textId="29C61D79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EA2588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3AE9EC2" w14:textId="3D320AFF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</w:tr>
      <w:tr w:rsidR="00D4723F" w:rsidRPr="009C17B7" w14:paraId="31C49CE1" w14:textId="77777777" w:rsidTr="00C96C84">
        <w:tc>
          <w:tcPr>
            <w:tcW w:w="4230" w:type="dxa"/>
          </w:tcPr>
          <w:p w14:paraId="23A2D905" w14:textId="5FBA62E5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หุ้นกู้แปลงสภาพอื่นที่ถึงกำหนดชำระภายในหนึ่งปี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96C6C55" w14:textId="0200234B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60" w:type="dxa"/>
          </w:tcPr>
          <w:p w14:paraId="0F84D8B7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DE6297E" w14:textId="495636EA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1D28C4F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55D7BC1" w14:textId="1F7200E4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E6178C6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C631FB7" w14:textId="4CD12E45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</w:tr>
      <w:tr w:rsidR="00D4723F" w:rsidRPr="009C17B7" w14:paraId="721C8C40" w14:textId="77777777" w:rsidTr="00C96C84">
        <w:tc>
          <w:tcPr>
            <w:tcW w:w="4230" w:type="dxa"/>
          </w:tcPr>
          <w:p w14:paraId="553ED4DB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8C15E" w14:textId="3DB19395" w:rsidR="00D4723F" w:rsidRPr="009C17B7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</w:t>
            </w:r>
            <w:r w:rsidR="001E0205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143</w:t>
            </w:r>
          </w:p>
        </w:tc>
        <w:tc>
          <w:tcPr>
            <w:tcW w:w="260" w:type="dxa"/>
          </w:tcPr>
          <w:p w14:paraId="419F32AD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6BA88" w14:textId="18BEC9D8" w:rsidR="00D4723F" w:rsidRPr="009C17B7" w:rsidRDefault="000678F0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D8EDEDB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83D51" w14:textId="0A1201CA" w:rsidR="00D4723F" w:rsidRPr="009C17B7" w:rsidRDefault="000678F0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252A64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7E943" w14:textId="6077A05B" w:rsidR="00D4723F" w:rsidRPr="009C17B7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</w:t>
            </w:r>
            <w:r w:rsidR="001E0205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143</w:t>
            </w:r>
          </w:p>
        </w:tc>
      </w:tr>
    </w:tbl>
    <w:p w14:paraId="4C3D6477" w14:textId="2B8A5929" w:rsidR="003B1F01" w:rsidRPr="009C17B7" w:rsidRDefault="003B1F01" w:rsidP="00047CC7">
      <w:pPr>
        <w:pStyle w:val="NoSpacing"/>
        <w:tabs>
          <w:tab w:val="clear" w:pos="227"/>
          <w:tab w:val="left" w:pos="106"/>
        </w:tabs>
        <w:ind w:left="540" w:right="-110"/>
        <w:rPr>
          <w:rFonts w:asciiTheme="majorBidi" w:hAnsiTheme="majorBidi" w:cstheme="majorBidi"/>
          <w:color w:val="000000"/>
          <w:szCs w:val="18"/>
          <w:cs/>
        </w:rPr>
      </w:pPr>
    </w:p>
    <w:tbl>
      <w:tblPr>
        <w:tblStyle w:val="TableGrid"/>
        <w:tblW w:w="9409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088"/>
        <w:gridCol w:w="260"/>
        <w:gridCol w:w="1145"/>
        <w:gridCol w:w="240"/>
        <w:gridCol w:w="1142"/>
        <w:gridCol w:w="236"/>
        <w:gridCol w:w="1068"/>
      </w:tblGrid>
      <w:tr w:rsidR="00D4723F" w:rsidRPr="009C17B7" w14:paraId="2A0669F5" w14:textId="77777777" w:rsidTr="00DA3705">
        <w:trPr>
          <w:tblHeader/>
        </w:trPr>
        <w:tc>
          <w:tcPr>
            <w:tcW w:w="9409" w:type="dxa"/>
            <w:gridSpan w:val="8"/>
            <w:vAlign w:val="bottom"/>
          </w:tcPr>
          <w:p w14:paraId="46BBB473" w14:textId="49482335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723F" w:rsidRPr="009C17B7" w14:paraId="73FC5691" w14:textId="77777777" w:rsidTr="00DA3705">
        <w:trPr>
          <w:tblHeader/>
        </w:trPr>
        <w:tc>
          <w:tcPr>
            <w:tcW w:w="5318" w:type="dxa"/>
            <w:gridSpan w:val="2"/>
            <w:vAlign w:val="bottom"/>
          </w:tcPr>
          <w:p w14:paraId="531BAF19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การจัดประเภทตามมาตรฐานเดิม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60" w:type="dxa"/>
          </w:tcPr>
          <w:p w14:paraId="68193CC7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3831" w:type="dxa"/>
            <w:gridSpan w:val="5"/>
            <w:tcBorders>
              <w:bottom w:val="single" w:sz="4" w:space="0" w:color="auto"/>
            </w:tcBorders>
            <w:vAlign w:val="bottom"/>
          </w:tcPr>
          <w:p w14:paraId="2B3D914F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TFRS 9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D4723F" w:rsidRPr="009C17B7" w14:paraId="306A5DA3" w14:textId="77777777" w:rsidTr="00D4723F">
        <w:trPr>
          <w:tblHeader/>
        </w:trPr>
        <w:tc>
          <w:tcPr>
            <w:tcW w:w="4230" w:type="dxa"/>
            <w:tcBorders>
              <w:top w:val="single" w:sz="4" w:space="0" w:color="auto"/>
            </w:tcBorders>
            <w:vAlign w:val="bottom"/>
          </w:tcPr>
          <w:p w14:paraId="3291F4D5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246A6878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1369C50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47175EF0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66A1E7AA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C4153B9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2135E0C9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2AFD4D2C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ผ่าน</w:t>
            </w:r>
          </w:p>
          <w:p w14:paraId="528655C5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9536AB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255EF844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ราคาทุน</w:t>
            </w:r>
          </w:p>
          <w:p w14:paraId="476720BE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ตัดจำหน่าย</w:t>
            </w:r>
          </w:p>
          <w:p w14:paraId="5A600345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D4723F" w:rsidRPr="009C17B7" w14:paraId="3118BE03" w14:textId="77777777" w:rsidTr="00D4723F">
        <w:trPr>
          <w:tblHeader/>
        </w:trPr>
        <w:tc>
          <w:tcPr>
            <w:tcW w:w="4230" w:type="dxa"/>
            <w:vAlign w:val="bottom"/>
          </w:tcPr>
          <w:p w14:paraId="7B96FB72" w14:textId="77777777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</w:p>
        </w:tc>
        <w:tc>
          <w:tcPr>
            <w:tcW w:w="5179" w:type="dxa"/>
            <w:gridSpan w:val="7"/>
            <w:vAlign w:val="bottom"/>
          </w:tcPr>
          <w:p w14:paraId="6A393E52" w14:textId="7136689F" w:rsidR="00D4723F" w:rsidRPr="009C17B7" w:rsidRDefault="00D4723F" w:rsidP="00DA370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870DB4">
              <w:rPr>
                <w:rFonts w:asciiTheme="majorBidi" w:hAnsiTheme="majorBidi" w:cstheme="majorBidi" w:hint="cs"/>
                <w:i/>
                <w:iCs/>
                <w:color w:val="000000"/>
                <w:sz w:val="26"/>
                <w:szCs w:val="26"/>
                <w:cs/>
              </w:rPr>
              <w:t>ล้าน</w:t>
            </w: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4723F" w:rsidRPr="009C17B7" w14:paraId="47B5D8F8" w14:textId="77777777" w:rsidTr="00D4723F">
        <w:tc>
          <w:tcPr>
            <w:tcW w:w="4230" w:type="dxa"/>
          </w:tcPr>
          <w:p w14:paraId="1D3E33FC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8" w:type="dxa"/>
            <w:vAlign w:val="bottom"/>
          </w:tcPr>
          <w:p w14:paraId="765D1B8B" w14:textId="684FAC1B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1E0205"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60" w:type="dxa"/>
          </w:tcPr>
          <w:p w14:paraId="6CF68AE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93B6681" w14:textId="53FFAABB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6D851B0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33C272DA" w14:textId="16924121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BCEB96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BA6C3E3" w14:textId="538A7AF9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</w:t>
            </w:r>
            <w:r w:rsidR="001E0205"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D4723F" w:rsidRPr="009C17B7" w14:paraId="29F02C0B" w14:textId="77777777" w:rsidTr="00D4723F">
        <w:tc>
          <w:tcPr>
            <w:tcW w:w="4230" w:type="dxa"/>
          </w:tcPr>
          <w:p w14:paraId="455CCC5C" w14:textId="3B1769F5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เงินให้กู้ยืมระยะสั้นและดอกเบี้ยค้างรับจากบริษัทย่อย</w:t>
            </w:r>
          </w:p>
        </w:tc>
        <w:tc>
          <w:tcPr>
            <w:tcW w:w="1088" w:type="dxa"/>
            <w:vAlign w:val="bottom"/>
          </w:tcPr>
          <w:p w14:paraId="1418AE55" w14:textId="5BE59DE0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60" w:type="dxa"/>
          </w:tcPr>
          <w:p w14:paraId="11E49C3E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A4AB431" w14:textId="32A29E80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EEF821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755E4800" w14:textId="68523C02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FD2940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72462D3" w14:textId="4A9D5A78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144</w:t>
            </w:r>
          </w:p>
        </w:tc>
      </w:tr>
      <w:tr w:rsidR="00D4723F" w:rsidRPr="009C17B7" w14:paraId="252D0AA0" w14:textId="77777777" w:rsidTr="00D4723F">
        <w:tc>
          <w:tcPr>
            <w:tcW w:w="4230" w:type="dxa"/>
          </w:tcPr>
          <w:p w14:paraId="7DD67157" w14:textId="5846263F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เงินให้กู้ยืมที่ถึงกำหนดชำระเกินกว่าหนึ่งปีจากบริษัทย่อย</w:t>
            </w:r>
          </w:p>
        </w:tc>
        <w:tc>
          <w:tcPr>
            <w:tcW w:w="1088" w:type="dxa"/>
            <w:vAlign w:val="bottom"/>
          </w:tcPr>
          <w:p w14:paraId="26C72486" w14:textId="715F4E4F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4,646</w:t>
            </w:r>
          </w:p>
        </w:tc>
        <w:tc>
          <w:tcPr>
            <w:tcW w:w="260" w:type="dxa"/>
          </w:tcPr>
          <w:p w14:paraId="40D0DD5B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7C8BA23" w14:textId="36240313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A998E88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4FFDCBA0" w14:textId="1AAC455A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799942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1F9548B" w14:textId="742EAC88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4,646</w:t>
            </w:r>
          </w:p>
        </w:tc>
      </w:tr>
      <w:tr w:rsidR="00D4723F" w:rsidRPr="009C17B7" w14:paraId="7E37A4B2" w14:textId="77777777" w:rsidTr="00D4723F">
        <w:tc>
          <w:tcPr>
            <w:tcW w:w="4230" w:type="dxa"/>
          </w:tcPr>
          <w:p w14:paraId="4BFD637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D5658" w14:textId="029C8345" w:rsidR="00D4723F" w:rsidRPr="009C17B7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5,15</w:t>
            </w:r>
            <w:r w:rsidR="001E0205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60" w:type="dxa"/>
          </w:tcPr>
          <w:p w14:paraId="10465BD1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3D1F57" w14:textId="14BCCFBC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1E83236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B00C8" w14:textId="288263DA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3B9D737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823BA9" w14:textId="49649541" w:rsidR="00D4723F" w:rsidRPr="009C17B7" w:rsidRDefault="00D97124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5,15</w:t>
            </w:r>
            <w:r w:rsidR="001E0205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6</w:t>
            </w:r>
          </w:p>
        </w:tc>
      </w:tr>
      <w:tr w:rsidR="00D4723F" w:rsidRPr="009C17B7" w14:paraId="6ECAEEEE" w14:textId="77777777" w:rsidTr="00C96C84">
        <w:tc>
          <w:tcPr>
            <w:tcW w:w="4230" w:type="dxa"/>
          </w:tcPr>
          <w:p w14:paraId="451361AC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หุ้นกู้แปลงสภาพภายใต้การพิจารณาคดีในชั้นศาลที่ถึงกำหนดชำระภายในหนึ่งปี</w:t>
            </w:r>
          </w:p>
        </w:tc>
        <w:tc>
          <w:tcPr>
            <w:tcW w:w="1088" w:type="dxa"/>
            <w:vAlign w:val="bottom"/>
          </w:tcPr>
          <w:p w14:paraId="1396EE8F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  <w:tc>
          <w:tcPr>
            <w:tcW w:w="260" w:type="dxa"/>
          </w:tcPr>
          <w:p w14:paraId="204AAD1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BDEBCE4" w14:textId="77777777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B0174DB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61ECE37A" w14:textId="77777777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DFAB11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3AB28CA8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1,477</w:t>
            </w:r>
          </w:p>
        </w:tc>
      </w:tr>
      <w:tr w:rsidR="00D4723F" w:rsidRPr="009C17B7" w14:paraId="5D89859D" w14:textId="77777777" w:rsidTr="00C96C84">
        <w:tc>
          <w:tcPr>
            <w:tcW w:w="4230" w:type="dxa"/>
          </w:tcPr>
          <w:p w14:paraId="7A3D21DC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sz w:val="26"/>
                <w:szCs w:val="26"/>
                <w:cs/>
              </w:rPr>
              <w:t>หุ้นกู้แปลงสภาพอื่นที่ถึงกำหนดชำระภายในหนึ่งปี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1648E970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260" w:type="dxa"/>
          </w:tcPr>
          <w:p w14:paraId="0630328D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20FFBEE" w14:textId="77777777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A408F7C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9CD6077" w14:textId="77777777" w:rsidR="00D4723F" w:rsidRPr="009C17B7" w:rsidRDefault="00D4723F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FA8C99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44F09B7B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591</w:t>
            </w:r>
          </w:p>
        </w:tc>
      </w:tr>
      <w:tr w:rsidR="00D4723F" w:rsidRPr="009C17B7" w14:paraId="0920EDAF" w14:textId="77777777" w:rsidTr="00D4723F">
        <w:tc>
          <w:tcPr>
            <w:tcW w:w="4230" w:type="dxa"/>
          </w:tcPr>
          <w:p w14:paraId="1A46BB8C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BAE5" w14:textId="32BEB861" w:rsidR="00D4723F" w:rsidRPr="009C17B7" w:rsidRDefault="0071515B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2,068</w:t>
            </w:r>
          </w:p>
        </w:tc>
        <w:tc>
          <w:tcPr>
            <w:tcW w:w="260" w:type="dxa"/>
          </w:tcPr>
          <w:p w14:paraId="592FBAE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21C144" w14:textId="369DD33E" w:rsidR="00D4723F" w:rsidRPr="009C17B7" w:rsidRDefault="00D97124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500163D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1CF0A" w14:textId="5FBDD1E1" w:rsidR="00D4723F" w:rsidRPr="009C17B7" w:rsidRDefault="00D97124" w:rsidP="00706E7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50AB45" w14:textId="77777777" w:rsidR="00D4723F" w:rsidRPr="009C17B7" w:rsidRDefault="00D4723F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C73AA1" w14:textId="59B442F2" w:rsidR="00D4723F" w:rsidRPr="009C17B7" w:rsidRDefault="0071515B" w:rsidP="00D472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2,068</w:t>
            </w:r>
          </w:p>
        </w:tc>
      </w:tr>
    </w:tbl>
    <w:p w14:paraId="4C783672" w14:textId="609A70DC" w:rsidR="00047CC7" w:rsidRPr="009C17B7" w:rsidRDefault="00047CC7" w:rsidP="00047CC7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ECEDB3" w14:textId="7C899BF6" w:rsidR="00D4723F" w:rsidRPr="009C17B7" w:rsidRDefault="00D4723F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ลูกหนี้สินเชื่อ ลูกหนี้สินเชื่อรายย่อย ลูกหนี้สินเชื่อภาคธุรกิจ และเงินให้กู้ยืมกับบริษัทย่อย ถูกจัดประเภท</w:t>
      </w:r>
      <w:r w:rsidR="00736044" w:rsidRPr="009C17B7">
        <w:rPr>
          <w:rFonts w:asciiTheme="majorBidi" w:hAnsiTheme="majorBidi" w:cstheme="majorBidi"/>
          <w:sz w:val="26"/>
          <w:szCs w:val="26"/>
          <w:cs/>
        </w:rPr>
        <w:t>ด้วยวิธี</w:t>
      </w:r>
      <w:r w:rsidRPr="009C17B7">
        <w:rPr>
          <w:rFonts w:asciiTheme="majorBidi" w:hAnsiTheme="majorBidi" w:cstheme="majorBidi"/>
          <w:sz w:val="26"/>
          <w:szCs w:val="26"/>
          <w:cs/>
        </w:rPr>
        <w:t>ราคาทุนตัดจำหน่าย</w:t>
      </w:r>
      <w:r w:rsidR="002779E8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2779E8" w:rsidRPr="009C17B7">
        <w:rPr>
          <w:rFonts w:asciiTheme="majorBidi" w:hAnsiTheme="majorBidi" w:cstheme="majorBidi"/>
          <w:sz w:val="26"/>
          <w:szCs w:val="26"/>
          <w:cs/>
        </w:rPr>
        <w:t>เนื่องจากเข้า</w:t>
      </w:r>
      <w:r w:rsidR="00C267DD" w:rsidRPr="009C17B7">
        <w:rPr>
          <w:rFonts w:asciiTheme="majorBidi" w:hAnsiTheme="majorBidi" w:cstheme="majorBidi"/>
          <w:sz w:val="26"/>
          <w:szCs w:val="26"/>
          <w:cs/>
        </w:rPr>
        <w:t>เงื่อนไขดัง</w:t>
      </w:r>
      <w:r w:rsidR="002779E8" w:rsidRPr="009C17B7">
        <w:rPr>
          <w:rFonts w:asciiTheme="majorBidi" w:hAnsiTheme="majorBidi" w:cstheme="majorBidi"/>
          <w:sz w:val="26"/>
          <w:szCs w:val="26"/>
          <w:cs/>
        </w:rPr>
        <w:t>ต่อไป</w:t>
      </w:r>
      <w:r w:rsidR="00C267DD" w:rsidRPr="009C17B7">
        <w:rPr>
          <w:rFonts w:asciiTheme="majorBidi" w:hAnsiTheme="majorBidi" w:cstheme="majorBidi"/>
          <w:sz w:val="26"/>
          <w:szCs w:val="26"/>
          <w:cs/>
        </w:rPr>
        <w:t>นี้</w:t>
      </w:r>
    </w:p>
    <w:p w14:paraId="5DA26962" w14:textId="3AB1AAFF" w:rsidR="00D4723F" w:rsidRPr="009C17B7" w:rsidRDefault="00D4723F" w:rsidP="00D4723F">
      <w:pPr>
        <w:pStyle w:val="NoSpacing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64" w:right="-115"/>
        <w:jc w:val="center"/>
        <w:rPr>
          <w:rFonts w:asciiTheme="majorBidi" w:hAnsiTheme="majorBidi" w:cstheme="majorBidi"/>
          <w:color w:val="000000"/>
          <w:sz w:val="26"/>
          <w:szCs w:val="26"/>
        </w:rPr>
      </w:pPr>
    </w:p>
    <w:p w14:paraId="06863589" w14:textId="2EAEE42F" w:rsidR="001C18AD" w:rsidRPr="009C17B7" w:rsidRDefault="003D3C9F" w:rsidP="00C96C8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="001C18AD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65C08430" w14:textId="77777777" w:rsidR="001C18AD" w:rsidRPr="009C17B7" w:rsidRDefault="001C18AD" w:rsidP="00C96C8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ข้อกำหนด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B8B172F" w14:textId="02096370" w:rsidR="00047CC7" w:rsidRPr="009C17B7" w:rsidRDefault="00047CC7" w:rsidP="00C96C8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การด้อยค่า</w:t>
      </w:r>
    </w:p>
    <w:p w14:paraId="020545E9" w14:textId="77777777" w:rsidR="00047CC7" w:rsidRPr="009C17B7" w:rsidRDefault="00047CC7" w:rsidP="00047CC7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6"/>
          <w:szCs w:val="26"/>
        </w:rPr>
      </w:pPr>
    </w:p>
    <w:p w14:paraId="1F57BB56" w14:textId="6236AB0A" w:rsidR="00047CC7" w:rsidRPr="009C17B7" w:rsidRDefault="00047CC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 xml:space="preserve">TFRS 9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C17B7">
        <w:rPr>
          <w:rFonts w:asciiTheme="majorBidi" w:hAnsiTheme="majorBidi" w:cstheme="majorBidi"/>
          <w:sz w:val="26"/>
          <w:szCs w:val="26"/>
        </w:rPr>
        <w:t xml:space="preserve">TFRS 9 </w:t>
      </w:r>
      <w:r w:rsidRPr="009C17B7">
        <w:rPr>
          <w:rFonts w:asciiTheme="majorBidi" w:hAnsiTheme="majorBidi" w:cstheme="majorBidi"/>
          <w:sz w:val="26"/>
          <w:szCs w:val="26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ซึ่งไม่รวมเงินลงทุนในตราสารทุน</w:t>
      </w:r>
    </w:p>
    <w:p w14:paraId="6C317AC4" w14:textId="77777777" w:rsidR="000678F0" w:rsidRPr="009C17B7" w:rsidRDefault="000678F0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1830F842" w14:textId="4A925E1E" w:rsidR="00652C32" w:rsidRPr="009C17B7" w:rsidRDefault="00652C32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การประมาณการและการใช้ดุลพินิจที่สำคัญ</w:t>
      </w:r>
    </w:p>
    <w:p w14:paraId="29B0AF27" w14:textId="77777777" w:rsidR="00652C32" w:rsidRPr="009C17B7" w:rsidRDefault="00652C32" w:rsidP="00C96C84">
      <w:pPr>
        <w:ind w:left="900" w:firstLine="36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7A3C4754" w14:textId="46312E11" w:rsidR="00652C32" w:rsidRPr="009C17B7" w:rsidRDefault="00652C32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การคำนวณผลขาดทุนด้านเครดิตที่คาดว่าจะเกิดขึ้นของ</w:t>
      </w:r>
      <w:r w:rsidR="003D3C9F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</w:t>
      </w:r>
      <w:r w:rsidR="00B34E02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ควรมี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มหภาคที่เป็นข้อมูลตัวแปรนำเข้าหลายตัวแปร</w:t>
      </w:r>
    </w:p>
    <w:p w14:paraId="6AA43BE4" w14:textId="77777777" w:rsidR="00481C77" w:rsidRPr="009C17B7" w:rsidRDefault="00481C77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2F1E0822" w14:textId="01927522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การวัดมูลค่า</w:t>
      </w:r>
    </w:p>
    <w:p w14:paraId="2E2ABADF" w14:textId="77777777" w:rsidR="00652C32" w:rsidRPr="009C17B7" w:rsidRDefault="00652C32" w:rsidP="00C96C84">
      <w:pPr>
        <w:ind w:left="900" w:hanging="36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384FD188" w14:textId="67C12C32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สินทรัพย์ทางการเงิน จำนวนเงินสดที่คาดว่าจะ</w:t>
      </w:r>
      <w:r w:rsidRPr="009C17B7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ไม่ได้รับ คือ ส่วนต่างระหว่างกระแสเงินสดตามสัญญาและกระแสเงินสดที่คาดว่าจะได้รับตลอดระยะเวลาตามสัญญาของตราสาร</w:t>
      </w:r>
    </w:p>
    <w:p w14:paraId="6926240C" w14:textId="77777777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7741D1CC" w14:textId="7F611C33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ผลขาดทุนด้านเครดิตที่คาดว่าจะเกิดขึ้นคำนวณ</w:t>
      </w:r>
      <w:r w:rsidR="008853DC" w:rsidRPr="009C17B7">
        <w:rPr>
          <w:rFonts w:asciiTheme="majorBidi" w:hAnsiTheme="majorBidi" w:cstheme="majorBidi"/>
          <w:color w:val="000000"/>
          <w:sz w:val="26"/>
          <w:szCs w:val="26"/>
          <w:cs/>
        </w:rPr>
        <w:t>โดย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ปราศจากอคติ</w:t>
      </w:r>
      <w:r w:rsidR="008853DC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ด้วย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331A7F76" w14:textId="77777777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A98B18E" w14:textId="017A618B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ประมาณการของจำนวนเงินสดที่คาดว่าจะไม่ได้รับคำนวณโดยคูณความน่าจะเป็นที</w:t>
      </w:r>
      <w:r w:rsidR="005A2CF1" w:rsidRPr="009C17B7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่</w:t>
      </w:r>
      <w:r w:rsidRPr="009C17B7">
        <w:rPr>
          <w:rFonts w:asciiTheme="majorBidi" w:hAnsiTheme="majorBidi" w:cstheme="majorBidi"/>
          <w:color w:val="000000"/>
          <w:spacing w:val="-4"/>
          <w:sz w:val="26"/>
          <w:szCs w:val="26"/>
          <w:cs/>
        </w:rPr>
        <w:t>ลูกหนี้</w:t>
      </w:r>
      <w:r w:rsidRPr="009C17B7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จะผิดนัดชำระหนี้</w:t>
      </w:r>
      <w:r w:rsidRPr="009C17B7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 (PD</w:t>
      </w:r>
      <w:r w:rsidRPr="009C17B7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color w:val="000000"/>
          <w:spacing w:val="-2"/>
          <w:sz w:val="26"/>
          <w:szCs w:val="26"/>
        </w:rPr>
        <w:t xml:space="preserve">– Probability of default) </w:t>
      </w:r>
      <w:r w:rsidRPr="009C17B7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กับ ร้อยละของความเสียหายที่อาจจะเกิดขึ้นเมื่อลูกหนี้ผิดนัดชำระหนี้ต่อยอดหนี้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color w:val="000000"/>
          <w:spacing w:val="-1"/>
          <w:sz w:val="26"/>
          <w:szCs w:val="26"/>
        </w:rPr>
        <w:t xml:space="preserve">(LGD – Loss given default) </w:t>
      </w:r>
      <w:r w:rsidRPr="009C17B7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 xml:space="preserve">กับ </w:t>
      </w:r>
      <w:r w:rsidR="00EB4650" w:rsidRPr="009C17B7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>ยอดหนี้หรือประมาณการยอดหนี้เมื่อลูกหนี้ผิดนัดชำระ</w:t>
      </w:r>
      <w:r w:rsidRPr="009C17B7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 xml:space="preserve"> (</w:t>
      </w:r>
      <w:r w:rsidRPr="009C17B7">
        <w:rPr>
          <w:rFonts w:asciiTheme="majorBidi" w:hAnsiTheme="majorBidi" w:cstheme="majorBidi"/>
          <w:color w:val="000000"/>
          <w:spacing w:val="-1"/>
          <w:sz w:val="26"/>
          <w:szCs w:val="26"/>
        </w:rPr>
        <w:t>EAD – Exposure at the time of default</w:t>
      </w:r>
      <w:r w:rsidRPr="009C17B7">
        <w:rPr>
          <w:rFonts w:asciiTheme="majorBidi" w:hAnsiTheme="majorBidi" w:cstheme="majorBidi"/>
          <w:color w:val="000000"/>
          <w:spacing w:val="-1"/>
          <w:sz w:val="26"/>
          <w:szCs w:val="26"/>
          <w:cs/>
        </w:rPr>
        <w:t>)</w:t>
      </w:r>
    </w:p>
    <w:p w14:paraId="2E12DC3D" w14:textId="77777777" w:rsidR="005E27EB" w:rsidRPr="009C17B7" w:rsidRDefault="005E27EB" w:rsidP="005E27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44E6B92C" w14:textId="4F58990B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สถานการณ์ที่หลากหลายของสมมติฐานเศรษฐกิจมหาภาคถูกรวบรวมไว้เป็นช่วงของผลลัพธ์ที่มีความเป็นไปได้ ทั้งในแง่ของการพิจารณา </w:t>
      </w:r>
      <w:r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PD LGD 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 </w:t>
      </w:r>
      <w:r w:rsidRPr="009C17B7">
        <w:rPr>
          <w:rFonts w:asciiTheme="majorBidi" w:hAnsiTheme="majorBidi" w:cstheme="majorBidi"/>
          <w:color w:val="000000"/>
          <w:sz w:val="26"/>
          <w:szCs w:val="26"/>
        </w:rPr>
        <w:t>EAD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หากมีความเกี่ยวข้อง </w:t>
      </w:r>
    </w:p>
    <w:p w14:paraId="436B527A" w14:textId="77777777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ab/>
      </w:r>
    </w:p>
    <w:p w14:paraId="6DD12BD7" w14:textId="1B9566DB" w:rsidR="00EE0768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 </w:t>
      </w:r>
    </w:p>
    <w:p w14:paraId="60776989" w14:textId="413F9130" w:rsidR="000678F0" w:rsidRPr="009C17B7" w:rsidRDefault="0006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</w:rPr>
        <w:br w:type="page"/>
      </w:r>
    </w:p>
    <w:p w14:paraId="0C8BC062" w14:textId="055DE7BE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ลำดับ</w:t>
      </w:r>
      <w:r w:rsidR="002F6FCB"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ของการรับรู้ผลขาดทุนที่คาดว่าจะเกิดขึ้น</w:t>
      </w:r>
    </w:p>
    <w:p w14:paraId="68602B04" w14:textId="4D97B1C1" w:rsidR="005E27EB" w:rsidRPr="009C17B7" w:rsidRDefault="005E27EB" w:rsidP="00D754C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</w:p>
    <w:p w14:paraId="4C5F3A3A" w14:textId="006A1443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ชั้นที่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1</w:t>
      </w:r>
    </w:p>
    <w:p w14:paraId="0097F9A7" w14:textId="77777777" w:rsidR="005206B2" w:rsidRPr="009C17B7" w:rsidRDefault="005206B2" w:rsidP="00C96C8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7C49B3FC" w14:textId="171FDEF1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12 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เดือนนับจากวันที่ในงบการเงิน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Pr="009C17B7">
        <w:rPr>
          <w:rFonts w:asciiTheme="majorBidi" w:hAnsiTheme="majorBidi" w:cstheme="majorBidi"/>
          <w:sz w:val="26"/>
          <w:szCs w:val="26"/>
        </w:rPr>
        <w:t xml:space="preserve">12 </w:t>
      </w:r>
      <w:r w:rsidRPr="009C17B7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328AC07C" w14:textId="77777777" w:rsidR="00652C32" w:rsidRPr="009C17B7" w:rsidRDefault="00652C32" w:rsidP="00C96C84">
      <w:pPr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10072B4B" w14:textId="61512EB2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ชั้นที่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2</w:t>
      </w:r>
    </w:p>
    <w:p w14:paraId="02793C64" w14:textId="77777777" w:rsidR="005206B2" w:rsidRPr="009C17B7" w:rsidRDefault="005206B2" w:rsidP="00C96C8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7E149257" w14:textId="4F8B1CEB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9C17B7">
        <w:rPr>
          <w:rFonts w:asciiTheme="majorBidi" w:hAnsiTheme="majorBidi" w:cstheme="majorBidi"/>
          <w:color w:val="000000"/>
          <w:sz w:val="26"/>
          <w:szCs w:val="26"/>
        </w:rPr>
        <w:t>SICR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– Significant increase in </w:t>
      </w:r>
      <w:r w:rsidR="00C3214F" w:rsidRPr="009C17B7">
        <w:rPr>
          <w:rFonts w:asciiTheme="majorBidi" w:hAnsiTheme="majorBidi" w:cstheme="majorBidi"/>
          <w:color w:val="000000"/>
          <w:sz w:val="26"/>
          <w:szCs w:val="26"/>
        </w:rPr>
        <w:br/>
      </w:r>
      <w:proofErr w:type="spellStart"/>
      <w:r w:rsidRPr="009C17B7">
        <w:rPr>
          <w:rFonts w:asciiTheme="majorBidi" w:hAnsiTheme="majorBidi" w:cstheme="majorBidi"/>
          <w:color w:val="000000"/>
          <w:sz w:val="26"/>
          <w:szCs w:val="26"/>
        </w:rPr>
        <w:t>creadit</w:t>
      </w:r>
      <w:proofErr w:type="spellEnd"/>
      <w:r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 risk) 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</w:t>
      </w:r>
      <w:r w:rsidR="000A1C47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จะรับรู้เหตุการณ์การผิดนัดชำระหนี้ที่อาจเกิดขึ้น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ตลอดอายุของสินทรัพย์ทางการเงิน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สินทรัพย์ทางการเงินที่ค้างชำระ </w:t>
      </w:r>
      <w:r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วันหรือเกินกว่านั้น แต่ยังไม่ใช่สินทรัพย์ทางการเงิน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763F1959" w14:textId="77777777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0B388743" w14:textId="62F5DF25" w:rsidR="00652C32" w:rsidRPr="009C17B7" w:rsidRDefault="00652C32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ชั้นที่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3</w:t>
      </w:r>
    </w:p>
    <w:p w14:paraId="12A9D555" w14:textId="77777777" w:rsidR="00652C32" w:rsidRPr="009C17B7" w:rsidRDefault="00652C32" w:rsidP="00C96C84">
      <w:pPr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1869D601" w14:textId="14F40973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สินทรัพย์ทางการเงินที่มีการด้อยค่าด้านเครดิต</w:t>
      </w:r>
      <w:r w:rsidR="00E1137B">
        <w:rPr>
          <w:rFonts w:asciiTheme="majorBidi" w:hAnsiTheme="majorBidi" w:cstheme="majorBidi" w:hint="cs"/>
          <w:color w:val="000000"/>
          <w:sz w:val="26"/>
          <w:szCs w:val="26"/>
          <w:cs/>
        </w:rPr>
        <w:t>หมายถึงสินทรัพย์ทางการเงินที่</w:t>
      </w:r>
      <w:r w:rsidR="00B351B7">
        <w:rPr>
          <w:rFonts w:asciiTheme="majorBidi" w:hAnsiTheme="majorBidi" w:cstheme="majorBidi" w:hint="cs"/>
          <w:color w:val="000000"/>
          <w:sz w:val="26"/>
          <w:szCs w:val="26"/>
          <w:cs/>
        </w:rPr>
        <w:t>ค้างชำระเงินต้นหรือ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ดอกเบี้ยเกินกว่า </w:t>
      </w:r>
      <w:r w:rsidR="00751660" w:rsidRPr="009C17B7">
        <w:rPr>
          <w:rFonts w:asciiTheme="majorBidi" w:hAnsiTheme="majorBidi" w:cstheme="majorBidi"/>
          <w:color w:val="000000"/>
          <w:sz w:val="26"/>
          <w:szCs w:val="26"/>
        </w:rPr>
        <w:t>9</w:t>
      </w:r>
      <w:r w:rsidR="009D6129" w:rsidRPr="009C17B7">
        <w:rPr>
          <w:rFonts w:asciiTheme="majorBidi" w:hAnsiTheme="majorBidi" w:cstheme="majorBidi"/>
          <w:color w:val="000000"/>
          <w:sz w:val="26"/>
          <w:szCs w:val="26"/>
        </w:rPr>
        <w:t>1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วัน </w:t>
      </w:r>
    </w:p>
    <w:p w14:paraId="455EDE1F" w14:textId="77777777" w:rsidR="00652C32" w:rsidRPr="009C17B7" w:rsidRDefault="00652C32" w:rsidP="00C96C84">
      <w:pPr>
        <w:pStyle w:val="ListParagraph"/>
        <w:autoSpaceDE w:val="0"/>
        <w:autoSpaceDN w:val="0"/>
        <w:adjustRightInd w:val="0"/>
        <w:spacing w:after="69" w:line="200" w:lineRule="atLeast"/>
        <w:ind w:left="900" w:right="44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637C1BA8" w14:textId="77777777" w:rsidR="00652C32" w:rsidRPr="009C17B7" w:rsidRDefault="00652C32" w:rsidP="00C96C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ค่าเผื่อการด้อยค่าของสินทรัพย์ทางการเงิน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เครื่องมือทางการเงิน รวมถึงการถือครองหลักประกัน 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9C17B7">
        <w:rPr>
          <w:rFonts w:asciiTheme="majorBidi" w:eastAsiaTheme="minorHAnsi" w:hAnsiTheme="majorBidi" w:cstheme="majorBidi"/>
          <w:sz w:val="26"/>
          <w:szCs w:val="26"/>
        </w:rPr>
        <w:t xml:space="preserve"> </w:t>
      </w:r>
    </w:p>
    <w:p w14:paraId="30EC7252" w14:textId="5BD4A555" w:rsidR="000678F0" w:rsidRPr="009C17B7" w:rsidRDefault="00067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eastAsiaTheme="minorHAnsi" w:hAnsiTheme="majorBidi" w:cstheme="majorBidi"/>
          <w:sz w:val="26"/>
          <w:szCs w:val="26"/>
        </w:rPr>
        <w:br w:type="page"/>
      </w:r>
    </w:p>
    <w:p w14:paraId="1C19B0EB" w14:textId="0A281F62" w:rsidR="00652C32" w:rsidRPr="009C17B7" w:rsidRDefault="003D3C9F" w:rsidP="008D2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 w:right="-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eastAsiaTheme="minorHAnsi" w:hAnsiTheme="majorBidi" w:cstheme="majorBidi"/>
          <w:spacing w:val="-2"/>
          <w:sz w:val="26"/>
          <w:szCs w:val="26"/>
          <w:cs/>
        </w:rPr>
        <w:t>กลุ่มบริษัท</w:t>
      </w:r>
      <w:r w:rsidR="00652C32" w:rsidRPr="009C17B7">
        <w:rPr>
          <w:rFonts w:asciiTheme="majorBidi" w:eastAsiaTheme="minorHAnsi" w:hAnsiTheme="majorBidi" w:cstheme="majorBidi"/>
          <w:spacing w:val="-2"/>
          <w:sz w:val="26"/>
          <w:szCs w:val="26"/>
          <w:cs/>
        </w:rPr>
        <w:t>ได้พิจารณาแล้วว่าการใช้ข้อกำหนดการด้อยค่าของมาตรฐานการรายงานทางการเงินฉบับที่ 9 ณ วันที่ 1 มกราคม 2563</w:t>
      </w:r>
      <w:r w:rsidR="00652C32" w:rsidRPr="009C17B7">
        <w:rPr>
          <w:rFonts w:asciiTheme="majorBidi" w:eastAsiaTheme="minorHAnsi" w:hAnsiTheme="majorBidi" w:cstheme="majorBidi"/>
          <w:sz w:val="26"/>
          <w:szCs w:val="26"/>
          <w:cs/>
        </w:rPr>
        <w:t xml:space="preserve"> </w:t>
      </w:r>
      <w:r w:rsidR="00036CAC">
        <w:rPr>
          <w:rFonts w:asciiTheme="majorBidi" w:eastAsiaTheme="minorHAnsi" w:hAnsiTheme="majorBidi" w:cstheme="majorBidi" w:hint="cs"/>
          <w:sz w:val="26"/>
          <w:szCs w:val="26"/>
          <w:cs/>
        </w:rPr>
        <w:t xml:space="preserve">  </w:t>
      </w:r>
      <w:r w:rsidR="00652C32" w:rsidRPr="009C17B7">
        <w:rPr>
          <w:rFonts w:asciiTheme="majorBidi" w:eastAsiaTheme="minorHAnsi" w:hAnsiTheme="majorBidi" w:cstheme="majorBidi"/>
          <w:sz w:val="26"/>
          <w:szCs w:val="26"/>
          <w:cs/>
        </w:rPr>
        <w:t>จะมีผลให้</w:t>
      </w:r>
      <w:r w:rsidR="00FA5671" w:rsidRPr="009C17B7">
        <w:rPr>
          <w:rFonts w:asciiTheme="majorBidi" w:eastAsiaTheme="minorHAnsi" w:hAnsiTheme="majorBidi"/>
          <w:sz w:val="26"/>
          <w:szCs w:val="26"/>
          <w:cs/>
        </w:rPr>
        <w:t xml:space="preserve">ค่าเผื่อผลขาดทุนด้านเครดิตที่คาดว่าจะเกิดขึ้น </w:t>
      </w:r>
      <w:r w:rsidR="00652C32" w:rsidRPr="009C17B7">
        <w:rPr>
          <w:rFonts w:asciiTheme="majorBidi" w:eastAsiaTheme="minorHAnsi" w:hAnsiTheme="majorBidi" w:cstheme="majorBidi"/>
          <w:sz w:val="26"/>
          <w:szCs w:val="26"/>
          <w:cs/>
        </w:rPr>
        <w:t>มีดังนี้</w:t>
      </w:r>
    </w:p>
    <w:tbl>
      <w:tblPr>
        <w:tblW w:w="9128" w:type="dxa"/>
        <w:tblInd w:w="540" w:type="dxa"/>
        <w:tblLook w:val="04A0" w:firstRow="1" w:lastRow="0" w:firstColumn="1" w:lastColumn="0" w:noHBand="0" w:noVBand="1"/>
      </w:tblPr>
      <w:tblGrid>
        <w:gridCol w:w="3510"/>
        <w:gridCol w:w="1719"/>
        <w:gridCol w:w="288"/>
        <w:gridCol w:w="1640"/>
        <w:gridCol w:w="288"/>
        <w:gridCol w:w="1683"/>
      </w:tblGrid>
      <w:tr w:rsidR="00652C32" w:rsidRPr="009C17B7" w14:paraId="12882793" w14:textId="77777777" w:rsidTr="00D00138">
        <w:tc>
          <w:tcPr>
            <w:tcW w:w="3510" w:type="dxa"/>
            <w:shd w:val="clear" w:color="auto" w:fill="auto"/>
          </w:tcPr>
          <w:p w14:paraId="7426B20E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</w:tcPr>
          <w:p w14:paraId="0B89BA3A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8" w:type="dxa"/>
            <w:shd w:val="clear" w:color="auto" w:fill="auto"/>
          </w:tcPr>
          <w:p w14:paraId="3DB9EF5A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212036F3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" w:type="dxa"/>
            <w:shd w:val="clear" w:color="auto" w:fill="auto"/>
          </w:tcPr>
          <w:p w14:paraId="6BE8C74A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5C3258DE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20BD8" w:rsidRPr="009C17B7" w14:paraId="63DC8837" w14:textId="77777777" w:rsidTr="00870DB4">
        <w:tc>
          <w:tcPr>
            <w:tcW w:w="3510" w:type="dxa"/>
            <w:shd w:val="clear" w:color="auto" w:fill="auto"/>
          </w:tcPr>
          <w:p w14:paraId="0C62ED99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19" w:type="dxa"/>
            <w:shd w:val="clear" w:color="auto" w:fill="auto"/>
            <w:vAlign w:val="bottom"/>
          </w:tcPr>
          <w:p w14:paraId="5965C245" w14:textId="6F179296" w:rsidR="00220BD8" w:rsidRPr="009C17B7" w:rsidRDefault="00220BD8" w:rsidP="00870DB4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</w:t>
            </w:r>
            <w:r w:rsidR="00FA5671"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หนี้สงสัญจะสูญ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</w:t>
            </w:r>
            <w:r w:rsidR="00FA5671"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                   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2FDAC5E2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2801069B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A673376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42E16D2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7B809B33" w14:textId="252BFBA9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288" w:type="dxa"/>
            <w:shd w:val="clear" w:color="auto" w:fill="auto"/>
          </w:tcPr>
          <w:p w14:paraId="0FCEEAE4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-100" w:right="-12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34560A79" w14:textId="113DEBFC" w:rsidR="00220BD8" w:rsidRPr="009C17B7" w:rsidRDefault="00220BD8" w:rsidP="00870DB4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FA5671"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          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652C32" w:rsidRPr="009C17B7" w14:paraId="0E0D7631" w14:textId="77777777" w:rsidTr="00D00138">
        <w:tc>
          <w:tcPr>
            <w:tcW w:w="3510" w:type="dxa"/>
            <w:shd w:val="clear" w:color="auto" w:fill="auto"/>
          </w:tcPr>
          <w:p w14:paraId="1E629208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18" w:type="dxa"/>
            <w:gridSpan w:val="5"/>
            <w:shd w:val="clear" w:color="auto" w:fill="auto"/>
          </w:tcPr>
          <w:p w14:paraId="4688ED89" w14:textId="49D754F4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73397C"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</w:t>
            </w: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0674B" w:rsidRPr="009C17B7" w14:paraId="5AFF5476" w14:textId="77777777" w:rsidTr="00D00138">
        <w:tc>
          <w:tcPr>
            <w:tcW w:w="3510" w:type="dxa"/>
            <w:shd w:val="clear" w:color="auto" w:fill="auto"/>
            <w:vAlign w:val="bottom"/>
          </w:tcPr>
          <w:p w14:paraId="258C260C" w14:textId="438C77AE" w:rsidR="00C0674B" w:rsidRPr="009C17B7" w:rsidRDefault="00C0674B" w:rsidP="00C96C8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719" w:type="dxa"/>
            <w:shd w:val="clear" w:color="auto" w:fill="auto"/>
          </w:tcPr>
          <w:p w14:paraId="0C9C58C7" w14:textId="711B3B12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429,84</w:t>
            </w:r>
            <w:r w:rsidR="00296D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65068988" w14:textId="77777777" w:rsidR="00C0674B" w:rsidRPr="009C17B7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46D70BEF" w14:textId="3CB60784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110,41</w:t>
            </w:r>
            <w:r w:rsidR="00296D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288" w:type="dxa"/>
            <w:shd w:val="clear" w:color="auto" w:fill="auto"/>
          </w:tcPr>
          <w:p w14:paraId="42F1AE62" w14:textId="77777777" w:rsidR="00C0674B" w:rsidRPr="009C17B7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4CBBC848" w14:textId="02ADEB2A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540,255</w:t>
            </w:r>
          </w:p>
        </w:tc>
      </w:tr>
      <w:tr w:rsidR="00C0674B" w:rsidRPr="009C17B7" w14:paraId="11C34E95" w14:textId="77777777" w:rsidTr="00D00138">
        <w:tc>
          <w:tcPr>
            <w:tcW w:w="3510" w:type="dxa"/>
            <w:shd w:val="clear" w:color="auto" w:fill="auto"/>
            <w:vAlign w:val="bottom"/>
          </w:tcPr>
          <w:p w14:paraId="105818B3" w14:textId="7ED81B62" w:rsidR="00C0674B" w:rsidRPr="009C17B7" w:rsidRDefault="00C0674B" w:rsidP="00C96C8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1719" w:type="dxa"/>
            <w:shd w:val="clear" w:color="auto" w:fill="auto"/>
          </w:tcPr>
          <w:p w14:paraId="1EB838BC" w14:textId="2E4B3509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26,93</w:t>
            </w:r>
            <w:r w:rsidR="00296D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0</w:t>
            </w:r>
          </w:p>
        </w:tc>
        <w:tc>
          <w:tcPr>
            <w:tcW w:w="288" w:type="dxa"/>
            <w:shd w:val="clear" w:color="auto" w:fill="auto"/>
          </w:tcPr>
          <w:p w14:paraId="1C65567F" w14:textId="77777777" w:rsidR="00C0674B" w:rsidRPr="009C17B7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76B40393" w14:textId="12F0233F" w:rsidR="00C0674B" w:rsidRPr="009C17B7" w:rsidRDefault="00C831BD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71515B"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10,294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8" w:type="dxa"/>
            <w:shd w:val="clear" w:color="auto" w:fill="auto"/>
          </w:tcPr>
          <w:p w14:paraId="72FA1C81" w14:textId="77777777" w:rsidR="00C0674B" w:rsidRPr="009C17B7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002475AE" w14:textId="163E6B32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16,63</w:t>
            </w:r>
            <w:r w:rsidR="00296D3E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6</w:t>
            </w:r>
          </w:p>
        </w:tc>
      </w:tr>
      <w:tr w:rsidR="00C0674B" w:rsidRPr="009C17B7" w14:paraId="6851B80F" w14:textId="77777777" w:rsidTr="00D00138">
        <w:tc>
          <w:tcPr>
            <w:tcW w:w="3510" w:type="dxa"/>
            <w:shd w:val="clear" w:color="auto" w:fill="auto"/>
            <w:vAlign w:val="bottom"/>
          </w:tcPr>
          <w:p w14:paraId="0CAA70B7" w14:textId="752278D7" w:rsidR="00C0674B" w:rsidRPr="009C17B7" w:rsidRDefault="00C0674B" w:rsidP="00C96C8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1719" w:type="dxa"/>
            <w:shd w:val="clear" w:color="auto" w:fill="auto"/>
          </w:tcPr>
          <w:p w14:paraId="01B2E260" w14:textId="2A587B5F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12,491</w:t>
            </w:r>
          </w:p>
        </w:tc>
        <w:tc>
          <w:tcPr>
            <w:tcW w:w="288" w:type="dxa"/>
            <w:shd w:val="clear" w:color="auto" w:fill="auto"/>
          </w:tcPr>
          <w:p w14:paraId="46A323E5" w14:textId="77777777" w:rsidR="00C0674B" w:rsidRPr="009C17B7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7BA4DBDE" w14:textId="7CF984E6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288" w:type="dxa"/>
            <w:shd w:val="clear" w:color="auto" w:fill="auto"/>
          </w:tcPr>
          <w:p w14:paraId="7E93C83C" w14:textId="77777777" w:rsidR="00C0674B" w:rsidRPr="009C17B7" w:rsidRDefault="00C0674B" w:rsidP="00C0674B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</w:tcPr>
          <w:p w14:paraId="067597EB" w14:textId="6CDAA701" w:rsidR="00C0674B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13,266</w:t>
            </w:r>
          </w:p>
        </w:tc>
      </w:tr>
      <w:tr w:rsidR="00870DB4" w:rsidRPr="009C17B7" w14:paraId="155CB84B" w14:textId="77777777" w:rsidTr="008D2EBA">
        <w:tc>
          <w:tcPr>
            <w:tcW w:w="3510" w:type="dxa"/>
            <w:shd w:val="clear" w:color="auto" w:fill="auto"/>
            <w:vAlign w:val="bottom"/>
          </w:tcPr>
          <w:p w14:paraId="5BA2DCC7" w14:textId="034846C4" w:rsidR="00870DB4" w:rsidRPr="009C17B7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ลูกหนี้สินเชื่อภาคธุรกิจ</w:t>
            </w:r>
          </w:p>
        </w:tc>
        <w:tc>
          <w:tcPr>
            <w:tcW w:w="1719" w:type="dxa"/>
            <w:shd w:val="clear" w:color="auto" w:fill="auto"/>
            <w:vAlign w:val="center"/>
          </w:tcPr>
          <w:p w14:paraId="11FCA433" w14:textId="00D685C9" w:rsidR="00870DB4" w:rsidRPr="009C17B7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1,409,558</w:t>
            </w:r>
          </w:p>
        </w:tc>
        <w:tc>
          <w:tcPr>
            <w:tcW w:w="288" w:type="dxa"/>
            <w:shd w:val="clear" w:color="auto" w:fill="auto"/>
          </w:tcPr>
          <w:p w14:paraId="2433ED34" w14:textId="77777777" w:rsidR="00870DB4" w:rsidRPr="009C17B7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shd w:val="clear" w:color="auto" w:fill="auto"/>
          </w:tcPr>
          <w:p w14:paraId="771FB1F6" w14:textId="40D723B8" w:rsidR="00870DB4" w:rsidRPr="009C17B7" w:rsidRDefault="00870DB4" w:rsidP="008D2EB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15FB34EA" w14:textId="77777777" w:rsidR="00870DB4" w:rsidRPr="009C17B7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shd w:val="clear" w:color="auto" w:fill="auto"/>
            <w:vAlign w:val="center"/>
          </w:tcPr>
          <w:p w14:paraId="6129A2F0" w14:textId="1882306D" w:rsidR="00870DB4" w:rsidRPr="009C17B7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1,409,558</w:t>
            </w:r>
          </w:p>
        </w:tc>
      </w:tr>
      <w:tr w:rsidR="00870DB4" w:rsidRPr="009C17B7" w14:paraId="633523C2" w14:textId="77777777" w:rsidTr="008D2EBA">
        <w:tc>
          <w:tcPr>
            <w:tcW w:w="3510" w:type="dxa"/>
            <w:shd w:val="clear" w:color="auto" w:fill="auto"/>
          </w:tcPr>
          <w:p w14:paraId="3C6E02FE" w14:textId="77777777" w:rsidR="00870DB4" w:rsidRPr="009C17B7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258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75B100" w14:textId="52BF29DE" w:rsidR="00870DB4" w:rsidRPr="00870DB4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1,878,8</w:t>
            </w:r>
            <w:r w:rsidR="00296D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19</w:t>
            </w:r>
          </w:p>
        </w:tc>
        <w:tc>
          <w:tcPr>
            <w:tcW w:w="288" w:type="dxa"/>
            <w:shd w:val="clear" w:color="auto" w:fill="auto"/>
          </w:tcPr>
          <w:p w14:paraId="351427F7" w14:textId="77777777" w:rsidR="00870DB4" w:rsidRPr="00870DB4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4DF5D6" w14:textId="0AB6182C" w:rsidR="00870DB4" w:rsidRPr="00870DB4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100,896</w:t>
            </w:r>
          </w:p>
        </w:tc>
        <w:tc>
          <w:tcPr>
            <w:tcW w:w="288" w:type="dxa"/>
            <w:shd w:val="clear" w:color="auto" w:fill="auto"/>
          </w:tcPr>
          <w:p w14:paraId="06DCFB0C" w14:textId="77777777" w:rsidR="00870DB4" w:rsidRPr="00870DB4" w:rsidRDefault="00870DB4" w:rsidP="00870DB4">
            <w:pPr>
              <w:pStyle w:val="ListParagraph"/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97A8D7" w14:textId="0E7DBCD8" w:rsidR="00870DB4" w:rsidRPr="00870DB4" w:rsidRDefault="00870DB4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1,979,71</w:t>
            </w:r>
            <w:r w:rsidR="00296D3E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</w:tr>
    </w:tbl>
    <w:p w14:paraId="6DA03075" w14:textId="77777777" w:rsidR="00D97124" w:rsidRPr="009C17B7" w:rsidRDefault="00D97124" w:rsidP="00652C32">
      <w:pPr>
        <w:rPr>
          <w:rFonts w:asciiTheme="majorBidi" w:hAnsiTheme="majorBidi" w:cstheme="majorBidi"/>
        </w:rPr>
      </w:pPr>
    </w:p>
    <w:tbl>
      <w:tblPr>
        <w:tblW w:w="9163" w:type="dxa"/>
        <w:tblInd w:w="540" w:type="dxa"/>
        <w:tblLook w:val="04A0" w:firstRow="1" w:lastRow="0" w:firstColumn="1" w:lastColumn="0" w:noHBand="0" w:noVBand="1"/>
      </w:tblPr>
      <w:tblGrid>
        <w:gridCol w:w="3510"/>
        <w:gridCol w:w="1746"/>
        <w:gridCol w:w="288"/>
        <w:gridCol w:w="1638"/>
        <w:gridCol w:w="288"/>
        <w:gridCol w:w="1693"/>
      </w:tblGrid>
      <w:tr w:rsidR="00652C32" w:rsidRPr="009C17B7" w14:paraId="3DB5EF01" w14:textId="77777777" w:rsidTr="00D00138">
        <w:tc>
          <w:tcPr>
            <w:tcW w:w="3510" w:type="dxa"/>
            <w:shd w:val="clear" w:color="auto" w:fill="auto"/>
          </w:tcPr>
          <w:p w14:paraId="7243C58E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746" w:type="dxa"/>
            <w:shd w:val="clear" w:color="auto" w:fill="auto"/>
          </w:tcPr>
          <w:p w14:paraId="2CFED7E4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14" w:type="dxa"/>
            <w:gridSpan w:val="3"/>
            <w:shd w:val="clear" w:color="auto" w:fill="auto"/>
          </w:tcPr>
          <w:p w14:paraId="47AD10AE" w14:textId="49637138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</w:t>
            </w:r>
            <w:r w:rsidR="00D97124"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ะกิจการ</w:t>
            </w:r>
          </w:p>
        </w:tc>
        <w:tc>
          <w:tcPr>
            <w:tcW w:w="1693" w:type="dxa"/>
            <w:shd w:val="clear" w:color="auto" w:fill="auto"/>
          </w:tcPr>
          <w:p w14:paraId="5565CEA8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52C32" w:rsidRPr="009C17B7" w14:paraId="58FB1535" w14:textId="77777777" w:rsidTr="00870DB4">
        <w:tc>
          <w:tcPr>
            <w:tcW w:w="3510" w:type="dxa"/>
            <w:shd w:val="clear" w:color="auto" w:fill="auto"/>
          </w:tcPr>
          <w:p w14:paraId="079EC964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3D399507" w14:textId="40EDD9C5" w:rsidR="00652C32" w:rsidRPr="009C17B7" w:rsidRDefault="00FA5671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ค่าเผื่อหนี้สงสัญจะสูญ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                               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88" w:type="dxa"/>
            <w:shd w:val="clear" w:color="auto" w:fill="auto"/>
          </w:tcPr>
          <w:p w14:paraId="6516F134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</w:tcPr>
          <w:p w14:paraId="3C30328E" w14:textId="7501532D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4EE0CBB3" w14:textId="77777777" w:rsidR="00220BD8" w:rsidRPr="009C17B7" w:rsidRDefault="00220BD8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010432F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2AEE347F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288" w:type="dxa"/>
            <w:shd w:val="clear" w:color="auto" w:fill="auto"/>
          </w:tcPr>
          <w:p w14:paraId="0F60BE7C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862328F" w14:textId="77777777" w:rsidR="00220BD8" w:rsidRPr="009C17B7" w:rsidRDefault="00220BD8" w:rsidP="00220BD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ณ วันที่ </w:t>
            </w:r>
          </w:p>
          <w:p w14:paraId="5EFE3318" w14:textId="24B3CBDD" w:rsidR="00652C32" w:rsidRPr="009C17B7" w:rsidRDefault="00220BD8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-110" w:right="-7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มกราคม</w:t>
            </w: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2563</w:t>
            </w:r>
          </w:p>
        </w:tc>
      </w:tr>
      <w:tr w:rsidR="00652C32" w:rsidRPr="009C17B7" w14:paraId="4BE86E37" w14:textId="77777777" w:rsidTr="00D00138">
        <w:tc>
          <w:tcPr>
            <w:tcW w:w="3510" w:type="dxa"/>
            <w:shd w:val="clear" w:color="auto" w:fill="auto"/>
          </w:tcPr>
          <w:p w14:paraId="336964E7" w14:textId="77777777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653" w:type="dxa"/>
            <w:gridSpan w:val="5"/>
            <w:shd w:val="clear" w:color="auto" w:fill="auto"/>
          </w:tcPr>
          <w:p w14:paraId="6D50B2CE" w14:textId="06FB457E" w:rsidR="00652C32" w:rsidRPr="009C17B7" w:rsidRDefault="00652C32" w:rsidP="002779E8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58297B"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พัน</w:t>
            </w:r>
            <w:r w:rsidRPr="009C17B7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52C32" w:rsidRPr="009C17B7" w14:paraId="3D0F5BC9" w14:textId="77777777" w:rsidTr="00870DB4">
        <w:trPr>
          <w:trHeight w:val="70"/>
        </w:trPr>
        <w:tc>
          <w:tcPr>
            <w:tcW w:w="3510" w:type="dxa"/>
            <w:shd w:val="clear" w:color="auto" w:fill="auto"/>
          </w:tcPr>
          <w:p w14:paraId="60D01EE7" w14:textId="0445113E" w:rsidR="00652C32" w:rsidRPr="009C17B7" w:rsidRDefault="00ED7441" w:rsidP="00C96C84">
            <w:pPr>
              <w:pStyle w:val="ListParagraph"/>
              <w:tabs>
                <w:tab w:val="clear" w:pos="227"/>
                <w:tab w:val="clear" w:pos="454"/>
              </w:tabs>
              <w:autoSpaceDE w:val="0"/>
              <w:autoSpaceDN w:val="0"/>
              <w:adjustRightInd w:val="0"/>
              <w:spacing w:line="240" w:lineRule="auto"/>
              <w:ind w:left="25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ลูกหนี้ตามสัญญาเช่าซื้อ</w:t>
            </w:r>
          </w:p>
        </w:tc>
        <w:tc>
          <w:tcPr>
            <w:tcW w:w="1746" w:type="dxa"/>
            <w:shd w:val="clear" w:color="auto" w:fill="auto"/>
          </w:tcPr>
          <w:p w14:paraId="2B3E7270" w14:textId="5C77D79F" w:rsidR="00652C32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367,068</w:t>
            </w:r>
          </w:p>
        </w:tc>
        <w:tc>
          <w:tcPr>
            <w:tcW w:w="288" w:type="dxa"/>
            <w:shd w:val="clear" w:color="auto" w:fill="auto"/>
          </w:tcPr>
          <w:p w14:paraId="15B90975" w14:textId="77777777" w:rsidR="00652C32" w:rsidRPr="009C17B7" w:rsidRDefault="00652C32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shd w:val="clear" w:color="auto" w:fill="auto"/>
          </w:tcPr>
          <w:p w14:paraId="76AC8E04" w14:textId="4B0DB052" w:rsidR="00652C32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86,103</w:t>
            </w:r>
          </w:p>
        </w:tc>
        <w:tc>
          <w:tcPr>
            <w:tcW w:w="288" w:type="dxa"/>
            <w:shd w:val="clear" w:color="auto" w:fill="auto"/>
          </w:tcPr>
          <w:p w14:paraId="54D1185A" w14:textId="77777777" w:rsidR="00652C32" w:rsidRPr="009C17B7" w:rsidRDefault="00652C32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shd w:val="clear" w:color="auto" w:fill="auto"/>
          </w:tcPr>
          <w:p w14:paraId="74A019EC" w14:textId="28E8D7E1" w:rsidR="00652C32" w:rsidRPr="009C17B7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453,171</w:t>
            </w:r>
          </w:p>
        </w:tc>
      </w:tr>
      <w:tr w:rsidR="0071515B" w:rsidRPr="009C17B7" w14:paraId="1064529B" w14:textId="77777777" w:rsidTr="00870DB4">
        <w:trPr>
          <w:trHeight w:val="60"/>
        </w:trPr>
        <w:tc>
          <w:tcPr>
            <w:tcW w:w="3510" w:type="dxa"/>
            <w:shd w:val="clear" w:color="auto" w:fill="auto"/>
          </w:tcPr>
          <w:p w14:paraId="624BB001" w14:textId="77777777" w:rsidR="0071515B" w:rsidRPr="009C17B7" w:rsidRDefault="0071515B" w:rsidP="0071515B">
            <w:pPr>
              <w:pStyle w:val="ListParagraph"/>
              <w:tabs>
                <w:tab w:val="clear" w:pos="227"/>
                <w:tab w:val="clear" w:pos="454"/>
              </w:tabs>
              <w:autoSpaceDE w:val="0"/>
              <w:autoSpaceDN w:val="0"/>
              <w:adjustRightInd w:val="0"/>
              <w:spacing w:line="240" w:lineRule="auto"/>
              <w:ind w:left="25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AC10CD" w14:textId="357289D5" w:rsidR="0071515B" w:rsidRPr="00870DB4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367,068</w:t>
            </w:r>
          </w:p>
        </w:tc>
        <w:tc>
          <w:tcPr>
            <w:tcW w:w="288" w:type="dxa"/>
            <w:shd w:val="clear" w:color="auto" w:fill="auto"/>
          </w:tcPr>
          <w:p w14:paraId="400D41F1" w14:textId="77777777" w:rsidR="0071515B" w:rsidRPr="00870DB4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7A09A" w14:textId="061E8520" w:rsidR="0071515B" w:rsidRPr="00870DB4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86,103</w:t>
            </w:r>
          </w:p>
        </w:tc>
        <w:tc>
          <w:tcPr>
            <w:tcW w:w="288" w:type="dxa"/>
            <w:shd w:val="clear" w:color="auto" w:fill="auto"/>
          </w:tcPr>
          <w:p w14:paraId="54C91CEB" w14:textId="77777777" w:rsidR="0071515B" w:rsidRPr="00870DB4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74F91" w14:textId="5BE5E0CF" w:rsidR="0071515B" w:rsidRPr="00870DB4" w:rsidRDefault="0071515B" w:rsidP="00870D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autoSpaceDE w:val="0"/>
              <w:autoSpaceDN w:val="0"/>
              <w:adjustRightInd w:val="0"/>
              <w:spacing w:line="380" w:lineRule="exact"/>
              <w:ind w:left="0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453,171</w:t>
            </w:r>
          </w:p>
        </w:tc>
      </w:tr>
    </w:tbl>
    <w:p w14:paraId="73C1D17B" w14:textId="77777777" w:rsidR="00652C32" w:rsidRPr="008D2EBA" w:rsidRDefault="00652C32" w:rsidP="00652C32">
      <w:pPr>
        <w:pStyle w:val="ListParagraph"/>
        <w:autoSpaceDE w:val="0"/>
        <w:autoSpaceDN w:val="0"/>
        <w:adjustRightInd w:val="0"/>
        <w:spacing w:line="240" w:lineRule="auto"/>
        <w:ind w:left="900" w:hanging="360"/>
        <w:rPr>
          <w:rFonts w:asciiTheme="majorBidi" w:hAnsiTheme="majorBidi" w:cstheme="majorBidi"/>
          <w:color w:val="000000"/>
          <w:sz w:val="26"/>
          <w:szCs w:val="26"/>
        </w:rPr>
      </w:pPr>
    </w:p>
    <w:p w14:paraId="403592B6" w14:textId="77777777" w:rsidR="007C040E" w:rsidRDefault="00652C32" w:rsidP="008D2EBA">
      <w:pPr>
        <w:tabs>
          <w:tab w:val="clear" w:pos="454"/>
        </w:tabs>
        <w:ind w:left="900"/>
        <w:jc w:val="thaiDistribute"/>
        <w:rPr>
          <w:rFonts w:ascii="Angsana New" w:hAnsi="Angsana New" w:cs="Angsana New"/>
          <w:sz w:val="26"/>
          <w:szCs w:val="26"/>
        </w:rPr>
      </w:pPr>
      <w:r w:rsidRPr="00870DB4">
        <w:rPr>
          <w:rFonts w:asciiTheme="majorBidi" w:eastAsiaTheme="minorHAnsi" w:hAnsiTheme="majorBidi" w:cstheme="majorBidi"/>
          <w:sz w:val="26"/>
          <w:szCs w:val="26"/>
          <w:cs/>
        </w:rPr>
        <w:t xml:space="preserve">ก่อนวันที่ </w:t>
      </w:r>
      <w:r w:rsidRPr="00870DB4">
        <w:rPr>
          <w:rFonts w:asciiTheme="majorBidi" w:eastAsiaTheme="minorHAnsi" w:hAnsiTheme="majorBidi" w:cstheme="majorBidi"/>
          <w:sz w:val="26"/>
          <w:szCs w:val="26"/>
          <w:lang w:bidi="ar-SA"/>
        </w:rPr>
        <w:t xml:space="preserve">1 </w:t>
      </w:r>
      <w:r w:rsidRPr="00870DB4">
        <w:rPr>
          <w:rFonts w:asciiTheme="majorBidi" w:eastAsiaTheme="minorHAnsi" w:hAnsiTheme="majorBidi" w:cstheme="majorBidi"/>
          <w:sz w:val="26"/>
          <w:szCs w:val="26"/>
          <w:cs/>
        </w:rPr>
        <w:t xml:space="preserve">มกราคม </w:t>
      </w:r>
      <w:r w:rsidRPr="00870DB4">
        <w:rPr>
          <w:rFonts w:asciiTheme="majorBidi" w:eastAsiaTheme="minorHAnsi" w:hAnsiTheme="majorBidi" w:cstheme="majorBidi"/>
          <w:sz w:val="26"/>
          <w:szCs w:val="26"/>
          <w:lang w:bidi="ar-SA"/>
        </w:rPr>
        <w:t xml:space="preserve">2563 </w:t>
      </w:r>
      <w:r w:rsidR="007C040E">
        <w:rPr>
          <w:rFonts w:ascii="Angsana New" w:hAnsi="Angsana New" w:cs="Angsana New" w:hint="cs"/>
          <w:sz w:val="26"/>
          <w:szCs w:val="26"/>
          <w:cs/>
        </w:rPr>
        <w:t>กลุ่มบริษัทตั้งค่าเผื่อหนี้สงสัยจะสูญสำหรับลูกหนี้เช่าซื้อ ลูกหนี้สินเชื่อ และลูกหนี้สินเชื่อรายย่อย โดยประมาณที่อาจจะเก็บเงินจากลูกหนี้ไม่ได้ โดยพิจารณาจากสถานะปัจจุบันของลูกหนี้คงค้าง ความสามารถในการชำระหนี้ของลูกหนี้ ประสบการณ์และข้อมูลความเสียหายที่เกิดขึ้นจริงในอดีต</w:t>
      </w:r>
    </w:p>
    <w:p w14:paraId="03810D29" w14:textId="77777777" w:rsidR="005B1006" w:rsidRPr="008D2EBA" w:rsidRDefault="005B1006" w:rsidP="008D2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6FA2B15E" w14:textId="6AABF96E" w:rsidR="00FD4562" w:rsidRPr="009C17B7" w:rsidRDefault="00FD4562" w:rsidP="00C96C8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ดอกเบี้ย</w:t>
      </w:r>
    </w:p>
    <w:p w14:paraId="49FE7845" w14:textId="77777777" w:rsidR="00FD4562" w:rsidRPr="008D2EBA" w:rsidRDefault="00FD4562" w:rsidP="008D2EBA">
      <w:pPr>
        <w:autoSpaceDE w:val="0"/>
        <w:autoSpaceDN w:val="0"/>
        <w:adjustRightInd w:val="0"/>
        <w:spacing w:after="69" w:line="240" w:lineRule="auto"/>
        <w:ind w:left="108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1143DA9C" w14:textId="7AA745B1" w:rsidR="00A235F3" w:rsidRPr="009C17B7" w:rsidRDefault="00A235F3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-25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 xml:space="preserve">ตั้งแต่วันที่ 1 มกราคม 2563 ดอกเบี้ยรับและดอกเบี้ยจ่ายจะรับรู้ในกำไรหรือขาดทุนโดยใช้วิธีอัตราดอกเบี้ยที่แท้จริง </w:t>
      </w:r>
      <w:r w:rsidR="00973C24" w:rsidRPr="009C17B7">
        <w:rPr>
          <w:rFonts w:asciiTheme="majorBidi" w:eastAsiaTheme="minorHAnsi" w:hAnsiTheme="majorBidi" w:cstheme="majorBidi"/>
          <w:sz w:val="26"/>
          <w:szCs w:val="26"/>
        </w:rPr>
        <w:br/>
      </w: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อัตราดอกเบี้ยที่แท้จริงคือ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:</w:t>
      </w:r>
    </w:p>
    <w:p w14:paraId="7E299507" w14:textId="77777777" w:rsidR="00D00138" w:rsidRPr="008D2EBA" w:rsidRDefault="00D00138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40" w:lineRule="auto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73263A75" w14:textId="7CE79C2E" w:rsidR="00A235F3" w:rsidRPr="009C17B7" w:rsidRDefault="00A235F3" w:rsidP="00C96C8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มูลค่าตามบัญชีขั้นต้นของสินทรัพย์ทางการเงิน หรือ</w:t>
      </w:r>
    </w:p>
    <w:p w14:paraId="1C9D85A7" w14:textId="51F02699" w:rsidR="00A235F3" w:rsidRPr="009C17B7" w:rsidRDefault="00A235F3" w:rsidP="00C96C8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ราคาทุนตัดจำหน่ายของหนี้สินทางการเงิน</w:t>
      </w:r>
    </w:p>
    <w:p w14:paraId="621D27EA" w14:textId="014C1622" w:rsidR="00220BD8" w:rsidRPr="008D2EBA" w:rsidRDefault="0022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6"/>
          <w:szCs w:val="26"/>
          <w:cs/>
        </w:rPr>
      </w:pPr>
      <w:r w:rsidRPr="008D2EBA">
        <w:rPr>
          <w:rFonts w:asciiTheme="majorBidi" w:eastAsiaTheme="minorHAnsi" w:hAnsiTheme="majorBidi" w:cstheme="majorBidi"/>
          <w:sz w:val="26"/>
          <w:szCs w:val="26"/>
          <w:cs/>
        </w:rPr>
        <w:br w:type="page"/>
      </w:r>
    </w:p>
    <w:p w14:paraId="13912A75" w14:textId="1021B785" w:rsidR="00A235F3" w:rsidRPr="009C17B7" w:rsidRDefault="00A235F3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 xml:space="preserve">ในการคำนวณอัตราดอกเบี้ยที่แท้จริงสำหรับเครื่องมือทางการเงินนอกเหนือจากสินทรัพย์ที่มีการด้อยค่าด้านเครดิต </w:t>
      </w:r>
      <w:r w:rsidR="00036CAC">
        <w:rPr>
          <w:rFonts w:asciiTheme="majorBidi" w:eastAsiaTheme="minorHAnsi" w:hAnsiTheme="majorBidi" w:cstheme="majorBidi"/>
          <w:sz w:val="26"/>
          <w:szCs w:val="26"/>
        </w:rPr>
        <w:br/>
      </w:r>
      <w:r w:rsidR="003D3C9F" w:rsidRPr="009C17B7">
        <w:rPr>
          <w:rFonts w:asciiTheme="majorBidi" w:eastAsiaTheme="minorHAnsi" w:hAnsiTheme="majorBidi" w:cstheme="majorBidi"/>
          <w:sz w:val="26"/>
          <w:szCs w:val="26"/>
          <w:cs/>
        </w:rPr>
        <w:t>กลุ่มบริษัท</w:t>
      </w: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ประมาณการกระแสเงินสดในอนาคตที่คาดว่าจะได้รับโดยพิจารณาเงื่อนไขของสัญญาทั้งหมดของเครื่องมือทางการเงินนั้น แต่ไม่พิจารณาผลขาดทุนด้านเครดิตที่คาดว่าจะเกิดข</w:t>
      </w:r>
      <w:r w:rsidR="007A231E" w:rsidRPr="009C17B7">
        <w:rPr>
          <w:rFonts w:asciiTheme="majorBidi" w:eastAsiaTheme="minorHAnsi" w:hAnsiTheme="majorBidi" w:cstheme="majorBidi"/>
          <w:sz w:val="26"/>
          <w:szCs w:val="26"/>
          <w:cs/>
        </w:rPr>
        <w:t>ึ้</w:t>
      </w: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น สำหรับสินทรัพย์ทางการเงินที่มีการด้อยค่าด้านเครดิตจะคำนวณอัตราดอกเบี้ยที่แท้จริงที่ปรับด้วยความเสี่ยงด้านเครดิตโดยใช้ประมาณการกระแสเงินสดในอนาคตซึ่งรวมผลขาดทุนด้านเครดิตที่คาดว่าจะเกิดข</w:t>
      </w:r>
      <w:r w:rsidR="00973C24" w:rsidRPr="009C17B7">
        <w:rPr>
          <w:rFonts w:asciiTheme="majorBidi" w:eastAsiaTheme="minorHAnsi" w:hAnsiTheme="majorBidi" w:cstheme="majorBidi"/>
          <w:sz w:val="26"/>
          <w:szCs w:val="26"/>
          <w:cs/>
        </w:rPr>
        <w:t>ึ้น</w:t>
      </w:r>
    </w:p>
    <w:p w14:paraId="6A9344C0" w14:textId="77777777" w:rsidR="00220BD8" w:rsidRPr="009C17B7" w:rsidRDefault="00220BD8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4F6AA92F" w14:textId="45B5BA9F" w:rsidR="00A235F3" w:rsidRPr="009C17B7" w:rsidRDefault="00A235F3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การคำนวณอัตราดอกเบี้ยที่แท้จริงรวมถึงค่าธรรมเนียมและต้นทุนในการรับและจ่ายทั้งหมดซ</w:t>
      </w:r>
      <w:r w:rsidR="007A231E" w:rsidRPr="009C17B7">
        <w:rPr>
          <w:rFonts w:asciiTheme="majorBidi" w:eastAsiaTheme="minorHAnsi" w:hAnsiTheme="majorBidi" w:cstheme="majorBidi"/>
          <w:sz w:val="26"/>
          <w:szCs w:val="26"/>
          <w:cs/>
        </w:rPr>
        <w:t>ึ่</w:t>
      </w: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เป็นส่วนหน</w:t>
      </w:r>
      <w:r w:rsidR="007A231E" w:rsidRPr="009C17B7">
        <w:rPr>
          <w:rFonts w:asciiTheme="majorBidi" w:eastAsiaTheme="minorHAnsi" w:hAnsiTheme="majorBidi" w:cstheme="majorBidi"/>
          <w:sz w:val="26"/>
          <w:szCs w:val="26"/>
          <w:cs/>
        </w:rPr>
        <w:t>หนึ่</w:t>
      </w:r>
      <w:r w:rsidRPr="009C17B7">
        <w:rPr>
          <w:rFonts w:asciiTheme="majorBidi" w:eastAsiaTheme="minorHAnsi" w:hAnsiTheme="majorBidi" w:cstheme="majorBidi"/>
          <w:sz w:val="26"/>
          <w:szCs w:val="26"/>
          <w:cs/>
        </w:rPr>
        <w:t>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49E95899" w14:textId="5813A084" w:rsidR="005B1006" w:rsidRPr="009C17B7" w:rsidRDefault="005B1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z w:val="26"/>
          <w:szCs w:val="26"/>
          <w:cs/>
          <w:lang w:bidi="ar-SA"/>
        </w:rPr>
      </w:pPr>
    </w:p>
    <w:p w14:paraId="17F8CE56" w14:textId="4553DE7A" w:rsidR="00A235F3" w:rsidRPr="009C17B7" w:rsidRDefault="007A231E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</w:rPr>
        <w:t>‘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ราคาทุนตัดจำหน่าย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' 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ของสินทรัพย์ทางการเงินหรือหนี้สินทางการเงินคือ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บวกหรือหักค่าตัดจำหน่ายสะสมที่คำนวณโดยใช้วิธีอัตราดอกเบี้ยที่แท้จริง ซ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ึ่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งเกิดจากผลต่างระหว่างมูลค่าท</w:t>
      </w:r>
      <w:r w:rsidR="00E87A8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ี่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รับร</w:t>
      </w:r>
      <w:r w:rsidR="00E87A8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ู้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รายการเม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ื่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อเร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ิ่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มแรกและมูลค่า ณ วันท</w:t>
      </w:r>
      <w:r w:rsidR="00E87A8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ี่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ครบกำหนดและปรับปรุงด้วยค่าเผื่อผลขาดทุนสำหรับกรณีของสินทรัพย์ทางการเงิน </w:t>
      </w:r>
      <w:r w:rsidR="00615435" w:rsidRPr="009C17B7">
        <w:rPr>
          <w:rFonts w:asciiTheme="majorBidi" w:hAnsiTheme="majorBidi" w:cstheme="majorBidi"/>
          <w:color w:val="000000"/>
          <w:sz w:val="26"/>
          <w:szCs w:val="26"/>
        </w:rPr>
        <w:t>‘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มูลค่าตามบัญชีขั้นต้นของสินทรัพย์ทางการเงิน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</w:rPr>
        <w:t xml:space="preserve">' </w:t>
      </w:r>
      <w:r w:rsidR="00A235F3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คือราคาทุนตัดจำหน่ายของสินทรัพย์ทางการเงินก่อนที่จะมีการปรับปรุงค่าเผื่อผลขาดทุน</w:t>
      </w:r>
    </w:p>
    <w:p w14:paraId="3F106A2C" w14:textId="4526AB6B" w:rsidR="00A235F3" w:rsidRPr="009C17B7" w:rsidRDefault="00A235F3" w:rsidP="00C96C84">
      <w:pPr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eastAsiaTheme="minorHAnsi" w:hAnsiTheme="majorBidi" w:cstheme="majorBidi"/>
          <w:sz w:val="26"/>
          <w:szCs w:val="26"/>
        </w:rPr>
      </w:pPr>
    </w:p>
    <w:p w14:paraId="73C5E4E9" w14:textId="52A13311" w:rsidR="00A235F3" w:rsidRPr="009C17B7" w:rsidRDefault="00A235F3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</w:pP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การคำนวณดอกเบ</w:t>
      </w:r>
      <w:r w:rsidR="00A470B9"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>ี้</w:t>
      </w:r>
      <w:r w:rsidRPr="009C17B7">
        <w:rPr>
          <w:rFonts w:asciiTheme="majorBidi" w:hAnsiTheme="majorBidi" w:cstheme="majorBidi"/>
          <w:i/>
          <w:iCs/>
          <w:color w:val="000000"/>
          <w:sz w:val="26"/>
          <w:szCs w:val="26"/>
          <w:cs/>
        </w:rPr>
        <w:t xml:space="preserve">ยรับและดอกเบี้ยจ่าย </w:t>
      </w:r>
    </w:p>
    <w:p w14:paraId="09EBB110" w14:textId="77777777" w:rsidR="00A235F3" w:rsidRPr="009C17B7" w:rsidRDefault="00A235F3" w:rsidP="00C96C84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6"/>
          <w:szCs w:val="26"/>
        </w:rPr>
      </w:pPr>
    </w:p>
    <w:p w14:paraId="0BC13335" w14:textId="36C48B03" w:rsidR="00E35F9A" w:rsidRPr="009C17B7" w:rsidRDefault="00A235F3" w:rsidP="007C04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8D2EB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ในการคำนวณดอกเบี้ยรับและดอกเบี้ยจ่า</w:t>
      </w:r>
      <w:r w:rsidR="00B84623" w:rsidRPr="008D2EB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ย</w:t>
      </w:r>
      <w:r w:rsidRPr="008D2EB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ให้ใช้อัตราดอกเบ</w:t>
      </w:r>
      <w:r w:rsidR="00A470B9" w:rsidRPr="008D2EB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ี้</w:t>
      </w:r>
      <w:r w:rsidRPr="008D2EBA">
        <w:rPr>
          <w:rFonts w:asciiTheme="majorBidi" w:hAnsiTheme="majorBidi" w:cstheme="majorBidi"/>
          <w:color w:val="000000"/>
          <w:spacing w:val="-2"/>
          <w:sz w:val="26"/>
          <w:szCs w:val="26"/>
          <w:cs/>
        </w:rPr>
        <w:t>ยที่แท้จริงกับมูลค่าตามบัญชีขั้นต้นของสินทรัพย์ (เมื่อสินทรัพย์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ไม่ด้อยค่าด้านเครดิต) หรือราคาทุนตัดจำหน่ายของหนี้สิน อย่างไรก็ตามสำหรับสินทรัพย์ทางการเงินที่ไม่ใช่สินทรัพย์ทางการเงินที่มีการด้อยค่าด้านเครดิตเมื่อซ</w:t>
      </w:r>
      <w:r w:rsidR="00A470B9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ื้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อหรือเมื่อกําเนิด แต่กลายเป็นสินทรัพย์ทางการเงินที่มีการด้อยค่าด้านเครดิตในภายหลัง ให้คำนวณดอกเบี้ยรับโดยใช้อัตราดอกเบ</w:t>
      </w:r>
      <w:r w:rsidR="00A470B9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ี้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ยท</w:t>
      </w:r>
      <w:r w:rsidR="00A470B9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ี่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แท้จริงกับ</w:t>
      </w:r>
      <w:r w:rsidR="00863702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ราคาทุนตัดจำหน่ายของสินทรัพย์ทางการเงิน หากสินทรัพย์ทางการเงินดังกล่าวไม่ด้อย</w:t>
      </w:r>
      <w:r w:rsidR="00BB1C28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ค่าอีกต่อไปให้คำนวณดอกเบี้ยรับโดยกลับไปใช้มูลค่าขั้นต้นสำหรับ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สินทรัพย์ทางการเงินที่มีการด้อยค่าด้านเครดิตเมื่อซ</w:t>
      </w:r>
      <w:r w:rsidR="00A470B9" w:rsidRPr="009C17B7">
        <w:rPr>
          <w:rFonts w:asciiTheme="majorBidi" w:hAnsiTheme="majorBidi" w:cstheme="majorBidi"/>
          <w:color w:val="000000"/>
          <w:sz w:val="26"/>
          <w:szCs w:val="26"/>
          <w:cs/>
        </w:rPr>
        <w:t>ื้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อหรือเมื่อกําเนิด</w:t>
      </w:r>
      <w:r w:rsidR="002F7582" w:rsidRPr="009C17B7">
        <w:rPr>
          <w:rFonts w:asciiTheme="majorBidi" w:hAnsiTheme="majorBidi" w:cstheme="majorBidi"/>
          <w:color w:val="000000"/>
          <w:sz w:val="26"/>
          <w:szCs w:val="26"/>
          <w:cs/>
        </w:rPr>
        <w:t>ในการรับรู้รายการเมื่อเริ่มแรกดอกเบี้ยจะคำนวณโดยใช้</w:t>
      </w: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อัตราดอกเบี้ยที่แท้จริงที่ปรับด้วยความเสี่ยงด้านเครดิตกับราคาทุนตัดจำหน่ายของสินทรัพย์ทางการเงิน การคำนวณดอกเบี้ยรับจะไม่กลับไป</w:t>
      </w:r>
      <w:r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คำนวณกับมูลค่าตามบัญชีข</w:t>
      </w:r>
      <w:r w:rsidR="00A470B9"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ั้</w:t>
      </w:r>
      <w:r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นต้น ถึงแม้ความเส</w:t>
      </w:r>
      <w:r w:rsidR="00A470B9"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ี่</w:t>
      </w:r>
      <w:r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ยงด้านเครดิตของเคร</w:t>
      </w:r>
      <w:r w:rsidR="00A470B9"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ื่</w:t>
      </w:r>
      <w:r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องมือทางการเงินจะมีการเปล</w:t>
      </w:r>
      <w:r w:rsidR="00A470B9"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ี่</w:t>
      </w:r>
      <w:r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ยนแปลงดีข</w:t>
      </w:r>
      <w:r w:rsidR="00A470B9"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ึ้</w:t>
      </w:r>
      <w:r w:rsidRPr="008D2EBA">
        <w:rPr>
          <w:rFonts w:asciiTheme="majorBidi" w:hAnsiTheme="majorBidi" w:cstheme="majorBidi"/>
          <w:color w:val="000000"/>
          <w:spacing w:val="2"/>
          <w:sz w:val="26"/>
          <w:szCs w:val="26"/>
          <w:cs/>
        </w:rPr>
        <w:t>น</w:t>
      </w:r>
    </w:p>
    <w:p w14:paraId="2D15C9E8" w14:textId="77777777" w:rsidR="00ED18F5" w:rsidRPr="009C17B7" w:rsidRDefault="00ED18F5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00" w:lineRule="atLeast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5C5A95BD" w14:textId="77777777" w:rsidR="00B46F8D" w:rsidRPr="009C17B7" w:rsidRDefault="00B46F8D" w:rsidP="00C96C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69" w:line="200" w:lineRule="atLeast"/>
        <w:ind w:left="900" w:right="296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color w:val="000000"/>
          <w:sz w:val="26"/>
          <w:szCs w:val="26"/>
          <w:cs/>
        </w:rPr>
        <w:t>สำหรับสินทรัพย์และหนี้สินทางการเงินที่มีอยู่ ณ วันที่วันถือปฏิบัติตามมาตรฐานและมีการเปลี่ยนแปลงจะใช้วิธีอัตราดอกเบี้ยที่แท้จริงโดยวิธีเปลี่ยนทันทีเป็นต้นไป</w:t>
      </w:r>
    </w:p>
    <w:p w14:paraId="288F97D8" w14:textId="2EC161C0" w:rsidR="00220BD8" w:rsidRPr="009C17B7" w:rsidRDefault="0022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</w:pPr>
      <w:r w:rsidRPr="009C17B7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  <w:br w:type="page"/>
      </w:r>
    </w:p>
    <w:p w14:paraId="28F48456" w14:textId="73FF69ED" w:rsidR="00047CC7" w:rsidRPr="009C17B7" w:rsidRDefault="00047CC7" w:rsidP="00F5445A">
      <w:pPr>
        <w:pStyle w:val="ListParagraph"/>
        <w:numPr>
          <w:ilvl w:val="0"/>
          <w:numId w:val="1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</w:pPr>
      <w:r w:rsidRPr="009C17B7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</w:rPr>
        <w:t xml:space="preserve">TFRS 16 </w:t>
      </w:r>
      <w:r w:rsidRPr="009C17B7">
        <w:rPr>
          <w:rFonts w:asciiTheme="majorBidi" w:hAnsiTheme="majorBidi" w:cstheme="majorBidi"/>
          <w:b/>
          <w:bCs/>
          <w:i/>
          <w:iCs/>
          <w:color w:val="000000"/>
          <w:sz w:val="26"/>
          <w:szCs w:val="26"/>
          <w:cs/>
        </w:rPr>
        <w:t>สัญญาเช่า</w:t>
      </w:r>
    </w:p>
    <w:p w14:paraId="4785A3F8" w14:textId="77777777" w:rsidR="00047CC7" w:rsidRPr="009C17B7" w:rsidRDefault="00047CC7" w:rsidP="00D0622A">
      <w:pPr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6CF03AEE" w14:textId="7C79FF23" w:rsidR="00047CC7" w:rsidRPr="009C17B7" w:rsidRDefault="00047CC7" w:rsidP="00F544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ตั้งแต่วันที่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2563 </w:t>
      </w: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736044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ถือปฏิบัติตาม </w:t>
      </w:r>
      <w:r w:rsidRPr="009C17B7">
        <w:rPr>
          <w:rFonts w:asciiTheme="majorBidi" w:hAnsiTheme="majorBidi" w:cstheme="majorBidi"/>
          <w:sz w:val="26"/>
          <w:szCs w:val="26"/>
        </w:rPr>
        <w:t xml:space="preserve">TFRS 16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17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เรื่อง สัญญาเช่า </w:t>
      </w:r>
      <w:r w:rsidRPr="009C17B7">
        <w:rPr>
          <w:rFonts w:asciiTheme="majorBidi" w:hAnsiTheme="majorBidi" w:cstheme="majorBidi"/>
          <w:sz w:val="26"/>
          <w:szCs w:val="26"/>
        </w:rPr>
        <w:t xml:space="preserve">(TAS 17)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ด้วยวิธีปรับปรุงย้อนหลังโดยรับรู้ผลกระทบสะสม </w:t>
      </w:r>
      <w:r w:rsidRPr="009C17B7">
        <w:rPr>
          <w:rFonts w:asciiTheme="majorBidi" w:hAnsiTheme="majorBidi" w:cstheme="majorBidi"/>
          <w:sz w:val="26"/>
          <w:szCs w:val="26"/>
        </w:rPr>
        <w:t>(Modified retrospective approach)</w:t>
      </w:r>
    </w:p>
    <w:p w14:paraId="5711B47F" w14:textId="63B61FC3" w:rsidR="00D0622A" w:rsidRPr="009C17B7" w:rsidRDefault="00D06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5D4645AD" w14:textId="3D27B3ED" w:rsidR="00047CC7" w:rsidRPr="009C17B7" w:rsidRDefault="00047CC7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เดิมกลุ่มบริษัท</w:t>
      </w:r>
      <w:r w:rsidR="00736044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ตาม</w:t>
      </w:r>
      <w:r w:rsidRPr="009C17B7">
        <w:rPr>
          <w:rFonts w:asciiTheme="majorBidi" w:hAnsiTheme="majorBidi" w:cstheme="majorBidi"/>
          <w:sz w:val="26"/>
          <w:szCs w:val="26"/>
        </w:rPr>
        <w:t xml:space="preserve"> TFRS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</w:rPr>
        <w:t xml:space="preserve">16 </w:t>
      </w: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736044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ได้ประเมินว่าสัญญาเป็นสัญญาเช่าหรือประกอบด้วยสัญญาเช่าหรือไม่ ณ วันที่</w:t>
      </w:r>
      <w:r w:rsidRPr="009C17B7">
        <w:rPr>
          <w:rFonts w:asciiTheme="majorBidi" w:hAnsiTheme="majorBidi" w:cstheme="majorBidi"/>
          <w:sz w:val="26"/>
          <w:szCs w:val="26"/>
        </w:rPr>
        <w:t xml:space="preserve"> 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2563 </w:t>
      </w: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กลุ่มบริษัทรับรู้สินทรัพย์สิทธิการใช้และหนี้สินตามสัญญาเช่า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6714A8BF" w14:textId="77777777" w:rsidR="00047CC7" w:rsidRPr="009C17B7" w:rsidRDefault="00047CC7" w:rsidP="00047C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047CC7" w:rsidRPr="009C17B7" w14:paraId="1B7A7E78" w14:textId="77777777" w:rsidTr="00F5445A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362F7F03" w14:textId="616071E3" w:rsidR="00047CC7" w:rsidRPr="009C17B7" w:rsidRDefault="00047CC7" w:rsidP="00047CC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val="en-US" w:bidi="th-TH"/>
              </w:rPr>
            </w:pPr>
            <w:r w:rsidRPr="009C17B7">
              <w:rPr>
                <w:rFonts w:asciiTheme="majorBidi" w:hAnsiTheme="majorBidi" w:cstheme="majorBidi"/>
                <w:bCs/>
                <w:i/>
                <w:iCs/>
                <w:sz w:val="26"/>
                <w:szCs w:val="26"/>
                <w:cs/>
                <w:lang w:bidi="th-TH"/>
              </w:rPr>
              <w:t xml:space="preserve">ผลกระทบจากการถือปฏิบัติตาม </w:t>
            </w:r>
            <w:r w:rsidRPr="009C17B7"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</w:rPr>
              <w:t>TFRS 16</w:t>
            </w:r>
          </w:p>
        </w:tc>
        <w:tc>
          <w:tcPr>
            <w:tcW w:w="1350" w:type="dxa"/>
            <w:vAlign w:val="bottom"/>
          </w:tcPr>
          <w:p w14:paraId="57287519" w14:textId="3EB0BB39" w:rsidR="00047CC7" w:rsidRPr="009C17B7" w:rsidRDefault="00047CC7" w:rsidP="00047CC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212636" w14:textId="77777777" w:rsidR="00047CC7" w:rsidRPr="009C17B7" w:rsidRDefault="00047CC7" w:rsidP="00047C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C3AF33" w14:textId="77777777" w:rsidR="00047CC7" w:rsidRPr="009C17B7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14:paraId="6E24F93D" w14:textId="222AA845" w:rsidR="00047CC7" w:rsidRPr="009C17B7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47CC7" w:rsidRPr="009C17B7" w14:paraId="21611CCA" w14:textId="77777777" w:rsidTr="00F5445A">
        <w:trPr>
          <w:cantSplit/>
          <w:trHeight w:val="20"/>
          <w:tblHeader/>
        </w:trPr>
        <w:tc>
          <w:tcPr>
            <w:tcW w:w="6210" w:type="dxa"/>
          </w:tcPr>
          <w:p w14:paraId="4552706D" w14:textId="77777777" w:rsidR="00047CC7" w:rsidRPr="009C17B7" w:rsidRDefault="00047CC7" w:rsidP="0004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06AFCD3C" w14:textId="77777777" w:rsidR="00047CC7" w:rsidRPr="009C17B7" w:rsidRDefault="00047CC7" w:rsidP="00047C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47CC7" w:rsidRPr="009C17B7" w14:paraId="34235A78" w14:textId="77777777" w:rsidTr="00F5445A">
        <w:trPr>
          <w:cantSplit/>
          <w:trHeight w:val="20"/>
        </w:trPr>
        <w:tc>
          <w:tcPr>
            <w:tcW w:w="6210" w:type="dxa"/>
          </w:tcPr>
          <w:p w14:paraId="259A2862" w14:textId="77777777" w:rsidR="00047CC7" w:rsidRPr="009C17B7" w:rsidRDefault="00047CC7" w:rsidP="00047C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มกราคม 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880" w:type="dxa"/>
            <w:gridSpan w:val="3"/>
          </w:tcPr>
          <w:p w14:paraId="260BF784" w14:textId="77777777" w:rsidR="00047CC7" w:rsidRPr="009C17B7" w:rsidRDefault="00047CC7" w:rsidP="00047C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</w:tr>
      <w:tr w:rsidR="00047CC7" w:rsidRPr="009C17B7" w14:paraId="72D5D6D6" w14:textId="77777777" w:rsidTr="00F5445A">
        <w:trPr>
          <w:cantSplit/>
          <w:trHeight w:val="20"/>
        </w:trPr>
        <w:tc>
          <w:tcPr>
            <w:tcW w:w="6210" w:type="dxa"/>
            <w:vAlign w:val="bottom"/>
          </w:tcPr>
          <w:p w14:paraId="4B528D6D" w14:textId="22DA06F8" w:rsidR="00047CC7" w:rsidRPr="009C17B7" w:rsidRDefault="00C90E3C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="Angsana New"/>
                <w:sz w:val="26"/>
                <w:szCs w:val="26"/>
                <w:cs/>
              </w:rPr>
              <w:t>สินทรัพย์สิทธิการใช้</w:t>
            </w:r>
            <w:r w:rsidR="00047CC7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90874A7" w14:textId="0CCF886D" w:rsidR="00047CC7" w:rsidRPr="009C17B7" w:rsidRDefault="00751660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32,098</w:t>
            </w:r>
          </w:p>
        </w:tc>
        <w:tc>
          <w:tcPr>
            <w:tcW w:w="180" w:type="dxa"/>
            <w:vAlign w:val="bottom"/>
          </w:tcPr>
          <w:p w14:paraId="146FED48" w14:textId="77777777" w:rsidR="00047CC7" w:rsidRPr="009C17B7" w:rsidRDefault="00047CC7" w:rsidP="00047C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4EEA8FE" w14:textId="3101BEC1" w:rsidR="00047CC7" w:rsidRPr="009C17B7" w:rsidRDefault="004F3FD0" w:rsidP="008D2EB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3,489</w:t>
            </w:r>
          </w:p>
        </w:tc>
      </w:tr>
      <w:tr w:rsidR="00047CC7" w:rsidRPr="009C17B7" w14:paraId="3BB8F85C" w14:textId="77777777" w:rsidTr="00F5445A">
        <w:trPr>
          <w:cantSplit/>
          <w:trHeight w:val="20"/>
        </w:trPr>
        <w:tc>
          <w:tcPr>
            <w:tcW w:w="6210" w:type="dxa"/>
          </w:tcPr>
          <w:p w14:paraId="008F2513" w14:textId="304B4469" w:rsidR="00047CC7" w:rsidRPr="009C17B7" w:rsidRDefault="00047CC7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shd w:val="clear" w:color="auto" w:fill="D9D9D9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="004F3FD0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ที่ถึงกำหนดชำระภายในหนึ่งปี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E8DE7CD" w14:textId="23A46143" w:rsidR="00047CC7" w:rsidRPr="009C17B7" w:rsidRDefault="004F3FD0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20,617</w:t>
            </w:r>
          </w:p>
        </w:tc>
        <w:tc>
          <w:tcPr>
            <w:tcW w:w="180" w:type="dxa"/>
          </w:tcPr>
          <w:p w14:paraId="75026927" w14:textId="77777777" w:rsidR="00047CC7" w:rsidRPr="009C17B7" w:rsidRDefault="00047CC7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890605" w14:textId="68A27DC8" w:rsidR="00047CC7" w:rsidRPr="009C17B7" w:rsidRDefault="004F3FD0" w:rsidP="008D2EB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3,342</w:t>
            </w:r>
          </w:p>
        </w:tc>
      </w:tr>
      <w:tr w:rsidR="00751660" w:rsidRPr="009C17B7" w14:paraId="5BD4D4B2" w14:textId="77777777" w:rsidTr="00F5445A">
        <w:trPr>
          <w:cantSplit/>
          <w:trHeight w:val="20"/>
        </w:trPr>
        <w:tc>
          <w:tcPr>
            <w:tcW w:w="6210" w:type="dxa"/>
          </w:tcPr>
          <w:p w14:paraId="6E7097BC" w14:textId="404C6617" w:rsidR="00751660" w:rsidRPr="009C17B7" w:rsidRDefault="00751660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  <w:r w:rsidR="004F3FD0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7079F5BD" w14:textId="372F3893" w:rsidR="00751660" w:rsidRPr="009C17B7" w:rsidRDefault="004F3FD0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11,481</w:t>
            </w:r>
          </w:p>
        </w:tc>
        <w:tc>
          <w:tcPr>
            <w:tcW w:w="180" w:type="dxa"/>
          </w:tcPr>
          <w:p w14:paraId="11D549FA" w14:textId="77777777" w:rsidR="00751660" w:rsidRPr="009C17B7" w:rsidRDefault="00751660" w:rsidP="00047C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83A81A" w14:textId="75EB49F3" w:rsidR="00751660" w:rsidRPr="009C17B7" w:rsidRDefault="004F3FD0" w:rsidP="008D2EBA">
            <w:pPr>
              <w:pStyle w:val="acctfourfigures"/>
              <w:tabs>
                <w:tab w:val="clear" w:pos="765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</w:tr>
    </w:tbl>
    <w:p w14:paraId="6D24BA10" w14:textId="77777777" w:rsidR="00DB5F86" w:rsidRPr="009C17B7" w:rsidRDefault="00DB5F86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80"/>
        <w:gridCol w:w="1350"/>
      </w:tblGrid>
      <w:tr w:rsidR="00047CC7" w:rsidRPr="009C17B7" w14:paraId="0E8B515D" w14:textId="77777777" w:rsidTr="00F5445A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E0D3A97" w14:textId="3B243083" w:rsidR="00047CC7" w:rsidRPr="009C17B7" w:rsidRDefault="00047CC7" w:rsidP="00047CC7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6"/>
                <w:szCs w:val="26"/>
                <w:cs/>
                <w:lang w:bidi="th-TH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6C8DA485" w14:textId="6279030B" w:rsidR="00047CC7" w:rsidRPr="009C17B7" w:rsidRDefault="00047CC7" w:rsidP="00047CC7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0ED7137" w14:textId="77777777" w:rsidR="00047CC7" w:rsidRPr="009C17B7" w:rsidRDefault="00047CC7" w:rsidP="00047CC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1CF7DE" w14:textId="77777777" w:rsidR="00047CC7" w:rsidRPr="009C17B7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6"/>
                <w:szCs w:val="26"/>
                <w:lang w:bidi="th-TH"/>
              </w:rPr>
            </w:pPr>
            <w:r w:rsidRPr="009C17B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งบการเงิน</w:t>
            </w:r>
          </w:p>
          <w:p w14:paraId="725DAB8E" w14:textId="684506D6" w:rsidR="00047CC7" w:rsidRPr="009C17B7" w:rsidRDefault="00047CC7" w:rsidP="00047CC7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047CC7" w:rsidRPr="009C17B7" w14:paraId="2B864874" w14:textId="77777777" w:rsidTr="007F12C3">
        <w:trPr>
          <w:cantSplit/>
          <w:trHeight w:val="20"/>
          <w:tblHeader/>
        </w:trPr>
        <w:tc>
          <w:tcPr>
            <w:tcW w:w="6210" w:type="dxa"/>
          </w:tcPr>
          <w:p w14:paraId="11BD1882" w14:textId="77777777" w:rsidR="00047CC7" w:rsidRPr="009C17B7" w:rsidRDefault="00047CC7" w:rsidP="00047CC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1E61DDCA" w14:textId="77777777" w:rsidR="00047CC7" w:rsidRPr="009C17B7" w:rsidRDefault="00047CC7" w:rsidP="00047CC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047CC7" w:rsidRPr="009C17B7" w14:paraId="43B37D72" w14:textId="77777777" w:rsidTr="007F12C3">
        <w:trPr>
          <w:cantSplit/>
          <w:trHeight w:val="20"/>
        </w:trPr>
        <w:tc>
          <w:tcPr>
            <w:tcW w:w="6210" w:type="dxa"/>
            <w:vAlign w:val="bottom"/>
          </w:tcPr>
          <w:p w14:paraId="59965B36" w14:textId="77777777" w:rsidR="00047CC7" w:rsidRPr="009C17B7" w:rsidRDefault="00047CC7" w:rsidP="00047CC7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783614FC" w14:textId="53097F26" w:rsidR="00047CC7" w:rsidRPr="009C17B7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9C17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38,511</w:t>
            </w:r>
          </w:p>
        </w:tc>
        <w:tc>
          <w:tcPr>
            <w:tcW w:w="180" w:type="dxa"/>
            <w:vAlign w:val="bottom"/>
          </w:tcPr>
          <w:p w14:paraId="4DCFF6BD" w14:textId="77777777" w:rsidR="00047CC7" w:rsidRPr="009C17B7" w:rsidRDefault="00047CC7" w:rsidP="00047CC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399FC7" w14:textId="0900AAD2" w:rsidR="00047CC7" w:rsidRPr="009C17B7" w:rsidRDefault="007F12C3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4,326</w:t>
            </w:r>
          </w:p>
        </w:tc>
      </w:tr>
      <w:tr w:rsidR="007F12C3" w:rsidRPr="009C17B7" w14:paraId="5B10CF45" w14:textId="77777777" w:rsidTr="004223C7">
        <w:trPr>
          <w:cantSplit/>
          <w:trHeight w:val="20"/>
        </w:trPr>
        <w:tc>
          <w:tcPr>
            <w:tcW w:w="6210" w:type="dxa"/>
          </w:tcPr>
          <w:p w14:paraId="1C5127D1" w14:textId="372E55CD" w:rsidR="007F12C3" w:rsidRPr="009C17B7" w:rsidRDefault="007F12C3" w:rsidP="007F12C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ข้อยกเว้นในการรับรู้รายการสำหรับสัญญาเช่าซึ่ง</w:t>
            </w:r>
            <w:r w:rsidR="00102262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ไม่เกินหนึ่งปี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07145C1" w14:textId="6877B28B" w:rsidR="007F12C3" w:rsidRPr="009C17B7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9C17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(4,334)</w:t>
            </w:r>
          </w:p>
        </w:tc>
        <w:tc>
          <w:tcPr>
            <w:tcW w:w="180" w:type="dxa"/>
            <w:vAlign w:val="bottom"/>
          </w:tcPr>
          <w:p w14:paraId="448DEC3B" w14:textId="77777777" w:rsidR="007F12C3" w:rsidRPr="009C17B7" w:rsidRDefault="007F12C3" w:rsidP="007F12C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AC7BA9" w14:textId="350BB70A" w:rsidR="007F12C3" w:rsidRPr="009C17B7" w:rsidRDefault="007F12C3" w:rsidP="008D2EBA">
            <w:pPr>
              <w:pStyle w:val="acctfourfigures"/>
              <w:tabs>
                <w:tab w:val="clear" w:pos="765"/>
                <w:tab w:val="left" w:pos="1093"/>
              </w:tabs>
              <w:spacing w:line="240" w:lineRule="auto"/>
              <w:ind w:right="-7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(756)</w:t>
            </w:r>
          </w:p>
        </w:tc>
      </w:tr>
      <w:tr w:rsidR="007F12C3" w:rsidRPr="009C17B7" w14:paraId="539AFE93" w14:textId="77777777" w:rsidTr="007F12C3">
        <w:trPr>
          <w:cantSplit/>
          <w:trHeight w:val="20"/>
        </w:trPr>
        <w:tc>
          <w:tcPr>
            <w:tcW w:w="6210" w:type="dxa"/>
            <w:vAlign w:val="bottom"/>
          </w:tcPr>
          <w:p w14:paraId="75ACD3BE" w14:textId="3D8B5B3D" w:rsidR="007F12C3" w:rsidRPr="009C17B7" w:rsidRDefault="007F12C3" w:rsidP="007F12C3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หนี้สินตามสัญญาเช่าการเงินที่รับรู้ ณ วันที่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350" w:type="dxa"/>
            <w:vAlign w:val="bottom"/>
          </w:tcPr>
          <w:p w14:paraId="02440ED9" w14:textId="4641E194" w:rsidR="007F12C3" w:rsidRPr="009C17B7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9C17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34,177</w:t>
            </w:r>
          </w:p>
        </w:tc>
        <w:tc>
          <w:tcPr>
            <w:tcW w:w="180" w:type="dxa"/>
            <w:vAlign w:val="bottom"/>
          </w:tcPr>
          <w:p w14:paraId="07FA40D3" w14:textId="77777777" w:rsidR="007F12C3" w:rsidRPr="009C17B7" w:rsidRDefault="007F12C3" w:rsidP="007F12C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69595A7" w14:textId="0BBA366E" w:rsidR="007F12C3" w:rsidRPr="009C17B7" w:rsidRDefault="007F12C3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3,570</w:t>
            </w:r>
          </w:p>
        </w:tc>
      </w:tr>
      <w:tr w:rsidR="007F12C3" w:rsidRPr="009C17B7" w14:paraId="7F7EBAC2" w14:textId="77777777" w:rsidTr="007F12C3">
        <w:trPr>
          <w:cantSplit/>
          <w:trHeight w:val="20"/>
        </w:trPr>
        <w:tc>
          <w:tcPr>
            <w:tcW w:w="6210" w:type="dxa"/>
          </w:tcPr>
          <w:p w14:paraId="57E04452" w14:textId="3B653668" w:rsidR="007F12C3" w:rsidRPr="009C17B7" w:rsidRDefault="007F12C3" w:rsidP="007F12C3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51A9E9AF" w14:textId="13EB55A9" w:rsidR="007F12C3" w:rsidRPr="008D2EBA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ab/>
            </w:r>
            <w:r w:rsidR="007F12C3" w:rsidRPr="008D2EB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(2,079)</w:t>
            </w:r>
          </w:p>
        </w:tc>
        <w:tc>
          <w:tcPr>
            <w:tcW w:w="180" w:type="dxa"/>
            <w:vAlign w:val="bottom"/>
          </w:tcPr>
          <w:p w14:paraId="7E76CDFD" w14:textId="77777777" w:rsidR="007F12C3" w:rsidRPr="009C17B7" w:rsidRDefault="007F12C3" w:rsidP="007F12C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EC966EF" w14:textId="71AB7089" w:rsidR="007F12C3" w:rsidRPr="009C17B7" w:rsidRDefault="007F12C3" w:rsidP="008D2EBA">
            <w:pPr>
              <w:pStyle w:val="acctfourfigures"/>
              <w:tabs>
                <w:tab w:val="clear" w:pos="765"/>
                <w:tab w:val="left" w:pos="823"/>
              </w:tabs>
              <w:spacing w:line="240" w:lineRule="auto"/>
              <w:ind w:left="273" w:right="-53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</w:tr>
      <w:tr w:rsidR="007F12C3" w:rsidRPr="009C17B7" w14:paraId="27F9513F" w14:textId="77777777" w:rsidTr="00F5445A">
        <w:trPr>
          <w:cantSplit/>
          <w:trHeight w:val="20"/>
        </w:trPr>
        <w:tc>
          <w:tcPr>
            <w:tcW w:w="6210" w:type="dxa"/>
            <w:vAlign w:val="bottom"/>
          </w:tcPr>
          <w:p w14:paraId="537CDD96" w14:textId="77777777" w:rsidR="007F12C3" w:rsidRPr="009C17B7" w:rsidRDefault="007F12C3" w:rsidP="007F12C3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หนี้สินตามสัญญาเช่าที่รับรู้ ณ วันที่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D959C" w14:textId="1D325FB6" w:rsidR="007F12C3" w:rsidRPr="008D2EBA" w:rsidRDefault="00870DB4" w:rsidP="008D2EBA">
            <w:pPr>
              <w:pStyle w:val="acctfourfigures"/>
              <w:tabs>
                <w:tab w:val="clear" w:pos="765"/>
                <w:tab w:val="decimal" w:pos="1096"/>
                <w:tab w:val="decimal" w:pos="1642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ab/>
            </w:r>
            <w:r w:rsidR="007F12C3"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32,098</w:t>
            </w:r>
          </w:p>
        </w:tc>
        <w:tc>
          <w:tcPr>
            <w:tcW w:w="180" w:type="dxa"/>
          </w:tcPr>
          <w:p w14:paraId="537184DF" w14:textId="77777777" w:rsidR="007F12C3" w:rsidRPr="008D2EBA" w:rsidRDefault="007F12C3" w:rsidP="007F12C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033AF3" w14:textId="46BB561D" w:rsidR="007F12C3" w:rsidRPr="00870DB4" w:rsidRDefault="007F12C3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3,489</w:t>
            </w:r>
          </w:p>
        </w:tc>
      </w:tr>
      <w:tr w:rsidR="007F12C3" w:rsidRPr="009C17B7" w14:paraId="3EDBBA02" w14:textId="77777777" w:rsidTr="00F5445A">
        <w:trPr>
          <w:cantSplit/>
          <w:trHeight w:val="20"/>
        </w:trPr>
        <w:tc>
          <w:tcPr>
            <w:tcW w:w="6210" w:type="dxa"/>
            <w:vAlign w:val="bottom"/>
          </w:tcPr>
          <w:p w14:paraId="22AEB6FB" w14:textId="11E6295E" w:rsidR="007F12C3" w:rsidRPr="009C17B7" w:rsidRDefault="007F12C3" w:rsidP="007F12C3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AE6D8A" w14:textId="20AEE77A" w:rsidR="007F12C3" w:rsidRPr="008D2EBA" w:rsidRDefault="007F12C3" w:rsidP="008D2EB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9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4223C7"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.99</w:t>
            </w:r>
          </w:p>
        </w:tc>
        <w:tc>
          <w:tcPr>
            <w:tcW w:w="180" w:type="dxa"/>
          </w:tcPr>
          <w:p w14:paraId="75ACFD01" w14:textId="77777777" w:rsidR="007F12C3" w:rsidRPr="00C831BD" w:rsidRDefault="007F12C3" w:rsidP="007F12C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730036" w14:textId="368EFEA6" w:rsidR="007F12C3" w:rsidRPr="008D2EBA" w:rsidRDefault="00A5541F" w:rsidP="008D2EBA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98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5.00</w:t>
            </w:r>
          </w:p>
        </w:tc>
      </w:tr>
    </w:tbl>
    <w:p w14:paraId="023142B5" w14:textId="77777777" w:rsidR="00DB5F86" w:rsidRPr="009C17B7" w:rsidRDefault="00DB5F86" w:rsidP="00F544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0AB71EAF" w14:textId="5E69E235" w:rsidR="002E6DAB" w:rsidRPr="009C17B7" w:rsidRDefault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6"/>
          <w:szCs w:val="26"/>
          <w:cs/>
        </w:rPr>
      </w:pPr>
      <w:r w:rsidRPr="009C17B7">
        <w:rPr>
          <w:rFonts w:asciiTheme="majorBidi" w:hAnsiTheme="majorBidi" w:cstheme="majorBidi"/>
          <w:b/>
          <w:bCs/>
          <w:color w:val="0000FF"/>
          <w:sz w:val="26"/>
          <w:szCs w:val="26"/>
          <w:cs/>
        </w:rPr>
        <w:br w:type="page"/>
      </w:r>
    </w:p>
    <w:p w14:paraId="462F7BC4" w14:textId="77777777" w:rsidR="00093B30" w:rsidRPr="009C17B7" w:rsidRDefault="0080417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</w:rPr>
      </w:pPr>
      <w:bookmarkStart w:id="4" w:name="_Toc40348049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บุคคลหรือกิจการที่เกี่ยวข้องกัน</w:t>
      </w:r>
      <w:bookmarkEnd w:id="4"/>
    </w:p>
    <w:p w14:paraId="26ABDC48" w14:textId="77777777" w:rsidR="009347B1" w:rsidRPr="009C17B7" w:rsidRDefault="009347B1" w:rsidP="00FE3D84">
      <w:pPr>
        <w:pStyle w:val="BodyText2"/>
        <w:tabs>
          <w:tab w:val="left" w:pos="540"/>
        </w:tabs>
        <w:ind w:left="518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9B3E8FF" w14:textId="7CB439F0" w:rsidR="00FF1B0C" w:rsidRPr="009C17B7" w:rsidRDefault="00802769" w:rsidP="006D1A7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ความสัมพันธ์ที่มีกับบริษัท</w:t>
      </w:r>
      <w:r w:rsidR="00201603" w:rsidRPr="009C17B7">
        <w:rPr>
          <w:rFonts w:asciiTheme="majorBidi" w:hAnsiTheme="majorBidi" w:cstheme="majorBidi"/>
          <w:sz w:val="26"/>
          <w:szCs w:val="26"/>
          <w:cs/>
        </w:rPr>
        <w:t>ร่วม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BF1C63" w:rsidRPr="009C17B7">
        <w:rPr>
          <w:rFonts w:asciiTheme="majorBidi" w:hAnsiTheme="majorBidi" w:cstheme="majorBidi"/>
          <w:sz w:val="26"/>
          <w:szCs w:val="26"/>
          <w:cs/>
        </w:rPr>
        <w:t>และ</w:t>
      </w:r>
      <w:r w:rsidRPr="009C17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201603" w:rsidRPr="009C17B7">
        <w:rPr>
          <w:rFonts w:asciiTheme="majorBidi" w:hAnsiTheme="majorBidi" w:cstheme="majorBidi"/>
          <w:sz w:val="26"/>
          <w:szCs w:val="26"/>
          <w:cs/>
        </w:rPr>
        <w:t>ย่อย</w:t>
      </w:r>
      <w:r w:rsidR="00754FD8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ได้เปิดเผยในหมายเหตุ</w:t>
      </w:r>
      <w:r w:rsidR="00E9270F" w:rsidRPr="009C17B7">
        <w:rPr>
          <w:rFonts w:asciiTheme="majorBidi" w:hAnsiTheme="majorBidi" w:cstheme="majorBidi"/>
          <w:sz w:val="26"/>
          <w:szCs w:val="26"/>
          <w:cs/>
        </w:rPr>
        <w:t>ประกอบงบการเงิน</w:t>
      </w:r>
      <w:r w:rsidR="002D4A98" w:rsidRPr="009C17B7">
        <w:rPr>
          <w:rFonts w:asciiTheme="majorBidi" w:hAnsiTheme="majorBidi" w:cstheme="majorBidi"/>
          <w:sz w:val="26"/>
          <w:szCs w:val="26"/>
          <w:cs/>
        </w:rPr>
        <w:t>ข้อ</w:t>
      </w:r>
      <w:r w:rsidR="001E10AC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A5541F" w:rsidRPr="009C17B7">
        <w:rPr>
          <w:rFonts w:asciiTheme="majorBidi" w:hAnsiTheme="majorBidi" w:cstheme="majorBidi"/>
          <w:sz w:val="26"/>
          <w:szCs w:val="26"/>
        </w:rPr>
        <w:t>9</w:t>
      </w:r>
      <w:r w:rsidR="003A10CE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07C65" w:rsidRPr="009C17B7">
        <w:rPr>
          <w:rFonts w:asciiTheme="majorBidi" w:hAnsiTheme="majorBidi" w:cstheme="majorBidi"/>
          <w:sz w:val="26"/>
          <w:szCs w:val="26"/>
          <w:cs/>
        </w:rPr>
        <w:t>และ</w:t>
      </w:r>
      <w:r w:rsidR="004F50A8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201603" w:rsidRPr="009C17B7">
        <w:rPr>
          <w:rFonts w:asciiTheme="majorBidi" w:hAnsiTheme="majorBidi" w:cstheme="majorBidi"/>
          <w:sz w:val="26"/>
          <w:szCs w:val="26"/>
        </w:rPr>
        <w:t>1</w:t>
      </w:r>
      <w:r w:rsidR="00A5541F" w:rsidRPr="009C17B7">
        <w:rPr>
          <w:rFonts w:asciiTheme="majorBidi" w:hAnsiTheme="majorBidi" w:cstheme="majorBidi"/>
          <w:sz w:val="26"/>
          <w:szCs w:val="26"/>
        </w:rPr>
        <w:t>0</w:t>
      </w:r>
    </w:p>
    <w:p w14:paraId="68D92195" w14:textId="77777777" w:rsidR="005D1C8B" w:rsidRPr="009C17B7" w:rsidRDefault="005D1C8B" w:rsidP="006D1A71">
      <w:pPr>
        <w:spacing w:line="240" w:lineRule="auto"/>
        <w:ind w:left="540" w:right="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2BA1DD13" w14:textId="77777777" w:rsidR="005D1C8B" w:rsidRPr="009C17B7" w:rsidRDefault="005D1C8B" w:rsidP="005D1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  <w:bookmarkStart w:id="5" w:name="_Hlk21521866"/>
      <w:r w:rsidRPr="009C17B7">
        <w:rPr>
          <w:rFonts w:asciiTheme="majorBidi" w:hAnsiTheme="majorBidi" w:cstheme="majorBidi"/>
          <w:sz w:val="26"/>
          <w:szCs w:val="26"/>
          <w:cs/>
        </w:rPr>
        <w:t>รายการที่สำคัญกับบุคคลหรือกิจการที่เกี่ยวข้องกันสำหรับงวดสามเดือนสิ้นสุดวันที่ 3</w:t>
      </w:r>
      <w:r w:rsidRPr="009C17B7">
        <w:rPr>
          <w:rFonts w:asciiTheme="majorBidi" w:hAnsiTheme="majorBidi" w:cstheme="majorBidi"/>
          <w:sz w:val="26"/>
          <w:szCs w:val="26"/>
        </w:rPr>
        <w:t>1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มีนาคม สรุปได้ดังนี้  </w:t>
      </w:r>
    </w:p>
    <w:p w14:paraId="02DE8A51" w14:textId="77777777" w:rsidR="001864CA" w:rsidRPr="009C17B7" w:rsidRDefault="001864CA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1948"/>
        <w:gridCol w:w="950"/>
        <w:gridCol w:w="178"/>
        <w:gridCol w:w="865"/>
        <w:gridCol w:w="178"/>
        <w:gridCol w:w="831"/>
        <w:gridCol w:w="180"/>
        <w:gridCol w:w="898"/>
      </w:tblGrid>
      <w:tr w:rsidR="00183CE5" w:rsidRPr="009C17B7" w14:paraId="11D54773" w14:textId="77777777" w:rsidTr="00A43448">
        <w:trPr>
          <w:cantSplit/>
          <w:trHeight w:val="515"/>
          <w:tblHeader/>
        </w:trPr>
        <w:tc>
          <w:tcPr>
            <w:tcW w:w="3161" w:type="dxa"/>
          </w:tcPr>
          <w:bookmarkEnd w:id="5"/>
          <w:p w14:paraId="04ACD2E2" w14:textId="77777777" w:rsidR="00745DC9" w:rsidRPr="009C17B7" w:rsidRDefault="00745DC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</w:p>
          <w:p w14:paraId="7522C911" w14:textId="5F721A87" w:rsidR="001E24C5" w:rsidRPr="009C17B7" w:rsidRDefault="007236D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 xml:space="preserve">    </w:t>
            </w:r>
            <w:r w:rsidR="00C81AB5"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</w:t>
            </w:r>
            <w:r w:rsidR="005D1C8B"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1 มีนาคม</w:t>
            </w:r>
          </w:p>
        </w:tc>
        <w:tc>
          <w:tcPr>
            <w:tcW w:w="1948" w:type="dxa"/>
          </w:tcPr>
          <w:p w14:paraId="52888E61" w14:textId="43671D78" w:rsidR="001E24C5" w:rsidRPr="009C17B7" w:rsidRDefault="0081444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นโยบาย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br/>
              <w:t>การกำหนดราคา</w:t>
            </w:r>
          </w:p>
        </w:tc>
        <w:tc>
          <w:tcPr>
            <w:tcW w:w="1993" w:type="dxa"/>
            <w:gridSpan w:val="3"/>
          </w:tcPr>
          <w:p w14:paraId="5BCB0D28" w14:textId="77777777" w:rsidR="00A12437" w:rsidRPr="009C17B7" w:rsidRDefault="00A1243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  <w:p w14:paraId="17C4A348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6DB8BC46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09" w:type="dxa"/>
            <w:gridSpan w:val="3"/>
          </w:tcPr>
          <w:p w14:paraId="631BAF55" w14:textId="77777777" w:rsidR="00CD03B3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  <w:p w14:paraId="38222AEB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83CE5" w:rsidRPr="009C17B7" w14:paraId="337D9DD6" w14:textId="77777777" w:rsidTr="00F5445A">
        <w:trPr>
          <w:cantSplit/>
          <w:trHeight w:val="66"/>
          <w:tblHeader/>
        </w:trPr>
        <w:tc>
          <w:tcPr>
            <w:tcW w:w="3161" w:type="dxa"/>
          </w:tcPr>
          <w:p w14:paraId="3E22C498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5" w:hanging="19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48" w:type="dxa"/>
          </w:tcPr>
          <w:p w14:paraId="56DCCF70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700EDBD1" w14:textId="75D43315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C8B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78" w:type="dxa"/>
          </w:tcPr>
          <w:p w14:paraId="0513E2DB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66F29DD5" w14:textId="75E19C04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C8B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178" w:type="dxa"/>
          </w:tcPr>
          <w:p w14:paraId="049DF004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3A0D71B1" w14:textId="489AB1B5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C8B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80" w:type="dxa"/>
          </w:tcPr>
          <w:p w14:paraId="30CF5B88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F74E25" w14:textId="1004B68B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D1C8B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9C17B7" w14:paraId="60698C89" w14:textId="77777777" w:rsidTr="00A43448">
        <w:trPr>
          <w:cantSplit/>
          <w:trHeight w:val="241"/>
          <w:tblHeader/>
        </w:trPr>
        <w:tc>
          <w:tcPr>
            <w:tcW w:w="3161" w:type="dxa"/>
          </w:tcPr>
          <w:p w14:paraId="751CDDA6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948" w:type="dxa"/>
          </w:tcPr>
          <w:p w14:paraId="6F70315F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4080" w:type="dxa"/>
            <w:gridSpan w:val="7"/>
          </w:tcPr>
          <w:p w14:paraId="3E230452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="00CD03B3"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183CE5" w:rsidRPr="009C17B7" w14:paraId="6A6B163D" w14:textId="77777777" w:rsidTr="00A43448">
        <w:trPr>
          <w:cantSplit/>
          <w:trHeight w:val="257"/>
        </w:trPr>
        <w:tc>
          <w:tcPr>
            <w:tcW w:w="3161" w:type="dxa"/>
          </w:tcPr>
          <w:p w14:paraId="4C41604D" w14:textId="77777777" w:rsidR="001E24C5" w:rsidRPr="009C17B7" w:rsidRDefault="00CD03B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948" w:type="dxa"/>
          </w:tcPr>
          <w:p w14:paraId="03183F78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54479BBC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5A2E5D87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</w:tcPr>
          <w:p w14:paraId="3FC6F9E8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4F6E0868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</w:tcPr>
          <w:p w14:paraId="4B45506D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D2B4CD9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41300636" w14:textId="77777777" w:rsidR="001E24C5" w:rsidRPr="009C17B7" w:rsidRDefault="001E24C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F12C3" w:rsidRPr="009C17B7" w14:paraId="2C3B7D12" w14:textId="77777777" w:rsidTr="00A43448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29410D16" w14:textId="4F59B008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รายได้ดอกเบี้ยอื่น</w:t>
            </w:r>
          </w:p>
        </w:tc>
        <w:tc>
          <w:tcPr>
            <w:tcW w:w="1948" w:type="dxa"/>
          </w:tcPr>
          <w:p w14:paraId="3F9FC030" w14:textId="3A74AE7F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5.50-7.00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</w:tcPr>
          <w:p w14:paraId="6E9CB7F1" w14:textId="0022B2E2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D4995D6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5B05DAD4" w14:textId="3BBE78B5" w:rsidR="007F12C3" w:rsidRPr="009C17B7" w:rsidRDefault="007F12C3" w:rsidP="0005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AA8D7AD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0A66C777" w14:textId="729C9481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85,661</w:t>
            </w:r>
          </w:p>
        </w:tc>
        <w:tc>
          <w:tcPr>
            <w:tcW w:w="180" w:type="dxa"/>
          </w:tcPr>
          <w:p w14:paraId="23FEDBE0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0345EA55" w14:textId="15297B31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91,723</w:t>
            </w:r>
          </w:p>
        </w:tc>
      </w:tr>
      <w:tr w:rsidR="007F12C3" w:rsidRPr="009C17B7" w14:paraId="4BA116A5" w14:textId="77777777" w:rsidTr="008215BB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0139EC3E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รายได้การจัดการ</w:t>
            </w:r>
          </w:p>
        </w:tc>
        <w:tc>
          <w:tcPr>
            <w:tcW w:w="1948" w:type="dxa"/>
          </w:tcPr>
          <w:p w14:paraId="2628C2B1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04C1D4AD" w14:textId="4E353C1A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1B089DB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34967145" w14:textId="7367CC8E" w:rsidR="007F12C3" w:rsidRPr="009C17B7" w:rsidRDefault="007F12C3" w:rsidP="0005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0A843DB9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0E408F48" w14:textId="12E53A7A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25,500</w:t>
            </w:r>
          </w:p>
        </w:tc>
        <w:tc>
          <w:tcPr>
            <w:tcW w:w="180" w:type="dxa"/>
          </w:tcPr>
          <w:p w14:paraId="5DC5674D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7918E89F" w14:textId="701F67E8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21,000</w:t>
            </w:r>
          </w:p>
        </w:tc>
      </w:tr>
      <w:tr w:rsidR="007F12C3" w:rsidRPr="009C17B7" w14:paraId="386DB9ED" w14:textId="77777777" w:rsidTr="008215BB">
        <w:trPr>
          <w:cantSplit/>
          <w:trHeight w:val="19"/>
        </w:trPr>
        <w:tc>
          <w:tcPr>
            <w:tcW w:w="3161" w:type="dxa"/>
            <w:shd w:val="clear" w:color="auto" w:fill="auto"/>
          </w:tcPr>
          <w:p w14:paraId="7DEE8D9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43BA7E9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6496812D" w14:textId="6B4F8D88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7CE688E4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331E8219" w14:textId="7FE22717" w:rsidR="007F12C3" w:rsidRPr="009C17B7" w:rsidRDefault="007F12C3" w:rsidP="0005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471C8E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0C344ABD" w14:textId="17838748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767</w:t>
            </w:r>
          </w:p>
        </w:tc>
        <w:tc>
          <w:tcPr>
            <w:tcW w:w="180" w:type="dxa"/>
          </w:tcPr>
          <w:p w14:paraId="4D23F6D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C0BF09" w14:textId="22028848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</w:tr>
      <w:tr w:rsidR="007F12C3" w:rsidRPr="009C17B7" w14:paraId="7F5CD001" w14:textId="77777777" w:rsidTr="008215BB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56250C59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ค่าใช้จ่ายในการให้บริการและบริหาร</w:t>
            </w:r>
          </w:p>
        </w:tc>
        <w:tc>
          <w:tcPr>
            <w:tcW w:w="1948" w:type="dxa"/>
          </w:tcPr>
          <w:p w14:paraId="6657A3F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</w:tcPr>
          <w:p w14:paraId="4B3B5C88" w14:textId="17FD1E15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3F59A0A7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6C74F8F0" w14:textId="61CC77B2" w:rsidR="007F12C3" w:rsidRPr="009C17B7" w:rsidRDefault="007F12C3" w:rsidP="00055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</w:tcPr>
          <w:p w14:paraId="5E7EF9F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48482610" w14:textId="5326A71C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161</w:t>
            </w:r>
          </w:p>
        </w:tc>
        <w:tc>
          <w:tcPr>
            <w:tcW w:w="180" w:type="dxa"/>
          </w:tcPr>
          <w:p w14:paraId="12E90989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1F7875" w14:textId="7C18DCEC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      160</w:t>
            </w:r>
          </w:p>
        </w:tc>
      </w:tr>
      <w:tr w:rsidR="007F12C3" w:rsidRPr="009C17B7" w14:paraId="5D87A4BC" w14:textId="77777777" w:rsidTr="008215BB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0AE7B55B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48" w:type="dxa"/>
          </w:tcPr>
          <w:p w14:paraId="762509D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50" w:type="dxa"/>
          </w:tcPr>
          <w:p w14:paraId="05F6AC1D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63357A86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15AA440B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ind w:right="-9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00119E9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1" w:type="dxa"/>
            <w:shd w:val="clear" w:color="auto" w:fill="auto"/>
          </w:tcPr>
          <w:p w14:paraId="054BD72A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498A1FBA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</w:tcPr>
          <w:p w14:paraId="52F0089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12C3" w:rsidRPr="009C17B7" w14:paraId="5B145D6A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4EE41E4A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กิจการอื่นที่เกี่ยวข้อง</w:t>
            </w:r>
          </w:p>
        </w:tc>
        <w:tc>
          <w:tcPr>
            <w:tcW w:w="1948" w:type="dxa"/>
          </w:tcPr>
          <w:p w14:paraId="206ACE5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50" w:type="dxa"/>
          </w:tcPr>
          <w:p w14:paraId="3C7A575D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3C766560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51BDE81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3933D168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13F554C1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5C13F03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219B3A3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F12C3" w:rsidRPr="009C17B7" w14:paraId="09D39F7F" w14:textId="77777777" w:rsidTr="008215BB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7508FC3" w14:textId="69248EE1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รายได้ดอกเบี้ยอื่น</w:t>
            </w:r>
          </w:p>
        </w:tc>
        <w:tc>
          <w:tcPr>
            <w:tcW w:w="1948" w:type="dxa"/>
          </w:tcPr>
          <w:p w14:paraId="28A80708" w14:textId="77777777" w:rsidR="007F12C3" w:rsidRPr="009C17B7" w:rsidRDefault="007F12C3" w:rsidP="007F12C3">
            <w:pPr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ร้อยละ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6.50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122738E" w14:textId="3A444258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2,890</w:t>
            </w:r>
          </w:p>
        </w:tc>
        <w:tc>
          <w:tcPr>
            <w:tcW w:w="178" w:type="dxa"/>
            <w:shd w:val="clear" w:color="auto" w:fill="auto"/>
          </w:tcPr>
          <w:p w14:paraId="31B7EA86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77ACEBA5" w14:textId="69A94DBF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2,889</w:t>
            </w:r>
          </w:p>
        </w:tc>
        <w:tc>
          <w:tcPr>
            <w:tcW w:w="178" w:type="dxa"/>
            <w:shd w:val="clear" w:color="auto" w:fill="auto"/>
          </w:tcPr>
          <w:p w14:paraId="3FD9186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0689B37C" w14:textId="3151576D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14:paraId="6BB758E3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73D9E92F" w14:textId="1F189A64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12C3" w:rsidRPr="009C17B7" w14:paraId="1D788877" w14:textId="77777777" w:rsidTr="008215BB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169A8283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48" w:type="dxa"/>
          </w:tcPr>
          <w:p w14:paraId="408D97FB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  <w:tc>
          <w:tcPr>
            <w:tcW w:w="950" w:type="dxa"/>
            <w:shd w:val="clear" w:color="auto" w:fill="auto"/>
          </w:tcPr>
          <w:p w14:paraId="130C6176" w14:textId="50919CB5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282</w:t>
            </w:r>
          </w:p>
        </w:tc>
        <w:tc>
          <w:tcPr>
            <w:tcW w:w="178" w:type="dxa"/>
            <w:shd w:val="clear" w:color="auto" w:fill="auto"/>
          </w:tcPr>
          <w:p w14:paraId="5D03A73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7032970F" w14:textId="0DE7A76D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1,423</w:t>
            </w:r>
          </w:p>
        </w:tc>
        <w:tc>
          <w:tcPr>
            <w:tcW w:w="178" w:type="dxa"/>
            <w:shd w:val="clear" w:color="auto" w:fill="auto"/>
          </w:tcPr>
          <w:p w14:paraId="5FDA0F7C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4B90FDC2" w14:textId="1893BAB4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80" w:type="dxa"/>
          </w:tcPr>
          <w:p w14:paraId="1463E308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57095E6E" w14:textId="0B0EC3D0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F12C3" w:rsidRPr="009C17B7" w14:paraId="3E2F6AF5" w14:textId="77777777" w:rsidTr="008215BB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418034A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948" w:type="dxa"/>
          </w:tcPr>
          <w:p w14:paraId="1843015B" w14:textId="77777777" w:rsidR="007F12C3" w:rsidRPr="009C17B7" w:rsidRDefault="007F12C3" w:rsidP="007F12C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5.00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950" w:type="dxa"/>
            <w:shd w:val="clear" w:color="auto" w:fill="auto"/>
          </w:tcPr>
          <w:p w14:paraId="5D97C0DF" w14:textId="7016AF56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71,930</w:t>
            </w:r>
          </w:p>
        </w:tc>
        <w:tc>
          <w:tcPr>
            <w:tcW w:w="178" w:type="dxa"/>
            <w:shd w:val="clear" w:color="auto" w:fill="auto"/>
          </w:tcPr>
          <w:p w14:paraId="21CF096C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</w:tcPr>
          <w:p w14:paraId="1EA948FB" w14:textId="507AB36A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71,275</w:t>
            </w:r>
          </w:p>
        </w:tc>
        <w:tc>
          <w:tcPr>
            <w:tcW w:w="178" w:type="dxa"/>
            <w:shd w:val="clear" w:color="auto" w:fill="auto"/>
          </w:tcPr>
          <w:p w14:paraId="5F61895E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</w:tcPr>
          <w:p w14:paraId="3BDFC03A" w14:textId="22A5F540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71,930</w:t>
            </w:r>
          </w:p>
        </w:tc>
        <w:tc>
          <w:tcPr>
            <w:tcW w:w="180" w:type="dxa"/>
          </w:tcPr>
          <w:p w14:paraId="11DE4C30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81D7C1F" w14:textId="0E41D3D6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71,275</w:t>
            </w:r>
          </w:p>
        </w:tc>
      </w:tr>
      <w:tr w:rsidR="007F12C3" w:rsidRPr="009C17B7" w14:paraId="7B90DEDD" w14:textId="77777777" w:rsidTr="00A43448">
        <w:trPr>
          <w:cantSplit/>
          <w:trHeight w:val="344"/>
        </w:trPr>
        <w:tc>
          <w:tcPr>
            <w:tcW w:w="3161" w:type="dxa"/>
            <w:shd w:val="clear" w:color="auto" w:fill="auto"/>
          </w:tcPr>
          <w:p w14:paraId="3C270D99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48" w:type="dxa"/>
          </w:tcPr>
          <w:p w14:paraId="41418332" w14:textId="77777777" w:rsidR="007F12C3" w:rsidRPr="009C17B7" w:rsidRDefault="007F12C3" w:rsidP="007F12C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0" w:type="dxa"/>
          </w:tcPr>
          <w:p w14:paraId="0952DC20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4AD36BA0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2BD4B537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A38BB86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0D7ED488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AC188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4635086C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F12C3" w:rsidRPr="009C17B7" w14:paraId="495D4DEB" w14:textId="77777777" w:rsidTr="00A43448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7FC2B6F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1948" w:type="dxa"/>
          </w:tcPr>
          <w:p w14:paraId="6BF3586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</w:tcPr>
          <w:p w14:paraId="719487A4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</w:tcPr>
          <w:p w14:paraId="6A249F61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vAlign w:val="bottom"/>
          </w:tcPr>
          <w:p w14:paraId="1A032F5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73D0EE8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vAlign w:val="bottom"/>
          </w:tcPr>
          <w:p w14:paraId="4C71810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96F7322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03A0C2C9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7F12C3" w:rsidRPr="009C17B7" w14:paraId="20BBD30C" w14:textId="77777777" w:rsidTr="00A43448">
        <w:trPr>
          <w:cantSplit/>
          <w:trHeight w:val="257"/>
        </w:trPr>
        <w:tc>
          <w:tcPr>
            <w:tcW w:w="3161" w:type="dxa"/>
            <w:shd w:val="clear" w:color="auto" w:fill="auto"/>
          </w:tcPr>
          <w:p w14:paraId="1B83135B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ผลประโยชน์ระยะสั้นของพนักงาน</w:t>
            </w:r>
          </w:p>
        </w:tc>
        <w:tc>
          <w:tcPr>
            <w:tcW w:w="1948" w:type="dxa"/>
          </w:tcPr>
          <w:p w14:paraId="0E8A3B84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6819E5EE" w14:textId="12EA70D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16,077</w:t>
            </w:r>
          </w:p>
        </w:tc>
        <w:tc>
          <w:tcPr>
            <w:tcW w:w="178" w:type="dxa"/>
            <w:shd w:val="clear" w:color="auto" w:fill="auto"/>
          </w:tcPr>
          <w:p w14:paraId="4496D764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shd w:val="clear" w:color="auto" w:fill="auto"/>
            <w:vAlign w:val="bottom"/>
          </w:tcPr>
          <w:p w14:paraId="69D201CD" w14:textId="7B99CC8F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16,056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9BF39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shd w:val="clear" w:color="auto" w:fill="auto"/>
            <w:vAlign w:val="bottom"/>
          </w:tcPr>
          <w:p w14:paraId="51DC7A5D" w14:textId="66A98880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5,232</w:t>
            </w:r>
          </w:p>
        </w:tc>
        <w:tc>
          <w:tcPr>
            <w:tcW w:w="180" w:type="dxa"/>
            <w:vAlign w:val="bottom"/>
          </w:tcPr>
          <w:p w14:paraId="124F1675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vAlign w:val="bottom"/>
          </w:tcPr>
          <w:p w14:paraId="7F1D43B8" w14:textId="56498175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5,321</w:t>
            </w:r>
          </w:p>
        </w:tc>
      </w:tr>
      <w:tr w:rsidR="007F12C3" w:rsidRPr="009C17B7" w14:paraId="4CC7DE36" w14:textId="77777777" w:rsidTr="008215BB">
        <w:trPr>
          <w:cantSplit/>
          <w:trHeight w:val="64"/>
        </w:trPr>
        <w:tc>
          <w:tcPr>
            <w:tcW w:w="3161" w:type="dxa"/>
            <w:shd w:val="clear" w:color="auto" w:fill="auto"/>
          </w:tcPr>
          <w:p w14:paraId="7ED30933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285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948" w:type="dxa"/>
          </w:tcPr>
          <w:p w14:paraId="0114E84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20DF11" w14:textId="716B8905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16,077</w:t>
            </w:r>
          </w:p>
        </w:tc>
        <w:tc>
          <w:tcPr>
            <w:tcW w:w="178" w:type="dxa"/>
            <w:shd w:val="clear" w:color="auto" w:fill="auto"/>
          </w:tcPr>
          <w:p w14:paraId="7A1A43C6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A6FBE6" w14:textId="46B20555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16,056</w:t>
            </w:r>
          </w:p>
        </w:tc>
        <w:tc>
          <w:tcPr>
            <w:tcW w:w="178" w:type="dxa"/>
            <w:shd w:val="clear" w:color="auto" w:fill="auto"/>
          </w:tcPr>
          <w:p w14:paraId="0D1A9D9F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81ED" w14:textId="53D79FBE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5,232</w:t>
            </w:r>
          </w:p>
        </w:tc>
        <w:tc>
          <w:tcPr>
            <w:tcW w:w="180" w:type="dxa"/>
          </w:tcPr>
          <w:p w14:paraId="740E3E88" w14:textId="77777777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181D4A6" w14:textId="0EBF305F" w:rsidR="007F12C3" w:rsidRPr="009C17B7" w:rsidRDefault="007F12C3" w:rsidP="007F12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5,321</w:t>
            </w:r>
          </w:p>
        </w:tc>
      </w:tr>
    </w:tbl>
    <w:p w14:paraId="11E0557D" w14:textId="59AFB914" w:rsidR="002E6DAB" w:rsidRPr="009C17B7" w:rsidRDefault="002E6DA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455C23AF" w14:textId="77777777" w:rsidR="002E6DAB" w:rsidRPr="009C17B7" w:rsidRDefault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25F5EF93" w14:textId="285C13AC" w:rsidR="00382F61" w:rsidRPr="009C17B7" w:rsidRDefault="00382F6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  <w:bookmarkStart w:id="6" w:name="_Hlk21521900"/>
      <w:r w:rsidRPr="009C17B7">
        <w:rPr>
          <w:rFonts w:asciiTheme="majorBidi" w:hAnsiTheme="majorBidi" w:cstheme="majorBidi"/>
          <w:sz w:val="26"/>
          <w:szCs w:val="26"/>
          <w:cs/>
        </w:rPr>
        <w:t>ยอดคงเหลือกับบุคคลหรือกิจการที่เกี่ยวข้องกัน ณ วันที่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C81AB5" w:rsidRPr="009C17B7">
        <w:rPr>
          <w:rFonts w:asciiTheme="majorBidi" w:hAnsiTheme="majorBidi" w:cstheme="majorBidi"/>
          <w:sz w:val="26"/>
          <w:szCs w:val="26"/>
          <w:cs/>
        </w:rPr>
        <w:t>3</w:t>
      </w:r>
      <w:r w:rsidR="00FB1179" w:rsidRPr="009C17B7">
        <w:rPr>
          <w:rFonts w:asciiTheme="majorBidi" w:hAnsiTheme="majorBidi" w:cstheme="majorBidi"/>
          <w:sz w:val="26"/>
          <w:szCs w:val="26"/>
        </w:rPr>
        <w:t>1</w:t>
      </w:r>
      <w:r w:rsidR="00C81AB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FB1179" w:rsidRPr="009C17B7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C81AB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</w:rPr>
        <w:t>256</w:t>
      </w:r>
      <w:r w:rsidR="00D37C0E" w:rsidRPr="009C17B7">
        <w:rPr>
          <w:rFonts w:asciiTheme="majorBidi" w:hAnsiTheme="majorBidi" w:cstheme="majorBidi"/>
          <w:sz w:val="26"/>
          <w:szCs w:val="26"/>
          <w:cs/>
        </w:rPr>
        <w:t>3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และ</w:t>
      </w:r>
      <w:r w:rsidRPr="009C17B7">
        <w:rPr>
          <w:rFonts w:asciiTheme="majorBidi" w:hAnsiTheme="majorBidi" w:cstheme="majorBidi"/>
          <w:sz w:val="26"/>
          <w:szCs w:val="26"/>
        </w:rPr>
        <w:t xml:space="preserve"> 31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9C17B7">
        <w:rPr>
          <w:rFonts w:asciiTheme="majorBidi" w:hAnsiTheme="majorBidi" w:cstheme="majorBidi"/>
          <w:sz w:val="26"/>
          <w:szCs w:val="26"/>
        </w:rPr>
        <w:t>256</w:t>
      </w:r>
      <w:r w:rsidR="00D37C0E" w:rsidRPr="009C17B7">
        <w:rPr>
          <w:rFonts w:asciiTheme="majorBidi" w:hAnsiTheme="majorBidi" w:cstheme="majorBidi"/>
          <w:sz w:val="26"/>
          <w:szCs w:val="26"/>
          <w:cs/>
        </w:rPr>
        <w:t>2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bookmarkEnd w:id="6"/>
    <w:p w14:paraId="66F4A242" w14:textId="77777777" w:rsidR="00382F61" w:rsidRPr="009C17B7" w:rsidRDefault="00382F6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771"/>
        <w:gridCol w:w="310"/>
        <w:gridCol w:w="631"/>
        <w:gridCol w:w="271"/>
        <w:gridCol w:w="989"/>
        <w:gridCol w:w="272"/>
        <w:gridCol w:w="963"/>
        <w:gridCol w:w="22"/>
        <w:gridCol w:w="224"/>
        <w:gridCol w:w="17"/>
        <w:gridCol w:w="963"/>
        <w:gridCol w:w="241"/>
        <w:gridCol w:w="957"/>
      </w:tblGrid>
      <w:tr w:rsidR="00D37C0E" w:rsidRPr="009C17B7" w14:paraId="5BB974ED" w14:textId="77777777" w:rsidTr="00F5445A">
        <w:trPr>
          <w:trHeight w:val="66"/>
          <w:tblHeader/>
        </w:trPr>
        <w:tc>
          <w:tcPr>
            <w:tcW w:w="1447" w:type="pct"/>
            <w:vMerge w:val="restart"/>
          </w:tcPr>
          <w:p w14:paraId="36654DA2" w14:textId="77777777" w:rsidR="00F5445A" w:rsidRPr="009C17B7" w:rsidRDefault="00F5445A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234691CC" w14:textId="60339844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เงินให้กู้ยืมแก่บุคคลหรือ</w:t>
            </w:r>
          </w:p>
          <w:p w14:paraId="65540025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17" w:type="pct"/>
            <w:gridSpan w:val="3"/>
          </w:tcPr>
          <w:p w14:paraId="62967EC1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5" w:type="pct"/>
          </w:tcPr>
          <w:p w14:paraId="4289A0DC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pct"/>
            <w:gridSpan w:val="4"/>
          </w:tcPr>
          <w:p w14:paraId="34ECDD3B" w14:textId="4E74A980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7DEFFAF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58" w:type="pct"/>
            <w:gridSpan w:val="3"/>
          </w:tcPr>
          <w:p w14:paraId="7A7AFFEF" w14:textId="07841D34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37C0E" w:rsidRPr="009C17B7" w14:paraId="16D2A1C6" w14:textId="77777777" w:rsidTr="00F5445A">
        <w:trPr>
          <w:trHeight w:val="66"/>
          <w:tblHeader/>
        </w:trPr>
        <w:tc>
          <w:tcPr>
            <w:tcW w:w="1447" w:type="pct"/>
            <w:vMerge/>
          </w:tcPr>
          <w:p w14:paraId="74C780BC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7" w:type="pct"/>
            <w:gridSpan w:val="3"/>
          </w:tcPr>
          <w:p w14:paraId="24A2A7EE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F112437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1FA701C9" w14:textId="11B4982F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46" w:type="pct"/>
          </w:tcPr>
          <w:p w14:paraId="64FC518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  <w:gridSpan w:val="2"/>
          </w:tcPr>
          <w:p w14:paraId="3ECFF218" w14:textId="01B65A36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14:paraId="4A8764F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47389D23" w14:textId="24C6A5C2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29" w:type="pct"/>
          </w:tcPr>
          <w:p w14:paraId="61F11FE7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7A61D91A" w14:textId="543B6892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37C0E" w:rsidRPr="009C17B7" w14:paraId="031D683F" w14:textId="77777777" w:rsidTr="00F5445A">
        <w:trPr>
          <w:trHeight w:val="66"/>
          <w:tblHeader/>
        </w:trPr>
        <w:tc>
          <w:tcPr>
            <w:tcW w:w="1447" w:type="pct"/>
            <w:vMerge/>
          </w:tcPr>
          <w:p w14:paraId="2994EEFD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3" w:type="pct"/>
          </w:tcPr>
          <w:p w14:paraId="51A13361" w14:textId="38CE55A1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66" w:type="pct"/>
          </w:tcPr>
          <w:p w14:paraId="303CF76A" w14:textId="77777777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2DEC7BEB" w14:textId="4E2C79C6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45" w:type="pct"/>
          </w:tcPr>
          <w:p w14:paraId="645ABB1D" w14:textId="77777777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07C93216" w14:textId="4763E02F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46" w:type="pct"/>
          </w:tcPr>
          <w:p w14:paraId="4C9334B5" w14:textId="77777777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8" w:type="pct"/>
            <w:gridSpan w:val="2"/>
          </w:tcPr>
          <w:p w14:paraId="4659DEDE" w14:textId="51BE77A4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  <w:tc>
          <w:tcPr>
            <w:tcW w:w="129" w:type="pct"/>
            <w:gridSpan w:val="2"/>
          </w:tcPr>
          <w:p w14:paraId="00C7BFB2" w14:textId="77777777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0A11C95D" w14:textId="1C7A94D6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2563</w:t>
            </w:r>
          </w:p>
        </w:tc>
        <w:tc>
          <w:tcPr>
            <w:tcW w:w="129" w:type="pct"/>
          </w:tcPr>
          <w:p w14:paraId="6766A304" w14:textId="77777777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6788B890" w14:textId="6A8E532E" w:rsidR="00D37C0E" w:rsidRPr="009C17B7" w:rsidRDefault="00D37C0E" w:rsidP="00F5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2562</w:t>
            </w:r>
          </w:p>
        </w:tc>
      </w:tr>
      <w:tr w:rsidR="00D37C0E" w:rsidRPr="009C17B7" w14:paraId="40B431B7" w14:textId="77777777" w:rsidTr="00544D32">
        <w:trPr>
          <w:trHeight w:val="407"/>
          <w:tblHeader/>
        </w:trPr>
        <w:tc>
          <w:tcPr>
            <w:tcW w:w="1447" w:type="pct"/>
          </w:tcPr>
          <w:p w14:paraId="1A34FD0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7" w:type="pct"/>
            <w:gridSpan w:val="3"/>
          </w:tcPr>
          <w:p w14:paraId="7DDAA0BF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5" w:type="pct"/>
          </w:tcPr>
          <w:p w14:paraId="4755B5A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1" w:type="pct"/>
            <w:gridSpan w:val="9"/>
          </w:tcPr>
          <w:p w14:paraId="3E2586E1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37C0E" w:rsidRPr="009C17B7" w14:paraId="1B9D2755" w14:textId="77777777" w:rsidTr="00544D32">
        <w:trPr>
          <w:trHeight w:val="423"/>
        </w:trPr>
        <w:tc>
          <w:tcPr>
            <w:tcW w:w="1447" w:type="pct"/>
          </w:tcPr>
          <w:p w14:paraId="5BE41A5D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17" w:type="pct"/>
            <w:gridSpan w:val="3"/>
          </w:tcPr>
          <w:p w14:paraId="58D4364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603423F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1" w:type="pct"/>
            <w:gridSpan w:val="9"/>
          </w:tcPr>
          <w:p w14:paraId="4B551F4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37C0E" w:rsidRPr="009C17B7" w14:paraId="2806B3C1" w14:textId="77777777" w:rsidTr="00F5445A">
        <w:trPr>
          <w:trHeight w:val="66"/>
        </w:trPr>
        <w:tc>
          <w:tcPr>
            <w:tcW w:w="1447" w:type="pct"/>
          </w:tcPr>
          <w:p w14:paraId="76FAA11F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80419C7" w14:textId="291F98C3" w:rsidR="00D37C0E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1.00-1.15</w:t>
            </w:r>
          </w:p>
        </w:tc>
        <w:tc>
          <w:tcPr>
            <w:tcW w:w="166" w:type="pct"/>
          </w:tcPr>
          <w:p w14:paraId="205D8FF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40695BDD" w14:textId="3C342BF5" w:rsidR="00D37C0E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" w:type="pct"/>
          </w:tcPr>
          <w:p w14:paraId="24F5F24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0A5D0C41" w14:textId="40CDA748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EABC765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0F0D46D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0B641F3F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1B0F65A4" w14:textId="38873BE8" w:rsidR="00D37C0E" w:rsidRPr="009C17B7" w:rsidRDefault="007F12C3" w:rsidP="00C9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129" w:type="pct"/>
          </w:tcPr>
          <w:p w14:paraId="38BB0F6F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7B4BDA68" w14:textId="0EB82826" w:rsidR="00D37C0E" w:rsidRPr="009C17B7" w:rsidRDefault="00D37C0E" w:rsidP="00706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D37C0E" w:rsidRPr="009C17B7" w14:paraId="5AC2087F" w14:textId="77777777" w:rsidTr="00047E0B">
        <w:trPr>
          <w:trHeight w:val="423"/>
        </w:trPr>
        <w:tc>
          <w:tcPr>
            <w:tcW w:w="2364" w:type="pct"/>
            <w:gridSpan w:val="4"/>
          </w:tcPr>
          <w:p w14:paraId="242AC337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ดอกเบี้ยค้างรับจากบุคคลหรือ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กิจการที่เกี่ยวข้องกัน</w:t>
            </w:r>
          </w:p>
        </w:tc>
        <w:tc>
          <w:tcPr>
            <w:tcW w:w="145" w:type="pct"/>
          </w:tcPr>
          <w:p w14:paraId="178FCF21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0309D6A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2B7D220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7A8E6FE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pct"/>
            <w:gridSpan w:val="2"/>
          </w:tcPr>
          <w:p w14:paraId="4569001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6834305D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353055B9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1A55704D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7C0E" w:rsidRPr="009C17B7" w14:paraId="5C946ED9" w14:textId="77777777" w:rsidTr="00F5445A">
        <w:trPr>
          <w:trHeight w:val="66"/>
        </w:trPr>
        <w:tc>
          <w:tcPr>
            <w:tcW w:w="1447" w:type="pct"/>
          </w:tcPr>
          <w:p w14:paraId="60CCD7C3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2D7E35B3" w14:textId="37120E52" w:rsidR="00D37C0E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="00D37C0E" w:rsidRPr="009C17B7">
              <w:rPr>
                <w:rFonts w:asciiTheme="majorBidi" w:hAnsiTheme="majorBidi" w:cstheme="majorBidi"/>
                <w:sz w:val="26"/>
                <w:szCs w:val="26"/>
              </w:rPr>
              <w:t>-7.00</w:t>
            </w:r>
          </w:p>
        </w:tc>
        <w:tc>
          <w:tcPr>
            <w:tcW w:w="166" w:type="pct"/>
          </w:tcPr>
          <w:p w14:paraId="5DDED00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47E022C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5" w:type="pct"/>
          </w:tcPr>
          <w:p w14:paraId="7CA395B1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2AB2A03D" w14:textId="2C974BED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21B9FE3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75AEE81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767CB93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DAFBB4" w14:textId="269640BC" w:rsidR="00D37C0E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225,624</w:t>
            </w:r>
          </w:p>
        </w:tc>
        <w:tc>
          <w:tcPr>
            <w:tcW w:w="129" w:type="pct"/>
          </w:tcPr>
          <w:p w14:paraId="50F6F83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2D9C3470" w14:textId="502B1559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144,127</w:t>
            </w:r>
          </w:p>
        </w:tc>
      </w:tr>
      <w:tr w:rsidR="00D37C0E" w:rsidRPr="009C17B7" w14:paraId="64D3D9C3" w14:textId="77777777" w:rsidTr="00F5445A">
        <w:trPr>
          <w:trHeight w:val="56"/>
        </w:trPr>
        <w:tc>
          <w:tcPr>
            <w:tcW w:w="2509" w:type="pct"/>
            <w:gridSpan w:val="5"/>
          </w:tcPr>
          <w:p w14:paraId="456D6395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รวมเงินให้กู้ยืมระยะสั้นแก่</w:t>
            </w:r>
          </w:p>
          <w:p w14:paraId="1092226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3" w:right="-131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</w:tcPr>
          <w:p w14:paraId="2EF06CE1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58C9B50" w14:textId="052D1E4F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7E2F0D8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single" w:sz="4" w:space="0" w:color="auto"/>
            </w:tcBorders>
          </w:tcPr>
          <w:p w14:paraId="6E27AA9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2C96BD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043B7F2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5526C" w14:textId="77777777" w:rsidR="007F12C3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98A1020" w14:textId="3986EC55" w:rsidR="00D37C0E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445,624</w:t>
            </w:r>
          </w:p>
        </w:tc>
        <w:tc>
          <w:tcPr>
            <w:tcW w:w="129" w:type="pct"/>
          </w:tcPr>
          <w:p w14:paraId="4099905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14:paraId="5E43BD9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7CDFF9B" w14:textId="40C04D09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144,127</w:t>
            </w:r>
          </w:p>
        </w:tc>
      </w:tr>
      <w:tr w:rsidR="00D37C0E" w:rsidRPr="009C17B7" w14:paraId="7450BFC2" w14:textId="77777777" w:rsidTr="00F5445A">
        <w:trPr>
          <w:trHeight w:val="56"/>
        </w:trPr>
        <w:tc>
          <w:tcPr>
            <w:tcW w:w="2509" w:type="pct"/>
            <w:gridSpan w:val="5"/>
          </w:tcPr>
          <w:p w14:paraId="2E5602B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34B3813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</w:tcPr>
          <w:p w14:paraId="65703D05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1DE1CB3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7A3D29F5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77F925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141D001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379899C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37C0E" w:rsidRPr="009C17B7" w14:paraId="4DFEE3DA" w14:textId="77777777" w:rsidTr="00F5445A">
        <w:trPr>
          <w:trHeight w:val="66"/>
        </w:trPr>
        <w:tc>
          <w:tcPr>
            <w:tcW w:w="1447" w:type="pct"/>
          </w:tcPr>
          <w:p w14:paraId="58D96C76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413" w:type="pct"/>
          </w:tcPr>
          <w:p w14:paraId="2822D5C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" w:type="pct"/>
          </w:tcPr>
          <w:p w14:paraId="5B7087F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071BEF1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55AEE95D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</w:tcPr>
          <w:p w14:paraId="323B8999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311A933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</w:tcPr>
          <w:p w14:paraId="638F712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" w:type="pct"/>
            <w:gridSpan w:val="2"/>
          </w:tcPr>
          <w:p w14:paraId="10F42DB9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028ADC2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" w:type="pct"/>
          </w:tcPr>
          <w:p w14:paraId="242CF57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</w:tcPr>
          <w:p w14:paraId="6BD10D7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7C0E" w:rsidRPr="009C17B7" w14:paraId="4B28C3E5" w14:textId="77777777" w:rsidTr="00F5445A">
        <w:trPr>
          <w:trHeight w:val="66"/>
        </w:trPr>
        <w:tc>
          <w:tcPr>
            <w:tcW w:w="1447" w:type="pct"/>
          </w:tcPr>
          <w:p w14:paraId="4677F6A4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13" w:type="pct"/>
          </w:tcPr>
          <w:p w14:paraId="033DC042" w14:textId="4ABC2DDD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66" w:type="pct"/>
          </w:tcPr>
          <w:p w14:paraId="73054CCF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8" w:type="pct"/>
          </w:tcPr>
          <w:p w14:paraId="2D60A12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7.00</w:t>
            </w:r>
          </w:p>
        </w:tc>
        <w:tc>
          <w:tcPr>
            <w:tcW w:w="145" w:type="pct"/>
          </w:tcPr>
          <w:p w14:paraId="6F14358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5576C3D" w14:textId="4FEDE092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35E0507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97C3CF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2E3B0DF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2C479" w14:textId="51EDC69E" w:rsidR="00D37C0E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5,033,921</w:t>
            </w:r>
          </w:p>
        </w:tc>
        <w:tc>
          <w:tcPr>
            <w:tcW w:w="129" w:type="pct"/>
          </w:tcPr>
          <w:p w14:paraId="5B881B57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F8DBA17" w14:textId="2C83EED3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4,646,075</w:t>
            </w:r>
          </w:p>
        </w:tc>
      </w:tr>
      <w:tr w:rsidR="00D37C0E" w:rsidRPr="009C17B7" w14:paraId="02BC0A8B" w14:textId="77777777" w:rsidTr="00047E0B">
        <w:trPr>
          <w:trHeight w:val="407"/>
        </w:trPr>
        <w:tc>
          <w:tcPr>
            <w:tcW w:w="2509" w:type="pct"/>
            <w:gridSpan w:val="5"/>
          </w:tcPr>
          <w:p w14:paraId="75F0033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รวมเงินให้กู้ยืมระยะยาวแก่บุคคล</w:t>
            </w:r>
          </w:p>
          <w:p w14:paraId="13B8BC8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3" w:right="-65" w:hanging="1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หรือ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7EF6E88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6D648BD" w14:textId="1B64A411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45B178E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165" w:right="-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4478855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E9F6C3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250824A6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51AAA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472A888" w14:textId="0ECFA35C" w:rsidR="007F12C3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5,033,921</w:t>
            </w:r>
          </w:p>
        </w:tc>
        <w:tc>
          <w:tcPr>
            <w:tcW w:w="129" w:type="pct"/>
          </w:tcPr>
          <w:p w14:paraId="7DB83408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14:paraId="1EB113D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A51E49D" w14:textId="4A04E1E8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4,646,075</w:t>
            </w:r>
          </w:p>
        </w:tc>
      </w:tr>
      <w:tr w:rsidR="00D37C0E" w:rsidRPr="009C17B7" w14:paraId="41D6D7F0" w14:textId="77777777" w:rsidTr="00047E0B">
        <w:trPr>
          <w:trHeight w:val="423"/>
        </w:trPr>
        <w:tc>
          <w:tcPr>
            <w:tcW w:w="2509" w:type="pct"/>
            <w:gridSpan w:val="5"/>
          </w:tcPr>
          <w:p w14:paraId="02ED301F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รวมเงินให้กู้ยืมและดอกเบี้ยค้างรับ</w:t>
            </w:r>
          </w:p>
          <w:p w14:paraId="605BBC86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แก่บุคคลหรือกิจการที่เกี่ยวข้องกัน</w:t>
            </w: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1B396D91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3B89063" w14:textId="61447B42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5A87CA14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2660503C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7F2E80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1CBB893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873"/>
              </w:tabs>
              <w:spacing w:after="0"/>
              <w:ind w:left="-126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FBF27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18CD44E" w14:textId="22B7AF26" w:rsidR="007F12C3" w:rsidRPr="009C17B7" w:rsidRDefault="007F12C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5,479,545</w:t>
            </w:r>
          </w:p>
        </w:tc>
        <w:tc>
          <w:tcPr>
            <w:tcW w:w="129" w:type="pct"/>
          </w:tcPr>
          <w:p w14:paraId="72B9AAC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873"/>
              </w:tabs>
              <w:spacing w:after="0"/>
              <w:ind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</w:tcPr>
          <w:p w14:paraId="57DA349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9216970" w14:textId="69B7E932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4,790,202</w:t>
            </w:r>
          </w:p>
        </w:tc>
      </w:tr>
    </w:tbl>
    <w:p w14:paraId="17FDD9E3" w14:textId="77777777" w:rsidR="002E6DAB" w:rsidRPr="009C17B7" w:rsidRDefault="002E6DAB" w:rsidP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bookmarkStart w:id="7" w:name="_Hlk21522437"/>
    </w:p>
    <w:p w14:paraId="6FBB76EC" w14:textId="7109DBCF" w:rsidR="00AD177E" w:rsidRPr="009C17B7" w:rsidRDefault="00AD177E" w:rsidP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  <w:r w:rsidRPr="009C17B7">
        <w:rPr>
          <w:rFonts w:asciiTheme="majorBidi" w:hAnsiTheme="majorBidi" w:cstheme="majorBidi"/>
          <w:spacing w:val="-6"/>
          <w:sz w:val="26"/>
          <w:szCs w:val="26"/>
          <w:cs/>
        </w:rPr>
        <w:t>รายการเคลื่อนไหวของเงินให้กู้ยืม</w:t>
      </w:r>
      <w:r w:rsidR="007236D5" w:rsidRPr="009C17B7">
        <w:rPr>
          <w:rFonts w:asciiTheme="majorBidi" w:hAnsiTheme="majorBidi" w:cstheme="majorBidi"/>
          <w:spacing w:val="-6"/>
          <w:sz w:val="26"/>
          <w:szCs w:val="26"/>
          <w:cs/>
        </w:rPr>
        <w:t>และดอกเบี้ยค้างรับ</w:t>
      </w:r>
      <w:r w:rsidRPr="009C17B7">
        <w:rPr>
          <w:rFonts w:asciiTheme="majorBidi" w:hAnsiTheme="majorBidi" w:cstheme="majorBidi"/>
          <w:spacing w:val="-6"/>
          <w:sz w:val="26"/>
          <w:szCs w:val="26"/>
          <w:cs/>
        </w:rPr>
        <w:t>แก่บุคคลหรือกิจการที่เกี่ยวข้องกันสำหรับ</w:t>
      </w:r>
      <w:r w:rsidR="00AD6C0C" w:rsidRPr="009C17B7">
        <w:rPr>
          <w:rFonts w:asciiTheme="majorBidi" w:hAnsiTheme="majorBidi" w:cstheme="majorBidi"/>
          <w:spacing w:val="-6"/>
          <w:sz w:val="26"/>
          <w:szCs w:val="26"/>
          <w:cs/>
        </w:rPr>
        <w:t>งวด</w:t>
      </w:r>
      <w:r w:rsidR="00D37C0E" w:rsidRPr="009C17B7">
        <w:rPr>
          <w:rFonts w:asciiTheme="majorBidi" w:hAnsiTheme="majorBidi" w:cstheme="majorBidi"/>
          <w:spacing w:val="-6"/>
          <w:sz w:val="26"/>
          <w:szCs w:val="26"/>
          <w:cs/>
        </w:rPr>
        <w:t>สาม</w:t>
      </w:r>
      <w:r w:rsidR="00E90110" w:rsidRPr="009C17B7">
        <w:rPr>
          <w:rFonts w:asciiTheme="majorBidi" w:hAnsiTheme="majorBidi" w:cstheme="majorBidi"/>
          <w:spacing w:val="-6"/>
          <w:sz w:val="26"/>
          <w:szCs w:val="26"/>
          <w:cs/>
        </w:rPr>
        <w:t>เดือน</w:t>
      </w:r>
      <w:r w:rsidRPr="009C17B7">
        <w:rPr>
          <w:rFonts w:asciiTheme="majorBidi" w:hAnsiTheme="majorBidi" w:cstheme="majorBidi"/>
          <w:spacing w:val="-6"/>
          <w:sz w:val="26"/>
          <w:szCs w:val="26"/>
          <w:cs/>
        </w:rPr>
        <w:t xml:space="preserve">สิ้นสุดวันที่ </w:t>
      </w:r>
      <w:r w:rsidR="00E90110" w:rsidRPr="009C17B7">
        <w:rPr>
          <w:rFonts w:asciiTheme="majorBidi" w:hAnsiTheme="majorBidi" w:cstheme="majorBidi"/>
          <w:spacing w:val="-6"/>
          <w:sz w:val="26"/>
          <w:szCs w:val="26"/>
          <w:cs/>
        </w:rPr>
        <w:t>3</w:t>
      </w:r>
      <w:r w:rsidR="00D37C0E" w:rsidRPr="009C17B7">
        <w:rPr>
          <w:rFonts w:asciiTheme="majorBidi" w:hAnsiTheme="majorBidi" w:cstheme="majorBidi"/>
          <w:spacing w:val="-6"/>
          <w:sz w:val="26"/>
          <w:szCs w:val="26"/>
          <w:cs/>
        </w:rPr>
        <w:t>1 มีนาคม</w:t>
      </w:r>
      <w:r w:rsidRPr="009C17B7">
        <w:rPr>
          <w:rFonts w:asciiTheme="majorBidi" w:hAnsiTheme="majorBidi" w:cstheme="majorBidi"/>
          <w:spacing w:val="-6"/>
          <w:sz w:val="26"/>
          <w:szCs w:val="26"/>
          <w:cs/>
        </w:rPr>
        <w:t xml:space="preserve"> มีดังนี้</w:t>
      </w:r>
    </w:p>
    <w:p w14:paraId="22428F4F" w14:textId="77777777" w:rsidR="002E6DAB" w:rsidRPr="009C17B7" w:rsidRDefault="002E6DAB" w:rsidP="002E6D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Theme="majorBidi" w:hAnsiTheme="majorBidi" w:cstheme="majorBidi"/>
          <w:spacing w:val="-6"/>
          <w:sz w:val="26"/>
          <w:szCs w:val="26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97"/>
        <w:gridCol w:w="1143"/>
        <w:gridCol w:w="252"/>
        <w:gridCol w:w="1143"/>
        <w:gridCol w:w="270"/>
        <w:gridCol w:w="1080"/>
        <w:gridCol w:w="288"/>
        <w:gridCol w:w="1287"/>
      </w:tblGrid>
      <w:tr w:rsidR="00183CE5" w:rsidRPr="009C17B7" w14:paraId="31275057" w14:textId="77777777" w:rsidTr="00C96C84">
        <w:trPr>
          <w:cantSplit/>
          <w:trHeight w:val="66"/>
          <w:tblHeader/>
        </w:trPr>
        <w:tc>
          <w:tcPr>
            <w:tcW w:w="3897" w:type="dxa"/>
          </w:tcPr>
          <w:bookmarkEnd w:id="7"/>
          <w:p w14:paraId="55BA01C3" w14:textId="2C42F41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 w:rsidR="00D37C0E"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สาม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</w:p>
        </w:tc>
        <w:tc>
          <w:tcPr>
            <w:tcW w:w="2538" w:type="dxa"/>
            <w:gridSpan w:val="3"/>
          </w:tcPr>
          <w:p w14:paraId="5BE283C2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BE5953A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655" w:type="dxa"/>
            <w:gridSpan w:val="3"/>
          </w:tcPr>
          <w:p w14:paraId="519A8D30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37C0E" w:rsidRPr="009C17B7" w14:paraId="7F5D6BE2" w14:textId="77777777" w:rsidTr="00C96C84">
        <w:trPr>
          <w:cantSplit/>
          <w:trHeight w:val="66"/>
          <w:tblHeader/>
        </w:trPr>
        <w:tc>
          <w:tcPr>
            <w:tcW w:w="3897" w:type="dxa"/>
          </w:tcPr>
          <w:p w14:paraId="4C41F4A5" w14:textId="67E35C62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4" w:hanging="194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31 มีนาคม</w:t>
            </w:r>
          </w:p>
        </w:tc>
        <w:tc>
          <w:tcPr>
            <w:tcW w:w="1143" w:type="dxa"/>
          </w:tcPr>
          <w:p w14:paraId="19532C05" w14:textId="1E535A2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52" w:type="dxa"/>
          </w:tcPr>
          <w:p w14:paraId="26CC79A2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0D631013" w14:textId="31142CDB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70" w:type="dxa"/>
          </w:tcPr>
          <w:p w14:paraId="2C6C62AC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5123C0C" w14:textId="0B58C7F4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88" w:type="dxa"/>
          </w:tcPr>
          <w:p w14:paraId="379670DA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</w:tcPr>
          <w:p w14:paraId="21742287" w14:textId="39B9978B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9C17B7" w14:paraId="4A002DA5" w14:textId="77777777" w:rsidTr="00C96C84">
        <w:trPr>
          <w:cantSplit/>
          <w:tblHeader/>
        </w:trPr>
        <w:tc>
          <w:tcPr>
            <w:tcW w:w="3897" w:type="dxa"/>
          </w:tcPr>
          <w:p w14:paraId="3E00AAF2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5463" w:type="dxa"/>
            <w:gridSpan w:val="7"/>
          </w:tcPr>
          <w:p w14:paraId="3AAAEAD8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9C17B7" w14:paraId="1A64B8E9" w14:textId="77777777" w:rsidTr="00C96C84">
        <w:trPr>
          <w:cantSplit/>
        </w:trPr>
        <w:tc>
          <w:tcPr>
            <w:tcW w:w="3897" w:type="dxa"/>
          </w:tcPr>
          <w:p w14:paraId="03E3F03B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3" w:type="dxa"/>
          </w:tcPr>
          <w:p w14:paraId="5A83C061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2" w:type="dxa"/>
          </w:tcPr>
          <w:p w14:paraId="0B7824E1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1B2B84D6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</w:tcPr>
          <w:p w14:paraId="6F93C8F3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3910FDC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8" w:type="dxa"/>
          </w:tcPr>
          <w:p w14:paraId="3F1A2EE2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</w:tcPr>
          <w:p w14:paraId="6A856446" w14:textId="77777777" w:rsidR="00FF6DE3" w:rsidRPr="009C17B7" w:rsidRDefault="00FF6DE3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21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37C0E" w:rsidRPr="009C17B7" w14:paraId="01F162E6" w14:textId="77777777" w:rsidTr="00C96C84">
        <w:trPr>
          <w:cantSplit/>
        </w:trPr>
        <w:tc>
          <w:tcPr>
            <w:tcW w:w="3897" w:type="dxa"/>
          </w:tcPr>
          <w:p w14:paraId="25167034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143" w:type="dxa"/>
          </w:tcPr>
          <w:p w14:paraId="68DB3F26" w14:textId="663D2CD5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3E1280DA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66E6022F" w14:textId="6384AE3B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EEC0DC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2696E19" w14:textId="252C12D4" w:rsidR="00D37C0E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eastAsia="Arial Unicode MS" w:hAnsiTheme="majorBidi" w:cstheme="majorBidi"/>
                <w:sz w:val="26"/>
                <w:szCs w:val="26"/>
              </w:rPr>
              <w:t>4,790,202</w:t>
            </w:r>
          </w:p>
        </w:tc>
        <w:tc>
          <w:tcPr>
            <w:tcW w:w="288" w:type="dxa"/>
          </w:tcPr>
          <w:p w14:paraId="21B17513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</w:tcPr>
          <w:p w14:paraId="2FE51207" w14:textId="466BB625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5,517,775</w:t>
            </w:r>
          </w:p>
        </w:tc>
      </w:tr>
      <w:tr w:rsidR="00D37C0E" w:rsidRPr="009C17B7" w14:paraId="4ECBEE3E" w14:textId="77777777" w:rsidTr="00C96C84">
        <w:trPr>
          <w:cantSplit/>
        </w:trPr>
        <w:tc>
          <w:tcPr>
            <w:tcW w:w="3897" w:type="dxa"/>
          </w:tcPr>
          <w:p w14:paraId="246BC88E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55F9AF80" w14:textId="45669652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66CEB004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22438696" w14:textId="521E9688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8EE902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C8DB443" w14:textId="5D12F49B" w:rsidR="00D37C0E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eastAsia="Arial Unicode MS" w:hAnsiTheme="majorBidi" w:cstheme="majorBidi"/>
                <w:sz w:val="26"/>
                <w:szCs w:val="26"/>
              </w:rPr>
              <w:t>292,894</w:t>
            </w:r>
          </w:p>
        </w:tc>
        <w:tc>
          <w:tcPr>
            <w:tcW w:w="288" w:type="dxa"/>
          </w:tcPr>
          <w:p w14:paraId="13495392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</w:tcPr>
          <w:p w14:paraId="7F17CACC" w14:textId="4A21162E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528,320</w:t>
            </w:r>
          </w:p>
        </w:tc>
      </w:tr>
      <w:tr w:rsidR="002978B6" w:rsidRPr="009C17B7" w14:paraId="74EA1058" w14:textId="77777777" w:rsidTr="00C96C84">
        <w:trPr>
          <w:cantSplit/>
        </w:trPr>
        <w:tc>
          <w:tcPr>
            <w:tcW w:w="3897" w:type="dxa"/>
          </w:tcPr>
          <w:p w14:paraId="5360D598" w14:textId="4CFF7725" w:rsidR="002978B6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43" w:type="dxa"/>
          </w:tcPr>
          <w:p w14:paraId="44EEF88B" w14:textId="56C69667" w:rsidR="002978B6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1EC1BB8C" w14:textId="77777777" w:rsidR="002978B6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</w:tcPr>
          <w:p w14:paraId="0944B58A" w14:textId="1B84D4E6" w:rsidR="002978B6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BF53425" w14:textId="77777777" w:rsidR="002978B6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8DE2E14" w14:textId="63C6A576" w:rsidR="002978B6" w:rsidRPr="009C17B7" w:rsidRDefault="002978B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-3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eastAsia="Arial Unicode MS" w:hAnsiTheme="majorBidi" w:cstheme="majorBidi"/>
                <w:sz w:val="26"/>
                <w:szCs w:val="26"/>
              </w:rPr>
              <w:t>(5,331)</w:t>
            </w:r>
          </w:p>
        </w:tc>
        <w:tc>
          <w:tcPr>
            <w:tcW w:w="288" w:type="dxa"/>
          </w:tcPr>
          <w:p w14:paraId="7E9AAFC5" w14:textId="77777777" w:rsidR="002978B6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</w:tcPr>
          <w:p w14:paraId="0F56182C" w14:textId="51E8291C" w:rsidR="002978B6" w:rsidRPr="009C17B7" w:rsidRDefault="002978B6" w:rsidP="00C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7C0E" w:rsidRPr="009C17B7" w14:paraId="69803582" w14:textId="77777777" w:rsidTr="00C96C84">
        <w:trPr>
          <w:cantSplit/>
        </w:trPr>
        <w:tc>
          <w:tcPr>
            <w:tcW w:w="3897" w:type="dxa"/>
          </w:tcPr>
          <w:p w14:paraId="007F9D5D" w14:textId="4B1B9069" w:rsidR="00D37C0E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  <w:r w:rsidR="00C90E3C"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D37C0E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="00C90E3C"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37C0E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AC4AE49" w14:textId="35E08114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265EF486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23D77AFE" w14:textId="138592C3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963299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91FE6A2" w14:textId="5AA93B23" w:rsidR="00D37C0E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right="-120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  <w:t>401,780</w:t>
            </w:r>
          </w:p>
        </w:tc>
        <w:tc>
          <w:tcPr>
            <w:tcW w:w="288" w:type="dxa"/>
          </w:tcPr>
          <w:p w14:paraId="67DFA087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091E466B" w14:textId="7183FDE2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(106,387)</w:t>
            </w:r>
          </w:p>
        </w:tc>
      </w:tr>
      <w:tr w:rsidR="00D37C0E" w:rsidRPr="009C17B7" w14:paraId="08CEAD7C" w14:textId="77777777" w:rsidTr="00C96C84">
        <w:trPr>
          <w:cantSplit/>
          <w:trHeight w:val="112"/>
        </w:trPr>
        <w:tc>
          <w:tcPr>
            <w:tcW w:w="3897" w:type="dxa"/>
          </w:tcPr>
          <w:p w14:paraId="7691B6BB" w14:textId="4E63FF1B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 31 มีนาคม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F1C2376" w14:textId="62B0BC34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058945B4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43CA14" w14:textId="3FCC0DDF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9AC4A3E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8F26F" w14:textId="142140A1" w:rsidR="00D37C0E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  <w:t>5,479,545</w:t>
            </w:r>
          </w:p>
        </w:tc>
        <w:tc>
          <w:tcPr>
            <w:tcW w:w="288" w:type="dxa"/>
          </w:tcPr>
          <w:p w14:paraId="396951DC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18762DFB" w14:textId="43672523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5,939,708</w:t>
            </w:r>
          </w:p>
        </w:tc>
      </w:tr>
    </w:tbl>
    <w:p w14:paraId="7BE22378" w14:textId="77777777" w:rsidR="00FF6DE3" w:rsidRPr="009C17B7" w:rsidRDefault="00FF6DE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p w14:paraId="2D779FFE" w14:textId="77777777" w:rsidR="00FF6DE3" w:rsidRPr="009C17B7" w:rsidRDefault="00FF6DE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60"/>
        <w:gridCol w:w="1129"/>
        <w:gridCol w:w="274"/>
        <w:gridCol w:w="1099"/>
        <w:gridCol w:w="261"/>
        <w:gridCol w:w="1196"/>
      </w:tblGrid>
      <w:tr w:rsidR="00183CE5" w:rsidRPr="009C17B7" w14:paraId="32DEB259" w14:textId="77777777" w:rsidTr="00F5445A">
        <w:trPr>
          <w:trHeight w:val="66"/>
          <w:tblHeader/>
        </w:trPr>
        <w:tc>
          <w:tcPr>
            <w:tcW w:w="2112" w:type="pct"/>
          </w:tcPr>
          <w:p w14:paraId="61418E3E" w14:textId="77777777" w:rsidR="00804175" w:rsidRPr="009C17B7" w:rsidRDefault="00804175" w:rsidP="00FE3D8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61" w:type="pct"/>
            <w:gridSpan w:val="3"/>
          </w:tcPr>
          <w:p w14:paraId="2AFAB87E" w14:textId="77777777" w:rsidR="00804175" w:rsidRPr="009C17B7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F8476B0" w14:textId="77777777" w:rsidR="00804175" w:rsidRPr="009C17B7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79" w:type="pct"/>
            <w:gridSpan w:val="3"/>
          </w:tcPr>
          <w:p w14:paraId="47CA31A0" w14:textId="77777777" w:rsidR="00804175" w:rsidRPr="009C17B7" w:rsidRDefault="00804175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C0E" w:rsidRPr="009C17B7" w14:paraId="60610B26" w14:textId="77777777" w:rsidTr="00F5445A">
        <w:trPr>
          <w:trHeight w:val="66"/>
          <w:tblHeader/>
        </w:trPr>
        <w:tc>
          <w:tcPr>
            <w:tcW w:w="2112" w:type="pct"/>
          </w:tcPr>
          <w:p w14:paraId="246CD767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12" w:type="pct"/>
          </w:tcPr>
          <w:p w14:paraId="7E904070" w14:textId="1346DF53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40" w:type="pct"/>
          </w:tcPr>
          <w:p w14:paraId="7F050776" w14:textId="77777777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</w:tcPr>
          <w:p w14:paraId="7EFC46F4" w14:textId="0602B1AE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" w:type="pct"/>
          </w:tcPr>
          <w:p w14:paraId="2F3B000B" w14:textId="77777777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057D7426" w14:textId="7D2BDB73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141" w:type="pct"/>
          </w:tcPr>
          <w:p w14:paraId="38DD9A97" w14:textId="77777777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288062F5" w14:textId="320E0BE0" w:rsidR="00D37C0E" w:rsidRPr="00870DB4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20BD8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D37C0E" w:rsidRPr="009C17B7" w14:paraId="4365F340" w14:textId="77777777" w:rsidTr="00F5445A">
        <w:trPr>
          <w:trHeight w:val="66"/>
          <w:tblHeader/>
        </w:trPr>
        <w:tc>
          <w:tcPr>
            <w:tcW w:w="2112" w:type="pct"/>
          </w:tcPr>
          <w:p w14:paraId="05F588D9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12" w:type="pct"/>
          </w:tcPr>
          <w:p w14:paraId="378FB0B8" w14:textId="079E76FD" w:rsidR="00D37C0E" w:rsidRPr="008D2EBA" w:rsidRDefault="00202EB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2563</w:t>
            </w:r>
          </w:p>
        </w:tc>
        <w:tc>
          <w:tcPr>
            <w:tcW w:w="140" w:type="pct"/>
          </w:tcPr>
          <w:p w14:paraId="1E7B4C0D" w14:textId="77777777" w:rsidR="00D37C0E" w:rsidRPr="008D2EBA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</w:tcPr>
          <w:p w14:paraId="7B2153F4" w14:textId="65476F65" w:rsidR="00D37C0E" w:rsidRPr="008D2EBA" w:rsidRDefault="00202EB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8" w:type="pct"/>
          </w:tcPr>
          <w:p w14:paraId="489EB18C" w14:textId="77777777" w:rsidR="00D37C0E" w:rsidRPr="008D2EBA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0B0E3615" w14:textId="00896B55" w:rsidR="00D37C0E" w:rsidRPr="008D2EBA" w:rsidRDefault="00202EB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41" w:type="pct"/>
          </w:tcPr>
          <w:p w14:paraId="3B3D7E86" w14:textId="77777777" w:rsidR="00D37C0E" w:rsidRPr="008D2EBA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412BABAD" w14:textId="32E75619" w:rsidR="00D37C0E" w:rsidRPr="008D2EBA" w:rsidRDefault="00202EB3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6342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183CE5" w:rsidRPr="009C17B7" w14:paraId="27A0ECBD" w14:textId="77777777" w:rsidTr="00382F61">
        <w:trPr>
          <w:trHeight w:val="397"/>
          <w:tblHeader/>
        </w:trPr>
        <w:tc>
          <w:tcPr>
            <w:tcW w:w="2112" w:type="pct"/>
          </w:tcPr>
          <w:p w14:paraId="3931AB34" w14:textId="77777777" w:rsidR="00A12437" w:rsidRPr="009C17B7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8" w:type="pct"/>
            <w:gridSpan w:val="7"/>
          </w:tcPr>
          <w:p w14:paraId="4181B246" w14:textId="77777777" w:rsidR="00A12437" w:rsidRPr="009C17B7" w:rsidRDefault="00A12437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9C17B7" w14:paraId="25815264" w14:textId="77777777" w:rsidTr="00F5445A">
        <w:trPr>
          <w:trHeight w:val="66"/>
          <w:tblHeader/>
        </w:trPr>
        <w:tc>
          <w:tcPr>
            <w:tcW w:w="2112" w:type="pct"/>
          </w:tcPr>
          <w:p w14:paraId="63A6E92C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2888" w:type="pct"/>
            <w:gridSpan w:val="7"/>
          </w:tcPr>
          <w:p w14:paraId="154C2703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37C0E" w:rsidRPr="009C17B7" w14:paraId="481E09B5" w14:textId="77777777" w:rsidTr="00F5445A">
        <w:trPr>
          <w:trHeight w:val="66"/>
        </w:trPr>
        <w:tc>
          <w:tcPr>
            <w:tcW w:w="2112" w:type="pct"/>
          </w:tcPr>
          <w:p w14:paraId="6D4297EC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2ECB3185" w14:textId="5AB91ADB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" w:type="pct"/>
          </w:tcPr>
          <w:p w14:paraId="44378DAA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</w:tcPr>
          <w:p w14:paraId="22427E23" w14:textId="33ACB656" w:rsidR="00D37C0E" w:rsidRPr="009C17B7" w:rsidRDefault="00D37C0E" w:rsidP="00676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6BEDD436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1DF3111B" w14:textId="5936F55D" w:rsidR="00D37C0E" w:rsidRPr="009C17B7" w:rsidRDefault="002978B6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60,375</w:t>
            </w:r>
          </w:p>
        </w:tc>
        <w:tc>
          <w:tcPr>
            <w:tcW w:w="141" w:type="pct"/>
          </w:tcPr>
          <w:p w14:paraId="10E40B75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17984865" w14:textId="2F31207A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65,169</w:t>
            </w:r>
          </w:p>
        </w:tc>
      </w:tr>
      <w:tr w:rsidR="00D37C0E" w:rsidRPr="009C17B7" w:rsidDel="004C3E0C" w14:paraId="6504B8A0" w14:textId="77777777" w:rsidTr="00F5445A">
        <w:tblPrEx>
          <w:tblCellMar>
            <w:left w:w="79" w:type="dxa"/>
            <w:right w:w="79" w:type="dxa"/>
          </w:tblCellMar>
        </w:tblPrEx>
        <w:trPr>
          <w:cantSplit/>
          <w:trHeight w:val="66"/>
        </w:trPr>
        <w:tc>
          <w:tcPr>
            <w:tcW w:w="2112" w:type="pct"/>
            <w:shd w:val="clear" w:color="auto" w:fill="FFFFFF"/>
          </w:tcPr>
          <w:p w14:paraId="43673560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612" w:type="pct"/>
            <w:shd w:val="clear" w:color="auto" w:fill="FFFFFF"/>
          </w:tcPr>
          <w:p w14:paraId="69778ECC" w14:textId="6B656A14" w:rsidR="00D37C0E" w:rsidRPr="009C17B7" w:rsidRDefault="002978B6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40" w:type="pct"/>
            <w:shd w:val="clear" w:color="auto" w:fill="FFFFFF"/>
          </w:tcPr>
          <w:p w14:paraId="2AAE09AB" w14:textId="77777777" w:rsidR="00D37C0E" w:rsidRPr="009C17B7" w:rsidRDefault="00D37C0E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1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  <w:shd w:val="clear" w:color="auto" w:fill="FFFFFF"/>
          </w:tcPr>
          <w:p w14:paraId="71B5ABA0" w14:textId="7339AA8D" w:rsidR="00D37C0E" w:rsidRPr="009C17B7" w:rsidRDefault="00D37C0E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558</w:t>
            </w:r>
          </w:p>
        </w:tc>
        <w:tc>
          <w:tcPr>
            <w:tcW w:w="148" w:type="pct"/>
            <w:shd w:val="clear" w:color="auto" w:fill="FFFFFF"/>
          </w:tcPr>
          <w:p w14:paraId="61861667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FFFFFF"/>
          </w:tcPr>
          <w:p w14:paraId="7016623B" w14:textId="2C6FCA7A" w:rsidR="00D37C0E" w:rsidRPr="009C17B7" w:rsidRDefault="002978B6" w:rsidP="00C9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  <w:shd w:val="clear" w:color="auto" w:fill="FFFFFF"/>
          </w:tcPr>
          <w:p w14:paraId="25C35218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FFFFFF"/>
          </w:tcPr>
          <w:p w14:paraId="5131227B" w14:textId="50513924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7C0E" w:rsidRPr="009C17B7" w14:paraId="514BBD7B" w14:textId="77777777" w:rsidTr="00F5445A">
        <w:trPr>
          <w:trHeight w:val="66"/>
        </w:trPr>
        <w:tc>
          <w:tcPr>
            <w:tcW w:w="2112" w:type="pct"/>
          </w:tcPr>
          <w:p w14:paraId="012BBA34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05931BD6" w14:textId="0B022F9F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192,197</w:t>
            </w:r>
          </w:p>
        </w:tc>
        <w:tc>
          <w:tcPr>
            <w:tcW w:w="140" w:type="pct"/>
          </w:tcPr>
          <w:p w14:paraId="779F8408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</w:tcPr>
          <w:p w14:paraId="3D992172" w14:textId="2EF37F60" w:rsidR="00D37C0E" w:rsidRPr="009C17B7" w:rsidRDefault="00D37C0E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173,262</w:t>
            </w:r>
          </w:p>
        </w:tc>
        <w:tc>
          <w:tcPr>
            <w:tcW w:w="148" w:type="pct"/>
          </w:tcPr>
          <w:p w14:paraId="36A4FAA4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72303274" w14:textId="57B76E0E" w:rsidR="00D37C0E" w:rsidRPr="009C17B7" w:rsidRDefault="002978B6" w:rsidP="00C9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 w:hanging="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3E0C73E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7EC7C7DF" w14:textId="570A04A0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7C0E" w:rsidRPr="009C17B7" w14:paraId="53E3D5F8" w14:textId="77777777" w:rsidTr="00F5445A">
        <w:trPr>
          <w:trHeight w:val="56"/>
        </w:trPr>
        <w:tc>
          <w:tcPr>
            <w:tcW w:w="2112" w:type="pct"/>
          </w:tcPr>
          <w:p w14:paraId="61B1011B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5E845873" w14:textId="7255FC19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192,725</w:t>
            </w:r>
          </w:p>
        </w:tc>
        <w:tc>
          <w:tcPr>
            <w:tcW w:w="140" w:type="pct"/>
          </w:tcPr>
          <w:p w14:paraId="16422658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2C5CD66" w14:textId="6F99D5DB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173,820</w:t>
            </w:r>
          </w:p>
        </w:tc>
        <w:tc>
          <w:tcPr>
            <w:tcW w:w="148" w:type="pct"/>
          </w:tcPr>
          <w:p w14:paraId="796563D8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41B4529A" w14:textId="5883D2AF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60,375</w:t>
            </w:r>
          </w:p>
        </w:tc>
        <w:tc>
          <w:tcPr>
            <w:tcW w:w="141" w:type="pct"/>
          </w:tcPr>
          <w:p w14:paraId="3DD1B589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12E2F93" w14:textId="3B7241F3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65,169</w:t>
            </w:r>
          </w:p>
        </w:tc>
      </w:tr>
      <w:tr w:rsidR="00D37C0E" w:rsidRPr="009C17B7" w14:paraId="500320C6" w14:textId="77777777" w:rsidTr="00F5445A">
        <w:trPr>
          <w:trHeight w:val="66"/>
        </w:trPr>
        <w:tc>
          <w:tcPr>
            <w:tcW w:w="2112" w:type="pct"/>
          </w:tcPr>
          <w:p w14:paraId="72EE1188" w14:textId="77777777" w:rsidR="00870DB4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</w:t>
            </w:r>
            <w:r w:rsidR="00C90E3C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  <w:p w14:paraId="66947471" w14:textId="6FDEDC17" w:rsidR="00D37C0E" w:rsidRPr="00870DB4" w:rsidRDefault="00870DB4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hanging="5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8A58AD4" w14:textId="77777777" w:rsidR="00870DB4" w:rsidRDefault="00870DB4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43FBB9" w14:textId="673573BA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(171,106)</w:t>
            </w:r>
          </w:p>
        </w:tc>
        <w:tc>
          <w:tcPr>
            <w:tcW w:w="140" w:type="pct"/>
          </w:tcPr>
          <w:p w14:paraId="131CDEE6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B26631F" w14:textId="77777777" w:rsidR="00870DB4" w:rsidRDefault="00870DB4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9FC63D" w14:textId="51CB9BD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(157,718)</w:t>
            </w:r>
          </w:p>
        </w:tc>
        <w:tc>
          <w:tcPr>
            <w:tcW w:w="148" w:type="pct"/>
          </w:tcPr>
          <w:p w14:paraId="6D850433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91153B5" w14:textId="77777777" w:rsidR="00870DB4" w:rsidRDefault="00870DB4" w:rsidP="00C9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F03E7" w14:textId="5AB551D6" w:rsidR="00D37C0E" w:rsidRPr="009C17B7" w:rsidRDefault="002978B6" w:rsidP="00C96C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2C4573A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323380C" w14:textId="77777777" w:rsidR="00870DB4" w:rsidRDefault="00870DB4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71E8F6" w14:textId="28C54635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37C0E" w:rsidRPr="009C17B7" w14:paraId="0C262457" w14:textId="77777777" w:rsidTr="00F5445A">
        <w:trPr>
          <w:trHeight w:val="56"/>
        </w:trPr>
        <w:tc>
          <w:tcPr>
            <w:tcW w:w="2112" w:type="pct"/>
          </w:tcPr>
          <w:p w14:paraId="230D2C11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B603D60" w14:textId="74D84C6E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21,619</w:t>
            </w:r>
          </w:p>
        </w:tc>
        <w:tc>
          <w:tcPr>
            <w:tcW w:w="140" w:type="pct"/>
          </w:tcPr>
          <w:p w14:paraId="461F645E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3D5A317B" w14:textId="1FF424A2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16,102</w:t>
            </w:r>
          </w:p>
        </w:tc>
        <w:tc>
          <w:tcPr>
            <w:tcW w:w="148" w:type="pct"/>
          </w:tcPr>
          <w:p w14:paraId="48291286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AB88C86" w14:textId="1A3AA991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60,375</w:t>
            </w:r>
          </w:p>
        </w:tc>
        <w:tc>
          <w:tcPr>
            <w:tcW w:w="141" w:type="pct"/>
          </w:tcPr>
          <w:p w14:paraId="44F3D575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5950CF1B" w14:textId="2B505EB0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65,169</w:t>
            </w:r>
          </w:p>
        </w:tc>
      </w:tr>
    </w:tbl>
    <w:p w14:paraId="2E4CD5CE" w14:textId="77777777" w:rsidR="001A3281" w:rsidRPr="009C17B7" w:rsidRDefault="001A328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9C17B7" w14:paraId="611C75C8" w14:textId="77777777" w:rsidTr="00F5445A">
        <w:trPr>
          <w:trHeight w:val="66"/>
          <w:tblHeader/>
        </w:trPr>
        <w:tc>
          <w:tcPr>
            <w:tcW w:w="2112" w:type="pct"/>
          </w:tcPr>
          <w:p w14:paraId="54B2FC27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2888" w:type="pct"/>
            <w:gridSpan w:val="7"/>
          </w:tcPr>
          <w:p w14:paraId="71804679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37C0E" w:rsidRPr="009C17B7" w14:paraId="4A52AF05" w14:textId="77777777" w:rsidTr="00F5445A">
        <w:trPr>
          <w:trHeight w:val="66"/>
        </w:trPr>
        <w:tc>
          <w:tcPr>
            <w:tcW w:w="2112" w:type="pct"/>
          </w:tcPr>
          <w:p w14:paraId="1BDF742B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6678486C" w14:textId="52418389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202,615</w:t>
            </w:r>
          </w:p>
        </w:tc>
        <w:tc>
          <w:tcPr>
            <w:tcW w:w="147" w:type="pct"/>
          </w:tcPr>
          <w:p w14:paraId="2F7F36EB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3E6AAD7D" w14:textId="57202BA5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171,520</w:t>
            </w:r>
          </w:p>
        </w:tc>
        <w:tc>
          <w:tcPr>
            <w:tcW w:w="148" w:type="pct"/>
          </w:tcPr>
          <w:p w14:paraId="1D8E5F44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79E978C9" w14:textId="36601276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0CCBA2FF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7B38BA5E" w14:textId="3F59B5AB" w:rsidR="00D37C0E" w:rsidRPr="009C17B7" w:rsidRDefault="00D37C0E" w:rsidP="00676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59AA0CE" w14:textId="77777777" w:rsidR="00A60227" w:rsidRPr="009C17B7" w:rsidRDefault="00A60227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9C17B7" w14:paraId="05B6D605" w14:textId="77777777" w:rsidTr="00F5445A">
        <w:trPr>
          <w:trHeight w:val="66"/>
          <w:tblHeader/>
        </w:trPr>
        <w:tc>
          <w:tcPr>
            <w:tcW w:w="2112" w:type="pct"/>
          </w:tcPr>
          <w:p w14:paraId="6AA5FDCE" w14:textId="77777777" w:rsidR="00B458AB" w:rsidRPr="009C17B7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888" w:type="pct"/>
            <w:gridSpan w:val="7"/>
          </w:tcPr>
          <w:p w14:paraId="7D06B767" w14:textId="77777777" w:rsidR="00B458AB" w:rsidRPr="009C17B7" w:rsidRDefault="00B458AB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D37C0E" w:rsidRPr="009C17B7" w14:paraId="01B5A594" w14:textId="77777777" w:rsidTr="00F5445A">
        <w:trPr>
          <w:trHeight w:val="128"/>
        </w:trPr>
        <w:tc>
          <w:tcPr>
            <w:tcW w:w="2112" w:type="pct"/>
          </w:tcPr>
          <w:p w14:paraId="523D2AFF" w14:textId="77777777" w:rsidR="00D37C0E" w:rsidRPr="009C17B7" w:rsidRDefault="00D37C0E" w:rsidP="00D37C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</w:tcPr>
          <w:p w14:paraId="0FA766C9" w14:textId="362EAE7A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446,368</w:t>
            </w:r>
          </w:p>
        </w:tc>
        <w:tc>
          <w:tcPr>
            <w:tcW w:w="147" w:type="pct"/>
          </w:tcPr>
          <w:p w14:paraId="241EE0F2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4FA87908" w14:textId="30385B77" w:rsidR="00D37C0E" w:rsidRPr="009C17B7" w:rsidRDefault="002978B6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471,733</w:t>
            </w:r>
          </w:p>
        </w:tc>
        <w:tc>
          <w:tcPr>
            <w:tcW w:w="148" w:type="pct"/>
          </w:tcPr>
          <w:p w14:paraId="0D380EF0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3AA1B74C" w14:textId="1AB70FCD" w:rsidR="00D37C0E" w:rsidRPr="009C17B7" w:rsidRDefault="002978B6" w:rsidP="00676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6901BB98" w14:textId="77777777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0286A006" w14:textId="3CA848B1" w:rsidR="00D37C0E" w:rsidRPr="009C17B7" w:rsidRDefault="00D37C0E" w:rsidP="00D37C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2495B7E" w14:textId="7840A28B" w:rsidR="00997F3D" w:rsidRPr="009C17B7" w:rsidRDefault="00997F3D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9C17B7" w14:paraId="338E0DCE" w14:textId="77777777" w:rsidTr="00F5445A">
        <w:trPr>
          <w:trHeight w:val="66"/>
          <w:tblHeader/>
        </w:trPr>
        <w:tc>
          <w:tcPr>
            <w:tcW w:w="2112" w:type="pct"/>
          </w:tcPr>
          <w:p w14:paraId="32359615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2888" w:type="pct"/>
            <w:gridSpan w:val="7"/>
          </w:tcPr>
          <w:p w14:paraId="4CCB6FD5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215BB" w:rsidRPr="009C17B7" w14:paraId="55FD2887" w14:textId="77777777" w:rsidTr="00F5445A">
        <w:trPr>
          <w:trHeight w:val="66"/>
        </w:trPr>
        <w:tc>
          <w:tcPr>
            <w:tcW w:w="2112" w:type="pct"/>
          </w:tcPr>
          <w:p w14:paraId="6BB45FFD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612" w:type="pct"/>
          </w:tcPr>
          <w:p w14:paraId="01D36A0B" w14:textId="7BE5FBA5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697E8A9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2CC56BDF" w14:textId="36FFEB3B" w:rsidR="008215BB" w:rsidRPr="009C17B7" w:rsidRDefault="008215BB" w:rsidP="00676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2CC817A4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133FA8F3" w14:textId="179BDE21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165</w:t>
            </w:r>
          </w:p>
        </w:tc>
        <w:tc>
          <w:tcPr>
            <w:tcW w:w="141" w:type="pct"/>
          </w:tcPr>
          <w:p w14:paraId="0C4138DD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3D2F2DCF" w14:textId="08B1F19C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</w:tr>
      <w:tr w:rsidR="008215BB" w:rsidRPr="009C17B7" w14:paraId="2565CB76" w14:textId="77777777" w:rsidTr="00F5445A">
        <w:trPr>
          <w:trHeight w:val="66"/>
        </w:trPr>
        <w:tc>
          <w:tcPr>
            <w:tcW w:w="2112" w:type="pct"/>
          </w:tcPr>
          <w:p w14:paraId="6C08A413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228B4F5C" w14:textId="5B38D6D5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773,547</w:t>
            </w:r>
          </w:p>
        </w:tc>
        <w:tc>
          <w:tcPr>
            <w:tcW w:w="147" w:type="pct"/>
          </w:tcPr>
          <w:p w14:paraId="557049F9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4FD2AF38" w14:textId="31AC0B93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646,136</w:t>
            </w:r>
          </w:p>
        </w:tc>
        <w:tc>
          <w:tcPr>
            <w:tcW w:w="148" w:type="pct"/>
          </w:tcPr>
          <w:p w14:paraId="6098E869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518E1A7" w14:textId="45609F9F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773,547</w:t>
            </w:r>
          </w:p>
        </w:tc>
        <w:tc>
          <w:tcPr>
            <w:tcW w:w="141" w:type="pct"/>
          </w:tcPr>
          <w:p w14:paraId="0695B7E3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BC2860" w14:textId="5AEA0FCC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646,136</w:t>
            </w:r>
          </w:p>
        </w:tc>
      </w:tr>
      <w:tr w:rsidR="008215BB" w:rsidRPr="009C17B7" w14:paraId="4C6C4A00" w14:textId="77777777" w:rsidTr="00F5445A">
        <w:trPr>
          <w:trHeight w:val="56"/>
        </w:trPr>
        <w:tc>
          <w:tcPr>
            <w:tcW w:w="2112" w:type="pct"/>
          </w:tcPr>
          <w:p w14:paraId="4D3B2683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14155B7" w14:textId="76B8F027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773,547</w:t>
            </w:r>
          </w:p>
        </w:tc>
        <w:tc>
          <w:tcPr>
            <w:tcW w:w="147" w:type="pct"/>
          </w:tcPr>
          <w:p w14:paraId="72823D6C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97B4077" w14:textId="1D33D0E2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646,136</w:t>
            </w:r>
          </w:p>
        </w:tc>
        <w:tc>
          <w:tcPr>
            <w:tcW w:w="148" w:type="pct"/>
          </w:tcPr>
          <w:p w14:paraId="5864BBD1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B862FAC" w14:textId="5EB993C1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773,712</w:t>
            </w:r>
          </w:p>
        </w:tc>
        <w:tc>
          <w:tcPr>
            <w:tcW w:w="141" w:type="pct"/>
          </w:tcPr>
          <w:p w14:paraId="55DF9ECB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EDBAC42" w14:textId="35799210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646,537</w:t>
            </w:r>
          </w:p>
        </w:tc>
      </w:tr>
    </w:tbl>
    <w:p w14:paraId="50D1FDF5" w14:textId="77777777" w:rsidR="001A3849" w:rsidRPr="009C17B7" w:rsidRDefault="001A384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9C17B7" w14:paraId="659A60F9" w14:textId="77777777" w:rsidTr="00F5445A">
        <w:trPr>
          <w:trHeight w:val="66"/>
          <w:tblHeader/>
        </w:trPr>
        <w:tc>
          <w:tcPr>
            <w:tcW w:w="2112" w:type="pct"/>
          </w:tcPr>
          <w:p w14:paraId="00D8773B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2888" w:type="pct"/>
            <w:gridSpan w:val="7"/>
          </w:tcPr>
          <w:p w14:paraId="0B62BA86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215BB" w:rsidRPr="009C17B7" w14:paraId="16196A0D" w14:textId="77777777" w:rsidTr="00F5445A">
        <w:trPr>
          <w:trHeight w:val="66"/>
        </w:trPr>
        <w:tc>
          <w:tcPr>
            <w:tcW w:w="2112" w:type="pct"/>
          </w:tcPr>
          <w:p w14:paraId="6E8721EF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12" w:type="pct"/>
          </w:tcPr>
          <w:p w14:paraId="512DBE84" w14:textId="10664CA6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62F2AEFC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132FDC01" w14:textId="63AB723B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pct"/>
          </w:tcPr>
          <w:p w14:paraId="2E17DFC4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64F02E07" w14:textId="2907CEAB" w:rsidR="008215BB" w:rsidRPr="009C17B7" w:rsidRDefault="009B4D99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1,132</w:t>
            </w:r>
          </w:p>
        </w:tc>
        <w:tc>
          <w:tcPr>
            <w:tcW w:w="141" w:type="pct"/>
          </w:tcPr>
          <w:p w14:paraId="6D22BBD9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688D76F4" w14:textId="0E61BC1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289</w:t>
            </w:r>
          </w:p>
        </w:tc>
      </w:tr>
      <w:tr w:rsidR="008215BB" w:rsidRPr="009C17B7" w14:paraId="18AE95B9" w14:textId="77777777" w:rsidTr="00F5445A">
        <w:trPr>
          <w:trHeight w:val="66"/>
        </w:trPr>
        <w:tc>
          <w:tcPr>
            <w:tcW w:w="2112" w:type="pct"/>
          </w:tcPr>
          <w:p w14:paraId="68062E6A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612" w:type="pct"/>
          </w:tcPr>
          <w:p w14:paraId="502F9377" w14:textId="29A2F434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47" w:type="pct"/>
          </w:tcPr>
          <w:p w14:paraId="4C3918D7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457ADD6D" w14:textId="04878554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148" w:type="pct"/>
          </w:tcPr>
          <w:p w14:paraId="158D78F7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6F665174" w14:textId="481B76BC" w:rsidR="008215BB" w:rsidRPr="009C17B7" w:rsidRDefault="002978B6" w:rsidP="00676C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" w:type="pct"/>
          </w:tcPr>
          <w:p w14:paraId="434FB20C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636E4735" w14:textId="5906CB46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15BB" w:rsidRPr="009C17B7" w14:paraId="1EC6DEF6" w14:textId="77777777" w:rsidTr="00F5445A">
        <w:trPr>
          <w:trHeight w:val="66"/>
        </w:trPr>
        <w:tc>
          <w:tcPr>
            <w:tcW w:w="2112" w:type="pct"/>
          </w:tcPr>
          <w:p w14:paraId="7CB28909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8400C43" w14:textId="2BA4B7AD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8,402</w:t>
            </w:r>
          </w:p>
        </w:tc>
        <w:tc>
          <w:tcPr>
            <w:tcW w:w="147" w:type="pct"/>
          </w:tcPr>
          <w:p w14:paraId="7C23590D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31C4B72" w14:textId="776BFFEC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6,310</w:t>
            </w:r>
          </w:p>
        </w:tc>
        <w:tc>
          <w:tcPr>
            <w:tcW w:w="148" w:type="pct"/>
          </w:tcPr>
          <w:p w14:paraId="1F873AD8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21E92FA3" w14:textId="60A6EABA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41" w:type="pct"/>
          </w:tcPr>
          <w:p w14:paraId="09D5386A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53E1F6D3" w14:textId="52D02912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/>
              <w:ind w:right="-13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215BB" w:rsidRPr="009C17B7" w14:paraId="0B863C33" w14:textId="77777777" w:rsidTr="00F5445A">
        <w:trPr>
          <w:trHeight w:val="56"/>
        </w:trPr>
        <w:tc>
          <w:tcPr>
            <w:tcW w:w="2112" w:type="pct"/>
          </w:tcPr>
          <w:p w14:paraId="4E6442D5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764B972" w14:textId="56EEC783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8,493</w:t>
            </w:r>
          </w:p>
        </w:tc>
        <w:tc>
          <w:tcPr>
            <w:tcW w:w="147" w:type="pct"/>
          </w:tcPr>
          <w:p w14:paraId="6E2B42F9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B52E57" w14:textId="737D10CF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6,394</w:t>
            </w:r>
          </w:p>
        </w:tc>
        <w:tc>
          <w:tcPr>
            <w:tcW w:w="148" w:type="pct"/>
          </w:tcPr>
          <w:p w14:paraId="1DBF7807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56C75C4" w14:textId="468A41E9" w:rsidR="008215BB" w:rsidRPr="009C17B7" w:rsidRDefault="00FF617A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1,132</w:t>
            </w:r>
          </w:p>
        </w:tc>
        <w:tc>
          <w:tcPr>
            <w:tcW w:w="141" w:type="pct"/>
          </w:tcPr>
          <w:p w14:paraId="3CEEB625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CCE9065" w14:textId="431AF956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289</w:t>
            </w:r>
          </w:p>
        </w:tc>
      </w:tr>
    </w:tbl>
    <w:p w14:paraId="37C02B46" w14:textId="77777777" w:rsidR="00343C50" w:rsidRPr="009C17B7" w:rsidRDefault="00343C5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  <w:lang w:val="en-GB" w:bidi="ar-SA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6"/>
        <w:gridCol w:w="1135"/>
        <w:gridCol w:w="273"/>
        <w:gridCol w:w="1116"/>
        <w:gridCol w:w="274"/>
        <w:gridCol w:w="1099"/>
        <w:gridCol w:w="261"/>
        <w:gridCol w:w="1196"/>
      </w:tblGrid>
      <w:tr w:rsidR="00183CE5" w:rsidRPr="009C17B7" w14:paraId="01CC1B4B" w14:textId="77777777" w:rsidTr="00F5445A">
        <w:trPr>
          <w:trHeight w:val="66"/>
          <w:tblHeader/>
        </w:trPr>
        <w:tc>
          <w:tcPr>
            <w:tcW w:w="2112" w:type="pct"/>
          </w:tcPr>
          <w:p w14:paraId="6248DF7D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หุ้นกู้แปลงสภาพ 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ก่อนต้นทุนทางตรง</w:t>
            </w:r>
          </w:p>
        </w:tc>
        <w:tc>
          <w:tcPr>
            <w:tcW w:w="2888" w:type="pct"/>
            <w:gridSpan w:val="7"/>
          </w:tcPr>
          <w:p w14:paraId="20B2AE0E" w14:textId="77777777" w:rsidR="00343C50" w:rsidRPr="009C17B7" w:rsidRDefault="00343C50" w:rsidP="00FE3D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215BB" w:rsidRPr="009C17B7" w14:paraId="1BA9194C" w14:textId="77777777" w:rsidTr="00F5445A">
        <w:trPr>
          <w:trHeight w:val="66"/>
        </w:trPr>
        <w:tc>
          <w:tcPr>
            <w:tcW w:w="2112" w:type="pct"/>
          </w:tcPr>
          <w:p w14:paraId="0E3FB54F" w14:textId="5CA88821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กิจการอื่นที่เกี่ยวข้องกัน</w:t>
            </w:r>
          </w:p>
        </w:tc>
        <w:tc>
          <w:tcPr>
            <w:tcW w:w="612" w:type="pct"/>
          </w:tcPr>
          <w:p w14:paraId="3D1B5FDC" w14:textId="79ABE08F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15" w:right="-13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5,883,614</w:t>
            </w:r>
          </w:p>
        </w:tc>
        <w:tc>
          <w:tcPr>
            <w:tcW w:w="147" w:type="pct"/>
          </w:tcPr>
          <w:p w14:paraId="5E394254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2" w:type="pct"/>
          </w:tcPr>
          <w:p w14:paraId="55B26E53" w14:textId="616FF9F1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5,433,801</w:t>
            </w:r>
          </w:p>
        </w:tc>
        <w:tc>
          <w:tcPr>
            <w:tcW w:w="148" w:type="pct"/>
          </w:tcPr>
          <w:p w14:paraId="393F4FE0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4CE82987" w14:textId="035B62AA" w:rsidR="008215BB" w:rsidRPr="009C17B7" w:rsidRDefault="002978B6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5,883,614</w:t>
            </w:r>
          </w:p>
        </w:tc>
        <w:tc>
          <w:tcPr>
            <w:tcW w:w="141" w:type="pct"/>
          </w:tcPr>
          <w:p w14:paraId="018E0221" w14:textId="77777777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5" w:type="pct"/>
          </w:tcPr>
          <w:p w14:paraId="3FF4568C" w14:textId="38B077D3" w:rsidR="008215BB" w:rsidRPr="009C17B7" w:rsidRDefault="008215BB" w:rsidP="008215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5,433,801</w:t>
            </w:r>
          </w:p>
        </w:tc>
      </w:tr>
    </w:tbl>
    <w:p w14:paraId="413C2EC8" w14:textId="77777777" w:rsidR="00745DC9" w:rsidRPr="009C17B7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3CDB9502" w14:textId="77777777" w:rsidR="00804175" w:rsidRPr="00870DB4" w:rsidRDefault="00352F9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8" w:name="_Toc40348050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ลูกหนี้ตามสัญญาเช่าซื้อ</w:t>
      </w:r>
      <w:bookmarkEnd w:id="8"/>
    </w:p>
    <w:p w14:paraId="4EF04C36" w14:textId="77777777" w:rsidR="00E63FF3" w:rsidRPr="009C17B7" w:rsidRDefault="00E63FF3" w:rsidP="00FE3D84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73A88F54" w14:textId="56D9E17A" w:rsidR="00352F95" w:rsidRPr="009C17B7" w:rsidRDefault="0080620C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22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5</w:t>
      </w:r>
      <w:r w:rsidR="003A607D" w:rsidRPr="009C17B7">
        <w:rPr>
          <w:rFonts w:asciiTheme="majorBidi" w:hAnsiTheme="majorBidi" w:cstheme="majorBidi"/>
          <w:sz w:val="26"/>
          <w:szCs w:val="26"/>
        </w:rPr>
        <w:t xml:space="preserve">.1    </w:t>
      </w:r>
      <w:r w:rsidR="00D62E37">
        <w:rPr>
          <w:rFonts w:asciiTheme="majorBidi" w:hAnsiTheme="majorBidi" w:cstheme="majorBidi"/>
          <w:sz w:val="26"/>
          <w:szCs w:val="26"/>
        </w:rPr>
        <w:tab/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ยอดคงเหลือลูกหนี้ตามสัญญาเช่าซื้อ 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248F6FF2" w14:textId="77777777" w:rsidR="00E63FF3" w:rsidRPr="009C17B7" w:rsidRDefault="00E63FF3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"/>
        <w:rPr>
          <w:rFonts w:asciiTheme="majorBidi" w:hAnsiTheme="majorBidi" w:cstheme="majorBidi"/>
          <w:sz w:val="26"/>
          <w:szCs w:val="26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183CE5" w:rsidRPr="009C17B7" w14:paraId="52F55055" w14:textId="77777777" w:rsidTr="0017198F">
        <w:trPr>
          <w:trHeight w:val="380"/>
          <w:tblHeader/>
        </w:trPr>
        <w:tc>
          <w:tcPr>
            <w:tcW w:w="2563" w:type="dxa"/>
          </w:tcPr>
          <w:p w14:paraId="2DC65614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CE11BD4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CE5" w:rsidRPr="009C17B7" w14:paraId="4D9F0B8F" w14:textId="77777777" w:rsidTr="0017198F">
        <w:trPr>
          <w:trHeight w:val="272"/>
          <w:tblHeader/>
        </w:trPr>
        <w:tc>
          <w:tcPr>
            <w:tcW w:w="2563" w:type="dxa"/>
          </w:tcPr>
          <w:p w14:paraId="2817AF30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2FA883E7" w14:textId="77777777" w:rsidR="00352F95" w:rsidRPr="009C17B7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="008C72CD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</w:t>
            </w:r>
          </w:p>
        </w:tc>
        <w:tc>
          <w:tcPr>
            <w:tcW w:w="241" w:type="dxa"/>
          </w:tcPr>
          <w:p w14:paraId="6ED908FC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173AA41C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="008C72CD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</w:t>
            </w:r>
          </w:p>
        </w:tc>
        <w:tc>
          <w:tcPr>
            <w:tcW w:w="236" w:type="dxa"/>
          </w:tcPr>
          <w:p w14:paraId="3FB683B0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57E6D5A5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9C17B7" w14:paraId="5421526F" w14:textId="77777777" w:rsidTr="0017198F">
        <w:trPr>
          <w:trHeight w:val="254"/>
          <w:tblHeader/>
        </w:trPr>
        <w:tc>
          <w:tcPr>
            <w:tcW w:w="2563" w:type="dxa"/>
          </w:tcPr>
          <w:p w14:paraId="698B4703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1F3024AB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14FB8126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F965E28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16A6E5B9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1BC79EBC" w14:textId="77777777" w:rsidR="00352F95" w:rsidRPr="009C17B7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215BB" w:rsidRPr="009C17B7" w14:paraId="12D770C0" w14:textId="77777777" w:rsidTr="0017198F">
        <w:trPr>
          <w:tblHeader/>
        </w:trPr>
        <w:tc>
          <w:tcPr>
            <w:tcW w:w="2563" w:type="dxa"/>
          </w:tcPr>
          <w:p w14:paraId="1D6458BF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097AE765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2DAD6ADC" w14:textId="2C377588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70E93ABB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078B7902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D7D2080" w14:textId="58B9CFDA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41" w:type="dxa"/>
            <w:vAlign w:val="bottom"/>
          </w:tcPr>
          <w:p w14:paraId="345492B0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785A648C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2B8C28A7" w14:textId="3ED03F8D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9" w:type="dxa"/>
          </w:tcPr>
          <w:p w14:paraId="3B0069C8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13C1D112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BF99D16" w14:textId="0D7E6CF2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420C2996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4BBC1914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67A43C1A" w14:textId="0A1AF035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45" w:type="dxa"/>
          </w:tcPr>
          <w:p w14:paraId="22A29EC5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14:paraId="639C0403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04359C3" w14:textId="7352BFCD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9C17B7" w14:paraId="28DE1AAF" w14:textId="77777777" w:rsidTr="0017198F">
        <w:trPr>
          <w:tblHeader/>
        </w:trPr>
        <w:tc>
          <w:tcPr>
            <w:tcW w:w="2563" w:type="dxa"/>
          </w:tcPr>
          <w:p w14:paraId="6E0D203B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89A7744" w14:textId="77777777" w:rsidR="00352F95" w:rsidRPr="009C17B7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9C17B7" w14:paraId="5207DAA0" w14:textId="77777777" w:rsidTr="0017198F">
        <w:tc>
          <w:tcPr>
            <w:tcW w:w="2563" w:type="dxa"/>
          </w:tcPr>
          <w:p w14:paraId="6BB28124" w14:textId="77777777" w:rsidR="00352F95" w:rsidRPr="009C17B7" w:rsidRDefault="003453A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</w:t>
            </w:r>
            <w:r w:rsidR="00C85F9B"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ปกติ</w:t>
            </w:r>
          </w:p>
        </w:tc>
        <w:tc>
          <w:tcPr>
            <w:tcW w:w="989" w:type="dxa"/>
          </w:tcPr>
          <w:p w14:paraId="3A112C8D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E6FB68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1B47AAFC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7775619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29" w:type="dxa"/>
          </w:tcPr>
          <w:p w14:paraId="282EBAAD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3BC3E2A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07A99765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21B1C5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7AD8F41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585DB5C2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</w:tcPr>
          <w:p w14:paraId="1E12CB24" w14:textId="77777777" w:rsidR="00352F95" w:rsidRPr="009C17B7" w:rsidRDefault="00352F95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4ACC" w:rsidRPr="009C17B7" w14:paraId="193A8FFE" w14:textId="77777777" w:rsidTr="00870DB4">
        <w:tc>
          <w:tcPr>
            <w:tcW w:w="2563" w:type="dxa"/>
            <w:vAlign w:val="bottom"/>
          </w:tcPr>
          <w:p w14:paraId="125B0EF5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4A5996E2" w14:textId="236C33F6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849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713</w:t>
            </w:r>
          </w:p>
        </w:tc>
        <w:tc>
          <w:tcPr>
            <w:tcW w:w="236" w:type="dxa"/>
            <w:vAlign w:val="bottom"/>
          </w:tcPr>
          <w:p w14:paraId="69FE39AF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58F7E9C1" w14:textId="40A5F793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3,889,734</w:t>
            </w:r>
          </w:p>
        </w:tc>
        <w:tc>
          <w:tcPr>
            <w:tcW w:w="241" w:type="dxa"/>
            <w:vAlign w:val="bottom"/>
          </w:tcPr>
          <w:p w14:paraId="39CF82A1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68D33B71" w14:textId="14D6EBBF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763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034</w:t>
            </w:r>
          </w:p>
        </w:tc>
        <w:tc>
          <w:tcPr>
            <w:tcW w:w="239" w:type="dxa"/>
            <w:vAlign w:val="bottom"/>
          </w:tcPr>
          <w:p w14:paraId="0A9C5FE8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C17F271" w14:textId="3DAB68A1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762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69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  <w:vAlign w:val="bottom"/>
          </w:tcPr>
          <w:p w14:paraId="2DBCA481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FFBF55" w14:textId="4C85A6C4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6,612,747</w:t>
            </w:r>
          </w:p>
        </w:tc>
        <w:tc>
          <w:tcPr>
            <w:tcW w:w="245" w:type="dxa"/>
            <w:vAlign w:val="bottom"/>
          </w:tcPr>
          <w:p w14:paraId="465BEAE2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F4EB31F" w14:textId="73D9B1D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6,652,432</w:t>
            </w:r>
          </w:p>
        </w:tc>
      </w:tr>
      <w:tr w:rsidR="002E4ACC" w:rsidRPr="009C17B7" w14:paraId="192B4D6F" w14:textId="77777777" w:rsidTr="00870DB4">
        <w:tc>
          <w:tcPr>
            <w:tcW w:w="2563" w:type="dxa"/>
            <w:vAlign w:val="bottom"/>
          </w:tcPr>
          <w:p w14:paraId="76B2D40B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457DA2DB" w14:textId="73A2538C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148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608</w:t>
            </w:r>
          </w:p>
        </w:tc>
        <w:tc>
          <w:tcPr>
            <w:tcW w:w="236" w:type="dxa"/>
            <w:vAlign w:val="bottom"/>
          </w:tcPr>
          <w:p w14:paraId="7FDD84F2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70422C80" w14:textId="511F8B6B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154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433</w:t>
            </w:r>
          </w:p>
        </w:tc>
        <w:tc>
          <w:tcPr>
            <w:tcW w:w="241" w:type="dxa"/>
            <w:vAlign w:val="bottom"/>
          </w:tcPr>
          <w:p w14:paraId="35B21C9E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0D00A574" w14:textId="2B48A938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6CD814A0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8"/>
                <w:tab w:val="left" w:pos="45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89C34E3" w14:textId="423459EB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BA5BE8E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8C427A" w14:textId="2151E44B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148,608</w:t>
            </w:r>
          </w:p>
        </w:tc>
        <w:tc>
          <w:tcPr>
            <w:tcW w:w="245" w:type="dxa"/>
            <w:vAlign w:val="bottom"/>
          </w:tcPr>
          <w:p w14:paraId="1FDF0396" w14:textId="7032404F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9994CFC" w14:textId="6D6A623D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154,433</w:t>
            </w:r>
          </w:p>
        </w:tc>
      </w:tr>
      <w:tr w:rsidR="002E4ACC" w:rsidRPr="009C17B7" w14:paraId="51D63D6F" w14:textId="77777777" w:rsidTr="00870DB4">
        <w:trPr>
          <w:trHeight w:val="70"/>
        </w:trPr>
        <w:tc>
          <w:tcPr>
            <w:tcW w:w="2563" w:type="dxa"/>
            <w:vAlign w:val="bottom"/>
          </w:tcPr>
          <w:p w14:paraId="2D464A15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7C94C84A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72D4B5B7" w14:textId="4AB08B49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129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431)</w:t>
            </w:r>
          </w:p>
        </w:tc>
        <w:tc>
          <w:tcPr>
            <w:tcW w:w="236" w:type="dxa"/>
            <w:vAlign w:val="bottom"/>
          </w:tcPr>
          <w:p w14:paraId="654C30FA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7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vAlign w:val="bottom"/>
          </w:tcPr>
          <w:p w14:paraId="36FFDEA2" w14:textId="25479E25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574)</w:t>
            </w:r>
            <w:r w:rsidRPr="00870DB4" w:rsidDel="00F3452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110CB157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2EFC0AD5" w14:textId="28C2AF78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(538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502)</w:t>
            </w:r>
          </w:p>
        </w:tc>
        <w:tc>
          <w:tcPr>
            <w:tcW w:w="239" w:type="dxa"/>
            <w:vAlign w:val="bottom"/>
          </w:tcPr>
          <w:p w14:paraId="16385803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42F76E6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A951B46" w14:textId="00C0B32A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(542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102)</w:t>
            </w:r>
          </w:p>
        </w:tc>
        <w:tc>
          <w:tcPr>
            <w:tcW w:w="236" w:type="dxa"/>
            <w:vAlign w:val="bottom"/>
          </w:tcPr>
          <w:p w14:paraId="1543F80A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B8F6688" w14:textId="2D0C26E5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(1,667,933)</w:t>
            </w:r>
          </w:p>
        </w:tc>
        <w:tc>
          <w:tcPr>
            <w:tcW w:w="245" w:type="dxa"/>
            <w:vAlign w:val="bottom"/>
          </w:tcPr>
          <w:p w14:paraId="775D5382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525995D7" w14:textId="7BA5F2B3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692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676)</w:t>
            </w:r>
          </w:p>
        </w:tc>
      </w:tr>
      <w:tr w:rsidR="002E4ACC" w:rsidRPr="009C17B7" w14:paraId="6DCD62C8" w14:textId="77777777" w:rsidTr="00870DB4">
        <w:tc>
          <w:tcPr>
            <w:tcW w:w="2563" w:type="dxa"/>
          </w:tcPr>
          <w:p w14:paraId="22FFAD7B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F1F93" w14:textId="28812692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ar-SA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868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890</w:t>
            </w:r>
          </w:p>
        </w:tc>
        <w:tc>
          <w:tcPr>
            <w:tcW w:w="236" w:type="dxa"/>
            <w:vAlign w:val="bottom"/>
          </w:tcPr>
          <w:p w14:paraId="6A5B26B6" w14:textId="77777777" w:rsidR="002E4ACC" w:rsidRPr="00A03839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90BED" w14:textId="4C893F33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2,893,593</w:t>
            </w:r>
          </w:p>
        </w:tc>
        <w:tc>
          <w:tcPr>
            <w:tcW w:w="241" w:type="dxa"/>
            <w:vAlign w:val="bottom"/>
          </w:tcPr>
          <w:p w14:paraId="187B6DF3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5B780" w14:textId="6C5595C9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224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532</w:t>
            </w:r>
          </w:p>
        </w:tc>
        <w:tc>
          <w:tcPr>
            <w:tcW w:w="239" w:type="dxa"/>
            <w:vAlign w:val="bottom"/>
          </w:tcPr>
          <w:p w14:paraId="71CD9A7D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CAA50" w14:textId="23A5AE2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2,220,596</w:t>
            </w:r>
          </w:p>
        </w:tc>
        <w:tc>
          <w:tcPr>
            <w:tcW w:w="236" w:type="dxa"/>
            <w:vAlign w:val="bottom"/>
          </w:tcPr>
          <w:p w14:paraId="360EB779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172E6" w14:textId="1B06F514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5,093,422</w:t>
            </w:r>
          </w:p>
        </w:tc>
        <w:tc>
          <w:tcPr>
            <w:tcW w:w="245" w:type="dxa"/>
            <w:vAlign w:val="bottom"/>
          </w:tcPr>
          <w:p w14:paraId="65C1C881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5ECE1" w14:textId="2616CD09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/>
                <w:b/>
                <w:bCs/>
                <w:sz w:val="26"/>
                <w:szCs w:val="26"/>
                <w:rtl/>
                <w:lang w:bidi="ar-SA"/>
              </w:rPr>
              <w:t>5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,114,189</w:t>
            </w:r>
          </w:p>
        </w:tc>
      </w:tr>
      <w:tr w:rsidR="00183CE5" w:rsidRPr="009C17B7" w14:paraId="2A36AD00" w14:textId="77777777" w:rsidTr="00870DB4">
        <w:tc>
          <w:tcPr>
            <w:tcW w:w="2563" w:type="dxa"/>
          </w:tcPr>
          <w:p w14:paraId="7B5373D6" w14:textId="77777777" w:rsidR="000C7FD9" w:rsidRPr="009C17B7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4B8FC936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26E8D1" w14:textId="77777777" w:rsidR="000C7FD9" w:rsidRPr="009C17B7" w:rsidRDefault="000C7FD9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7DBE8FB6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129C27A4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0BA96F0F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E1659ED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A84E43D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734DDD7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22F473D" w14:textId="77777777" w:rsidR="000C7FD9" w:rsidRPr="00870DB4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4ACCC999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D5ED5A4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CE5" w:rsidRPr="009C17B7" w14:paraId="329A87EE" w14:textId="77777777" w:rsidTr="00870DB4">
        <w:tc>
          <w:tcPr>
            <w:tcW w:w="2563" w:type="dxa"/>
          </w:tcPr>
          <w:p w14:paraId="0E97AA3A" w14:textId="77777777" w:rsidR="000C7FD9" w:rsidRPr="009C17B7" w:rsidRDefault="000C7F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6B6A22A6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1C02141" w14:textId="77777777" w:rsidR="000C7FD9" w:rsidRPr="009C17B7" w:rsidRDefault="000C7FD9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22C8AAA2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0746D189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42E12F97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3EB7DE2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0C4932A1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27F0B3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A49F54A" w14:textId="77777777" w:rsidR="000C7FD9" w:rsidRPr="00870DB4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3254183C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F329567" w14:textId="77777777" w:rsidR="000C7FD9" w:rsidRPr="008D2EBA" w:rsidRDefault="000C7FD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4ACC" w:rsidRPr="009C17B7" w14:paraId="382CD390" w14:textId="77777777" w:rsidTr="00870DB4">
        <w:tc>
          <w:tcPr>
            <w:tcW w:w="2563" w:type="dxa"/>
            <w:vAlign w:val="bottom"/>
          </w:tcPr>
          <w:p w14:paraId="6D5D846F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37AE8166" w14:textId="5C80A4D0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507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648</w:t>
            </w:r>
          </w:p>
        </w:tc>
        <w:tc>
          <w:tcPr>
            <w:tcW w:w="236" w:type="dxa"/>
            <w:vAlign w:val="bottom"/>
          </w:tcPr>
          <w:p w14:paraId="3CA6EF43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6B35A292" w14:textId="4F71A97E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561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916</w:t>
            </w:r>
          </w:p>
        </w:tc>
        <w:tc>
          <w:tcPr>
            <w:tcW w:w="241" w:type="dxa"/>
            <w:vAlign w:val="bottom"/>
          </w:tcPr>
          <w:p w14:paraId="03AAB4F4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46EC9622" w14:textId="70007393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D48779B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60216CAB" w14:textId="56802089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D52C398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B269880" w14:textId="4C352430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507,648</w:t>
            </w:r>
          </w:p>
        </w:tc>
        <w:tc>
          <w:tcPr>
            <w:tcW w:w="245" w:type="dxa"/>
            <w:vAlign w:val="bottom"/>
          </w:tcPr>
          <w:p w14:paraId="42B55120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40F5FE62" w14:textId="0C6D18D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561,916</w:t>
            </w:r>
          </w:p>
        </w:tc>
      </w:tr>
      <w:tr w:rsidR="002E4ACC" w:rsidRPr="009C17B7" w14:paraId="60BD2EE3" w14:textId="77777777" w:rsidTr="00870DB4">
        <w:tc>
          <w:tcPr>
            <w:tcW w:w="2563" w:type="dxa"/>
            <w:vAlign w:val="bottom"/>
          </w:tcPr>
          <w:p w14:paraId="2ABD0C9C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31999996" w14:textId="01B7D0C3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50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004</w:t>
            </w:r>
          </w:p>
        </w:tc>
        <w:tc>
          <w:tcPr>
            <w:tcW w:w="236" w:type="dxa"/>
            <w:vAlign w:val="bottom"/>
          </w:tcPr>
          <w:p w14:paraId="6CA5CBF5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2F8E663F" w14:textId="493D2F72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36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054</w:t>
            </w:r>
          </w:p>
        </w:tc>
        <w:tc>
          <w:tcPr>
            <w:tcW w:w="241" w:type="dxa"/>
            <w:vAlign w:val="bottom"/>
          </w:tcPr>
          <w:p w14:paraId="04F55CA0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53EF2284" w14:textId="614130A4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180C0B3B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11791C7" w14:textId="4B52076C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04053BD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ED94855" w14:textId="0567E78B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50,004</w:t>
            </w:r>
          </w:p>
        </w:tc>
        <w:tc>
          <w:tcPr>
            <w:tcW w:w="245" w:type="dxa"/>
            <w:vAlign w:val="bottom"/>
          </w:tcPr>
          <w:p w14:paraId="50B8DA71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EA0FAAA" w14:textId="24F3A05D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36,054</w:t>
            </w:r>
          </w:p>
        </w:tc>
      </w:tr>
      <w:tr w:rsidR="002E4ACC" w:rsidRPr="009C17B7" w14:paraId="62FD8E09" w14:textId="77777777" w:rsidTr="00870DB4">
        <w:tc>
          <w:tcPr>
            <w:tcW w:w="2563" w:type="dxa"/>
            <w:vAlign w:val="bottom"/>
          </w:tcPr>
          <w:p w14:paraId="54BCA037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</w:t>
            </w:r>
          </w:p>
          <w:p w14:paraId="635B5171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05" w:firstLine="6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ยังไม่ถือเป็นรายได้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15058BB" w14:textId="34995EF0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(160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282)</w:t>
            </w:r>
          </w:p>
        </w:tc>
        <w:tc>
          <w:tcPr>
            <w:tcW w:w="236" w:type="dxa"/>
            <w:vAlign w:val="bottom"/>
          </w:tcPr>
          <w:p w14:paraId="4268E15D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C9A880C" w14:textId="672A5939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(177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634)</w:t>
            </w:r>
          </w:p>
        </w:tc>
        <w:tc>
          <w:tcPr>
            <w:tcW w:w="241" w:type="dxa"/>
            <w:vAlign w:val="bottom"/>
          </w:tcPr>
          <w:p w14:paraId="5F621757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1263C6C" w14:textId="2719BC0B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2E8D094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3F0A51E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969355" w14:textId="4D06DB40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9F0E5A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7F670E1" w14:textId="10C84A66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(160,282)</w:t>
            </w:r>
          </w:p>
        </w:tc>
        <w:tc>
          <w:tcPr>
            <w:tcW w:w="245" w:type="dxa"/>
            <w:vAlign w:val="bottom"/>
          </w:tcPr>
          <w:p w14:paraId="54554DF1" w14:textId="7777777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79BE719" w14:textId="1B16076F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(177,634)</w:t>
            </w:r>
          </w:p>
        </w:tc>
      </w:tr>
      <w:tr w:rsidR="002E4ACC" w:rsidRPr="009C17B7" w14:paraId="64854F3F" w14:textId="77777777" w:rsidTr="00870DB4">
        <w:trPr>
          <w:trHeight w:val="60"/>
        </w:trPr>
        <w:tc>
          <w:tcPr>
            <w:tcW w:w="2563" w:type="dxa"/>
          </w:tcPr>
          <w:p w14:paraId="343ED4F3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C3468" w14:textId="5522A75A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397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370</w:t>
            </w:r>
          </w:p>
        </w:tc>
        <w:tc>
          <w:tcPr>
            <w:tcW w:w="236" w:type="dxa"/>
            <w:vAlign w:val="bottom"/>
          </w:tcPr>
          <w:p w14:paraId="5CF37A95" w14:textId="77777777" w:rsidR="002E4ACC" w:rsidRPr="00A03839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28930" w14:textId="574614A3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420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336</w:t>
            </w:r>
          </w:p>
        </w:tc>
        <w:tc>
          <w:tcPr>
            <w:tcW w:w="241" w:type="dxa"/>
            <w:vAlign w:val="bottom"/>
          </w:tcPr>
          <w:p w14:paraId="7345AEDB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1FF25" w14:textId="55D57C26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0BB60463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</w:tcPr>
          <w:p w14:paraId="60D30A8D" w14:textId="36928B34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B48B318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5A76" w14:textId="3598E6E4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397,370</w:t>
            </w:r>
          </w:p>
        </w:tc>
        <w:tc>
          <w:tcPr>
            <w:tcW w:w="245" w:type="dxa"/>
            <w:vAlign w:val="bottom"/>
          </w:tcPr>
          <w:p w14:paraId="019A4A4C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0E887" w14:textId="2EF32980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420,336</w:t>
            </w:r>
          </w:p>
        </w:tc>
      </w:tr>
      <w:tr w:rsidR="002E4ACC" w:rsidRPr="009C17B7" w14:paraId="4822A83B" w14:textId="77777777" w:rsidTr="00870DB4">
        <w:tc>
          <w:tcPr>
            <w:tcW w:w="2563" w:type="dxa"/>
          </w:tcPr>
          <w:p w14:paraId="693DFECF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0A654855" w14:textId="383DB1EB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266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260</w:t>
            </w:r>
          </w:p>
        </w:tc>
        <w:tc>
          <w:tcPr>
            <w:tcW w:w="236" w:type="dxa"/>
            <w:vAlign w:val="bottom"/>
          </w:tcPr>
          <w:p w14:paraId="6A94A564" w14:textId="77777777" w:rsidR="002E4ACC" w:rsidRPr="00A03839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399D63A" w14:textId="67FE4166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313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929</w:t>
            </w:r>
          </w:p>
        </w:tc>
        <w:tc>
          <w:tcPr>
            <w:tcW w:w="241" w:type="dxa"/>
            <w:vAlign w:val="bottom"/>
          </w:tcPr>
          <w:p w14:paraId="1FBC544D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16FAD0A9" w14:textId="5B33EE6A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2,224,532</w:t>
            </w:r>
          </w:p>
        </w:tc>
        <w:tc>
          <w:tcPr>
            <w:tcW w:w="239" w:type="dxa"/>
            <w:vAlign w:val="bottom"/>
          </w:tcPr>
          <w:p w14:paraId="2F23B033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072B4EFA" w14:textId="77F6A033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220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59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36" w:type="dxa"/>
            <w:vAlign w:val="bottom"/>
          </w:tcPr>
          <w:p w14:paraId="23817403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384C4A7E" w14:textId="2DC1735D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5,490,792</w:t>
            </w:r>
          </w:p>
        </w:tc>
        <w:tc>
          <w:tcPr>
            <w:tcW w:w="245" w:type="dxa"/>
            <w:vAlign w:val="bottom"/>
          </w:tcPr>
          <w:p w14:paraId="61D28E7A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5B0BBD4" w14:textId="4B6CB359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5,534,525</w:t>
            </w:r>
          </w:p>
        </w:tc>
      </w:tr>
      <w:tr w:rsidR="002E4ACC" w:rsidRPr="009C17B7" w14:paraId="64C8BFA9" w14:textId="77777777" w:rsidTr="00870DB4">
        <w:tc>
          <w:tcPr>
            <w:tcW w:w="2563" w:type="dxa"/>
          </w:tcPr>
          <w:p w14:paraId="0E733504" w14:textId="77777777" w:rsidR="00A03839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A2DDF3E" w14:textId="74C5A4B4" w:rsidR="00A03839" w:rsidRDefault="00A0383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749CAEB4" w14:textId="6765D183" w:rsidR="002E4ACC" w:rsidRPr="009C17B7" w:rsidRDefault="00A0383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3" w:right="-558" w:hanging="47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39E73656" w14:textId="6669F460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427,018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761C6053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117" w:hanging="18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9A83D40" w14:textId="60094DA7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(371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379)</w:t>
            </w:r>
          </w:p>
        </w:tc>
        <w:tc>
          <w:tcPr>
            <w:tcW w:w="241" w:type="dxa"/>
            <w:vAlign w:val="bottom"/>
          </w:tcPr>
          <w:p w14:paraId="064285B6" w14:textId="77777777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41105934" w14:textId="09D0EB48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149,246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9" w:type="dxa"/>
            <w:vAlign w:val="bottom"/>
          </w:tcPr>
          <w:p w14:paraId="2B3B01AC" w14:textId="77777777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11BBFEE6" w14:textId="56CA53B0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(58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461)</w:t>
            </w:r>
          </w:p>
        </w:tc>
        <w:tc>
          <w:tcPr>
            <w:tcW w:w="236" w:type="dxa"/>
            <w:vAlign w:val="bottom"/>
          </w:tcPr>
          <w:p w14:paraId="742E881B" w14:textId="77777777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82869BF" w14:textId="2EDEEBEB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(576,26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5" w:type="dxa"/>
            <w:vAlign w:val="bottom"/>
          </w:tcPr>
          <w:p w14:paraId="016D9AA2" w14:textId="77777777" w:rsidR="002E4ACC" w:rsidRPr="009C17B7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4D1EEF3" w14:textId="2AF976F5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(429,840)</w:t>
            </w:r>
          </w:p>
        </w:tc>
      </w:tr>
      <w:tr w:rsidR="002E4ACC" w:rsidRPr="009C17B7" w14:paraId="66D684F8" w14:textId="77777777" w:rsidTr="00870DB4">
        <w:tc>
          <w:tcPr>
            <w:tcW w:w="2563" w:type="dxa"/>
          </w:tcPr>
          <w:p w14:paraId="046DA478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B3C8C" w14:textId="6C773C3A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="00A038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,839,242</w:t>
            </w:r>
          </w:p>
        </w:tc>
        <w:tc>
          <w:tcPr>
            <w:tcW w:w="236" w:type="dxa"/>
            <w:vAlign w:val="bottom"/>
          </w:tcPr>
          <w:p w14:paraId="4A5EC676" w14:textId="77777777" w:rsidR="002E4ACC" w:rsidRPr="00A03839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10" w:right="-27" w:hanging="18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08398" w14:textId="28305966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550</w:t>
            </w:r>
          </w:p>
        </w:tc>
        <w:tc>
          <w:tcPr>
            <w:tcW w:w="241" w:type="dxa"/>
            <w:vAlign w:val="bottom"/>
          </w:tcPr>
          <w:p w14:paraId="15F5392F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9F872E" w14:textId="077A5869" w:rsidR="002E4ACC" w:rsidRPr="008D2EBA" w:rsidRDefault="00A0383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2,075,286</w:t>
            </w:r>
          </w:p>
        </w:tc>
        <w:tc>
          <w:tcPr>
            <w:tcW w:w="239" w:type="dxa"/>
            <w:vAlign w:val="bottom"/>
          </w:tcPr>
          <w:p w14:paraId="3211D803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8BEEF" w14:textId="16362B0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162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13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BE1BA7B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BCAA3" w14:textId="7B9E76AD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4,914,52</w:t>
            </w:r>
            <w:r w:rsidR="00A0383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45" w:type="dxa"/>
            <w:vAlign w:val="bottom"/>
          </w:tcPr>
          <w:p w14:paraId="5859B3C4" w14:textId="77777777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525D6B" w14:textId="371D62EA" w:rsidR="002E4ACC" w:rsidRPr="008D2EBA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5,104,685</w:t>
            </w:r>
          </w:p>
        </w:tc>
      </w:tr>
    </w:tbl>
    <w:p w14:paraId="4EB819A6" w14:textId="77777777" w:rsidR="00745DC9" w:rsidRPr="009C17B7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1405510E" w14:textId="77777777" w:rsidR="00AD7691" w:rsidRPr="009C17B7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36063803" w14:textId="77777777" w:rsidR="00AD7691" w:rsidRPr="009C17B7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2FC11014" w14:textId="77777777" w:rsidR="00AD7691" w:rsidRPr="009C17B7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3EAE022A" w14:textId="77777777" w:rsidR="00AD7691" w:rsidRPr="009C17B7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p w14:paraId="765FDF72" w14:textId="77777777" w:rsidR="00AD7691" w:rsidRPr="009C17B7" w:rsidRDefault="00AD769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W w:w="968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563"/>
        <w:gridCol w:w="989"/>
        <w:gridCol w:w="236"/>
        <w:gridCol w:w="1027"/>
        <w:gridCol w:w="241"/>
        <w:gridCol w:w="929"/>
        <w:gridCol w:w="239"/>
        <w:gridCol w:w="1111"/>
        <w:gridCol w:w="236"/>
        <w:gridCol w:w="934"/>
        <w:gridCol w:w="245"/>
        <w:gridCol w:w="936"/>
      </w:tblGrid>
      <w:tr w:rsidR="00183CE5" w:rsidRPr="009C17B7" w14:paraId="33BC55C8" w14:textId="77777777" w:rsidTr="0017198F">
        <w:trPr>
          <w:trHeight w:val="380"/>
          <w:tblHeader/>
        </w:trPr>
        <w:tc>
          <w:tcPr>
            <w:tcW w:w="2563" w:type="dxa"/>
          </w:tcPr>
          <w:p w14:paraId="570C1D56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06CE4F14" w14:textId="2AD1BCBD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83CE5" w:rsidRPr="009C17B7" w14:paraId="14BF4760" w14:textId="77777777" w:rsidTr="0017198F">
        <w:trPr>
          <w:trHeight w:val="272"/>
          <w:tblHeader/>
        </w:trPr>
        <w:tc>
          <w:tcPr>
            <w:tcW w:w="2563" w:type="dxa"/>
          </w:tcPr>
          <w:p w14:paraId="5B33B73E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6A099A57" w14:textId="69BB18F2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41" w:type="dxa"/>
          </w:tcPr>
          <w:p w14:paraId="0D72ED20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0CFF9F39" w14:textId="5108F300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ลูกหนี้ตามสัญญาเช่าซื้อที่ถึง</w:t>
            </w:r>
          </w:p>
        </w:tc>
        <w:tc>
          <w:tcPr>
            <w:tcW w:w="236" w:type="dxa"/>
          </w:tcPr>
          <w:p w14:paraId="458C02D5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275576E7" w14:textId="307714A8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9C17B7" w14:paraId="40576316" w14:textId="77777777" w:rsidTr="0017198F">
        <w:trPr>
          <w:trHeight w:val="254"/>
          <w:tblHeader/>
        </w:trPr>
        <w:tc>
          <w:tcPr>
            <w:tcW w:w="2563" w:type="dxa"/>
          </w:tcPr>
          <w:p w14:paraId="0921DDFC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52" w:type="dxa"/>
            <w:gridSpan w:val="3"/>
          </w:tcPr>
          <w:p w14:paraId="734DB12F" w14:textId="55F25BFF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41" w:type="dxa"/>
          </w:tcPr>
          <w:p w14:paraId="06935176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79" w:type="dxa"/>
            <w:gridSpan w:val="3"/>
          </w:tcPr>
          <w:p w14:paraId="5CA8D93B" w14:textId="5FA3E7F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54A2A392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115" w:type="dxa"/>
            <w:gridSpan w:val="3"/>
          </w:tcPr>
          <w:p w14:paraId="7E69EA88" w14:textId="00B7B818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215BB" w:rsidRPr="009C17B7" w14:paraId="2D933CE2" w14:textId="77777777" w:rsidTr="0017198F">
        <w:trPr>
          <w:tblHeader/>
        </w:trPr>
        <w:tc>
          <w:tcPr>
            <w:tcW w:w="2563" w:type="dxa"/>
          </w:tcPr>
          <w:p w14:paraId="73810A3F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9" w:type="dxa"/>
          </w:tcPr>
          <w:p w14:paraId="3965B9B4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38730920" w14:textId="0E921040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3031DC61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</w:tcPr>
          <w:p w14:paraId="7903D47F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D32BBDD" w14:textId="22FC0273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41" w:type="dxa"/>
            <w:vAlign w:val="bottom"/>
          </w:tcPr>
          <w:p w14:paraId="2E5DE1CE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</w:tcPr>
          <w:p w14:paraId="6E73BE7C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62AC717A" w14:textId="695F806C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9" w:type="dxa"/>
          </w:tcPr>
          <w:p w14:paraId="0C8A46C4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</w:tcPr>
          <w:p w14:paraId="05CE7D24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060249F" w14:textId="5DA38526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6369DF45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934" w:type="dxa"/>
          </w:tcPr>
          <w:p w14:paraId="2E00F61F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6FA74F67" w14:textId="75EEBD1A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45" w:type="dxa"/>
          </w:tcPr>
          <w:p w14:paraId="009E0D7F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</w:tcPr>
          <w:p w14:paraId="508FB90D" w14:textId="77777777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07A0596C" w14:textId="34BAF666" w:rsidR="008215BB" w:rsidRPr="009C17B7" w:rsidRDefault="008215BB" w:rsidP="008215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9C17B7" w14:paraId="14272026" w14:textId="77777777" w:rsidTr="0017198F">
        <w:trPr>
          <w:tblHeader/>
        </w:trPr>
        <w:tc>
          <w:tcPr>
            <w:tcW w:w="2563" w:type="dxa"/>
          </w:tcPr>
          <w:p w14:paraId="049369DF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123" w:type="dxa"/>
            <w:gridSpan w:val="11"/>
          </w:tcPr>
          <w:p w14:paraId="2651333B" w14:textId="0183588B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9C17B7" w14:paraId="50668892" w14:textId="77777777" w:rsidTr="0017198F">
        <w:tc>
          <w:tcPr>
            <w:tcW w:w="2563" w:type="dxa"/>
          </w:tcPr>
          <w:p w14:paraId="3C0910BF" w14:textId="6D75216C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89" w:type="dxa"/>
          </w:tcPr>
          <w:p w14:paraId="42D4390B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9D23AD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27" w:type="dxa"/>
          </w:tcPr>
          <w:p w14:paraId="416E8508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7F24DEF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29" w:type="dxa"/>
          </w:tcPr>
          <w:p w14:paraId="35A4B559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ACDE3EA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</w:tcPr>
          <w:p w14:paraId="17AD2D8D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B92DC5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01DDD93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14C9FF4F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36" w:type="dxa"/>
          </w:tcPr>
          <w:p w14:paraId="2454484D" w14:textId="77777777" w:rsidR="00AD7691" w:rsidRPr="009C17B7" w:rsidRDefault="00AD7691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4ACC" w:rsidRPr="009C17B7" w14:paraId="239F6CFA" w14:textId="77777777" w:rsidTr="008215BB">
        <w:tc>
          <w:tcPr>
            <w:tcW w:w="2563" w:type="dxa"/>
            <w:vAlign w:val="bottom"/>
          </w:tcPr>
          <w:p w14:paraId="089229DA" w14:textId="50F78E06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6A5C3761" w14:textId="72C699A8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586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978</w:t>
            </w:r>
          </w:p>
        </w:tc>
        <w:tc>
          <w:tcPr>
            <w:tcW w:w="236" w:type="dxa"/>
            <w:vAlign w:val="bottom"/>
          </w:tcPr>
          <w:p w14:paraId="6EC5845D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2A73D4DB" w14:textId="4801B7F8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666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874</w:t>
            </w:r>
          </w:p>
        </w:tc>
        <w:tc>
          <w:tcPr>
            <w:tcW w:w="241" w:type="dxa"/>
            <w:vAlign w:val="bottom"/>
          </w:tcPr>
          <w:p w14:paraId="38B98CC8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415AA97A" w14:textId="04FB7B5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967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226</w:t>
            </w:r>
          </w:p>
        </w:tc>
        <w:tc>
          <w:tcPr>
            <w:tcW w:w="239" w:type="dxa"/>
            <w:vAlign w:val="bottom"/>
          </w:tcPr>
          <w:p w14:paraId="4E24787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82E9AEA" w14:textId="0DAD70C3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974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139</w:t>
            </w:r>
          </w:p>
        </w:tc>
        <w:tc>
          <w:tcPr>
            <w:tcW w:w="236" w:type="dxa"/>
            <w:vAlign w:val="bottom"/>
          </w:tcPr>
          <w:p w14:paraId="5EF9DE7E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D97FA9" w14:textId="7E8E8791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4,554,204</w:t>
            </w:r>
          </w:p>
        </w:tc>
        <w:tc>
          <w:tcPr>
            <w:tcW w:w="245" w:type="dxa"/>
            <w:vAlign w:val="bottom"/>
          </w:tcPr>
          <w:p w14:paraId="5D0341D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6101F84C" w14:textId="3CF3B9AA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4,641,013</w:t>
            </w:r>
          </w:p>
        </w:tc>
      </w:tr>
      <w:tr w:rsidR="002E4ACC" w:rsidRPr="009C17B7" w14:paraId="6414A45C" w14:textId="77777777" w:rsidTr="008215BB">
        <w:tc>
          <w:tcPr>
            <w:tcW w:w="2563" w:type="dxa"/>
            <w:vAlign w:val="bottom"/>
          </w:tcPr>
          <w:p w14:paraId="362485D7" w14:textId="31EFB19C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322F6CD6" w14:textId="6D268F7D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332</w:t>
            </w:r>
          </w:p>
        </w:tc>
        <w:tc>
          <w:tcPr>
            <w:tcW w:w="236" w:type="dxa"/>
            <w:vAlign w:val="bottom"/>
          </w:tcPr>
          <w:p w14:paraId="606F1E83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21F28074" w14:textId="7B5B9B5A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241" w:type="dxa"/>
            <w:vAlign w:val="bottom"/>
          </w:tcPr>
          <w:p w14:paraId="6F369517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1C0280FA" w14:textId="0463D019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556"/>
              </w:tabs>
              <w:spacing w:line="240" w:lineRule="auto"/>
              <w:ind w:left="-622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271AC6C5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643"/>
              </w:tabs>
              <w:spacing w:line="240" w:lineRule="auto"/>
              <w:ind w:left="-622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49484623" w14:textId="04330110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  <w:tab w:val="decimal" w:pos="641"/>
              </w:tabs>
              <w:spacing w:line="240" w:lineRule="auto"/>
              <w:ind w:left="-622"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4B78CFF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0A8FC23" w14:textId="5312BC56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106,332</w:t>
            </w:r>
          </w:p>
        </w:tc>
        <w:tc>
          <w:tcPr>
            <w:tcW w:w="245" w:type="dxa"/>
            <w:vAlign w:val="bottom"/>
          </w:tcPr>
          <w:p w14:paraId="2DDD9AF7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298EBDD0" w14:textId="10D01B11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110,215</w:t>
            </w:r>
          </w:p>
        </w:tc>
      </w:tr>
      <w:tr w:rsidR="002E4ACC" w:rsidRPr="009C17B7" w14:paraId="29D22591" w14:textId="77777777" w:rsidTr="00D0622A">
        <w:trPr>
          <w:trHeight w:val="70"/>
        </w:trPr>
        <w:tc>
          <w:tcPr>
            <w:tcW w:w="2563" w:type="dxa"/>
            <w:vAlign w:val="bottom"/>
          </w:tcPr>
          <w:p w14:paraId="1E5966EC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</w:p>
          <w:p w14:paraId="17D11966" w14:textId="66CE3516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0"/>
              </w:tabs>
              <w:spacing w:line="240" w:lineRule="auto"/>
              <w:ind w:left="210" w:right="-105" w:hanging="21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ไม่ถือป็นรายได้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vAlign w:val="bottom"/>
          </w:tcPr>
          <w:p w14:paraId="1597EB71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C82071" w14:textId="1AAB1D44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(842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595)</w:t>
            </w:r>
          </w:p>
        </w:tc>
        <w:tc>
          <w:tcPr>
            <w:tcW w:w="236" w:type="dxa"/>
            <w:vAlign w:val="bottom"/>
          </w:tcPr>
          <w:p w14:paraId="57916657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7" w:type="dxa"/>
            <w:vAlign w:val="bottom"/>
          </w:tcPr>
          <w:p w14:paraId="5F51691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1008E7" w14:textId="413001AD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(864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486)</w:t>
            </w:r>
          </w:p>
        </w:tc>
        <w:tc>
          <w:tcPr>
            <w:tcW w:w="241" w:type="dxa"/>
            <w:vAlign w:val="bottom"/>
          </w:tcPr>
          <w:p w14:paraId="02322B9C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9" w:type="dxa"/>
            <w:vAlign w:val="bottom"/>
          </w:tcPr>
          <w:p w14:paraId="59BFC129" w14:textId="69BD1466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(391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859)</w:t>
            </w:r>
          </w:p>
        </w:tc>
        <w:tc>
          <w:tcPr>
            <w:tcW w:w="239" w:type="dxa"/>
            <w:vAlign w:val="bottom"/>
          </w:tcPr>
          <w:p w14:paraId="2C621FF3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28EE9F40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707DAD" w14:textId="12EEA21D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(390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965)</w:t>
            </w:r>
          </w:p>
        </w:tc>
        <w:tc>
          <w:tcPr>
            <w:tcW w:w="236" w:type="dxa"/>
            <w:vAlign w:val="bottom"/>
          </w:tcPr>
          <w:p w14:paraId="35922BDE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3A9AB34" w14:textId="061250A2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(1,234,454)</w:t>
            </w:r>
          </w:p>
        </w:tc>
        <w:tc>
          <w:tcPr>
            <w:tcW w:w="245" w:type="dxa"/>
            <w:vAlign w:val="bottom"/>
          </w:tcPr>
          <w:p w14:paraId="5F19D5A3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vAlign w:val="bottom"/>
          </w:tcPr>
          <w:p w14:paraId="34D3CB17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25AFB1" w14:textId="6F0C3F10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(1,255,451)</w:t>
            </w:r>
          </w:p>
        </w:tc>
      </w:tr>
      <w:tr w:rsidR="002E4ACC" w:rsidRPr="009C17B7" w14:paraId="7BDC5571" w14:textId="77777777" w:rsidTr="00C96C84">
        <w:tc>
          <w:tcPr>
            <w:tcW w:w="2563" w:type="dxa"/>
          </w:tcPr>
          <w:p w14:paraId="7DF806B6" w14:textId="5A50B458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05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2F26688F" w14:textId="43DC3F6D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850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715</w:t>
            </w:r>
          </w:p>
        </w:tc>
        <w:tc>
          <w:tcPr>
            <w:tcW w:w="236" w:type="dxa"/>
            <w:vAlign w:val="bottom"/>
          </w:tcPr>
          <w:p w14:paraId="6F85F3EA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B3A2B" w14:textId="2A7BC2E2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912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603</w:t>
            </w:r>
          </w:p>
        </w:tc>
        <w:tc>
          <w:tcPr>
            <w:tcW w:w="241" w:type="dxa"/>
            <w:vAlign w:val="bottom"/>
          </w:tcPr>
          <w:p w14:paraId="5B23354C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70C08EDB" w14:textId="68F018C3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575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367</w:t>
            </w:r>
          </w:p>
        </w:tc>
        <w:tc>
          <w:tcPr>
            <w:tcW w:w="239" w:type="dxa"/>
            <w:vAlign w:val="bottom"/>
          </w:tcPr>
          <w:p w14:paraId="26356298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41E95" w14:textId="04FD5C8F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583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174</w:t>
            </w:r>
          </w:p>
        </w:tc>
        <w:tc>
          <w:tcPr>
            <w:tcW w:w="236" w:type="dxa"/>
            <w:vAlign w:val="bottom"/>
          </w:tcPr>
          <w:p w14:paraId="43E63144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70FCD032" w14:textId="6142B79E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3,426,082</w:t>
            </w:r>
          </w:p>
        </w:tc>
        <w:tc>
          <w:tcPr>
            <w:tcW w:w="245" w:type="dxa"/>
            <w:vAlign w:val="bottom"/>
          </w:tcPr>
          <w:p w14:paraId="2DCC0DD8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3BDEBB" w14:textId="578B2394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495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777</w:t>
            </w:r>
          </w:p>
        </w:tc>
      </w:tr>
      <w:tr w:rsidR="0094780E" w:rsidRPr="009C17B7" w14:paraId="76EB3BA5" w14:textId="77777777" w:rsidTr="0017198F">
        <w:tc>
          <w:tcPr>
            <w:tcW w:w="2563" w:type="dxa"/>
          </w:tcPr>
          <w:p w14:paraId="4EC6C204" w14:textId="77777777" w:rsidR="0094780E" w:rsidRPr="009C17B7" w:rsidRDefault="0094780E" w:rsidP="0094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3A0DF7EF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71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ED558E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FF7F83C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6FAF2DC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2443AC54" w14:textId="77777777" w:rsidR="0094780E" w:rsidRPr="009C17B7" w:rsidRDefault="0094780E" w:rsidP="00870DB4">
            <w:pPr>
              <w:pStyle w:val="a2"/>
              <w:tabs>
                <w:tab w:val="decimal" w:pos="700"/>
                <w:tab w:val="decimal" w:pos="730"/>
              </w:tabs>
              <w:ind w:left="-200" w:right="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5336D427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7975BA80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6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480B4A4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489EC009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0D39E58D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1280241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94780E" w:rsidRPr="009C17B7" w14:paraId="06376471" w14:textId="77777777" w:rsidTr="0017198F">
        <w:tc>
          <w:tcPr>
            <w:tcW w:w="2563" w:type="dxa"/>
          </w:tcPr>
          <w:p w14:paraId="395C2673" w14:textId="1E602B88" w:rsidR="0094780E" w:rsidRPr="009C17B7" w:rsidRDefault="0094780E" w:rsidP="00947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89" w:type="dxa"/>
            <w:vAlign w:val="bottom"/>
          </w:tcPr>
          <w:p w14:paraId="1F3BD263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71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02D3D0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27" w:type="dxa"/>
            <w:vAlign w:val="bottom"/>
          </w:tcPr>
          <w:p w14:paraId="6884C713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1" w:type="dxa"/>
            <w:vAlign w:val="bottom"/>
          </w:tcPr>
          <w:p w14:paraId="48D60F0D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570C35D2" w14:textId="77777777" w:rsidR="0094780E" w:rsidRPr="009C17B7" w:rsidRDefault="0094780E" w:rsidP="00870DB4">
            <w:pPr>
              <w:pStyle w:val="a2"/>
              <w:tabs>
                <w:tab w:val="decimal" w:pos="700"/>
                <w:tab w:val="decimal" w:pos="730"/>
              </w:tabs>
              <w:ind w:left="-200" w:right="0"/>
              <w:rPr>
                <w:rFonts w:asciiTheme="majorBidi" w:hAnsiTheme="majorBidi" w:cstheme="majorBidi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0A7999CD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11" w:type="dxa"/>
            <w:vAlign w:val="bottom"/>
          </w:tcPr>
          <w:p w14:paraId="760DFF26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76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2023F0E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  <w:vAlign w:val="bottom"/>
          </w:tcPr>
          <w:p w14:paraId="7B39C570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2585338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417D7D29" w14:textId="77777777" w:rsidR="0094780E" w:rsidRPr="009C17B7" w:rsidRDefault="0094780E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2E4ACC" w:rsidRPr="009C17B7" w14:paraId="7618247F" w14:textId="77777777" w:rsidTr="008215BB">
        <w:tc>
          <w:tcPr>
            <w:tcW w:w="2563" w:type="dxa"/>
            <w:vAlign w:val="bottom"/>
          </w:tcPr>
          <w:p w14:paraId="1614EEA9" w14:textId="5209219F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ลูกหนี้เช่าซื้อ</w:t>
            </w:r>
          </w:p>
        </w:tc>
        <w:tc>
          <w:tcPr>
            <w:tcW w:w="989" w:type="dxa"/>
            <w:vAlign w:val="bottom"/>
          </w:tcPr>
          <w:p w14:paraId="3C14984B" w14:textId="0FE0D649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474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355</w:t>
            </w:r>
          </w:p>
        </w:tc>
        <w:tc>
          <w:tcPr>
            <w:tcW w:w="236" w:type="dxa"/>
            <w:vAlign w:val="bottom"/>
          </w:tcPr>
          <w:p w14:paraId="7D23595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50279EF2" w14:textId="5AEA20D8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527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873</w:t>
            </w:r>
          </w:p>
        </w:tc>
        <w:tc>
          <w:tcPr>
            <w:tcW w:w="241" w:type="dxa"/>
            <w:vAlign w:val="bottom"/>
          </w:tcPr>
          <w:p w14:paraId="1B098E3F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58A2C2AE" w14:textId="62FAD4EF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7713651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3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3E1A72C2" w14:textId="4BC7C631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1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7B14DED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8074196" w14:textId="4B40D49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474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355</w:t>
            </w:r>
          </w:p>
        </w:tc>
        <w:tc>
          <w:tcPr>
            <w:tcW w:w="245" w:type="dxa"/>
            <w:vAlign w:val="bottom"/>
          </w:tcPr>
          <w:p w14:paraId="196BCBB8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57731C79" w14:textId="1128775B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527,873</w:t>
            </w:r>
          </w:p>
        </w:tc>
      </w:tr>
      <w:tr w:rsidR="002E4ACC" w:rsidRPr="009C17B7" w14:paraId="088937F7" w14:textId="77777777" w:rsidTr="008215BB">
        <w:tc>
          <w:tcPr>
            <w:tcW w:w="2563" w:type="dxa"/>
            <w:vAlign w:val="bottom"/>
          </w:tcPr>
          <w:p w14:paraId="173D1479" w14:textId="6FD2DCDC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ดอกเบี้ยเช่าซื้อค้างรับ</w:t>
            </w:r>
          </w:p>
        </w:tc>
        <w:tc>
          <w:tcPr>
            <w:tcW w:w="989" w:type="dxa"/>
            <w:vAlign w:val="bottom"/>
          </w:tcPr>
          <w:p w14:paraId="1D473502" w14:textId="58779102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243</w:t>
            </w:r>
          </w:p>
        </w:tc>
        <w:tc>
          <w:tcPr>
            <w:tcW w:w="236" w:type="dxa"/>
            <w:vAlign w:val="bottom"/>
          </w:tcPr>
          <w:p w14:paraId="4FC95967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vAlign w:val="bottom"/>
          </w:tcPr>
          <w:p w14:paraId="7A77AFC9" w14:textId="14C01AB5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213</w:t>
            </w:r>
          </w:p>
        </w:tc>
        <w:tc>
          <w:tcPr>
            <w:tcW w:w="241" w:type="dxa"/>
            <w:vAlign w:val="bottom"/>
          </w:tcPr>
          <w:p w14:paraId="5C9FBD62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vAlign w:val="bottom"/>
          </w:tcPr>
          <w:p w14:paraId="7731531B" w14:textId="28CD4C46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3A4E3256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3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vAlign w:val="bottom"/>
          </w:tcPr>
          <w:p w14:paraId="64EDED13" w14:textId="66F3EDF2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  <w:tab w:val="decimal" w:pos="641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6ACD7F5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FE5949D" w14:textId="36FC58EC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47,243</w:t>
            </w:r>
          </w:p>
        </w:tc>
        <w:tc>
          <w:tcPr>
            <w:tcW w:w="245" w:type="dxa"/>
            <w:vAlign w:val="bottom"/>
          </w:tcPr>
          <w:p w14:paraId="2583373C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vAlign w:val="bottom"/>
          </w:tcPr>
          <w:p w14:paraId="35EAB75D" w14:textId="09EC20D1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33,213</w:t>
            </w:r>
          </w:p>
        </w:tc>
      </w:tr>
      <w:tr w:rsidR="002E4ACC" w:rsidRPr="009C17B7" w14:paraId="017D1C8D" w14:textId="77777777" w:rsidTr="00D0622A">
        <w:trPr>
          <w:trHeight w:val="70"/>
        </w:trPr>
        <w:tc>
          <w:tcPr>
            <w:tcW w:w="2563" w:type="dxa"/>
            <w:vAlign w:val="bottom"/>
          </w:tcPr>
          <w:p w14:paraId="6829A6FA" w14:textId="10F244EE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 xml:space="preserve">หัก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ดอกเบี้ยเช่าซื้อที่ยัง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br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ไม่ถือเป็นรายได้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D650EAD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F7A076" w14:textId="42B3A58D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(149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274)</w:t>
            </w:r>
          </w:p>
        </w:tc>
        <w:tc>
          <w:tcPr>
            <w:tcW w:w="236" w:type="dxa"/>
            <w:vAlign w:val="bottom"/>
          </w:tcPr>
          <w:p w14:paraId="56D387F6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F658EA2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13D1F2" w14:textId="30AB7B53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(166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298)</w:t>
            </w:r>
          </w:p>
        </w:tc>
        <w:tc>
          <w:tcPr>
            <w:tcW w:w="241" w:type="dxa"/>
            <w:vAlign w:val="bottom"/>
          </w:tcPr>
          <w:p w14:paraId="6F69E1C4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5B3B3522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070687" w14:textId="459A68C3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4492394B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5E70BDF4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ACBA54" w14:textId="74671F28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574F850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3670010" w14:textId="33233C7D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200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(149,274)</w:t>
            </w:r>
          </w:p>
        </w:tc>
        <w:tc>
          <w:tcPr>
            <w:tcW w:w="245" w:type="dxa"/>
            <w:vAlign w:val="bottom"/>
          </w:tcPr>
          <w:p w14:paraId="217A27FA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200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2BCE72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200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5C6434" w14:textId="1410E103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200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(166,298)</w:t>
            </w:r>
          </w:p>
        </w:tc>
      </w:tr>
      <w:tr w:rsidR="002E4ACC" w:rsidRPr="009C17B7" w14:paraId="30D79AAC" w14:textId="77777777" w:rsidTr="008D2EBA">
        <w:trPr>
          <w:trHeight w:val="343"/>
        </w:trPr>
        <w:tc>
          <w:tcPr>
            <w:tcW w:w="2563" w:type="dxa"/>
          </w:tcPr>
          <w:p w14:paraId="37BCF1CA" w14:textId="3D244A86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49E6F" w14:textId="6694DFF8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372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324</w:t>
            </w:r>
          </w:p>
        </w:tc>
        <w:tc>
          <w:tcPr>
            <w:tcW w:w="236" w:type="dxa"/>
            <w:vAlign w:val="bottom"/>
          </w:tcPr>
          <w:p w14:paraId="6E8EFBA3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88AF5" w14:textId="5BEBED3C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394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788</w:t>
            </w:r>
          </w:p>
        </w:tc>
        <w:tc>
          <w:tcPr>
            <w:tcW w:w="241" w:type="dxa"/>
            <w:vAlign w:val="bottom"/>
          </w:tcPr>
          <w:p w14:paraId="25D7C4D4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6BB2D" w14:textId="04F8FCA1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9" w:type="dxa"/>
            <w:vAlign w:val="bottom"/>
          </w:tcPr>
          <w:p w14:paraId="5467961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1460" w14:textId="5F005A31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458"/>
              </w:tabs>
              <w:spacing w:line="240" w:lineRule="auto"/>
              <w:ind w:left="-442" w:right="250" w:hanging="9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0F7871CE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2B7E4" w14:textId="2B91025D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372,324</w:t>
            </w:r>
          </w:p>
        </w:tc>
        <w:tc>
          <w:tcPr>
            <w:tcW w:w="245" w:type="dxa"/>
            <w:vAlign w:val="bottom"/>
          </w:tcPr>
          <w:p w14:paraId="55456751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95ED2" w14:textId="75146739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394,788</w:t>
            </w:r>
          </w:p>
        </w:tc>
      </w:tr>
      <w:tr w:rsidR="002E4ACC" w:rsidRPr="009C17B7" w14:paraId="2D57379D" w14:textId="77777777" w:rsidTr="008215BB">
        <w:tc>
          <w:tcPr>
            <w:tcW w:w="2563" w:type="dxa"/>
          </w:tcPr>
          <w:p w14:paraId="5A55800A" w14:textId="5D967873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bottom"/>
          </w:tcPr>
          <w:p w14:paraId="1D1DEB62" w14:textId="2AC8F3D0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223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039</w:t>
            </w:r>
          </w:p>
        </w:tc>
        <w:tc>
          <w:tcPr>
            <w:tcW w:w="236" w:type="dxa"/>
            <w:vAlign w:val="bottom"/>
          </w:tcPr>
          <w:p w14:paraId="1FDBC9B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4DD67DBF" w14:textId="535B137B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307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391</w:t>
            </w:r>
          </w:p>
        </w:tc>
        <w:tc>
          <w:tcPr>
            <w:tcW w:w="241" w:type="dxa"/>
            <w:vAlign w:val="bottom"/>
          </w:tcPr>
          <w:p w14:paraId="38A2E36D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BFB9AAC" w14:textId="2C377C4C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575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367</w:t>
            </w:r>
          </w:p>
        </w:tc>
        <w:tc>
          <w:tcPr>
            <w:tcW w:w="239" w:type="dxa"/>
            <w:vAlign w:val="bottom"/>
          </w:tcPr>
          <w:p w14:paraId="5E699CA9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14ABF9FB" w14:textId="27A0CE2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  <w:tab w:val="decimal" w:pos="911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583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174</w:t>
            </w:r>
          </w:p>
        </w:tc>
        <w:tc>
          <w:tcPr>
            <w:tcW w:w="236" w:type="dxa"/>
            <w:vAlign w:val="bottom"/>
          </w:tcPr>
          <w:p w14:paraId="24A1CBF5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vAlign w:val="bottom"/>
          </w:tcPr>
          <w:p w14:paraId="6E1A2B33" w14:textId="5F118695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3,798,406</w:t>
            </w:r>
          </w:p>
        </w:tc>
        <w:tc>
          <w:tcPr>
            <w:tcW w:w="245" w:type="dxa"/>
            <w:vAlign w:val="bottom"/>
          </w:tcPr>
          <w:p w14:paraId="7CF84261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B177102" w14:textId="3E64E8DB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3,890,565</w:t>
            </w:r>
          </w:p>
        </w:tc>
      </w:tr>
      <w:tr w:rsidR="002E4ACC" w:rsidRPr="009C17B7" w14:paraId="05F3E1F0" w14:textId="77777777" w:rsidTr="008215BB">
        <w:tc>
          <w:tcPr>
            <w:tcW w:w="2563" w:type="dxa"/>
          </w:tcPr>
          <w:p w14:paraId="308031F4" w14:textId="77777777" w:rsidR="00A03839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41091EC1" w14:textId="77777777" w:rsidR="00A03839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05FD4C5E" w14:textId="4BC37FAD" w:rsidR="002E4ACC" w:rsidRPr="009C17B7" w:rsidRDefault="00A0383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558" w:hanging="47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AD9E0E2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676CD1" w14:textId="3AB09524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350,014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7C67061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2D22D00" w14:textId="280110D3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(328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294)</w:t>
            </w:r>
          </w:p>
        </w:tc>
        <w:tc>
          <w:tcPr>
            <w:tcW w:w="241" w:type="dxa"/>
            <w:vAlign w:val="bottom"/>
          </w:tcPr>
          <w:p w14:paraId="04154B32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3FF269BF" w14:textId="280C4FBC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109,198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51CFA126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56603B3" w14:textId="21C07CD0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(38,774)</w:t>
            </w:r>
          </w:p>
        </w:tc>
        <w:tc>
          <w:tcPr>
            <w:tcW w:w="236" w:type="dxa"/>
            <w:vAlign w:val="bottom"/>
          </w:tcPr>
          <w:p w14:paraId="55A8BC26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4546DAA4" w14:textId="46A96725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(459,712)</w:t>
            </w:r>
          </w:p>
        </w:tc>
        <w:tc>
          <w:tcPr>
            <w:tcW w:w="245" w:type="dxa"/>
            <w:vAlign w:val="bottom"/>
          </w:tcPr>
          <w:p w14:paraId="4A3EA171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FC43A0D" w14:textId="6BE6C09E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(367,068)</w:t>
            </w:r>
          </w:p>
        </w:tc>
      </w:tr>
      <w:tr w:rsidR="002E4ACC" w:rsidRPr="009C17B7" w14:paraId="3AB54DF3" w14:textId="77777777" w:rsidTr="00870DB4">
        <w:tc>
          <w:tcPr>
            <w:tcW w:w="2563" w:type="dxa"/>
          </w:tcPr>
          <w:p w14:paraId="782F6629" w14:textId="00992805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ลูกหนี้ตามสัญญาเช่าซื้อ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4D6F3904" w14:textId="2B73A11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="00A0383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872,525</w:t>
            </w:r>
          </w:p>
        </w:tc>
        <w:tc>
          <w:tcPr>
            <w:tcW w:w="236" w:type="dxa"/>
            <w:vAlign w:val="bottom"/>
          </w:tcPr>
          <w:p w14:paraId="3EEB2DB0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448D9B" w14:textId="1ABF914B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979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097</w:t>
            </w:r>
          </w:p>
        </w:tc>
        <w:tc>
          <w:tcPr>
            <w:tcW w:w="241" w:type="dxa"/>
            <w:vAlign w:val="bottom"/>
          </w:tcPr>
          <w:p w14:paraId="63F956E3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872BA9" w14:textId="491B0C4E" w:rsidR="002E4ACC" w:rsidRPr="00870DB4" w:rsidRDefault="00A03839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5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1,466,169</w:t>
            </w:r>
          </w:p>
        </w:tc>
        <w:tc>
          <w:tcPr>
            <w:tcW w:w="239" w:type="dxa"/>
            <w:vAlign w:val="bottom"/>
          </w:tcPr>
          <w:p w14:paraId="2FA2F37F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643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427C8" w14:textId="4ACEA541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  <w:tab w:val="decimal" w:pos="911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1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544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,400</w:t>
            </w:r>
          </w:p>
        </w:tc>
        <w:tc>
          <w:tcPr>
            <w:tcW w:w="236" w:type="dxa"/>
            <w:vAlign w:val="bottom"/>
          </w:tcPr>
          <w:p w14:paraId="3256D290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ACEA" w14:textId="74A6876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14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3,338,694</w:t>
            </w:r>
          </w:p>
        </w:tc>
        <w:tc>
          <w:tcPr>
            <w:tcW w:w="245" w:type="dxa"/>
            <w:vAlign w:val="bottom"/>
          </w:tcPr>
          <w:p w14:paraId="5E6E553D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8E2E5" w14:textId="33A55DA0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00"/>
              </w:tabs>
              <w:spacing w:line="240" w:lineRule="auto"/>
              <w:ind w:left="-20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3,523,497</w:t>
            </w:r>
          </w:p>
        </w:tc>
      </w:tr>
    </w:tbl>
    <w:p w14:paraId="07BCE34E" w14:textId="3495EADD" w:rsidR="00745DC9" w:rsidRPr="009C17B7" w:rsidRDefault="00745DC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2CB3C661" w14:textId="4159DD93" w:rsidR="00D0622A" w:rsidRPr="009C17B7" w:rsidRDefault="0080620C" w:rsidP="00821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5</w:t>
      </w:r>
      <w:r w:rsidR="003A607D" w:rsidRPr="009C17B7">
        <w:rPr>
          <w:rFonts w:asciiTheme="majorBidi" w:hAnsiTheme="majorBidi" w:cstheme="majorBidi"/>
          <w:sz w:val="26"/>
          <w:szCs w:val="26"/>
        </w:rPr>
        <w:t>.2</w:t>
      </w:r>
      <w:r w:rsidR="00C828A3" w:rsidRPr="009C17B7">
        <w:rPr>
          <w:rFonts w:asciiTheme="majorBidi" w:hAnsiTheme="majorBidi" w:cstheme="majorBidi"/>
          <w:sz w:val="26"/>
          <w:szCs w:val="26"/>
          <w:cs/>
        </w:rPr>
        <w:tab/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0622A" w:rsidRPr="009C17B7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(สุทธิจากดอกเบี้ยเช่าซื้อที่ยังไม่ถือเป็นรายได้) และค่าเผื่อ</w:t>
      </w:r>
      <w:r w:rsidR="00A03839">
        <w:rPr>
          <w:rFonts w:asciiTheme="majorBidi" w:hAnsiTheme="majorBidi" w:cstheme="majorBidi" w:hint="cs"/>
          <w:sz w:val="26"/>
          <w:szCs w:val="26"/>
          <w:cs/>
        </w:rPr>
        <w:t>ผลขาดทุนด้านเครดิตที่คาดว่าจะเกิดขึ้น</w:t>
      </w:r>
      <w:r w:rsidR="00D0622A" w:rsidRPr="009C17B7">
        <w:rPr>
          <w:rFonts w:asciiTheme="majorBidi" w:hAnsiTheme="majorBidi" w:cstheme="majorBidi"/>
          <w:sz w:val="26"/>
          <w:szCs w:val="26"/>
          <w:cs/>
        </w:rPr>
        <w:t>จำแนกตามสถานะได้ดังนี้</w:t>
      </w:r>
    </w:p>
    <w:p w14:paraId="6FA45D2F" w14:textId="77777777" w:rsidR="00D0622A" w:rsidRPr="009C17B7" w:rsidRDefault="00D0622A" w:rsidP="00D0622A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0622A" w:rsidRPr="009C17B7" w14:paraId="61F1D29D" w14:textId="77777777" w:rsidTr="00DA3705">
        <w:trPr>
          <w:trHeight w:val="209"/>
          <w:tblHeader/>
        </w:trPr>
        <w:tc>
          <w:tcPr>
            <w:tcW w:w="3195" w:type="dxa"/>
          </w:tcPr>
          <w:p w14:paraId="0F97D4E1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ECE7881" w14:textId="66648363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622A" w:rsidRPr="009C17B7" w14:paraId="4F1FBD26" w14:textId="77777777" w:rsidTr="00D0622A">
        <w:trPr>
          <w:trHeight w:val="70"/>
          <w:tblHeader/>
        </w:trPr>
        <w:tc>
          <w:tcPr>
            <w:tcW w:w="3195" w:type="dxa"/>
          </w:tcPr>
          <w:p w14:paraId="1529C481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57841352" w14:textId="722E7B89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C4625CF" w14:textId="77777777" w:rsidR="00C90E3C" w:rsidRPr="009C17B7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7E6438D0" w14:textId="56CB7CEA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65E48D5B" w14:textId="7777777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53B13C2B" w14:textId="77777777" w:rsidR="00C90E3C" w:rsidRPr="009C17B7" w:rsidRDefault="00C90E3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0CC1506C" w14:textId="7A1A07FC" w:rsidR="00C90E3C" w:rsidRPr="009C17B7" w:rsidRDefault="00C90E3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0C0FB766" w14:textId="6A05897B" w:rsidR="00D0622A" w:rsidRPr="009C17B7" w:rsidRDefault="00C90E3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51FB87A4" w14:textId="7777777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7B5B923B" w14:textId="77777777" w:rsidR="00C90E3C" w:rsidRPr="009C17B7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98F7246" w14:textId="2A257DE5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0622A" w:rsidRPr="009C17B7" w14:paraId="0FF03616" w14:textId="77777777" w:rsidTr="00DA3705">
        <w:trPr>
          <w:trHeight w:val="80"/>
          <w:tblHeader/>
        </w:trPr>
        <w:tc>
          <w:tcPr>
            <w:tcW w:w="3195" w:type="dxa"/>
          </w:tcPr>
          <w:p w14:paraId="0A8E2660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A62EB79" w14:textId="5FEA4EB7" w:rsidR="00D0622A" w:rsidRPr="009C17B7" w:rsidRDefault="00D0622A" w:rsidP="00D0622A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20BD8"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D0622A" w:rsidRPr="009C17B7" w14:paraId="02E0DE3C" w14:textId="77777777" w:rsidTr="00DA3705">
        <w:trPr>
          <w:trHeight w:val="209"/>
          <w:tblHeader/>
        </w:trPr>
        <w:tc>
          <w:tcPr>
            <w:tcW w:w="3195" w:type="dxa"/>
          </w:tcPr>
          <w:p w14:paraId="0D579528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7401C49E" w14:textId="00C53914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6107A" w:rsidRPr="009C17B7" w14:paraId="19E27522" w14:textId="77777777" w:rsidTr="00DA3705">
        <w:trPr>
          <w:trHeight w:val="209"/>
        </w:trPr>
        <w:tc>
          <w:tcPr>
            <w:tcW w:w="3195" w:type="dxa"/>
          </w:tcPr>
          <w:p w14:paraId="07BA4897" w14:textId="47D53287" w:rsidR="00F6107A" w:rsidRPr="009C17B7" w:rsidRDefault="00F6107A" w:rsidP="00F6107A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107F8374" w14:textId="6B5045D7" w:rsidR="00F6107A" w:rsidRPr="009C17B7" w:rsidRDefault="00F6107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E2C543" w14:textId="77777777" w:rsidR="00F6107A" w:rsidRPr="009C17B7" w:rsidRDefault="00F6107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44B6548C" w14:textId="107B7550" w:rsidR="00F6107A" w:rsidRPr="009C17B7" w:rsidRDefault="00F6107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1D65FB5" w14:textId="77777777" w:rsidR="00F6107A" w:rsidRPr="009C17B7" w:rsidRDefault="00F6107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382260A5" w14:textId="1DCB0494" w:rsidR="00F6107A" w:rsidRPr="009C17B7" w:rsidRDefault="00F6107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4ACC" w:rsidRPr="009C17B7" w14:paraId="0E588D6E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1FB44F01" w14:textId="714128D0" w:rsidR="002E4ACC" w:rsidRPr="009C17B7" w:rsidRDefault="002E4ACC" w:rsidP="002E4ACC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63478EEF" w14:textId="640C8F68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4,309,441</w:t>
            </w:r>
          </w:p>
        </w:tc>
        <w:tc>
          <w:tcPr>
            <w:tcW w:w="236" w:type="dxa"/>
            <w:vAlign w:val="bottom"/>
          </w:tcPr>
          <w:p w14:paraId="4B436228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7319719E" w14:textId="2F963748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209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bottom"/>
          </w:tcPr>
          <w:p w14:paraId="3228B97A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F60598E" w14:textId="30D387B2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37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100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  <w:r w:rsidR="00A0383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E4ACC" w:rsidRPr="009C17B7" w14:paraId="0309E6BE" w14:textId="77777777" w:rsidTr="00870DB4">
        <w:trPr>
          <w:trHeight w:val="221"/>
        </w:trPr>
        <w:tc>
          <w:tcPr>
            <w:tcW w:w="3195" w:type="dxa"/>
            <w:vAlign w:val="bottom"/>
          </w:tcPr>
          <w:p w14:paraId="76367D90" w14:textId="09D2E3B2" w:rsidR="002E4ACC" w:rsidRPr="009C17B7" w:rsidRDefault="002E4ACC" w:rsidP="002E4ACC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237BFDE4" w14:textId="29645AD4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605,966</w:t>
            </w:r>
          </w:p>
        </w:tc>
        <w:tc>
          <w:tcPr>
            <w:tcW w:w="236" w:type="dxa"/>
            <w:vAlign w:val="bottom"/>
          </w:tcPr>
          <w:p w14:paraId="66C7E1FA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1D351EF8" w14:textId="51C10505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88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722</w:t>
            </w:r>
          </w:p>
        </w:tc>
        <w:tc>
          <w:tcPr>
            <w:tcW w:w="238" w:type="dxa"/>
            <w:vAlign w:val="bottom"/>
          </w:tcPr>
          <w:p w14:paraId="19F1E032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F32984E" w14:textId="620749D0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517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244</w:t>
            </w:r>
          </w:p>
        </w:tc>
      </w:tr>
      <w:tr w:rsidR="002E4ACC" w:rsidRPr="009C17B7" w14:paraId="6C01A701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2DE5CAFC" w14:textId="18D36ED6" w:rsidR="002E4ACC" w:rsidRPr="009C17B7" w:rsidRDefault="002E4ACC" w:rsidP="002E4ACC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63A8F5B8" w14:textId="5252E4A4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575,385</w:t>
            </w:r>
          </w:p>
        </w:tc>
        <w:tc>
          <w:tcPr>
            <w:tcW w:w="236" w:type="dxa"/>
            <w:vAlign w:val="bottom"/>
          </w:tcPr>
          <w:p w14:paraId="63E79252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45E54501" w14:textId="511A4C0E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9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278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369</w:t>
            </w:r>
          </w:p>
        </w:tc>
        <w:tc>
          <w:tcPr>
            <w:tcW w:w="238" w:type="dxa"/>
            <w:vAlign w:val="bottom"/>
          </w:tcPr>
          <w:p w14:paraId="079522D0" w14:textId="7777777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4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F654B2B" w14:textId="76A1A55B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4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297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016</w:t>
            </w:r>
          </w:p>
        </w:tc>
      </w:tr>
      <w:tr w:rsidR="002E4ACC" w:rsidRPr="009C17B7" w14:paraId="379ADAF7" w14:textId="77777777" w:rsidTr="00870DB4">
        <w:trPr>
          <w:trHeight w:val="198"/>
        </w:trPr>
        <w:tc>
          <w:tcPr>
            <w:tcW w:w="3195" w:type="dxa"/>
            <w:vAlign w:val="bottom"/>
          </w:tcPr>
          <w:p w14:paraId="1670D145" w14:textId="48119AEF" w:rsidR="002E4ACC" w:rsidRPr="00870DB4" w:rsidRDefault="002E4ACC" w:rsidP="002E4ACC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18F9F2" w14:textId="7F301A65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5,490,792</w:t>
            </w:r>
          </w:p>
        </w:tc>
        <w:tc>
          <w:tcPr>
            <w:tcW w:w="236" w:type="dxa"/>
            <w:vAlign w:val="bottom"/>
          </w:tcPr>
          <w:p w14:paraId="36395D08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2C483" w14:textId="3E097688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8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576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26</w:t>
            </w:r>
            <w:r w:rsidR="00A0383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8" w:type="dxa"/>
            <w:vAlign w:val="bottom"/>
          </w:tcPr>
          <w:p w14:paraId="5229BB44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74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020C34" w14:textId="0C150219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645"/>
                <w:tab w:val="left" w:pos="915"/>
              </w:tabs>
              <w:spacing w:line="240" w:lineRule="auto"/>
              <w:ind w:right="-1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914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5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</w:t>
            </w:r>
            <w:r w:rsidR="00A0383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</w:tr>
    </w:tbl>
    <w:p w14:paraId="4ACF18C9" w14:textId="77777777" w:rsidR="00D0622A" w:rsidRPr="009C17B7" w:rsidRDefault="00D0622A" w:rsidP="00D0622A">
      <w:pPr>
        <w:pStyle w:val="BodyText"/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0622A" w:rsidRPr="009C17B7" w14:paraId="1FC0061D" w14:textId="77777777" w:rsidTr="00DA3705">
        <w:trPr>
          <w:trHeight w:val="209"/>
          <w:tblHeader/>
        </w:trPr>
        <w:tc>
          <w:tcPr>
            <w:tcW w:w="3195" w:type="dxa"/>
          </w:tcPr>
          <w:p w14:paraId="0F507468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C8E7234" w14:textId="1FD16DF9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0622A" w:rsidRPr="009C17B7" w14:paraId="6D30B34F" w14:textId="77777777" w:rsidTr="00DA3705">
        <w:trPr>
          <w:trHeight w:val="70"/>
          <w:tblHeader/>
        </w:trPr>
        <w:tc>
          <w:tcPr>
            <w:tcW w:w="3195" w:type="dxa"/>
          </w:tcPr>
          <w:p w14:paraId="24B75C7B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9639B46" w14:textId="1D4293FD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1E342189" w14:textId="77777777" w:rsidR="00C90E3C" w:rsidRPr="009C17B7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6D4895EF" w14:textId="7777777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14ACD2EF" w14:textId="7777777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02FA47F9" w14:textId="77777777" w:rsidR="00C90E3C" w:rsidRPr="009C17B7" w:rsidRDefault="00C90E3C" w:rsidP="00C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56A7D8E6" w14:textId="77777777" w:rsidR="00C90E3C" w:rsidRPr="009C17B7" w:rsidRDefault="00C90E3C" w:rsidP="00C90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326116BF" w14:textId="28E49A3D" w:rsidR="00D0622A" w:rsidRPr="009C17B7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51B26997" w14:textId="7777777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3BECE43E" w14:textId="77777777" w:rsidR="00C90E3C" w:rsidRPr="009C17B7" w:rsidRDefault="00C90E3C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4899548" w14:textId="50F757B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0622A" w:rsidRPr="009C17B7" w14:paraId="59E11C78" w14:textId="77777777" w:rsidTr="00DA3705">
        <w:trPr>
          <w:trHeight w:val="80"/>
          <w:tblHeader/>
        </w:trPr>
        <w:tc>
          <w:tcPr>
            <w:tcW w:w="3195" w:type="dxa"/>
          </w:tcPr>
          <w:p w14:paraId="005BDAD5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EE6DE0A" w14:textId="6703D2A4" w:rsidR="00D0622A" w:rsidRPr="009C17B7" w:rsidRDefault="00D0622A" w:rsidP="00DA3705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94780E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D0622A" w:rsidRPr="009C17B7" w14:paraId="4D106A71" w14:textId="77777777" w:rsidTr="00DA3705">
        <w:trPr>
          <w:trHeight w:val="209"/>
          <w:tblHeader/>
        </w:trPr>
        <w:tc>
          <w:tcPr>
            <w:tcW w:w="3195" w:type="dxa"/>
          </w:tcPr>
          <w:p w14:paraId="2C0E12F8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2FA72BC" w14:textId="77777777" w:rsidR="00D0622A" w:rsidRPr="009C17B7" w:rsidRDefault="00D0622A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0622A" w:rsidRPr="009C17B7" w14:paraId="22BCD720" w14:textId="77777777" w:rsidTr="00DA3705">
        <w:trPr>
          <w:trHeight w:val="209"/>
        </w:trPr>
        <w:tc>
          <w:tcPr>
            <w:tcW w:w="3195" w:type="dxa"/>
          </w:tcPr>
          <w:p w14:paraId="09D04A38" w14:textId="77777777" w:rsidR="00D0622A" w:rsidRPr="009C17B7" w:rsidRDefault="00D0622A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16BBFFAB" w14:textId="77777777" w:rsidR="00D0622A" w:rsidRPr="009C17B7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4BF4E0" w14:textId="77777777" w:rsidR="00D0622A" w:rsidRPr="009C17B7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DFE003B" w14:textId="77777777" w:rsidR="00D0622A" w:rsidRPr="009C17B7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45B9C84" w14:textId="77777777" w:rsidR="00D0622A" w:rsidRPr="009C17B7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9905FED" w14:textId="77777777" w:rsidR="00D0622A" w:rsidRPr="009C17B7" w:rsidRDefault="00D0622A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4ACC" w:rsidRPr="009C17B7" w14:paraId="7BD3342A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419599CD" w14:textId="77777777" w:rsidR="002E4ACC" w:rsidRPr="009C17B7" w:rsidRDefault="002E4ACC" w:rsidP="002E4ACC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233A29A3" w14:textId="32E6EB6F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36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790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688</w:t>
            </w:r>
          </w:p>
        </w:tc>
        <w:tc>
          <w:tcPr>
            <w:tcW w:w="236" w:type="dxa"/>
            <w:vAlign w:val="bottom"/>
          </w:tcPr>
          <w:p w14:paraId="095C15BB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A4D4C" w14:textId="64FDCFC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147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614 </w:t>
            </w:r>
          </w:p>
        </w:tc>
        <w:tc>
          <w:tcPr>
            <w:tcW w:w="238" w:type="dxa"/>
            <w:vAlign w:val="bottom"/>
          </w:tcPr>
          <w:p w14:paraId="02343674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9AB73" w14:textId="7818F947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08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 2,643,074 </w:t>
            </w:r>
          </w:p>
        </w:tc>
      </w:tr>
      <w:tr w:rsidR="002E4ACC" w:rsidRPr="009C17B7" w14:paraId="730BBC85" w14:textId="77777777" w:rsidTr="00870DB4">
        <w:trPr>
          <w:trHeight w:val="221"/>
        </w:trPr>
        <w:tc>
          <w:tcPr>
            <w:tcW w:w="3195" w:type="dxa"/>
            <w:vAlign w:val="bottom"/>
          </w:tcPr>
          <w:p w14:paraId="70853AD9" w14:textId="77777777" w:rsidR="002E4ACC" w:rsidRPr="009C17B7" w:rsidRDefault="002E4ACC" w:rsidP="002E4ACC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422F7FF5" w14:textId="5FE2C309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36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540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998</w:t>
            </w:r>
          </w:p>
        </w:tc>
        <w:tc>
          <w:tcPr>
            <w:tcW w:w="236" w:type="dxa"/>
            <w:vAlign w:val="bottom"/>
          </w:tcPr>
          <w:p w14:paraId="334CADDA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6417D" w14:textId="71201FE3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82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581 </w:t>
            </w:r>
          </w:p>
        </w:tc>
        <w:tc>
          <w:tcPr>
            <w:tcW w:w="238" w:type="dxa"/>
            <w:vAlign w:val="bottom"/>
          </w:tcPr>
          <w:p w14:paraId="2DFB2237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C6E9A" w14:textId="7874347B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08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 458,417 </w:t>
            </w:r>
          </w:p>
        </w:tc>
      </w:tr>
      <w:tr w:rsidR="002E4ACC" w:rsidRPr="009C17B7" w14:paraId="776B75FF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244C2B76" w14:textId="77777777" w:rsidR="002E4ACC" w:rsidRPr="009C17B7" w:rsidRDefault="002E4ACC" w:rsidP="002E4ACC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92C0C23" w14:textId="19611593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9"/>
              </w:tabs>
              <w:spacing w:line="360" w:lineRule="exact"/>
              <w:ind w:left="-108"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466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720</w:t>
            </w:r>
          </w:p>
        </w:tc>
        <w:tc>
          <w:tcPr>
            <w:tcW w:w="236" w:type="dxa"/>
            <w:vAlign w:val="bottom"/>
          </w:tcPr>
          <w:p w14:paraId="49DA4C04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32339" w14:textId="1D0E5DFA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229</w:t>
            </w:r>
            <w:r w:rsidRPr="00870DB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517 </w:t>
            </w:r>
          </w:p>
        </w:tc>
        <w:tc>
          <w:tcPr>
            <w:tcW w:w="238" w:type="dxa"/>
            <w:vAlign w:val="bottom"/>
          </w:tcPr>
          <w:p w14:paraId="4B8B1F84" w14:textId="77777777" w:rsidR="002E4ACC" w:rsidRPr="009C17B7" w:rsidRDefault="002E4ACC" w:rsidP="002E4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4F4AE" w14:textId="4B380D12" w:rsidR="002E4ACC" w:rsidRPr="009C17B7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08" w:right="25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 237,203 </w:t>
            </w:r>
          </w:p>
        </w:tc>
      </w:tr>
      <w:tr w:rsidR="002E4ACC" w:rsidRPr="009C17B7" w14:paraId="6C3EA7B5" w14:textId="77777777" w:rsidTr="00B6693F">
        <w:trPr>
          <w:trHeight w:val="198"/>
        </w:trPr>
        <w:tc>
          <w:tcPr>
            <w:tcW w:w="3195" w:type="dxa"/>
            <w:vAlign w:val="bottom"/>
          </w:tcPr>
          <w:p w14:paraId="709AC014" w14:textId="77777777" w:rsidR="002E4ACC" w:rsidRPr="00870DB4" w:rsidRDefault="002E4ACC" w:rsidP="002E4ACC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7B6A0" w14:textId="3C85720F" w:rsidR="002E4ACC" w:rsidRPr="00870DB4" w:rsidRDefault="002E4AC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725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798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406</w:t>
            </w:r>
          </w:p>
        </w:tc>
        <w:tc>
          <w:tcPr>
            <w:tcW w:w="236" w:type="dxa"/>
            <w:vAlign w:val="bottom"/>
          </w:tcPr>
          <w:p w14:paraId="37B5FF9A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783"/>
              </w:tabs>
              <w:spacing w:line="240" w:lineRule="auto"/>
              <w:ind w:right="-109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1B8AF0" w14:textId="405A4FCB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725"/>
              </w:tabs>
              <w:spacing w:line="240" w:lineRule="auto"/>
              <w:ind w:right="-6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459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712 </w:t>
            </w:r>
          </w:p>
        </w:tc>
        <w:tc>
          <w:tcPr>
            <w:tcW w:w="238" w:type="dxa"/>
            <w:vAlign w:val="bottom"/>
          </w:tcPr>
          <w:p w14:paraId="27AE0AC8" w14:textId="77777777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725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E05C38" w14:textId="63B3F9EF" w:rsidR="002E4ACC" w:rsidRPr="00870DB4" w:rsidRDefault="002E4AC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915"/>
                <w:tab w:val="decimal" w:pos="1271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3,338,694 </w:t>
            </w:r>
          </w:p>
        </w:tc>
      </w:tr>
    </w:tbl>
    <w:p w14:paraId="2E3D9854" w14:textId="41DEA469" w:rsidR="00DA3705" w:rsidRPr="009C17B7" w:rsidRDefault="00DA3705" w:rsidP="00D06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155623B1" w14:textId="77777777" w:rsidR="00DA3705" w:rsidRPr="009C17B7" w:rsidRDefault="00DA3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5BE66A1D" w14:textId="5C0C121F" w:rsidR="001A3090" w:rsidRPr="009C17B7" w:rsidRDefault="00D0622A" w:rsidP="00D06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>ลูกหนี้ตามสัญญาเช่าซื้อ (สุทธิจากดอกเบี้ยเช่าซื้อที่ยังไม่ถือเป็นรายได้)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3181C71C" w14:textId="721B7AEA" w:rsidR="00F40AEE" w:rsidRPr="009C17B7" w:rsidRDefault="00F40AE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A3705" w:rsidRPr="009C17B7" w14:paraId="0B4F4B6D" w14:textId="77777777" w:rsidTr="00DA3705">
        <w:trPr>
          <w:trHeight w:val="209"/>
          <w:tblHeader/>
        </w:trPr>
        <w:tc>
          <w:tcPr>
            <w:tcW w:w="3195" w:type="dxa"/>
          </w:tcPr>
          <w:p w14:paraId="6E0A0560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17D3462" w14:textId="255E99B5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="00EF7BF6"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DA3705" w:rsidRPr="009C17B7" w14:paraId="31C7DD0B" w14:textId="77777777" w:rsidTr="00870DB4">
        <w:trPr>
          <w:trHeight w:val="70"/>
          <w:tblHeader/>
        </w:trPr>
        <w:tc>
          <w:tcPr>
            <w:tcW w:w="3195" w:type="dxa"/>
          </w:tcPr>
          <w:p w14:paraId="7C0D546F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  <w:vAlign w:val="center"/>
          </w:tcPr>
          <w:p w14:paraId="4875F74D" w14:textId="77777777" w:rsidR="00C90E3C" w:rsidRPr="009C17B7" w:rsidRDefault="00C90E3C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3076AD4" w14:textId="77777777" w:rsidR="00DA3705" w:rsidRPr="009C17B7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  <w:vAlign w:val="center"/>
          </w:tcPr>
          <w:p w14:paraId="0E9A0D4D" w14:textId="77777777" w:rsidR="00DA3705" w:rsidRPr="009C17B7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0E3E8159" w14:textId="77777777" w:rsidR="00475BED" w:rsidRPr="009C17B7" w:rsidRDefault="00475BE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B5125B" w14:textId="2386EAAE" w:rsidR="00DA3705" w:rsidRPr="009C17B7" w:rsidRDefault="00475BE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  <w:vAlign w:val="center"/>
          </w:tcPr>
          <w:p w14:paraId="048E32F6" w14:textId="77777777" w:rsidR="00DA3705" w:rsidRPr="009C17B7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  <w:vAlign w:val="center"/>
          </w:tcPr>
          <w:p w14:paraId="5E45AB42" w14:textId="709D2062" w:rsidR="00DA3705" w:rsidRPr="009C17B7" w:rsidRDefault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A3705" w:rsidRPr="009C17B7" w14:paraId="49BFC44A" w14:textId="77777777" w:rsidTr="00DA3705">
        <w:trPr>
          <w:trHeight w:val="80"/>
          <w:tblHeader/>
        </w:trPr>
        <w:tc>
          <w:tcPr>
            <w:tcW w:w="3195" w:type="dxa"/>
          </w:tcPr>
          <w:p w14:paraId="5B77AF35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198977A5" w14:textId="5455BFCD" w:rsidR="00DA3705" w:rsidRPr="009C17B7" w:rsidRDefault="00DA3705" w:rsidP="00DA3705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48E8"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20BD8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220BD8"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DA3705" w:rsidRPr="009C17B7" w14:paraId="2194A91F" w14:textId="77777777" w:rsidTr="00DA3705">
        <w:trPr>
          <w:trHeight w:val="209"/>
          <w:tblHeader/>
        </w:trPr>
        <w:tc>
          <w:tcPr>
            <w:tcW w:w="3195" w:type="dxa"/>
          </w:tcPr>
          <w:p w14:paraId="5CDA326F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9CDA737" w14:textId="77777777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3705" w:rsidRPr="009C17B7" w14:paraId="7C4525F3" w14:textId="77777777" w:rsidTr="00DA3705">
        <w:trPr>
          <w:trHeight w:val="209"/>
        </w:trPr>
        <w:tc>
          <w:tcPr>
            <w:tcW w:w="3195" w:type="dxa"/>
          </w:tcPr>
          <w:p w14:paraId="5F28D051" w14:textId="3DC10413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3BCCAD42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1FA427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6E94A93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DEE482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7F139D9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9C17B7" w14:paraId="0D18B2D1" w14:textId="77777777" w:rsidTr="00DA3705">
        <w:trPr>
          <w:trHeight w:val="70"/>
        </w:trPr>
        <w:tc>
          <w:tcPr>
            <w:tcW w:w="3195" w:type="dxa"/>
          </w:tcPr>
          <w:p w14:paraId="03CDDFAE" w14:textId="3D924FA5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  <w:vAlign w:val="bottom"/>
          </w:tcPr>
          <w:p w14:paraId="0C0AC831" w14:textId="5B955B5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417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742</w:t>
            </w:r>
          </w:p>
        </w:tc>
        <w:tc>
          <w:tcPr>
            <w:tcW w:w="236" w:type="dxa"/>
            <w:vAlign w:val="bottom"/>
          </w:tcPr>
          <w:p w14:paraId="14AEB933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0E039240" w14:textId="00DACC83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35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413</w:t>
            </w:r>
          </w:p>
        </w:tc>
        <w:tc>
          <w:tcPr>
            <w:tcW w:w="238" w:type="dxa"/>
            <w:vAlign w:val="bottom"/>
          </w:tcPr>
          <w:p w14:paraId="3A0E67FC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55B7F401" w14:textId="7B231E74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4,382,329</w:t>
            </w:r>
          </w:p>
        </w:tc>
      </w:tr>
      <w:tr w:rsidR="00DA3705" w:rsidRPr="009C17B7" w14:paraId="229269AE" w14:textId="77777777" w:rsidTr="00DA3705">
        <w:trPr>
          <w:trHeight w:val="221"/>
        </w:trPr>
        <w:tc>
          <w:tcPr>
            <w:tcW w:w="3195" w:type="dxa"/>
          </w:tcPr>
          <w:p w14:paraId="0790B759" w14:textId="55C85B81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  <w:vAlign w:val="bottom"/>
          </w:tcPr>
          <w:p w14:paraId="55D68661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1EE2828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4887561B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AFF1FE8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877AF71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9C17B7" w14:paraId="3EA61D1D" w14:textId="77777777" w:rsidTr="00DA3705">
        <w:trPr>
          <w:trHeight w:val="70"/>
        </w:trPr>
        <w:tc>
          <w:tcPr>
            <w:tcW w:w="3195" w:type="dxa"/>
          </w:tcPr>
          <w:p w14:paraId="65ECF3C7" w14:textId="685BA65A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E5102A4" w14:textId="0BDDC81D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410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002</w:t>
            </w:r>
          </w:p>
        </w:tc>
        <w:tc>
          <w:tcPr>
            <w:tcW w:w="236" w:type="dxa"/>
            <w:vAlign w:val="bottom"/>
          </w:tcPr>
          <w:p w14:paraId="14DF3642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52312BF0" w14:textId="64E46659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361</w:t>
            </w:r>
          </w:p>
        </w:tc>
        <w:tc>
          <w:tcPr>
            <w:tcW w:w="238" w:type="dxa"/>
            <w:vAlign w:val="bottom"/>
          </w:tcPr>
          <w:p w14:paraId="436F653D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38BA0D7" w14:textId="0D544ECB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376,641</w:t>
            </w:r>
          </w:p>
        </w:tc>
      </w:tr>
      <w:tr w:rsidR="00DA3705" w:rsidRPr="009C17B7" w14:paraId="036C071C" w14:textId="77777777" w:rsidTr="00DA3705">
        <w:trPr>
          <w:trHeight w:val="70"/>
        </w:trPr>
        <w:tc>
          <w:tcPr>
            <w:tcW w:w="3195" w:type="dxa"/>
          </w:tcPr>
          <w:p w14:paraId="3CDEA32F" w14:textId="1F09BB9E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427285A" w14:textId="5652BA2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296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966</w:t>
            </w:r>
          </w:p>
        </w:tc>
        <w:tc>
          <w:tcPr>
            <w:tcW w:w="236" w:type="dxa"/>
            <w:vAlign w:val="bottom"/>
          </w:tcPr>
          <w:p w14:paraId="2D43DC37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1F63E374" w14:textId="29375D58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81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017</w:t>
            </w:r>
          </w:p>
        </w:tc>
        <w:tc>
          <w:tcPr>
            <w:tcW w:w="238" w:type="dxa"/>
            <w:vAlign w:val="bottom"/>
          </w:tcPr>
          <w:p w14:paraId="561998D4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F08E5FE" w14:textId="765F6CFA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215,949</w:t>
            </w:r>
          </w:p>
        </w:tc>
      </w:tr>
      <w:tr w:rsidR="00DA3705" w:rsidRPr="009C17B7" w14:paraId="6C43DC5C" w14:textId="77777777" w:rsidTr="00DA3705">
        <w:trPr>
          <w:trHeight w:val="70"/>
        </w:trPr>
        <w:tc>
          <w:tcPr>
            <w:tcW w:w="3195" w:type="dxa"/>
          </w:tcPr>
          <w:p w14:paraId="58A64F61" w14:textId="536F5C9C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F4027FB" w14:textId="3EBC5E28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963</w:t>
            </w:r>
          </w:p>
        </w:tc>
        <w:tc>
          <w:tcPr>
            <w:tcW w:w="236" w:type="dxa"/>
            <w:vAlign w:val="bottom"/>
          </w:tcPr>
          <w:p w14:paraId="5B4AD007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01B8285" w14:textId="4C04C552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80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069</w:t>
            </w:r>
          </w:p>
        </w:tc>
        <w:tc>
          <w:tcPr>
            <w:tcW w:w="238" w:type="dxa"/>
            <w:vAlign w:val="bottom"/>
          </w:tcPr>
          <w:p w14:paraId="1A6B0A53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777DC1C" w14:textId="45E4AB9B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78,894</w:t>
            </w:r>
          </w:p>
        </w:tc>
      </w:tr>
      <w:tr w:rsidR="00DA3705" w:rsidRPr="009C17B7" w14:paraId="03086109" w14:textId="77777777" w:rsidTr="00DA3705">
        <w:trPr>
          <w:trHeight w:val="70"/>
        </w:trPr>
        <w:tc>
          <w:tcPr>
            <w:tcW w:w="3195" w:type="dxa"/>
          </w:tcPr>
          <w:p w14:paraId="03182916" w14:textId="7240C00F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50ECD64E" w14:textId="5B750543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105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917</w:t>
            </w:r>
          </w:p>
        </w:tc>
        <w:tc>
          <w:tcPr>
            <w:tcW w:w="236" w:type="dxa"/>
            <w:vAlign w:val="bottom"/>
          </w:tcPr>
          <w:p w14:paraId="28E659B6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280C70C3" w14:textId="6E12B82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76,226</w:t>
            </w:r>
          </w:p>
        </w:tc>
        <w:tc>
          <w:tcPr>
            <w:tcW w:w="238" w:type="dxa"/>
            <w:vAlign w:val="bottom"/>
          </w:tcPr>
          <w:p w14:paraId="004EB3EC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659185C" w14:textId="70982BA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29,691</w:t>
            </w:r>
          </w:p>
        </w:tc>
      </w:tr>
      <w:tr w:rsidR="00DA3705" w:rsidRPr="009C17B7" w14:paraId="6CA9A53D" w14:textId="77777777" w:rsidTr="00DA3705">
        <w:trPr>
          <w:trHeight w:val="70"/>
        </w:trPr>
        <w:tc>
          <w:tcPr>
            <w:tcW w:w="3195" w:type="dxa"/>
          </w:tcPr>
          <w:p w14:paraId="0E72E7ED" w14:textId="3914F52A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69381FF3" w14:textId="3357C849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529</w:t>
            </w:r>
          </w:p>
        </w:tc>
        <w:tc>
          <w:tcPr>
            <w:tcW w:w="236" w:type="dxa"/>
            <w:vAlign w:val="bottom"/>
          </w:tcPr>
          <w:p w14:paraId="292E979A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7B7ABF1E" w14:textId="5F2F7015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84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805</w:t>
            </w:r>
          </w:p>
        </w:tc>
        <w:tc>
          <w:tcPr>
            <w:tcW w:w="238" w:type="dxa"/>
            <w:vAlign w:val="bottom"/>
          </w:tcPr>
          <w:p w14:paraId="2F02C960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8F43BDF" w14:textId="18CF9769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19,724</w:t>
            </w:r>
          </w:p>
        </w:tc>
      </w:tr>
      <w:tr w:rsidR="00DA3705" w:rsidRPr="009C17B7" w14:paraId="058ECC0B" w14:textId="77777777" w:rsidTr="00DA3705">
        <w:trPr>
          <w:trHeight w:val="198"/>
        </w:trPr>
        <w:tc>
          <w:tcPr>
            <w:tcW w:w="3195" w:type="dxa"/>
          </w:tcPr>
          <w:p w14:paraId="05B7C68B" w14:textId="5A29892C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6487046" w14:textId="49AB7668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406</w:t>
            </w:r>
          </w:p>
        </w:tc>
        <w:tc>
          <w:tcPr>
            <w:tcW w:w="236" w:type="dxa"/>
            <w:vAlign w:val="bottom"/>
          </w:tcPr>
          <w:p w14:paraId="54082CF5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58B192D6" w14:textId="39EBAD39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38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949</w:t>
            </w:r>
          </w:p>
        </w:tc>
        <w:tc>
          <w:tcPr>
            <w:tcW w:w="238" w:type="dxa"/>
            <w:vAlign w:val="bottom"/>
          </w:tcPr>
          <w:p w14:paraId="2F5B01CC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5160B1B8" w14:textId="6EF066CA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1,457</w:t>
            </w:r>
          </w:p>
        </w:tc>
      </w:tr>
      <w:tr w:rsidR="00DA3705" w:rsidRPr="009C17B7" w14:paraId="368D2B2F" w14:textId="77777777" w:rsidTr="00DA3705">
        <w:trPr>
          <w:trHeight w:val="198"/>
        </w:trPr>
        <w:tc>
          <w:tcPr>
            <w:tcW w:w="3195" w:type="dxa"/>
          </w:tcPr>
          <w:p w14:paraId="7F2262FB" w14:textId="60BE6BB6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C3BEB" w14:textId="51EA3E1C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534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525</w:t>
            </w:r>
          </w:p>
        </w:tc>
        <w:tc>
          <w:tcPr>
            <w:tcW w:w="236" w:type="dxa"/>
            <w:vAlign w:val="bottom"/>
          </w:tcPr>
          <w:p w14:paraId="52D38AD9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8296ED" w14:textId="2161242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429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840</w:t>
            </w:r>
          </w:p>
        </w:tc>
        <w:tc>
          <w:tcPr>
            <w:tcW w:w="238" w:type="dxa"/>
            <w:vAlign w:val="bottom"/>
          </w:tcPr>
          <w:p w14:paraId="64E4D1BF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F6973" w14:textId="17A456CF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5,104,685</w:t>
            </w:r>
          </w:p>
        </w:tc>
      </w:tr>
    </w:tbl>
    <w:p w14:paraId="23475ECB" w14:textId="126CFF71" w:rsidR="00DA3705" w:rsidRPr="009C17B7" w:rsidRDefault="00DA370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DA3705" w:rsidRPr="009C17B7" w14:paraId="56A64A2F" w14:textId="77777777" w:rsidTr="00DA3705">
        <w:trPr>
          <w:trHeight w:val="209"/>
          <w:tblHeader/>
        </w:trPr>
        <w:tc>
          <w:tcPr>
            <w:tcW w:w="3195" w:type="dxa"/>
          </w:tcPr>
          <w:p w14:paraId="0F0F77F4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F799718" w14:textId="45D28E28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3705" w:rsidRPr="009C17B7" w14:paraId="0CE2248A" w14:textId="77777777" w:rsidTr="00DA3705">
        <w:trPr>
          <w:trHeight w:val="70"/>
          <w:tblHeader/>
        </w:trPr>
        <w:tc>
          <w:tcPr>
            <w:tcW w:w="3195" w:type="dxa"/>
          </w:tcPr>
          <w:p w14:paraId="4478DE71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6A6E53F9" w14:textId="77777777" w:rsidR="00475BED" w:rsidRPr="009C17B7" w:rsidRDefault="00475BED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0775E46" w14:textId="77777777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236" w:type="dxa"/>
          </w:tcPr>
          <w:p w14:paraId="7E684DE9" w14:textId="77777777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60EF1135" w14:textId="77777777" w:rsidR="00475BED" w:rsidRPr="009C17B7" w:rsidRDefault="00475BED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0079B0" w14:textId="77C3B1AC" w:rsidR="00DA3705" w:rsidRPr="009C17B7" w:rsidRDefault="00475BED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494941E3" w14:textId="77777777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1A716FFE" w14:textId="70295324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DA3705" w:rsidRPr="009C17B7" w14:paraId="577752A8" w14:textId="77777777" w:rsidTr="00DA3705">
        <w:trPr>
          <w:trHeight w:val="80"/>
          <w:tblHeader/>
        </w:trPr>
        <w:tc>
          <w:tcPr>
            <w:tcW w:w="3195" w:type="dxa"/>
          </w:tcPr>
          <w:p w14:paraId="5AA07DA0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5A004581" w14:textId="1F93145C" w:rsidR="00DA3705" w:rsidRPr="009C17B7" w:rsidRDefault="00BF48E8" w:rsidP="00DA3705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DA3705" w:rsidRPr="009C17B7" w14:paraId="690D5D6A" w14:textId="77777777" w:rsidTr="00DA3705">
        <w:trPr>
          <w:trHeight w:val="209"/>
          <w:tblHeader/>
        </w:trPr>
        <w:tc>
          <w:tcPr>
            <w:tcW w:w="3195" w:type="dxa"/>
          </w:tcPr>
          <w:p w14:paraId="17AAED59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3601B8B" w14:textId="77777777" w:rsidR="00DA3705" w:rsidRPr="009C17B7" w:rsidRDefault="00DA3705" w:rsidP="00DA3705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A3705" w:rsidRPr="009C17B7" w14:paraId="313BDEA0" w14:textId="77777777" w:rsidTr="00DA3705">
        <w:trPr>
          <w:trHeight w:val="209"/>
        </w:trPr>
        <w:tc>
          <w:tcPr>
            <w:tcW w:w="3195" w:type="dxa"/>
          </w:tcPr>
          <w:p w14:paraId="40C59502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76F23DF9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4067E7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FDED8DE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3328F39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5AD37A1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9C17B7" w14:paraId="2B028D99" w14:textId="77777777" w:rsidTr="00DA3705">
        <w:trPr>
          <w:trHeight w:val="70"/>
        </w:trPr>
        <w:tc>
          <w:tcPr>
            <w:tcW w:w="3195" w:type="dxa"/>
          </w:tcPr>
          <w:p w14:paraId="60D8705F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  <w:vAlign w:val="bottom"/>
          </w:tcPr>
          <w:p w14:paraId="6A5BDAF4" w14:textId="1B895A8E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3,059,061</w:t>
            </w:r>
          </w:p>
        </w:tc>
        <w:tc>
          <w:tcPr>
            <w:tcW w:w="236" w:type="dxa"/>
            <w:vAlign w:val="bottom"/>
          </w:tcPr>
          <w:p w14:paraId="60EBB8CD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4E1D7B78" w14:textId="039E941B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29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751</w:t>
            </w:r>
          </w:p>
        </w:tc>
        <w:tc>
          <w:tcPr>
            <w:tcW w:w="238" w:type="dxa"/>
            <w:vAlign w:val="bottom"/>
          </w:tcPr>
          <w:p w14:paraId="5C16931E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916CEA5" w14:textId="20AE5770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3,029,310</w:t>
            </w:r>
          </w:p>
        </w:tc>
      </w:tr>
      <w:tr w:rsidR="00DA3705" w:rsidRPr="009C17B7" w14:paraId="330C740E" w14:textId="77777777" w:rsidTr="00DA3705">
        <w:trPr>
          <w:trHeight w:val="221"/>
        </w:trPr>
        <w:tc>
          <w:tcPr>
            <w:tcW w:w="3195" w:type="dxa"/>
          </w:tcPr>
          <w:p w14:paraId="1BFEF183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  <w:vAlign w:val="bottom"/>
          </w:tcPr>
          <w:p w14:paraId="1E83FAA5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34D6E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732E455B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127B070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AA8A69B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A3705" w:rsidRPr="009C17B7" w14:paraId="1F97E466" w14:textId="77777777" w:rsidTr="00DA3705">
        <w:trPr>
          <w:trHeight w:val="70"/>
        </w:trPr>
        <w:tc>
          <w:tcPr>
            <w:tcW w:w="3195" w:type="dxa"/>
          </w:tcPr>
          <w:p w14:paraId="7FCD1EB7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7B204651" w14:textId="3100ED4F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289,525</w:t>
            </w:r>
          </w:p>
        </w:tc>
        <w:tc>
          <w:tcPr>
            <w:tcW w:w="236" w:type="dxa"/>
            <w:vAlign w:val="bottom"/>
          </w:tcPr>
          <w:p w14:paraId="20368ABD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7752B22" w14:textId="4147F078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28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308</w:t>
            </w:r>
          </w:p>
        </w:tc>
        <w:tc>
          <w:tcPr>
            <w:tcW w:w="238" w:type="dxa"/>
            <w:vAlign w:val="bottom"/>
          </w:tcPr>
          <w:p w14:paraId="15049337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B9072FA" w14:textId="1D5437AC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261,217</w:t>
            </w:r>
          </w:p>
        </w:tc>
      </w:tr>
      <w:tr w:rsidR="00DA3705" w:rsidRPr="009C17B7" w14:paraId="7A97E26F" w14:textId="77777777" w:rsidTr="00DA3705">
        <w:trPr>
          <w:trHeight w:val="70"/>
        </w:trPr>
        <w:tc>
          <w:tcPr>
            <w:tcW w:w="3195" w:type="dxa"/>
          </w:tcPr>
          <w:p w14:paraId="2121CF09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291045AB" w14:textId="179F13CF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225,398</w:t>
            </w:r>
          </w:p>
        </w:tc>
        <w:tc>
          <w:tcPr>
            <w:tcW w:w="236" w:type="dxa"/>
            <w:vAlign w:val="bottom"/>
          </w:tcPr>
          <w:p w14:paraId="704D69D7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64E24A33" w14:textId="787D2F44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66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187</w:t>
            </w:r>
          </w:p>
        </w:tc>
        <w:tc>
          <w:tcPr>
            <w:tcW w:w="238" w:type="dxa"/>
            <w:vAlign w:val="bottom"/>
          </w:tcPr>
          <w:p w14:paraId="58457259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B40A8C7" w14:textId="6F4E1FD3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159,211</w:t>
            </w:r>
          </w:p>
        </w:tc>
      </w:tr>
      <w:tr w:rsidR="00DA3705" w:rsidRPr="009C17B7" w14:paraId="3350A77A" w14:textId="77777777" w:rsidTr="00DA3705">
        <w:trPr>
          <w:trHeight w:val="70"/>
        </w:trPr>
        <w:tc>
          <w:tcPr>
            <w:tcW w:w="3195" w:type="dxa"/>
          </w:tcPr>
          <w:p w14:paraId="2FD6BE2D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5C4A95F1" w14:textId="23DAA3C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112,175</w:t>
            </w:r>
          </w:p>
        </w:tc>
        <w:tc>
          <w:tcPr>
            <w:tcW w:w="236" w:type="dxa"/>
            <w:vAlign w:val="bottom"/>
          </w:tcPr>
          <w:p w14:paraId="34673756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76C2B096" w14:textId="7A6870A5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65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938</w:t>
            </w:r>
          </w:p>
        </w:tc>
        <w:tc>
          <w:tcPr>
            <w:tcW w:w="238" w:type="dxa"/>
            <w:vAlign w:val="bottom"/>
          </w:tcPr>
          <w:p w14:paraId="25FD5C3C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3C83973" w14:textId="48E5C4C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46,237</w:t>
            </w:r>
          </w:p>
        </w:tc>
      </w:tr>
      <w:tr w:rsidR="00DA3705" w:rsidRPr="009C17B7" w14:paraId="7F750AB3" w14:textId="77777777" w:rsidTr="00DA3705">
        <w:trPr>
          <w:trHeight w:val="70"/>
        </w:trPr>
        <w:tc>
          <w:tcPr>
            <w:tcW w:w="3195" w:type="dxa"/>
          </w:tcPr>
          <w:p w14:paraId="3835BDBA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00BC4A36" w14:textId="78F9909D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81,940</w:t>
            </w:r>
          </w:p>
        </w:tc>
        <w:tc>
          <w:tcPr>
            <w:tcW w:w="236" w:type="dxa"/>
            <w:vAlign w:val="bottom"/>
          </w:tcPr>
          <w:p w14:paraId="5277B196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54E4BBA2" w14:textId="591B534A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64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405</w:t>
            </w:r>
          </w:p>
        </w:tc>
        <w:tc>
          <w:tcPr>
            <w:tcW w:w="238" w:type="dxa"/>
            <w:vAlign w:val="bottom"/>
          </w:tcPr>
          <w:p w14:paraId="65FF099F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0420F574" w14:textId="661ECD9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17,535</w:t>
            </w:r>
          </w:p>
        </w:tc>
      </w:tr>
      <w:tr w:rsidR="00DA3705" w:rsidRPr="009C17B7" w14:paraId="372FA680" w14:textId="77777777" w:rsidTr="00DA3705">
        <w:trPr>
          <w:trHeight w:val="70"/>
        </w:trPr>
        <w:tc>
          <w:tcPr>
            <w:tcW w:w="3195" w:type="dxa"/>
          </w:tcPr>
          <w:p w14:paraId="482871A2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529C3063" w14:textId="0BE3F0B9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84,123</w:t>
            </w:r>
          </w:p>
        </w:tc>
        <w:tc>
          <w:tcPr>
            <w:tcW w:w="236" w:type="dxa"/>
            <w:vAlign w:val="bottom"/>
          </w:tcPr>
          <w:p w14:paraId="4CF92C51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0E25FDEA" w14:textId="11DC72DF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583</w:t>
            </w:r>
          </w:p>
        </w:tc>
        <w:tc>
          <w:tcPr>
            <w:tcW w:w="238" w:type="dxa"/>
            <w:vAlign w:val="bottom"/>
          </w:tcPr>
          <w:p w14:paraId="628AAF5B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D761C7B" w14:textId="16FA0482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9,540</w:t>
            </w:r>
          </w:p>
        </w:tc>
      </w:tr>
      <w:tr w:rsidR="00DA3705" w:rsidRPr="009C17B7" w14:paraId="46CE024A" w14:textId="77777777" w:rsidTr="00DA3705">
        <w:trPr>
          <w:trHeight w:val="198"/>
        </w:trPr>
        <w:tc>
          <w:tcPr>
            <w:tcW w:w="3195" w:type="dxa"/>
          </w:tcPr>
          <w:p w14:paraId="3A13543E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12939CE7" w14:textId="2A726FCE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38,343</w:t>
            </w:r>
          </w:p>
        </w:tc>
        <w:tc>
          <w:tcPr>
            <w:tcW w:w="236" w:type="dxa"/>
            <w:vAlign w:val="bottom"/>
          </w:tcPr>
          <w:p w14:paraId="43F6FD3E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  <w:vAlign w:val="bottom"/>
          </w:tcPr>
          <w:p w14:paraId="755E1D9E" w14:textId="28B6480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37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896</w:t>
            </w:r>
          </w:p>
        </w:tc>
        <w:tc>
          <w:tcPr>
            <w:tcW w:w="238" w:type="dxa"/>
            <w:vAlign w:val="bottom"/>
          </w:tcPr>
          <w:p w14:paraId="36A33E65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2F9D763E" w14:textId="57388D35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447</w:t>
            </w:r>
          </w:p>
        </w:tc>
      </w:tr>
      <w:tr w:rsidR="00DA3705" w:rsidRPr="009C17B7" w14:paraId="609118C3" w14:textId="77777777" w:rsidTr="00DA3705">
        <w:trPr>
          <w:trHeight w:val="198"/>
        </w:trPr>
        <w:tc>
          <w:tcPr>
            <w:tcW w:w="3195" w:type="dxa"/>
          </w:tcPr>
          <w:p w14:paraId="683A9B96" w14:textId="77777777" w:rsidR="00DA3705" w:rsidRPr="009C17B7" w:rsidRDefault="00DA3705" w:rsidP="00DA3705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6FA701" w14:textId="13AF90DD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3,890,565</w:t>
            </w:r>
          </w:p>
        </w:tc>
        <w:tc>
          <w:tcPr>
            <w:tcW w:w="236" w:type="dxa"/>
            <w:vAlign w:val="bottom"/>
          </w:tcPr>
          <w:p w14:paraId="75669F36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6D040" w14:textId="36DF3286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367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068</w:t>
            </w:r>
          </w:p>
        </w:tc>
        <w:tc>
          <w:tcPr>
            <w:tcW w:w="238" w:type="dxa"/>
            <w:vAlign w:val="bottom"/>
          </w:tcPr>
          <w:p w14:paraId="23A02E59" w14:textId="7777777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1ED2FD" w14:textId="7A984C57" w:rsidR="00DA3705" w:rsidRPr="009C17B7" w:rsidRDefault="00DA3705" w:rsidP="00DA3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3,523,497</w:t>
            </w:r>
          </w:p>
        </w:tc>
      </w:tr>
    </w:tbl>
    <w:p w14:paraId="7A905B67" w14:textId="44B18B48" w:rsidR="00220BD8" w:rsidRPr="009C17B7" w:rsidRDefault="00220BD8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A391030" w14:textId="77777777" w:rsidR="00220BD8" w:rsidRPr="009C17B7" w:rsidRDefault="00220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730309D8" w14:textId="54626D84" w:rsidR="00947071" w:rsidRPr="009C17B7" w:rsidRDefault="0080620C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5</w:t>
      </w:r>
      <w:r w:rsidR="0034237A" w:rsidRPr="009C17B7">
        <w:rPr>
          <w:rFonts w:asciiTheme="majorBidi" w:hAnsiTheme="majorBidi" w:cstheme="majorBidi"/>
          <w:sz w:val="26"/>
          <w:szCs w:val="26"/>
        </w:rPr>
        <w:t>.3</w:t>
      </w:r>
      <w:r w:rsidR="0034237A" w:rsidRPr="009C17B7">
        <w:rPr>
          <w:rFonts w:asciiTheme="majorBidi" w:hAnsiTheme="majorBidi" w:cstheme="majorBidi"/>
          <w:sz w:val="26"/>
          <w:szCs w:val="26"/>
        </w:rPr>
        <w:tab/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E63425">
        <w:rPr>
          <w:rFonts w:asciiTheme="majorBidi" w:hAnsiTheme="majorBidi" w:cstheme="majorBidi"/>
          <w:sz w:val="26"/>
          <w:szCs w:val="26"/>
        </w:rPr>
        <w:t xml:space="preserve"> 31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8215BB" w:rsidRPr="009C17B7">
        <w:rPr>
          <w:rFonts w:asciiTheme="majorBidi" w:hAnsiTheme="majorBidi" w:cstheme="majorBidi"/>
          <w:sz w:val="26"/>
          <w:szCs w:val="26"/>
        </w:rPr>
        <w:t>31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8215BB" w:rsidRPr="009C17B7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เช่าซื้อและมูลค่าปัจจุบันของจำนวนเงินขั้นต่ำที่ลูกหนี้ต้องจ่ายตามสัญญาเช่าซื้อแสดงได้ดังนี้</w:t>
      </w:r>
    </w:p>
    <w:p w14:paraId="4FFA8CF4" w14:textId="77777777" w:rsidR="004F351A" w:rsidRPr="009C17B7" w:rsidRDefault="004F351A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4F351A" w:rsidRPr="009C17B7" w14:paraId="05DA3790" w14:textId="77777777" w:rsidTr="00870DB4">
        <w:trPr>
          <w:trHeight w:val="209"/>
          <w:tblHeader/>
        </w:trPr>
        <w:tc>
          <w:tcPr>
            <w:tcW w:w="3555" w:type="dxa"/>
          </w:tcPr>
          <w:p w14:paraId="7734CE49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FDAC23A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465A00B7" w14:textId="2103CF1A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F351A" w:rsidRPr="009C17B7" w14:paraId="387B2E48" w14:textId="77777777" w:rsidTr="00870DB4">
        <w:trPr>
          <w:trHeight w:val="209"/>
          <w:tblHeader/>
        </w:trPr>
        <w:tc>
          <w:tcPr>
            <w:tcW w:w="3555" w:type="dxa"/>
          </w:tcPr>
          <w:p w14:paraId="1F9242F1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491ED0CC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2" w:type="dxa"/>
          </w:tcPr>
          <w:p w14:paraId="3E3CF342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434CF9F3" w14:textId="718880B5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เงินลงทุนขั้นต่ำใน</w:t>
            </w:r>
            <w:r w:rsidR="00B01BEF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สัญญาเช่าซื้อ</w:t>
            </w:r>
          </w:p>
        </w:tc>
        <w:tc>
          <w:tcPr>
            <w:tcW w:w="270" w:type="dxa"/>
            <w:vAlign w:val="bottom"/>
          </w:tcPr>
          <w:p w14:paraId="7B1DCA59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40E8A7D3" w14:textId="08FBD8CA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</w:t>
            </w:r>
            <w:r w:rsidR="00B01BEF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น</w:t>
            </w:r>
            <w:r w:rsidRPr="00870DB4">
              <w:rPr>
                <w:rFonts w:asciiTheme="majorBidi" w:hAnsiTheme="majorBidi" w:cstheme="majorBidi"/>
                <w:sz w:val="26"/>
                <w:szCs w:val="26"/>
                <w:cs/>
              </w:rPr>
              <w:t>เงินขั้นต่ำที่ต้องจ่าย</w:t>
            </w:r>
          </w:p>
        </w:tc>
      </w:tr>
      <w:tr w:rsidR="00A10880" w:rsidRPr="009C17B7" w14:paraId="3526E8A9" w14:textId="77777777" w:rsidTr="00B01BEF">
        <w:trPr>
          <w:trHeight w:val="80"/>
          <w:tblHeader/>
        </w:trPr>
        <w:tc>
          <w:tcPr>
            <w:tcW w:w="3555" w:type="dxa"/>
          </w:tcPr>
          <w:p w14:paraId="2AAF37BC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EF9E351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739260DB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19AA7DF" w14:textId="06B7DA16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10880" w:rsidRPr="009C17B7" w14:paraId="645F02E1" w14:textId="77777777" w:rsidTr="00B01BEF">
        <w:trPr>
          <w:trHeight w:val="209"/>
          <w:tblHeader/>
        </w:trPr>
        <w:tc>
          <w:tcPr>
            <w:tcW w:w="3555" w:type="dxa"/>
          </w:tcPr>
          <w:p w14:paraId="30B85C49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2BB91B89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77622764" w14:textId="77777777" w:rsidR="004F351A" w:rsidRPr="00870DB4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0B8E1241" w14:textId="7AEC5A0A" w:rsidR="004F351A" w:rsidRPr="008D2EBA" w:rsidRDefault="004F351A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10880" w:rsidRPr="009C17B7" w14:paraId="1E151F5F" w14:textId="77777777" w:rsidTr="008D2EBA">
        <w:trPr>
          <w:trHeight w:val="63"/>
        </w:trPr>
        <w:tc>
          <w:tcPr>
            <w:tcW w:w="3555" w:type="dxa"/>
            <w:vAlign w:val="bottom"/>
          </w:tcPr>
          <w:p w14:paraId="2BFE6594" w14:textId="5F1041AF" w:rsidR="004F351A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A03839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598BB18F" w14:textId="77777777" w:rsidR="004F351A" w:rsidRPr="00870DB4" w:rsidRDefault="004F351A" w:rsidP="00870DB4">
            <w:pPr>
              <w:pStyle w:val="a2"/>
              <w:tabs>
                <w:tab w:val="decimal" w:pos="576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5F27B023" w14:textId="77777777" w:rsidR="004F351A" w:rsidRPr="00870DB4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109D0BDB" w14:textId="0DB4C386" w:rsidR="004F351A" w:rsidRPr="00870DB4" w:rsidRDefault="004F351A">
            <w:pPr>
              <w:pStyle w:val="a2"/>
              <w:tabs>
                <w:tab w:val="decimal" w:pos="1149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4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555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97</w:t>
            </w:r>
            <w:r w:rsidR="00A038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vAlign w:val="bottom"/>
          </w:tcPr>
          <w:p w14:paraId="73DC7B91" w14:textId="77777777" w:rsidR="004F351A" w:rsidRPr="00870DB4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C7D4D8E" w14:textId="77777777" w:rsidR="004F351A" w:rsidRPr="00870DB4" w:rsidRDefault="004F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3,266,260</w:t>
            </w:r>
          </w:p>
        </w:tc>
      </w:tr>
      <w:tr w:rsidR="00A10880" w:rsidRPr="009C17B7" w14:paraId="1D84468F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4F65F21C" w14:textId="6ABDA333" w:rsidR="004F351A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03839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808" w:type="dxa"/>
            <w:vAlign w:val="bottom"/>
          </w:tcPr>
          <w:p w14:paraId="1505FF01" w14:textId="77777777" w:rsidR="004F351A" w:rsidRPr="00870DB4" w:rsidRDefault="004F351A" w:rsidP="00870DB4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2214933F" w14:textId="77777777" w:rsidR="004F351A" w:rsidRPr="00870DB4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A618F1D" w14:textId="77777777" w:rsidR="004F351A" w:rsidRPr="00870DB4" w:rsidRDefault="004F351A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2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019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089</w:t>
            </w:r>
          </w:p>
        </w:tc>
        <w:tc>
          <w:tcPr>
            <w:tcW w:w="270" w:type="dxa"/>
            <w:vAlign w:val="bottom"/>
          </w:tcPr>
          <w:p w14:paraId="5BBBF9FD" w14:textId="77777777" w:rsidR="004F351A" w:rsidRPr="00870DB4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5572506D" w14:textId="77777777" w:rsidR="004F351A" w:rsidRPr="00870DB4" w:rsidRDefault="004F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1,572,079</w:t>
            </w:r>
          </w:p>
        </w:tc>
      </w:tr>
      <w:tr w:rsidR="00A03839" w:rsidRPr="009C17B7" w14:paraId="42BF1110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1631576D" w14:textId="082ACC39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300FA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808" w:type="dxa"/>
            <w:vAlign w:val="bottom"/>
          </w:tcPr>
          <w:p w14:paraId="7DF3BC0C" w14:textId="77777777" w:rsidR="00A03839" w:rsidRPr="00870DB4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0A821532" w14:textId="77777777" w:rsidR="00A03839" w:rsidRPr="00870DB4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3B73C3F4" w14:textId="77777777" w:rsidR="00A03839" w:rsidRPr="00870DB4" w:rsidRDefault="00A03839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742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847</w:t>
            </w:r>
          </w:p>
        </w:tc>
        <w:tc>
          <w:tcPr>
            <w:tcW w:w="270" w:type="dxa"/>
            <w:vAlign w:val="bottom"/>
          </w:tcPr>
          <w:p w14:paraId="63314899" w14:textId="77777777" w:rsidR="00A03839" w:rsidRPr="00870DB4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74BAF111" w14:textId="77777777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651,406</w:t>
            </w:r>
          </w:p>
        </w:tc>
      </w:tr>
      <w:tr w:rsidR="00A03839" w:rsidRPr="009C17B7" w14:paraId="271AAE9D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57732D2B" w14:textId="6CE96160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300F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808" w:type="dxa"/>
            <w:vAlign w:val="bottom"/>
          </w:tcPr>
          <w:p w14:paraId="7898BBFC" w14:textId="77777777" w:rsidR="00A03839" w:rsidRPr="00870DB4" w:rsidRDefault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670ABEF" w14:textId="77777777" w:rsidR="00A03839" w:rsidRPr="00870DB4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7B80AD30" w14:textId="77777777" w:rsidR="00A03839" w:rsidRPr="00870DB4" w:rsidRDefault="00A03839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1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098</w:t>
            </w:r>
          </w:p>
        </w:tc>
        <w:tc>
          <w:tcPr>
            <w:tcW w:w="270" w:type="dxa"/>
            <w:vAlign w:val="center"/>
          </w:tcPr>
          <w:p w14:paraId="12810194" w14:textId="77777777" w:rsidR="00A03839" w:rsidRPr="00870DB4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7A26370C" w14:textId="77777777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1,047</w:t>
            </w:r>
          </w:p>
        </w:tc>
      </w:tr>
      <w:tr w:rsidR="00A10880" w:rsidRPr="009C17B7" w14:paraId="7D806D00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45A97C33" w14:textId="77777777" w:rsidR="004F351A" w:rsidRPr="00870DB4" w:rsidRDefault="004F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20E8F17" w14:textId="77777777" w:rsidR="004F351A" w:rsidRPr="00870DB4" w:rsidRDefault="004F351A" w:rsidP="00870DB4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39421AC" w14:textId="77777777" w:rsidR="004F351A" w:rsidRPr="00870DB4" w:rsidRDefault="004F351A" w:rsidP="00870DB4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74DCA5CA" w14:textId="50498255" w:rsidR="004F351A" w:rsidRPr="00870DB4" w:rsidRDefault="004F351A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7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319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00</w:t>
            </w:r>
            <w:r w:rsidR="00A038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center"/>
          </w:tcPr>
          <w:p w14:paraId="4FD11C36" w14:textId="77777777" w:rsidR="004F351A" w:rsidRPr="00870DB4" w:rsidRDefault="004F351A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417C4" w14:textId="77777777" w:rsidR="004F351A" w:rsidRPr="00870DB4" w:rsidRDefault="004F3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5,490,792</w:t>
            </w:r>
          </w:p>
        </w:tc>
      </w:tr>
      <w:tr w:rsidR="00A10880" w:rsidRPr="009C17B7" w14:paraId="212B0D48" w14:textId="77777777" w:rsidTr="008D2EBA">
        <w:trPr>
          <w:trHeight w:val="70"/>
        </w:trPr>
        <w:tc>
          <w:tcPr>
            <w:tcW w:w="3555" w:type="dxa"/>
            <w:vAlign w:val="bottom"/>
          </w:tcPr>
          <w:p w14:paraId="42E29F0C" w14:textId="67C0EB52" w:rsidR="004F351A" w:rsidRPr="00870DB4" w:rsidRDefault="00B0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0AFC678E" w14:textId="77777777" w:rsidR="004F351A" w:rsidRPr="00870DB4" w:rsidRDefault="004F351A" w:rsidP="00870DB4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101D5E0C" w14:textId="77777777" w:rsidR="004F351A" w:rsidRPr="00870DB4" w:rsidRDefault="004F351A" w:rsidP="00870DB4">
            <w:pPr>
              <w:pStyle w:val="a2"/>
              <w:tabs>
                <w:tab w:val="decimal" w:pos="774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51ADB352" w14:textId="2F19C46E" w:rsidR="004F351A" w:rsidRPr="00870DB4" w:rsidRDefault="009C17B7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</w:t>
            </w:r>
            <w:r w:rsidR="004F351A"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1</w:t>
            </w:r>
            <w:r w:rsidR="004F351A"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4F351A"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828</w:t>
            </w:r>
            <w:r w:rsidR="004F351A"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,</w:t>
            </w:r>
            <w:r w:rsidR="004F351A"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  <w:t>21</w:t>
            </w:r>
            <w:r w:rsidR="00A03839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0FC53D23" w14:textId="77777777" w:rsidR="004F351A" w:rsidRPr="00870DB4" w:rsidRDefault="004F351A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1CC73438" w14:textId="77777777" w:rsidR="004F351A" w:rsidRPr="00870DB4" w:rsidRDefault="004F351A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692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10880" w:rsidRPr="009C17B7" w14:paraId="2403C0D0" w14:textId="77777777" w:rsidTr="008D2EBA">
        <w:trPr>
          <w:trHeight w:val="198"/>
        </w:trPr>
        <w:tc>
          <w:tcPr>
            <w:tcW w:w="3555" w:type="dxa"/>
            <w:vAlign w:val="bottom"/>
          </w:tcPr>
          <w:p w14:paraId="0BA93AD5" w14:textId="5E35728F" w:rsidR="004F351A" w:rsidRPr="00870DB4" w:rsidRDefault="00B01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 w:hint="eastAsia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7642AF47" w14:textId="77777777" w:rsidR="004F351A" w:rsidRPr="00870DB4" w:rsidRDefault="004F351A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74B35F1" w14:textId="77777777" w:rsidR="004F351A" w:rsidRPr="00870DB4" w:rsidRDefault="004F351A" w:rsidP="00A67B93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616832" w14:textId="77777777" w:rsidR="004F351A" w:rsidRPr="00870DB4" w:rsidRDefault="004F351A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5</w:t>
            </w: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490</w:t>
            </w: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,</w:t>
            </w: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792</w:t>
            </w:r>
          </w:p>
        </w:tc>
        <w:tc>
          <w:tcPr>
            <w:tcW w:w="270" w:type="dxa"/>
            <w:vAlign w:val="center"/>
          </w:tcPr>
          <w:p w14:paraId="02E71392" w14:textId="77777777" w:rsidR="004F351A" w:rsidRPr="00870DB4" w:rsidRDefault="004F351A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75E66D80" w14:textId="77777777" w:rsidR="004F351A" w:rsidRPr="00870DB4" w:rsidRDefault="004F351A" w:rsidP="008D2EBA">
            <w:pPr>
              <w:tabs>
                <w:tab w:val="decimal" w:pos="1692"/>
              </w:tabs>
              <w:spacing w:line="240" w:lineRule="auto"/>
              <w:ind w:right="-73"/>
              <w:jc w:val="center"/>
              <w:rPr>
                <w:color w:val="000000" w:themeColor="text1"/>
                <w:szCs w:val="22"/>
              </w:rPr>
            </w:pPr>
          </w:p>
        </w:tc>
      </w:tr>
    </w:tbl>
    <w:p w14:paraId="009B7D19" w14:textId="5F46C5B7" w:rsidR="00B01BEF" w:rsidRPr="00870DB4" w:rsidRDefault="00B01BEF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A10880" w:rsidRPr="009C17B7" w14:paraId="5D9B410A" w14:textId="77777777" w:rsidTr="00A67B93">
        <w:trPr>
          <w:trHeight w:val="209"/>
          <w:tblHeader/>
        </w:trPr>
        <w:tc>
          <w:tcPr>
            <w:tcW w:w="3555" w:type="dxa"/>
          </w:tcPr>
          <w:p w14:paraId="6108B28C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5B67CE7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64E26DCD" w14:textId="36A6BC6A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880" w:rsidRPr="009C17B7" w14:paraId="69CA4EAB" w14:textId="77777777" w:rsidTr="00A67B93">
        <w:trPr>
          <w:trHeight w:val="209"/>
          <w:tblHeader/>
        </w:trPr>
        <w:tc>
          <w:tcPr>
            <w:tcW w:w="3555" w:type="dxa"/>
          </w:tcPr>
          <w:p w14:paraId="281B083B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301792FB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</w:tcPr>
          <w:p w14:paraId="136E6EF8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0EA3D406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  <w:vAlign w:val="bottom"/>
          </w:tcPr>
          <w:p w14:paraId="3E0998EF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  <w:vAlign w:val="bottom"/>
          </w:tcPr>
          <w:p w14:paraId="113CEFDB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10880" w:rsidRPr="009C17B7" w14:paraId="2B856608" w14:textId="77777777" w:rsidTr="00A67B93">
        <w:trPr>
          <w:trHeight w:val="80"/>
          <w:tblHeader/>
        </w:trPr>
        <w:tc>
          <w:tcPr>
            <w:tcW w:w="3555" w:type="dxa"/>
          </w:tcPr>
          <w:p w14:paraId="1138D31C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4C079C9B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32" w:type="dxa"/>
            <w:vAlign w:val="bottom"/>
          </w:tcPr>
          <w:p w14:paraId="5B0FD26E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0908A3ED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2563</w:t>
            </w:r>
          </w:p>
        </w:tc>
      </w:tr>
      <w:tr w:rsidR="00A10880" w:rsidRPr="009C17B7" w14:paraId="62777BD5" w14:textId="77777777" w:rsidTr="00A67B93">
        <w:trPr>
          <w:trHeight w:val="209"/>
          <w:tblHeader/>
        </w:trPr>
        <w:tc>
          <w:tcPr>
            <w:tcW w:w="3555" w:type="dxa"/>
          </w:tcPr>
          <w:p w14:paraId="37A81DD1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</w:tcPr>
          <w:p w14:paraId="478CBDC2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632" w:type="dxa"/>
          </w:tcPr>
          <w:p w14:paraId="7D58855A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4800D1A5" w14:textId="77777777" w:rsidR="00A10880" w:rsidRPr="008D2EBA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03839" w:rsidRPr="009C17B7" w14:paraId="6709815E" w14:textId="77777777" w:rsidTr="008D2EBA">
        <w:trPr>
          <w:trHeight w:val="63"/>
        </w:trPr>
        <w:tc>
          <w:tcPr>
            <w:tcW w:w="3555" w:type="dxa"/>
          </w:tcPr>
          <w:p w14:paraId="1CD692DE" w14:textId="0A9189BB" w:rsidR="00A03839" w:rsidRPr="00870DB4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A03839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8" w:type="dxa"/>
          </w:tcPr>
          <w:p w14:paraId="6ECD051E" w14:textId="77777777" w:rsidR="00A03839" w:rsidRPr="00870DB4" w:rsidRDefault="00A03839" w:rsidP="00A03839">
            <w:pPr>
              <w:pStyle w:val="a2"/>
              <w:tabs>
                <w:tab w:val="decimal" w:pos="576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</w:tcPr>
          <w:p w14:paraId="4A4A5220" w14:textId="77777777" w:rsidR="00A03839" w:rsidRPr="00870DB4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03D63C7" w14:textId="3884D2D5" w:rsidR="00A03839" w:rsidRPr="00870DB4" w:rsidRDefault="00A03839">
            <w:pPr>
              <w:pStyle w:val="a2"/>
              <w:tabs>
                <w:tab w:val="decimal" w:pos="1149"/>
              </w:tabs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3,214,908</w:t>
            </w:r>
          </w:p>
        </w:tc>
        <w:tc>
          <w:tcPr>
            <w:tcW w:w="270" w:type="dxa"/>
            <w:vAlign w:val="center"/>
          </w:tcPr>
          <w:p w14:paraId="6E298E13" w14:textId="77777777" w:rsidR="00A03839" w:rsidRPr="00870DB4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4B3C655D" w14:textId="25549B56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2,223,039</w:t>
            </w:r>
          </w:p>
        </w:tc>
      </w:tr>
      <w:tr w:rsidR="00A03839" w:rsidRPr="009C17B7" w14:paraId="713F12C2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72B4D228" w14:textId="0C5D6F47" w:rsidR="00A03839" w:rsidRPr="00870DB4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A03839">
              <w:rPr>
                <w:rFonts w:asciiTheme="majorBidi" w:hAnsiTheme="majorBidi" w:cs="Angsana New" w:hint="cs"/>
                <w:color w:val="000000" w:themeColor="text1"/>
                <w:sz w:val="26"/>
                <w:szCs w:val="26"/>
                <w:cs/>
              </w:rPr>
              <w:t>ส่วนที่ถึงกำหนดชำระเกินหนึ่งปีแต่ไม่เกินสองปี</w:t>
            </w:r>
          </w:p>
        </w:tc>
        <w:tc>
          <w:tcPr>
            <w:tcW w:w="808" w:type="dxa"/>
            <w:vAlign w:val="bottom"/>
          </w:tcPr>
          <w:p w14:paraId="1DEF2EA9" w14:textId="77777777" w:rsidR="00A03839" w:rsidRPr="00870DB4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7BDDD30C" w14:textId="77777777" w:rsidR="00A03839" w:rsidRPr="00870DB4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07F66268" w14:textId="2FB302EE" w:rsidR="00A03839" w:rsidRPr="00870DB4" w:rsidRDefault="00A03839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1,426,495</w:t>
            </w:r>
          </w:p>
        </w:tc>
        <w:tc>
          <w:tcPr>
            <w:tcW w:w="270" w:type="dxa"/>
            <w:vAlign w:val="center"/>
          </w:tcPr>
          <w:p w14:paraId="1229EAC1" w14:textId="77777777" w:rsidR="00A03839" w:rsidRPr="00870DB4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D1F9FB7" w14:textId="09DEB85F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1,104,897</w:t>
            </w:r>
          </w:p>
        </w:tc>
      </w:tr>
      <w:tr w:rsidR="00A03839" w:rsidRPr="009C17B7" w14:paraId="182E5E82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1BBF903E" w14:textId="7782ADF0" w:rsidR="00A03839" w:rsidRPr="00870DB4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300FA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ส่วนที่ถึงกำหนดชำระเกินสองปีแต่ไม่เกินสามปี</w:t>
            </w:r>
          </w:p>
        </w:tc>
        <w:tc>
          <w:tcPr>
            <w:tcW w:w="808" w:type="dxa"/>
            <w:vAlign w:val="bottom"/>
          </w:tcPr>
          <w:p w14:paraId="1F0D666E" w14:textId="77777777" w:rsidR="00A03839" w:rsidRPr="00870DB4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01F3D83" w14:textId="77777777" w:rsidR="00A03839" w:rsidRPr="00870DB4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2987A33B" w14:textId="5ADF5100" w:rsidR="00A03839" w:rsidRPr="00870DB4" w:rsidRDefault="00A03839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539,881</w:t>
            </w:r>
          </w:p>
        </w:tc>
        <w:tc>
          <w:tcPr>
            <w:tcW w:w="270" w:type="dxa"/>
            <w:vAlign w:val="center"/>
          </w:tcPr>
          <w:p w14:paraId="538DE3B3" w14:textId="77777777" w:rsidR="00A03839" w:rsidRPr="00870DB4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05653EFF" w14:textId="23491834" w:rsidR="00A03839" w:rsidRPr="00870DB4" w:rsidRDefault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469,666</w:t>
            </w:r>
          </w:p>
        </w:tc>
      </w:tr>
      <w:tr w:rsidR="00A03839" w:rsidRPr="009C17B7" w14:paraId="76749601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45EC5899" w14:textId="6B57C466" w:rsidR="00A03839" w:rsidRPr="00870DB4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0300FA">
              <w:rPr>
                <w:rFonts w:ascii="Angsana New" w:hAnsi="Angsana New" w:cs="Angsana New" w:hint="cs"/>
                <w:sz w:val="26"/>
                <w:szCs w:val="26"/>
                <w:cs/>
              </w:rPr>
              <w:t>ส่วนที่ถึงกำหนดชำระเกินสามปีแต่ไม่เกินสี่ปี</w:t>
            </w:r>
          </w:p>
        </w:tc>
        <w:tc>
          <w:tcPr>
            <w:tcW w:w="808" w:type="dxa"/>
            <w:vAlign w:val="bottom"/>
          </w:tcPr>
          <w:p w14:paraId="170FC857" w14:textId="77777777" w:rsidR="00A03839" w:rsidRPr="00870DB4" w:rsidRDefault="00A03839" w:rsidP="00A03839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3857484" w14:textId="77777777" w:rsidR="00A03839" w:rsidRPr="00870DB4" w:rsidRDefault="00A03839" w:rsidP="00A03839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41D3CDA9" w14:textId="32C9511B" w:rsidR="00A03839" w:rsidRPr="00870DB4" w:rsidRDefault="00A03839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850</w:t>
            </w:r>
          </w:p>
        </w:tc>
        <w:tc>
          <w:tcPr>
            <w:tcW w:w="270" w:type="dxa"/>
            <w:vAlign w:val="center"/>
          </w:tcPr>
          <w:p w14:paraId="7585A0D6" w14:textId="77777777" w:rsidR="00A03839" w:rsidRPr="00870DB4" w:rsidRDefault="00A03839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227826C8" w14:textId="03F0F3A4" w:rsidR="00A03839" w:rsidRPr="00870DB4" w:rsidRDefault="00A03839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804</w:t>
            </w:r>
          </w:p>
        </w:tc>
      </w:tr>
      <w:tr w:rsidR="00A10880" w:rsidRPr="009C17B7" w14:paraId="306354C6" w14:textId="77777777" w:rsidTr="008D2EBA">
        <w:trPr>
          <w:trHeight w:val="64"/>
        </w:trPr>
        <w:tc>
          <w:tcPr>
            <w:tcW w:w="3555" w:type="dxa"/>
            <w:vAlign w:val="bottom"/>
          </w:tcPr>
          <w:p w14:paraId="71AB8BE9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D236B0B" w14:textId="77777777" w:rsidR="00A10880" w:rsidRPr="00870DB4" w:rsidRDefault="00A10880" w:rsidP="00A67B93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32CE7983" w14:textId="77777777" w:rsidR="00A10880" w:rsidRPr="00870DB4" w:rsidRDefault="00A10880" w:rsidP="00A67B93">
            <w:pPr>
              <w:pStyle w:val="a2"/>
              <w:tabs>
                <w:tab w:val="decimal" w:pos="612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36185B60" w14:textId="53CAC6A8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5,182,134</w:t>
            </w:r>
          </w:p>
        </w:tc>
        <w:tc>
          <w:tcPr>
            <w:tcW w:w="270" w:type="dxa"/>
            <w:vAlign w:val="center"/>
          </w:tcPr>
          <w:p w14:paraId="5F7641F9" w14:textId="77777777" w:rsidR="00A10880" w:rsidRPr="00870DB4" w:rsidRDefault="00A10880" w:rsidP="008D2EBA">
            <w:pPr>
              <w:pStyle w:val="a2"/>
              <w:tabs>
                <w:tab w:val="decimal" w:pos="612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CDF7" w14:textId="4453D5EF" w:rsidR="00A10880" w:rsidRPr="00870DB4" w:rsidRDefault="00A108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3,798,406</w:t>
            </w:r>
          </w:p>
        </w:tc>
      </w:tr>
      <w:tr w:rsidR="00A10880" w:rsidRPr="009C17B7" w14:paraId="21F5F699" w14:textId="77777777" w:rsidTr="008D2EBA">
        <w:trPr>
          <w:trHeight w:val="70"/>
        </w:trPr>
        <w:tc>
          <w:tcPr>
            <w:tcW w:w="3555" w:type="dxa"/>
          </w:tcPr>
          <w:p w14:paraId="6DB7F3D0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45116221" w14:textId="77777777" w:rsidR="00A10880" w:rsidRPr="00870DB4" w:rsidRDefault="00A10880" w:rsidP="00A67B93">
            <w:pPr>
              <w:pStyle w:val="a2"/>
              <w:tabs>
                <w:tab w:val="decimal" w:pos="1149"/>
                <w:tab w:val="decimal" w:pos="1784"/>
              </w:tabs>
              <w:spacing w:line="220" w:lineRule="exact"/>
              <w:ind w:right="-73"/>
              <w:jc w:val="lef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46EE77A9" w14:textId="77777777" w:rsidR="00A10880" w:rsidRPr="00870DB4" w:rsidRDefault="00A10880" w:rsidP="00A67B93">
            <w:pPr>
              <w:pStyle w:val="a2"/>
              <w:tabs>
                <w:tab w:val="decimal" w:pos="774"/>
                <w:tab w:val="decimal" w:pos="1149"/>
              </w:tabs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vAlign w:val="center"/>
          </w:tcPr>
          <w:p w14:paraId="457168E8" w14:textId="277F7C9F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(1,383,728)</w:t>
            </w:r>
          </w:p>
        </w:tc>
        <w:tc>
          <w:tcPr>
            <w:tcW w:w="270" w:type="dxa"/>
            <w:vAlign w:val="center"/>
          </w:tcPr>
          <w:p w14:paraId="2AD2764E" w14:textId="77777777" w:rsidR="00A10880" w:rsidRPr="00870DB4" w:rsidRDefault="00A10880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671168FF" w14:textId="77777777" w:rsidR="00A10880" w:rsidRPr="00870DB4" w:rsidRDefault="00A1088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  <w:tab w:val="decimal" w:pos="1692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10880" w:rsidRPr="009C17B7" w14:paraId="2D26F7DF" w14:textId="77777777" w:rsidTr="008D2EBA">
        <w:trPr>
          <w:trHeight w:val="198"/>
        </w:trPr>
        <w:tc>
          <w:tcPr>
            <w:tcW w:w="3555" w:type="dxa"/>
            <w:vAlign w:val="center"/>
          </w:tcPr>
          <w:p w14:paraId="74021E00" w14:textId="77777777" w:rsidR="00A10880" w:rsidRPr="00870DB4" w:rsidRDefault="00A10880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1045DEB6" w14:textId="77777777" w:rsidR="00A10880" w:rsidRPr="00870DB4" w:rsidRDefault="00A10880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637DB791" w14:textId="77777777" w:rsidR="00A10880" w:rsidRPr="00870DB4" w:rsidRDefault="00A10880" w:rsidP="00A67B93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83281" w14:textId="56BABFB2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3,798,406</w:t>
            </w:r>
          </w:p>
        </w:tc>
        <w:tc>
          <w:tcPr>
            <w:tcW w:w="270" w:type="dxa"/>
            <w:vAlign w:val="center"/>
          </w:tcPr>
          <w:p w14:paraId="14B6703C" w14:textId="77777777" w:rsidR="00A10880" w:rsidRPr="00870DB4" w:rsidRDefault="00A10880" w:rsidP="008D2EBA">
            <w:pPr>
              <w:pStyle w:val="a2"/>
              <w:tabs>
                <w:tab w:val="decimal" w:pos="774"/>
                <w:tab w:val="decimal" w:pos="1149"/>
              </w:tabs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35FC5A75" w14:textId="77777777" w:rsidR="00A10880" w:rsidRPr="00870DB4" w:rsidRDefault="00A10880" w:rsidP="008D2EBA">
            <w:pPr>
              <w:tabs>
                <w:tab w:val="decimal" w:pos="1692"/>
              </w:tabs>
              <w:spacing w:line="240" w:lineRule="auto"/>
              <w:ind w:right="-73"/>
              <w:jc w:val="center"/>
              <w:rPr>
                <w:color w:val="000000" w:themeColor="text1"/>
                <w:szCs w:val="22"/>
              </w:rPr>
            </w:pPr>
          </w:p>
        </w:tc>
      </w:tr>
    </w:tbl>
    <w:p w14:paraId="1DEBFB28" w14:textId="6B8F247D" w:rsidR="00A03839" w:rsidRDefault="00A03839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14:paraId="6D77C44C" w14:textId="77777777" w:rsidR="00A03839" w:rsidRDefault="00A0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</w:rPr>
        <w:br w:type="page"/>
      </w: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A10880" w:rsidRPr="009C17B7" w14:paraId="57255F9F" w14:textId="77777777" w:rsidTr="00A67B93">
        <w:trPr>
          <w:trHeight w:val="209"/>
          <w:tblHeader/>
        </w:trPr>
        <w:tc>
          <w:tcPr>
            <w:tcW w:w="3555" w:type="dxa"/>
          </w:tcPr>
          <w:p w14:paraId="5F72AAB4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right="-558"/>
              <w:rPr>
                <w:color w:val="000000" w:themeColor="text1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D0B990D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50FB6382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A10880" w:rsidRPr="009C17B7" w14:paraId="4AF3F6BB" w14:textId="77777777" w:rsidTr="00A67B93">
        <w:trPr>
          <w:trHeight w:val="209"/>
          <w:tblHeader/>
        </w:trPr>
        <w:tc>
          <w:tcPr>
            <w:tcW w:w="3555" w:type="dxa"/>
          </w:tcPr>
          <w:p w14:paraId="4FD23818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4EBEC8AF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</w:tcPr>
          <w:p w14:paraId="0825C4DC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2BFDD2E3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</w:tcPr>
          <w:p w14:paraId="43901353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</w:tcPr>
          <w:p w14:paraId="09422E39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10880" w:rsidRPr="009C17B7" w14:paraId="6D0E6B55" w14:textId="77777777" w:rsidTr="00A67B93">
        <w:trPr>
          <w:trHeight w:val="80"/>
          <w:tblHeader/>
        </w:trPr>
        <w:tc>
          <w:tcPr>
            <w:tcW w:w="3555" w:type="dxa"/>
          </w:tcPr>
          <w:p w14:paraId="0C4D3C5A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0A110910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4A955F69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F7A2C9D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10880" w:rsidRPr="009C17B7" w14:paraId="78813186" w14:textId="77777777" w:rsidTr="00A67B93">
        <w:trPr>
          <w:trHeight w:val="209"/>
          <w:tblHeader/>
        </w:trPr>
        <w:tc>
          <w:tcPr>
            <w:tcW w:w="3555" w:type="dxa"/>
          </w:tcPr>
          <w:p w14:paraId="5D389616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5EE2ADB8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632" w:type="dxa"/>
          </w:tcPr>
          <w:p w14:paraId="392F62FB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69F509AD" w14:textId="77777777" w:rsidR="00B01BEF" w:rsidRPr="008D2EBA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10880" w:rsidRPr="009C17B7" w14:paraId="7173D3EA" w14:textId="77777777" w:rsidTr="008D2EBA">
        <w:trPr>
          <w:trHeight w:val="209"/>
        </w:trPr>
        <w:tc>
          <w:tcPr>
            <w:tcW w:w="3555" w:type="dxa"/>
          </w:tcPr>
          <w:p w14:paraId="0F55CF4E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808" w:type="dxa"/>
          </w:tcPr>
          <w:p w14:paraId="69FE8CEB" w14:textId="77777777" w:rsidR="00B01BEF" w:rsidRPr="00870DB4" w:rsidRDefault="00B01BEF" w:rsidP="00A67B93">
            <w:pPr>
              <w:pStyle w:val="a2"/>
              <w:tabs>
                <w:tab w:val="decimal" w:pos="576"/>
              </w:tabs>
              <w:ind w:left="-108" w:right="-18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32" w:type="dxa"/>
          </w:tcPr>
          <w:p w14:paraId="65710C4E" w14:textId="77777777" w:rsidR="00B01BEF" w:rsidRPr="00870DB4" w:rsidRDefault="00B01BEF" w:rsidP="00A67B93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1980" w:type="dxa"/>
            <w:vAlign w:val="center"/>
          </w:tcPr>
          <w:p w14:paraId="3CF1EC9F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4,642,137</w:t>
            </w:r>
          </w:p>
        </w:tc>
        <w:tc>
          <w:tcPr>
            <w:tcW w:w="270" w:type="dxa"/>
            <w:vAlign w:val="center"/>
          </w:tcPr>
          <w:p w14:paraId="280F52E6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6EEC11CD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3,313,929</w:t>
            </w:r>
          </w:p>
        </w:tc>
      </w:tr>
      <w:tr w:rsidR="00A10880" w:rsidRPr="009C17B7" w14:paraId="38DF140A" w14:textId="77777777" w:rsidTr="008D2EBA">
        <w:trPr>
          <w:trHeight w:val="64"/>
        </w:trPr>
        <w:tc>
          <w:tcPr>
            <w:tcW w:w="3555" w:type="dxa"/>
          </w:tcPr>
          <w:p w14:paraId="0395AE53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808" w:type="dxa"/>
            <w:vAlign w:val="bottom"/>
          </w:tcPr>
          <w:p w14:paraId="204D5270" w14:textId="77777777" w:rsidR="00B01BEF" w:rsidRPr="00870DB4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51605393" w14:textId="77777777" w:rsidR="00B01BEF" w:rsidRPr="00870DB4" w:rsidRDefault="00B01BEF" w:rsidP="00A67B93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777313C7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2,762,698</w:t>
            </w:r>
          </w:p>
        </w:tc>
        <w:tc>
          <w:tcPr>
            <w:tcW w:w="270" w:type="dxa"/>
            <w:vAlign w:val="center"/>
          </w:tcPr>
          <w:p w14:paraId="14CAB048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3ED97EB7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2,220,596</w:t>
            </w:r>
          </w:p>
        </w:tc>
      </w:tr>
      <w:tr w:rsidR="00A10880" w:rsidRPr="009C17B7" w14:paraId="57581136" w14:textId="77777777" w:rsidTr="008D2EBA">
        <w:trPr>
          <w:trHeight w:val="64"/>
        </w:trPr>
        <w:tc>
          <w:tcPr>
            <w:tcW w:w="3555" w:type="dxa"/>
          </w:tcPr>
          <w:p w14:paraId="61108A23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2905DFE" w14:textId="77777777" w:rsidR="00B01BEF" w:rsidRPr="00870DB4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0772CE17" w14:textId="77777777" w:rsidR="00B01BEF" w:rsidRPr="00870DB4" w:rsidRDefault="00B01BEF" w:rsidP="00A67B93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5A5902A6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7,404,835</w:t>
            </w:r>
          </w:p>
        </w:tc>
        <w:tc>
          <w:tcPr>
            <w:tcW w:w="270" w:type="dxa"/>
            <w:vAlign w:val="center"/>
          </w:tcPr>
          <w:p w14:paraId="23C78049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2C2A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5,534,525</w:t>
            </w:r>
          </w:p>
        </w:tc>
      </w:tr>
      <w:tr w:rsidR="00A10880" w:rsidRPr="009C17B7" w14:paraId="1AEC2781" w14:textId="77777777" w:rsidTr="008D2EBA">
        <w:trPr>
          <w:trHeight w:val="70"/>
        </w:trPr>
        <w:tc>
          <w:tcPr>
            <w:tcW w:w="3555" w:type="dxa"/>
          </w:tcPr>
          <w:p w14:paraId="6899292B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B682F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56CD4DAE" w14:textId="77777777" w:rsidR="00B01BEF" w:rsidRPr="00870DB4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32" w:type="dxa"/>
            <w:vAlign w:val="bottom"/>
          </w:tcPr>
          <w:p w14:paraId="1D29FE1B" w14:textId="77777777" w:rsidR="00B01BEF" w:rsidRPr="00870DB4" w:rsidRDefault="00B01BEF" w:rsidP="00A67B93">
            <w:pPr>
              <w:pStyle w:val="a2"/>
              <w:tabs>
                <w:tab w:val="decimal" w:pos="774"/>
              </w:tabs>
              <w:ind w:left="-108" w:right="-108"/>
              <w:rPr>
                <w:rFonts w:ascii="Times New Roman" w:hAnsi="Times New Roman"/>
                <w:color w:val="000000" w:themeColor="text1"/>
                <w:lang w:val="en-GB" w:bidi="ar-SA"/>
              </w:rPr>
            </w:pPr>
          </w:p>
        </w:tc>
        <w:tc>
          <w:tcPr>
            <w:tcW w:w="1980" w:type="dxa"/>
            <w:vAlign w:val="center"/>
          </w:tcPr>
          <w:p w14:paraId="6F0608E1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(1,870,310)</w:t>
            </w:r>
          </w:p>
        </w:tc>
        <w:tc>
          <w:tcPr>
            <w:tcW w:w="270" w:type="dxa"/>
            <w:vAlign w:val="center"/>
          </w:tcPr>
          <w:p w14:paraId="558F8CFC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7F207317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A10880" w:rsidRPr="009C17B7" w14:paraId="7D3D6BB6" w14:textId="77777777" w:rsidTr="008D2EBA">
        <w:trPr>
          <w:trHeight w:val="198"/>
        </w:trPr>
        <w:tc>
          <w:tcPr>
            <w:tcW w:w="3555" w:type="dxa"/>
            <w:vAlign w:val="center"/>
          </w:tcPr>
          <w:p w14:paraId="70B433F0" w14:textId="77777777" w:rsidR="00B01BEF" w:rsidRPr="00870DB4" w:rsidRDefault="00B01BEF" w:rsidP="00A67B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color w:val="000000" w:themeColor="text1"/>
                <w:szCs w:val="22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4C39613E" w14:textId="77777777" w:rsidR="00B01BEF" w:rsidRPr="00870DB4" w:rsidRDefault="00B01BEF" w:rsidP="00A67B93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50546675" w14:textId="77777777" w:rsidR="00B01BEF" w:rsidRPr="00870DB4" w:rsidRDefault="00B01BEF" w:rsidP="00A67B93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EB75AA" w14:textId="77777777" w:rsidR="00B01BEF" w:rsidRPr="00870DB4" w:rsidRDefault="00B01BEF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b/>
                <w:bCs/>
                <w:color w:val="000000" w:themeColor="text1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5,534,525</w:t>
            </w:r>
          </w:p>
        </w:tc>
        <w:tc>
          <w:tcPr>
            <w:tcW w:w="270" w:type="dxa"/>
            <w:vAlign w:val="center"/>
          </w:tcPr>
          <w:p w14:paraId="740DC875" w14:textId="77777777" w:rsidR="00B01BEF" w:rsidRPr="00870DB4" w:rsidRDefault="00B01BEF" w:rsidP="008D2EBA">
            <w:pPr>
              <w:pStyle w:val="a2"/>
              <w:tabs>
                <w:tab w:val="decimal" w:pos="774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4FD01834" w14:textId="77777777" w:rsidR="00B01BEF" w:rsidRPr="00870DB4" w:rsidRDefault="00B01BEF" w:rsidP="008D2EBA">
            <w:pPr>
              <w:pStyle w:val="InsideAddress"/>
              <w:tabs>
                <w:tab w:val="decimal" w:pos="1273"/>
              </w:tabs>
              <w:spacing w:line="220" w:lineRule="exact"/>
              <w:ind w:left="-18" w:right="-143"/>
              <w:jc w:val="center"/>
              <w:rPr>
                <w:rFonts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E3341DE" w14:textId="77777777" w:rsidR="00B01BEF" w:rsidRPr="00870DB4" w:rsidRDefault="00B01BEF" w:rsidP="00FE3D8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tbl>
      <w:tblPr>
        <w:tblW w:w="931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55"/>
        <w:gridCol w:w="808"/>
        <w:gridCol w:w="632"/>
        <w:gridCol w:w="1980"/>
        <w:gridCol w:w="270"/>
        <w:gridCol w:w="2070"/>
      </w:tblGrid>
      <w:tr w:rsidR="00A10880" w:rsidRPr="009C17B7" w14:paraId="578CFFE5" w14:textId="77777777" w:rsidTr="00B01BEF">
        <w:trPr>
          <w:trHeight w:val="209"/>
          <w:tblHeader/>
        </w:trPr>
        <w:tc>
          <w:tcPr>
            <w:tcW w:w="3555" w:type="dxa"/>
          </w:tcPr>
          <w:p w14:paraId="35B47762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right="-558"/>
              <w:rPr>
                <w:color w:val="000000" w:themeColor="text1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754C7A9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center"/>
          </w:tcPr>
          <w:p w14:paraId="3A7C8F2A" w14:textId="5242FE6B" w:rsidR="00B01BEF" w:rsidRPr="00870DB4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-126" w:right="-7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0880" w:rsidRPr="009C17B7" w14:paraId="6BABB04B" w14:textId="77777777" w:rsidTr="00B01BEF">
        <w:trPr>
          <w:trHeight w:val="209"/>
          <w:tblHeader/>
        </w:trPr>
        <w:tc>
          <w:tcPr>
            <w:tcW w:w="3555" w:type="dxa"/>
          </w:tcPr>
          <w:p w14:paraId="5741D286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133652D2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</w:tcPr>
          <w:p w14:paraId="26140A99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1980" w:type="dxa"/>
            <w:vAlign w:val="center"/>
          </w:tcPr>
          <w:p w14:paraId="69E74DEC" w14:textId="55D06C98" w:rsidR="00B01BEF" w:rsidRPr="00870DB4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เงินลงทุนขั้นต่ำใน    สัญญาเช่าซื้อ</w:t>
            </w:r>
          </w:p>
        </w:tc>
        <w:tc>
          <w:tcPr>
            <w:tcW w:w="270" w:type="dxa"/>
          </w:tcPr>
          <w:p w14:paraId="69A5355E" w14:textId="77777777" w:rsidR="00B01BEF" w:rsidRPr="00870DB4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</w:p>
        </w:tc>
        <w:tc>
          <w:tcPr>
            <w:tcW w:w="2070" w:type="dxa"/>
          </w:tcPr>
          <w:p w14:paraId="01FD40CD" w14:textId="3E704363" w:rsidR="00B01BEF" w:rsidRPr="00870DB4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A10880" w:rsidRPr="009C17B7" w14:paraId="024A8FE3" w14:textId="77777777" w:rsidTr="00B01BEF">
        <w:trPr>
          <w:trHeight w:val="80"/>
          <w:tblHeader/>
        </w:trPr>
        <w:tc>
          <w:tcPr>
            <w:tcW w:w="3555" w:type="dxa"/>
          </w:tcPr>
          <w:p w14:paraId="0C22EAAA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291323B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0740DD4D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color w:val="000000" w:themeColor="text1"/>
                <w:szCs w:val="22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E767A9C" w14:textId="4CA4B70F" w:rsidR="00B01BEF" w:rsidRPr="00870DB4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31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2562</w:t>
            </w:r>
          </w:p>
        </w:tc>
      </w:tr>
      <w:tr w:rsidR="00A10880" w:rsidRPr="009C17B7" w14:paraId="6F6B2091" w14:textId="77777777" w:rsidTr="00B01BEF">
        <w:trPr>
          <w:trHeight w:val="209"/>
          <w:tblHeader/>
        </w:trPr>
        <w:tc>
          <w:tcPr>
            <w:tcW w:w="3555" w:type="dxa"/>
          </w:tcPr>
          <w:p w14:paraId="017EA972" w14:textId="77777777" w:rsidR="00B01BEF" w:rsidRPr="00870DB4" w:rsidRDefault="00B01BEF" w:rsidP="00A67B93">
            <w:pPr>
              <w:tabs>
                <w:tab w:val="left" w:pos="342"/>
              </w:tabs>
              <w:spacing w:line="240" w:lineRule="auto"/>
              <w:ind w:left="9" w:right="-558"/>
              <w:rPr>
                <w:color w:val="000000" w:themeColor="text1"/>
                <w:szCs w:val="22"/>
              </w:rPr>
            </w:pPr>
          </w:p>
        </w:tc>
        <w:tc>
          <w:tcPr>
            <w:tcW w:w="808" w:type="dxa"/>
          </w:tcPr>
          <w:p w14:paraId="733733CF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632" w:type="dxa"/>
          </w:tcPr>
          <w:p w14:paraId="27CB8248" w14:textId="77777777" w:rsidR="00B01BEF" w:rsidRPr="00870DB4" w:rsidRDefault="00B01BEF" w:rsidP="00A67B93">
            <w:pPr>
              <w:spacing w:line="240" w:lineRule="auto"/>
              <w:ind w:left="-126" w:right="-135"/>
              <w:jc w:val="center"/>
              <w:rPr>
                <w:i/>
                <w:iCs/>
                <w:color w:val="000000" w:themeColor="text1"/>
                <w:szCs w:val="22"/>
                <w:rtl/>
                <w:cs/>
              </w:rPr>
            </w:pPr>
          </w:p>
        </w:tc>
        <w:tc>
          <w:tcPr>
            <w:tcW w:w="4320" w:type="dxa"/>
            <w:gridSpan w:val="3"/>
          </w:tcPr>
          <w:p w14:paraId="4551D527" w14:textId="71C3E6C0" w:rsidR="00B01BEF" w:rsidRPr="008D2EBA" w:rsidRDefault="00B01BE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rtl/>
                <w:cs/>
              </w:rPr>
            </w:pP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</w:rPr>
              <w:t>(</w:t>
            </w:r>
            <w:r w:rsidRPr="008D2EBA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พันบาท)</w:t>
            </w:r>
          </w:p>
        </w:tc>
      </w:tr>
      <w:tr w:rsidR="00A10880" w:rsidRPr="009C17B7" w14:paraId="3CB2B7ED" w14:textId="77777777" w:rsidTr="008D2EBA">
        <w:trPr>
          <w:trHeight w:val="209"/>
        </w:trPr>
        <w:tc>
          <w:tcPr>
            <w:tcW w:w="3555" w:type="dxa"/>
          </w:tcPr>
          <w:p w14:paraId="7BCD4DFD" w14:textId="67AA6ECE" w:rsidR="00A10880" w:rsidRPr="00870DB4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rtl/>
                <w:cs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808" w:type="dxa"/>
          </w:tcPr>
          <w:p w14:paraId="0E35D1BC" w14:textId="77777777" w:rsidR="00A10880" w:rsidRPr="00870DB4" w:rsidRDefault="00A10880" w:rsidP="00A10880">
            <w:pPr>
              <w:pStyle w:val="a2"/>
              <w:tabs>
                <w:tab w:val="decimal" w:pos="576"/>
              </w:tabs>
              <w:ind w:left="-108" w:right="-18"/>
              <w:rPr>
                <w:rFonts w:ascii="Times New Roman" w:hAnsi="Times New Roman"/>
                <w:color w:val="000000" w:themeColor="text1"/>
                <w:lang w:val="en-US"/>
              </w:rPr>
            </w:pPr>
          </w:p>
        </w:tc>
        <w:tc>
          <w:tcPr>
            <w:tcW w:w="632" w:type="dxa"/>
          </w:tcPr>
          <w:p w14:paraId="41BBBF49" w14:textId="77777777" w:rsidR="00A10880" w:rsidRPr="00870DB4" w:rsidRDefault="00A10880" w:rsidP="00A10880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1980" w:type="dxa"/>
            <w:vAlign w:val="center"/>
          </w:tcPr>
          <w:p w14:paraId="5AA630E1" w14:textId="7F60AF09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3,338,175</w:t>
            </w:r>
          </w:p>
        </w:tc>
        <w:tc>
          <w:tcPr>
            <w:tcW w:w="270" w:type="dxa"/>
            <w:vAlign w:val="center"/>
          </w:tcPr>
          <w:p w14:paraId="34AE0E04" w14:textId="77777777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vAlign w:val="center"/>
          </w:tcPr>
          <w:p w14:paraId="145C86F9" w14:textId="027474A4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2,307,391</w:t>
            </w:r>
          </w:p>
        </w:tc>
      </w:tr>
      <w:tr w:rsidR="00A10880" w:rsidRPr="009C17B7" w14:paraId="1DB71833" w14:textId="77777777" w:rsidTr="008D2EBA">
        <w:trPr>
          <w:trHeight w:val="64"/>
        </w:trPr>
        <w:tc>
          <w:tcPr>
            <w:tcW w:w="3555" w:type="dxa"/>
          </w:tcPr>
          <w:p w14:paraId="4AAD238F" w14:textId="3214A90F" w:rsidR="00A10880" w:rsidRPr="00870DB4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808" w:type="dxa"/>
            <w:vAlign w:val="bottom"/>
          </w:tcPr>
          <w:p w14:paraId="6F3A0468" w14:textId="77777777" w:rsidR="00A10880" w:rsidRPr="00870DB4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1FC7F35C" w14:textId="77777777" w:rsidR="00A10880" w:rsidRPr="00870DB4" w:rsidRDefault="00A10880" w:rsidP="00A10880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4CFC159" w14:textId="6BD8950E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1,974,139</w:t>
            </w:r>
          </w:p>
        </w:tc>
        <w:tc>
          <w:tcPr>
            <w:tcW w:w="270" w:type="dxa"/>
            <w:vAlign w:val="center"/>
          </w:tcPr>
          <w:p w14:paraId="413964A0" w14:textId="77777777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51D61A2D" w14:textId="68839B38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1,583,174</w:t>
            </w:r>
          </w:p>
        </w:tc>
      </w:tr>
      <w:tr w:rsidR="00A10880" w:rsidRPr="009C17B7" w14:paraId="3F18F7BF" w14:textId="77777777" w:rsidTr="008D2EBA">
        <w:trPr>
          <w:trHeight w:val="64"/>
        </w:trPr>
        <w:tc>
          <w:tcPr>
            <w:tcW w:w="3555" w:type="dxa"/>
          </w:tcPr>
          <w:p w14:paraId="14282CEE" w14:textId="77777777" w:rsidR="00A10880" w:rsidRPr="00870DB4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450561D" w14:textId="77777777" w:rsidR="00A10880" w:rsidRPr="00870DB4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  <w:cs/>
              </w:rPr>
            </w:pPr>
          </w:p>
        </w:tc>
        <w:tc>
          <w:tcPr>
            <w:tcW w:w="632" w:type="dxa"/>
            <w:vAlign w:val="bottom"/>
          </w:tcPr>
          <w:p w14:paraId="79048474" w14:textId="77777777" w:rsidR="00A10880" w:rsidRPr="00870DB4" w:rsidRDefault="00A10880" w:rsidP="00A10880">
            <w:pPr>
              <w:pStyle w:val="a2"/>
              <w:tabs>
                <w:tab w:val="decimal" w:pos="612"/>
              </w:tabs>
              <w:ind w:left="-108" w:right="-108"/>
              <w:rPr>
                <w:rFonts w:ascii="Times New Roman" w:hAnsi="Times New Roman"/>
                <w:color w:val="000000" w:themeColor="text1"/>
                <w:cs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14:paraId="3D5A41E3" w14:textId="782785B5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5,312,314</w:t>
            </w:r>
          </w:p>
        </w:tc>
        <w:tc>
          <w:tcPr>
            <w:tcW w:w="270" w:type="dxa"/>
            <w:vAlign w:val="center"/>
          </w:tcPr>
          <w:p w14:paraId="4A9E8319" w14:textId="77777777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8238F" w14:textId="2AAE8EBD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3,890,565</w:t>
            </w:r>
          </w:p>
        </w:tc>
      </w:tr>
      <w:tr w:rsidR="00A10880" w:rsidRPr="009C17B7" w14:paraId="6CDBEB34" w14:textId="77777777" w:rsidTr="008D2EBA">
        <w:trPr>
          <w:trHeight w:val="70"/>
        </w:trPr>
        <w:tc>
          <w:tcPr>
            <w:tcW w:w="3555" w:type="dxa"/>
          </w:tcPr>
          <w:p w14:paraId="3BE52936" w14:textId="4F76FB75" w:rsidR="00A10880" w:rsidRPr="00870DB4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B682F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 xml:space="preserve">หัก </w:t>
            </w: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808" w:type="dxa"/>
            <w:vAlign w:val="bottom"/>
          </w:tcPr>
          <w:p w14:paraId="616AD9C0" w14:textId="77777777" w:rsidR="00A10880" w:rsidRPr="00870DB4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632" w:type="dxa"/>
            <w:vAlign w:val="bottom"/>
          </w:tcPr>
          <w:p w14:paraId="5B30927C" w14:textId="77777777" w:rsidR="00A10880" w:rsidRPr="00870DB4" w:rsidRDefault="00A10880" w:rsidP="00A10880">
            <w:pPr>
              <w:pStyle w:val="a2"/>
              <w:tabs>
                <w:tab w:val="decimal" w:pos="774"/>
              </w:tabs>
              <w:ind w:left="-108" w:right="-108"/>
              <w:rPr>
                <w:rFonts w:ascii="Times New Roman" w:hAnsi="Times New Roman"/>
                <w:color w:val="000000" w:themeColor="text1"/>
                <w:lang w:val="en-GB" w:bidi="ar-SA"/>
              </w:rPr>
            </w:pPr>
          </w:p>
        </w:tc>
        <w:tc>
          <w:tcPr>
            <w:tcW w:w="1980" w:type="dxa"/>
            <w:vAlign w:val="center"/>
          </w:tcPr>
          <w:p w14:paraId="717082EC" w14:textId="663BFFCE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  <w:t>(1,421,749)</w:t>
            </w:r>
          </w:p>
        </w:tc>
        <w:tc>
          <w:tcPr>
            <w:tcW w:w="270" w:type="dxa"/>
            <w:vAlign w:val="center"/>
          </w:tcPr>
          <w:p w14:paraId="045B9CD0" w14:textId="77777777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center"/>
          </w:tcPr>
          <w:p w14:paraId="499B7B74" w14:textId="77777777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10880" w:rsidRPr="009C17B7" w14:paraId="7F9332BE" w14:textId="77777777" w:rsidTr="008D2EBA">
        <w:trPr>
          <w:trHeight w:val="198"/>
        </w:trPr>
        <w:tc>
          <w:tcPr>
            <w:tcW w:w="3555" w:type="dxa"/>
            <w:vAlign w:val="center"/>
          </w:tcPr>
          <w:p w14:paraId="4BDB1078" w14:textId="09429B1E" w:rsidR="00A10880" w:rsidRPr="00870DB4" w:rsidRDefault="00A1088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color w:val="000000" w:themeColor="text1"/>
                <w:szCs w:val="22"/>
              </w:rPr>
            </w:pPr>
            <w:r w:rsidRPr="00870DB4">
              <w:rPr>
                <w:rFonts w:asciiTheme="majorBidi" w:hAnsiTheme="majorBidi" w:cstheme="majorBidi" w:hint="eastAsia"/>
                <w:b/>
                <w:bCs/>
                <w:color w:val="000000" w:themeColor="text1"/>
                <w:sz w:val="26"/>
                <w:szCs w:val="26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808" w:type="dxa"/>
            <w:vAlign w:val="bottom"/>
          </w:tcPr>
          <w:p w14:paraId="2E1398B2" w14:textId="77777777" w:rsidR="00A10880" w:rsidRPr="00870DB4" w:rsidRDefault="00A10880" w:rsidP="00A10880">
            <w:pPr>
              <w:pStyle w:val="a2"/>
              <w:tabs>
                <w:tab w:val="decimal" w:pos="1784"/>
              </w:tabs>
              <w:spacing w:line="220" w:lineRule="exact"/>
              <w:ind w:left="-108" w:right="-114"/>
              <w:jc w:val="left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632" w:type="dxa"/>
            <w:vAlign w:val="bottom"/>
          </w:tcPr>
          <w:p w14:paraId="40D5BAFB" w14:textId="77777777" w:rsidR="00A10880" w:rsidRPr="00870DB4" w:rsidRDefault="00A10880" w:rsidP="00A10880">
            <w:pPr>
              <w:pStyle w:val="a2"/>
              <w:tabs>
                <w:tab w:val="decimal" w:pos="774"/>
              </w:tabs>
              <w:ind w:left="-108" w:right="-108"/>
              <w:jc w:val="both"/>
              <w:rPr>
                <w:rFonts w:ascii="Times New Roman" w:hAnsi="Times New Roman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3129D" w14:textId="4A23DD18" w:rsidR="00A10880" w:rsidRPr="00870DB4" w:rsidRDefault="00A10880">
            <w:pPr>
              <w:pStyle w:val="a2"/>
              <w:tabs>
                <w:tab w:val="decimal" w:pos="1149"/>
              </w:tabs>
              <w:spacing w:line="220" w:lineRule="exact"/>
              <w:ind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  <w:t>3,890,565</w:t>
            </w:r>
          </w:p>
        </w:tc>
        <w:tc>
          <w:tcPr>
            <w:tcW w:w="270" w:type="dxa"/>
            <w:vAlign w:val="center"/>
          </w:tcPr>
          <w:p w14:paraId="739DEC4C" w14:textId="77777777" w:rsidR="00A10880" w:rsidRPr="00870DB4" w:rsidRDefault="00A10880">
            <w:pPr>
              <w:pStyle w:val="a2"/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2070" w:type="dxa"/>
            <w:tcBorders>
              <w:bottom w:val="nil"/>
            </w:tcBorders>
            <w:vAlign w:val="center"/>
          </w:tcPr>
          <w:p w14:paraId="0C7F0298" w14:textId="77777777" w:rsidR="00A10880" w:rsidRPr="00870DB4" w:rsidRDefault="00A10880">
            <w:pPr>
              <w:pStyle w:val="InsideAddress"/>
              <w:tabs>
                <w:tab w:val="decimal" w:pos="1273"/>
              </w:tabs>
              <w:spacing w:line="220" w:lineRule="exact"/>
              <w:ind w:left="-18" w:right="-14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</w:tbl>
    <w:p w14:paraId="2BDF84F9" w14:textId="77777777" w:rsidR="00EF33BB" w:rsidRPr="009C17B7" w:rsidRDefault="00EF33B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</w:rPr>
      </w:pPr>
    </w:p>
    <w:p w14:paraId="0912923D" w14:textId="67453A7A" w:rsidR="006B1AAE" w:rsidRPr="009C17B7" w:rsidRDefault="00EF33BB" w:rsidP="0049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5.4</w:t>
      </w:r>
      <w:r w:rsidR="003473EC" w:rsidRPr="009C17B7">
        <w:rPr>
          <w:rFonts w:asciiTheme="majorBidi" w:hAnsiTheme="majorBidi" w:cstheme="majorBidi"/>
          <w:sz w:val="26"/>
          <w:szCs w:val="26"/>
        </w:rPr>
        <w:tab/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>สัญญาเช่าซื้อของ</w:t>
      </w:r>
      <w:r w:rsidR="00745DC9" w:rsidRPr="009C17B7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 xml:space="preserve">มีระยะเวลาในการเช่าตามสัญญาโดยประมาณ </w:t>
      </w:r>
      <w:r w:rsidR="006B1AAE" w:rsidRPr="009C17B7">
        <w:rPr>
          <w:rFonts w:asciiTheme="majorBidi" w:hAnsiTheme="majorBidi" w:cstheme="majorBidi"/>
          <w:sz w:val="26"/>
          <w:szCs w:val="26"/>
        </w:rPr>
        <w:t xml:space="preserve">8 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 xml:space="preserve">เดือน ถึง </w:t>
      </w:r>
      <w:r w:rsidR="006B1AAE" w:rsidRPr="009C17B7">
        <w:rPr>
          <w:rFonts w:asciiTheme="majorBidi" w:hAnsiTheme="majorBidi" w:cstheme="majorBidi"/>
          <w:sz w:val="26"/>
          <w:szCs w:val="26"/>
        </w:rPr>
        <w:t>5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 xml:space="preserve"> ปี</w:t>
      </w:r>
      <w:r w:rsidR="008539C2" w:rsidRPr="009C17B7">
        <w:rPr>
          <w:rFonts w:asciiTheme="majorBidi" w:hAnsiTheme="majorBidi" w:cstheme="majorBidi"/>
          <w:sz w:val="26"/>
          <w:szCs w:val="26"/>
          <w:cs/>
        </w:rPr>
        <w:t>และค่าเช่า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>กำหนดในอัตราคงที่ตลอดอายุสัญญาเช่า</w:t>
      </w:r>
    </w:p>
    <w:p w14:paraId="2880E7A2" w14:textId="77777777" w:rsidR="003473EC" w:rsidRPr="009C17B7" w:rsidRDefault="003473EC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C38B132" w14:textId="5AB596DF" w:rsidR="00537931" w:rsidRPr="009C17B7" w:rsidRDefault="00C02D5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ab/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580A6E"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0678F0" w:rsidRPr="009C17B7">
        <w:rPr>
          <w:rFonts w:asciiTheme="majorBidi" w:hAnsiTheme="majorBidi" w:cstheme="majorBidi"/>
          <w:sz w:val="26"/>
          <w:szCs w:val="26"/>
          <w:cs/>
        </w:rPr>
        <w:t>ไม่มีการ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 xml:space="preserve">โอนสิทธิเรียกร้องในลูกหนี้ตามสัญญาเช่าซื้อ </w:t>
      </w:r>
      <w:r w:rsidR="00470E9F" w:rsidRPr="009C17B7">
        <w:rPr>
          <w:rFonts w:asciiTheme="majorBidi" w:hAnsiTheme="majorBidi" w:cstheme="majorBidi"/>
          <w:sz w:val="26"/>
          <w:szCs w:val="26"/>
          <w:cs/>
        </w:rPr>
        <w:t>(หัก</w:t>
      </w:r>
      <w:r w:rsidR="00470E9F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595336" w:rsidRPr="009C17B7">
        <w:rPr>
          <w:rFonts w:asciiTheme="majorBidi" w:hAnsiTheme="majorBidi" w:cstheme="majorBidi"/>
          <w:sz w:val="26"/>
          <w:szCs w:val="26"/>
          <w:cs/>
        </w:rPr>
        <w:t>ดอกเบี้ย</w:t>
      </w:r>
      <w:r w:rsidR="00470E9F" w:rsidRPr="009C17B7">
        <w:rPr>
          <w:rFonts w:asciiTheme="majorBidi" w:hAnsiTheme="majorBidi" w:cstheme="majorBidi"/>
          <w:sz w:val="26"/>
          <w:szCs w:val="26"/>
          <w:cs/>
        </w:rPr>
        <w:t>เช่าซื้อ</w:t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 xml:space="preserve">ที่ยังไม่ถือเป็นรายได้) </w:t>
      </w:r>
      <w:r w:rsidR="000678F0" w:rsidRPr="009C17B7">
        <w:rPr>
          <w:rFonts w:asciiTheme="majorBidi" w:hAnsiTheme="majorBidi" w:cstheme="majorBidi"/>
          <w:sz w:val="26"/>
          <w:szCs w:val="26"/>
          <w:cs/>
        </w:rPr>
        <w:br/>
      </w:r>
      <w:r w:rsidR="006B1AAE" w:rsidRPr="009C17B7">
        <w:rPr>
          <w:rFonts w:asciiTheme="majorBidi" w:hAnsiTheme="majorBidi" w:cstheme="majorBidi"/>
          <w:sz w:val="26"/>
          <w:szCs w:val="26"/>
          <w:cs/>
        </w:rPr>
        <w:t>เพื่อค้ำประกัน</w:t>
      </w:r>
      <w:r w:rsidR="00470E9F" w:rsidRPr="009C17B7">
        <w:rPr>
          <w:rFonts w:asciiTheme="majorBidi" w:hAnsiTheme="majorBidi" w:cstheme="majorBidi"/>
          <w:sz w:val="26"/>
          <w:szCs w:val="26"/>
          <w:cs/>
        </w:rPr>
        <w:t>วงเงินสินเชื่อ</w:t>
      </w:r>
      <w:r w:rsidR="00C458B1" w:rsidRPr="009C17B7">
        <w:rPr>
          <w:rFonts w:asciiTheme="majorBidi" w:hAnsiTheme="majorBidi" w:cstheme="majorBidi"/>
          <w:sz w:val="26"/>
          <w:szCs w:val="26"/>
          <w:cs/>
        </w:rPr>
        <w:t>ระยะสั้น หุ้นกู้ และหนังสือค้ำประกันที่</w:t>
      </w:r>
      <w:r w:rsidR="00470E9F" w:rsidRPr="009C17B7">
        <w:rPr>
          <w:rFonts w:asciiTheme="majorBidi" w:hAnsiTheme="majorBidi" w:cstheme="majorBidi"/>
          <w:sz w:val="26"/>
          <w:szCs w:val="26"/>
          <w:cs/>
        </w:rPr>
        <w:t>ได้รับจากธนาคารพาณิชย์</w:t>
      </w:r>
      <w:r w:rsidR="000678F0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0678F0" w:rsidRPr="009C17B7">
        <w:rPr>
          <w:rFonts w:asciiTheme="majorBidi" w:hAnsiTheme="majorBidi" w:cstheme="majorBidi"/>
          <w:i/>
          <w:iCs/>
          <w:sz w:val="26"/>
          <w:szCs w:val="26"/>
        </w:rPr>
        <w:t xml:space="preserve">(31 </w:t>
      </w:r>
      <w:r w:rsidR="000678F0" w:rsidRPr="009C17B7">
        <w:rPr>
          <w:rFonts w:asciiTheme="majorBidi" w:hAnsiTheme="majorBidi" w:cstheme="majorBidi"/>
          <w:i/>
          <w:iCs/>
          <w:sz w:val="26"/>
          <w:szCs w:val="26"/>
          <w:cs/>
        </w:rPr>
        <w:t xml:space="preserve">ธันวาคม </w:t>
      </w:r>
      <w:r w:rsidR="000678F0" w:rsidRPr="009C17B7">
        <w:rPr>
          <w:rFonts w:asciiTheme="majorBidi" w:hAnsiTheme="majorBidi" w:cstheme="majorBidi"/>
          <w:i/>
          <w:iCs/>
          <w:sz w:val="26"/>
          <w:szCs w:val="26"/>
        </w:rPr>
        <w:t>256</w:t>
      </w:r>
      <w:r w:rsidR="000678F0" w:rsidRPr="009C17B7">
        <w:rPr>
          <w:rFonts w:asciiTheme="majorBidi" w:hAnsiTheme="majorBidi" w:cstheme="majorBidi"/>
          <w:i/>
          <w:iCs/>
          <w:sz w:val="26"/>
          <w:szCs w:val="26"/>
          <w:cs/>
        </w:rPr>
        <w:t>2</w:t>
      </w:r>
      <w:r w:rsidR="000678F0" w:rsidRPr="009C17B7">
        <w:rPr>
          <w:rFonts w:asciiTheme="majorBidi" w:hAnsiTheme="majorBidi" w:cstheme="majorBidi"/>
          <w:i/>
          <w:iCs/>
          <w:sz w:val="26"/>
          <w:szCs w:val="26"/>
        </w:rPr>
        <w:t xml:space="preserve">: 50 </w:t>
      </w:r>
      <w:r w:rsidR="000678F0" w:rsidRPr="009C17B7">
        <w:rPr>
          <w:rFonts w:asciiTheme="majorBidi" w:hAnsiTheme="majorBidi" w:cstheme="majorBidi"/>
          <w:i/>
          <w:iCs/>
          <w:sz w:val="26"/>
          <w:szCs w:val="26"/>
          <w:cs/>
        </w:rPr>
        <w:t>ล้านบาท)</w:t>
      </w:r>
      <w:r w:rsidR="000678F0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</w:p>
    <w:p w14:paraId="7DC2699C" w14:textId="41076CA3" w:rsidR="00B70D26" w:rsidRPr="009C17B7" w:rsidRDefault="00B70D2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/>
      </w:r>
      <w:r w:rsidRPr="009C17B7">
        <w:rPr>
          <w:rFonts w:asciiTheme="majorBidi" w:hAnsiTheme="majorBidi" w:cstheme="majorBidi"/>
          <w:sz w:val="26"/>
          <w:szCs w:val="26"/>
        </w:rPr>
        <w:br/>
      </w:r>
      <w:r w:rsidRPr="009C17B7">
        <w:rPr>
          <w:rFonts w:asciiTheme="majorBidi" w:hAnsiTheme="majorBidi" w:cstheme="majorBidi"/>
          <w:sz w:val="26"/>
          <w:szCs w:val="26"/>
        </w:rPr>
        <w:br/>
      </w:r>
      <w:r w:rsidRPr="009C17B7">
        <w:rPr>
          <w:rFonts w:asciiTheme="majorBidi" w:hAnsiTheme="majorBidi" w:cstheme="majorBidi"/>
          <w:sz w:val="26"/>
          <w:szCs w:val="26"/>
        </w:rPr>
        <w:br/>
      </w:r>
      <w:r w:rsidRPr="009C17B7">
        <w:rPr>
          <w:rFonts w:asciiTheme="majorBidi" w:hAnsiTheme="majorBidi" w:cstheme="majorBidi"/>
          <w:sz w:val="26"/>
          <w:szCs w:val="26"/>
        </w:rPr>
        <w:br/>
      </w:r>
      <w:r w:rsidRPr="009C17B7">
        <w:rPr>
          <w:rFonts w:asciiTheme="majorBidi" w:hAnsiTheme="majorBidi" w:cstheme="majorBidi"/>
          <w:sz w:val="26"/>
          <w:szCs w:val="26"/>
        </w:rPr>
        <w:br/>
      </w:r>
    </w:p>
    <w:p w14:paraId="2E20F298" w14:textId="1DEFDF0B" w:rsidR="00672A3F" w:rsidRPr="009C17B7" w:rsidRDefault="00B70D2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26BECE39" w14:textId="556E48EA" w:rsidR="00804175" w:rsidRPr="00870DB4" w:rsidRDefault="00A22132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sz w:val="26"/>
          <w:szCs w:val="26"/>
          <w:cs/>
          <w:lang w:val="th-TH"/>
        </w:rPr>
      </w:pPr>
      <w:bookmarkStart w:id="9" w:name="_Toc40348051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</w:t>
      </w:r>
      <w:r w:rsidRPr="00870DB4">
        <w:rPr>
          <w:rFonts w:ascii="Angsana New" w:hAnsi="Angsana New" w:cs="Angsana New"/>
          <w:sz w:val="26"/>
          <w:szCs w:val="26"/>
          <w:u w:val="none"/>
          <w:cs/>
          <w:lang w:val="th-TH"/>
        </w:rPr>
        <w:t>สินเชื่อ</w:t>
      </w:r>
      <w:bookmarkEnd w:id="9"/>
    </w:p>
    <w:p w14:paraId="00FA3767" w14:textId="50B5E3A7" w:rsidR="00C02D51" w:rsidRPr="009C17B7" w:rsidRDefault="00C02D51" w:rsidP="00FE3D84">
      <w:pPr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A2C23F7" w14:textId="1ED8CA5F" w:rsidR="00470E9F" w:rsidRPr="009C17B7" w:rsidRDefault="00580A6E" w:rsidP="00FE3D84">
      <w:pPr>
        <w:tabs>
          <w:tab w:val="clear" w:pos="227"/>
          <w:tab w:val="clear" w:pos="454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6</w:t>
      </w:r>
      <w:r w:rsidR="00470E9F" w:rsidRPr="009C17B7">
        <w:rPr>
          <w:rFonts w:asciiTheme="majorBidi" w:hAnsiTheme="majorBidi" w:cstheme="majorBidi"/>
          <w:sz w:val="26"/>
          <w:szCs w:val="26"/>
        </w:rPr>
        <w:t>.1</w:t>
      </w:r>
      <w:r w:rsidR="00470E9F" w:rsidRPr="009C17B7">
        <w:rPr>
          <w:rFonts w:asciiTheme="majorBidi" w:hAnsiTheme="majorBidi" w:cstheme="majorBidi"/>
          <w:sz w:val="26"/>
          <w:szCs w:val="26"/>
        </w:rPr>
        <w:tab/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ลูกหนี้สินเชื่อประกอบด้วย</w:t>
      </w:r>
    </w:p>
    <w:p w14:paraId="2A6C8164" w14:textId="77777777" w:rsidR="00C02D51" w:rsidRPr="009C17B7" w:rsidRDefault="00C02D51" w:rsidP="00FE3D84">
      <w:pPr>
        <w:spacing w:line="240" w:lineRule="auto"/>
        <w:ind w:left="495" w:hanging="495"/>
        <w:rPr>
          <w:rFonts w:asciiTheme="majorBidi" w:hAnsiTheme="majorBidi" w:cstheme="majorBidi"/>
          <w:sz w:val="26"/>
          <w:szCs w:val="26"/>
        </w:rPr>
      </w:pPr>
    </w:p>
    <w:tbl>
      <w:tblPr>
        <w:tblW w:w="9522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293"/>
        <w:gridCol w:w="989"/>
        <w:gridCol w:w="236"/>
        <w:gridCol w:w="989"/>
        <w:gridCol w:w="236"/>
        <w:gridCol w:w="1058"/>
        <w:gridCol w:w="240"/>
        <w:gridCol w:w="990"/>
        <w:gridCol w:w="236"/>
        <w:gridCol w:w="1024"/>
        <w:gridCol w:w="245"/>
        <w:gridCol w:w="986"/>
      </w:tblGrid>
      <w:tr w:rsidR="00183CE5" w:rsidRPr="009C17B7" w14:paraId="1D9C7CC3" w14:textId="77777777" w:rsidTr="000A3A0A">
        <w:trPr>
          <w:trHeight w:val="380"/>
        </w:trPr>
        <w:tc>
          <w:tcPr>
            <w:tcW w:w="2295" w:type="dxa"/>
          </w:tcPr>
          <w:p w14:paraId="1FACA352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3D0255A5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CE5" w:rsidRPr="009C17B7" w14:paraId="57847845" w14:textId="77777777" w:rsidTr="000A3A0A">
        <w:trPr>
          <w:trHeight w:val="272"/>
        </w:trPr>
        <w:tc>
          <w:tcPr>
            <w:tcW w:w="2295" w:type="dxa"/>
          </w:tcPr>
          <w:p w14:paraId="176B1085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01658354" w14:textId="77777777" w:rsidR="00470E9F" w:rsidRPr="009C17B7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2E6BEC28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7D4F8EAC" w14:textId="77777777" w:rsidR="00470E9F" w:rsidRPr="009C17B7" w:rsidRDefault="00A22132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70216783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4C8CFAF5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9C17B7" w14:paraId="4868C18A" w14:textId="77777777" w:rsidTr="000A3A0A">
        <w:trPr>
          <w:trHeight w:val="254"/>
        </w:trPr>
        <w:tc>
          <w:tcPr>
            <w:tcW w:w="2295" w:type="dxa"/>
          </w:tcPr>
          <w:p w14:paraId="1006E528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7391ED32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236" w:type="dxa"/>
          </w:tcPr>
          <w:p w14:paraId="404583CF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84" w:type="dxa"/>
            <w:gridSpan w:val="3"/>
          </w:tcPr>
          <w:p w14:paraId="45DE84B9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กำหนดชำระเกินกว่าหนึ่งปี</w:t>
            </w:r>
          </w:p>
        </w:tc>
        <w:tc>
          <w:tcPr>
            <w:tcW w:w="236" w:type="dxa"/>
          </w:tcPr>
          <w:p w14:paraId="049695F6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55" w:type="dxa"/>
            <w:gridSpan w:val="3"/>
          </w:tcPr>
          <w:p w14:paraId="2003AF4C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580A6E" w:rsidRPr="009C17B7" w14:paraId="368DE0D4" w14:textId="77777777" w:rsidTr="000A3A0A">
        <w:tc>
          <w:tcPr>
            <w:tcW w:w="2295" w:type="dxa"/>
          </w:tcPr>
          <w:p w14:paraId="75D5972F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5F6DA50D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1E15CDED" w14:textId="0C61CE46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4589CDA5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54BF08F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55B234DE" w14:textId="4D584CA1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  <w:vAlign w:val="bottom"/>
          </w:tcPr>
          <w:p w14:paraId="30A31525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</w:tcPr>
          <w:p w14:paraId="14027B75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7B6F06E0" w14:textId="3E46EDC1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6D67C8CB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3F70A8E7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2400DC72" w14:textId="600C8201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5015D615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01F57EEB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7B612573" w14:textId="4212B079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245" w:type="dxa"/>
          </w:tcPr>
          <w:p w14:paraId="58E6ADE1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</w:tcPr>
          <w:p w14:paraId="0A98A1CE" w14:textId="77777777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123C8383" w14:textId="1C841F20" w:rsidR="00580A6E" w:rsidRPr="009C17B7" w:rsidRDefault="00580A6E" w:rsidP="0058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9C17B7" w14:paraId="36AC2198" w14:textId="77777777" w:rsidTr="00A43448">
        <w:trPr>
          <w:trHeight w:val="84"/>
        </w:trPr>
        <w:tc>
          <w:tcPr>
            <w:tcW w:w="2295" w:type="dxa"/>
          </w:tcPr>
          <w:p w14:paraId="7BF6ED3E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227" w:type="dxa"/>
            <w:gridSpan w:val="11"/>
          </w:tcPr>
          <w:p w14:paraId="4AF8679F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9C17B7" w14:paraId="4B7C2973" w14:textId="77777777" w:rsidTr="000A3A0A">
        <w:tc>
          <w:tcPr>
            <w:tcW w:w="2295" w:type="dxa"/>
          </w:tcPr>
          <w:p w14:paraId="04918E1A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ลูกหนี้ปกติ</w:t>
            </w:r>
          </w:p>
        </w:tc>
        <w:tc>
          <w:tcPr>
            <w:tcW w:w="990" w:type="dxa"/>
          </w:tcPr>
          <w:p w14:paraId="5F0532AA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759EF0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C5F4EB4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5B305A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058" w:type="dxa"/>
          </w:tcPr>
          <w:p w14:paraId="085AA1F9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04868E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0AAB8CD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804154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356F77A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45" w:type="dxa"/>
          </w:tcPr>
          <w:p w14:paraId="7A60DEFE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86" w:type="dxa"/>
          </w:tcPr>
          <w:p w14:paraId="7157AC5C" w14:textId="77777777" w:rsidR="00470E9F" w:rsidRPr="009C17B7" w:rsidRDefault="00470E9F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70D26" w:rsidRPr="009C17B7" w14:paraId="73461C81" w14:textId="77777777" w:rsidTr="00870DB4">
        <w:tc>
          <w:tcPr>
            <w:tcW w:w="2295" w:type="dxa"/>
            <w:vAlign w:val="bottom"/>
          </w:tcPr>
          <w:p w14:paraId="754F0D7F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90" w:type="dxa"/>
          </w:tcPr>
          <w:p w14:paraId="74C5B07A" w14:textId="02010ED9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323,997 </w:t>
            </w:r>
          </w:p>
        </w:tc>
        <w:tc>
          <w:tcPr>
            <w:tcW w:w="236" w:type="dxa"/>
            <w:vAlign w:val="bottom"/>
          </w:tcPr>
          <w:p w14:paraId="5F103586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7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BE2439A" w14:textId="380517D5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287,702</w:t>
            </w:r>
          </w:p>
        </w:tc>
        <w:tc>
          <w:tcPr>
            <w:tcW w:w="236" w:type="dxa"/>
            <w:vAlign w:val="bottom"/>
          </w:tcPr>
          <w:p w14:paraId="02483055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2672E800" w14:textId="6D2D977A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115,812 </w:t>
            </w:r>
          </w:p>
        </w:tc>
        <w:tc>
          <w:tcPr>
            <w:tcW w:w="236" w:type="dxa"/>
            <w:vAlign w:val="bottom"/>
          </w:tcPr>
          <w:p w14:paraId="213B078B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09D2B2C" w14:textId="36700EB0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77,930</w:t>
            </w:r>
          </w:p>
        </w:tc>
        <w:tc>
          <w:tcPr>
            <w:tcW w:w="236" w:type="dxa"/>
            <w:vAlign w:val="bottom"/>
          </w:tcPr>
          <w:p w14:paraId="588E225B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C8E223" w14:textId="5AD68701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439,809 </w:t>
            </w:r>
          </w:p>
        </w:tc>
        <w:tc>
          <w:tcPr>
            <w:tcW w:w="245" w:type="dxa"/>
            <w:vAlign w:val="bottom"/>
          </w:tcPr>
          <w:p w14:paraId="389833D4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4209210F" w14:textId="03F03448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365,632</w:t>
            </w:r>
          </w:p>
        </w:tc>
      </w:tr>
      <w:tr w:rsidR="00B70D26" w:rsidRPr="009C17B7" w14:paraId="228FB255" w14:textId="77777777" w:rsidTr="00870DB4">
        <w:tc>
          <w:tcPr>
            <w:tcW w:w="2295" w:type="dxa"/>
            <w:vAlign w:val="bottom"/>
          </w:tcPr>
          <w:p w14:paraId="63C07BD2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</w:tcPr>
          <w:p w14:paraId="6A5B03F9" w14:textId="3CF94E91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8,827 </w:t>
            </w:r>
          </w:p>
        </w:tc>
        <w:tc>
          <w:tcPr>
            <w:tcW w:w="236" w:type="dxa"/>
            <w:vAlign w:val="bottom"/>
          </w:tcPr>
          <w:p w14:paraId="40B45BBF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23084A1" w14:textId="3112666E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  <w:tc>
          <w:tcPr>
            <w:tcW w:w="236" w:type="dxa"/>
            <w:vAlign w:val="bottom"/>
          </w:tcPr>
          <w:p w14:paraId="7A5CF0F2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</w:tcPr>
          <w:p w14:paraId="5A9479A9" w14:textId="7DD86012" w:rsidR="00B70D26" w:rsidRPr="009C17B7" w:rsidRDefault="00B70D26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0C2B14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DD5A36" w14:textId="29F04D40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DA8916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EC9BEB3" w14:textId="68156775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8,827 </w:t>
            </w:r>
          </w:p>
        </w:tc>
        <w:tc>
          <w:tcPr>
            <w:tcW w:w="245" w:type="dxa"/>
            <w:vAlign w:val="bottom"/>
          </w:tcPr>
          <w:p w14:paraId="3CA5AB39" w14:textId="77777777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3AA68D83" w14:textId="02D04813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8,391</w:t>
            </w:r>
          </w:p>
        </w:tc>
      </w:tr>
      <w:tr w:rsidR="00B70D26" w:rsidRPr="009C17B7" w14:paraId="652AE12A" w14:textId="77777777" w:rsidTr="00870DB4">
        <w:trPr>
          <w:trHeight w:val="830"/>
        </w:trPr>
        <w:tc>
          <w:tcPr>
            <w:tcW w:w="2295" w:type="dxa"/>
            <w:vAlign w:val="bottom"/>
          </w:tcPr>
          <w:p w14:paraId="7DB93540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453CD84D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hanging="3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vAlign w:val="bottom"/>
          </w:tcPr>
          <w:p w14:paraId="4A42EC25" w14:textId="4D1E28E1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(64,960)</w:t>
            </w:r>
          </w:p>
        </w:tc>
        <w:tc>
          <w:tcPr>
            <w:tcW w:w="236" w:type="dxa"/>
            <w:vAlign w:val="bottom"/>
          </w:tcPr>
          <w:p w14:paraId="046A300C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C1DF59" w14:textId="0B69C0BF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(54,535)</w:t>
            </w:r>
          </w:p>
        </w:tc>
        <w:tc>
          <w:tcPr>
            <w:tcW w:w="236" w:type="dxa"/>
            <w:vAlign w:val="bottom"/>
          </w:tcPr>
          <w:p w14:paraId="40A252DE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2E51DA1A" w14:textId="42B482EE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(16,388)</w:t>
            </w:r>
          </w:p>
        </w:tc>
        <w:tc>
          <w:tcPr>
            <w:tcW w:w="240" w:type="dxa"/>
            <w:vAlign w:val="bottom"/>
          </w:tcPr>
          <w:p w14:paraId="1528EDEA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E3BF502" w14:textId="73140992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(11,200)</w:t>
            </w:r>
          </w:p>
        </w:tc>
        <w:tc>
          <w:tcPr>
            <w:tcW w:w="236" w:type="dxa"/>
            <w:vAlign w:val="bottom"/>
          </w:tcPr>
          <w:p w14:paraId="3D33471C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3BE0E6" w14:textId="3EB292FE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(81,348)</w:t>
            </w:r>
          </w:p>
        </w:tc>
        <w:tc>
          <w:tcPr>
            <w:tcW w:w="245" w:type="dxa"/>
            <w:vAlign w:val="bottom"/>
          </w:tcPr>
          <w:p w14:paraId="5B2FCEB0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bottom"/>
          </w:tcPr>
          <w:p w14:paraId="54192EF2" w14:textId="62C020FC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(65,735)</w:t>
            </w:r>
          </w:p>
        </w:tc>
      </w:tr>
      <w:tr w:rsidR="00B70D26" w:rsidRPr="009C17B7" w14:paraId="0FA90D5A" w14:textId="77777777" w:rsidTr="00870DB4">
        <w:tc>
          <w:tcPr>
            <w:tcW w:w="2295" w:type="dxa"/>
          </w:tcPr>
          <w:p w14:paraId="390CEDA3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รวมลูกหนี้ปกติ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0556D7" w14:textId="420187CC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267,864 </w:t>
            </w:r>
          </w:p>
        </w:tc>
        <w:tc>
          <w:tcPr>
            <w:tcW w:w="236" w:type="dxa"/>
            <w:vAlign w:val="bottom"/>
          </w:tcPr>
          <w:p w14:paraId="27E13AAB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6946D51" w14:textId="7FBE574F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241,558</w:t>
            </w:r>
          </w:p>
        </w:tc>
        <w:tc>
          <w:tcPr>
            <w:tcW w:w="236" w:type="dxa"/>
            <w:vAlign w:val="bottom"/>
          </w:tcPr>
          <w:p w14:paraId="073282F0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7D5E1BE" w14:textId="17E786CB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99,424 </w:t>
            </w:r>
          </w:p>
        </w:tc>
        <w:tc>
          <w:tcPr>
            <w:tcW w:w="236" w:type="dxa"/>
            <w:vAlign w:val="bottom"/>
          </w:tcPr>
          <w:p w14:paraId="2342047A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6B2769E" w14:textId="442863E4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66,730</w:t>
            </w:r>
          </w:p>
        </w:tc>
        <w:tc>
          <w:tcPr>
            <w:tcW w:w="236" w:type="dxa"/>
            <w:vAlign w:val="bottom"/>
          </w:tcPr>
          <w:p w14:paraId="777D4B02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CB39419" w14:textId="04FA000A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367,288 </w:t>
            </w:r>
          </w:p>
        </w:tc>
        <w:tc>
          <w:tcPr>
            <w:tcW w:w="245" w:type="dxa"/>
            <w:vAlign w:val="bottom"/>
          </w:tcPr>
          <w:p w14:paraId="30454D0A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DA936D2" w14:textId="5C8CF4C6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308,288</w:t>
            </w:r>
          </w:p>
        </w:tc>
      </w:tr>
      <w:tr w:rsidR="00F73C2C" w:rsidRPr="009C17B7" w14:paraId="1DE93772" w14:textId="77777777" w:rsidTr="00870DB4">
        <w:tc>
          <w:tcPr>
            <w:tcW w:w="2295" w:type="dxa"/>
          </w:tcPr>
          <w:p w14:paraId="6372014C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A8A504" w14:textId="77777777" w:rsidR="00F73C2C" w:rsidRPr="00870DB4" w:rsidRDefault="00F73C2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CF4D38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AD20AC0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6F3446F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D954A9D" w14:textId="77777777" w:rsidR="00F73C2C" w:rsidRPr="00870DB4" w:rsidRDefault="00F73C2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5C3F46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F46341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E909426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B903FFC" w14:textId="77777777" w:rsidR="00F73C2C" w:rsidRPr="00870DB4" w:rsidRDefault="00F73C2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57F379A4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328E7347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F73C2C" w:rsidRPr="009C17B7" w14:paraId="704FE3E1" w14:textId="77777777" w:rsidTr="00870DB4">
        <w:tc>
          <w:tcPr>
            <w:tcW w:w="2295" w:type="dxa"/>
          </w:tcPr>
          <w:p w14:paraId="1700E34A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ลูกหนี้บอกเลิกสัญญา</w:t>
            </w:r>
          </w:p>
        </w:tc>
        <w:tc>
          <w:tcPr>
            <w:tcW w:w="990" w:type="dxa"/>
          </w:tcPr>
          <w:p w14:paraId="181C3D51" w14:textId="77777777" w:rsidR="00F73C2C" w:rsidRPr="00870DB4" w:rsidRDefault="00F73C2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68FF15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</w:tcPr>
          <w:p w14:paraId="6D0E7403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E857772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8" w:type="dxa"/>
          </w:tcPr>
          <w:p w14:paraId="41444108" w14:textId="77777777" w:rsidR="00F73C2C" w:rsidRPr="00870DB4" w:rsidRDefault="00F73C2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7FA9F8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26A875AC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7B71496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</w:tcPr>
          <w:p w14:paraId="359D94CF" w14:textId="77777777" w:rsidR="00F73C2C" w:rsidRPr="00870DB4" w:rsidRDefault="00F73C2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vAlign w:val="bottom"/>
          </w:tcPr>
          <w:p w14:paraId="7962ACA0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598577C0" w14:textId="77777777" w:rsidR="00F73C2C" w:rsidRPr="009C17B7" w:rsidRDefault="00F73C2C" w:rsidP="00F73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70D26" w:rsidRPr="009C17B7" w14:paraId="1E6FDAC1" w14:textId="77777777" w:rsidTr="00870DB4">
        <w:tc>
          <w:tcPr>
            <w:tcW w:w="2295" w:type="dxa"/>
            <w:vAlign w:val="bottom"/>
          </w:tcPr>
          <w:p w14:paraId="43E6147E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990" w:type="dxa"/>
          </w:tcPr>
          <w:p w14:paraId="6CACF306" w14:textId="51163E4E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15,202 </w:t>
            </w:r>
          </w:p>
        </w:tc>
        <w:tc>
          <w:tcPr>
            <w:tcW w:w="236" w:type="dxa"/>
            <w:vAlign w:val="bottom"/>
          </w:tcPr>
          <w:p w14:paraId="41F4116F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B4DAAA9" w14:textId="26972CB1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18,301</w:t>
            </w:r>
          </w:p>
        </w:tc>
        <w:tc>
          <w:tcPr>
            <w:tcW w:w="236" w:type="dxa"/>
            <w:vAlign w:val="bottom"/>
          </w:tcPr>
          <w:p w14:paraId="7D98FF57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7188A6A9" w14:textId="1520072D" w:rsidR="00B70D26" w:rsidRPr="00870DB4" w:rsidRDefault="00B70D26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6E9D8E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89F0351" w14:textId="109A5733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4EECC7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DE6A89" w14:textId="70EA9044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15,202</w:t>
            </w:r>
          </w:p>
        </w:tc>
        <w:tc>
          <w:tcPr>
            <w:tcW w:w="245" w:type="dxa"/>
            <w:vAlign w:val="bottom"/>
          </w:tcPr>
          <w:p w14:paraId="34A9ADE3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6C80A611" w14:textId="0C0FEB4A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18,301</w:t>
            </w:r>
          </w:p>
        </w:tc>
      </w:tr>
      <w:tr w:rsidR="00B70D26" w:rsidRPr="009C17B7" w14:paraId="03E47813" w14:textId="77777777" w:rsidTr="00870DB4">
        <w:tc>
          <w:tcPr>
            <w:tcW w:w="2295" w:type="dxa"/>
            <w:vAlign w:val="bottom"/>
          </w:tcPr>
          <w:p w14:paraId="4427EC43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558" w:hanging="21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990" w:type="dxa"/>
          </w:tcPr>
          <w:p w14:paraId="4A9FB17D" w14:textId="52C6F3A5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1,341 </w:t>
            </w:r>
          </w:p>
        </w:tc>
        <w:tc>
          <w:tcPr>
            <w:tcW w:w="236" w:type="dxa"/>
            <w:vAlign w:val="bottom"/>
          </w:tcPr>
          <w:p w14:paraId="6B68D882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046D3BC" w14:textId="59C22C5B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  <w:tc>
          <w:tcPr>
            <w:tcW w:w="236" w:type="dxa"/>
            <w:vAlign w:val="bottom"/>
          </w:tcPr>
          <w:p w14:paraId="2835AB57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DFAEC7E" w14:textId="4F102045" w:rsidR="00B70D26" w:rsidRPr="009C17B7" w:rsidRDefault="00B70D26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4F66FB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72E706C" w14:textId="092C7AED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9B8C6A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4966ACA7" w14:textId="13926D5A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1,341 </w:t>
            </w:r>
          </w:p>
        </w:tc>
        <w:tc>
          <w:tcPr>
            <w:tcW w:w="245" w:type="dxa"/>
            <w:vAlign w:val="bottom"/>
          </w:tcPr>
          <w:p w14:paraId="02FA5D1C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vAlign w:val="bottom"/>
          </w:tcPr>
          <w:p w14:paraId="59D2B7DD" w14:textId="0A747DBD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</w:tr>
      <w:tr w:rsidR="00B70D26" w:rsidRPr="009C17B7" w14:paraId="78DA32E6" w14:textId="77777777" w:rsidTr="00870DB4">
        <w:tc>
          <w:tcPr>
            <w:tcW w:w="2295" w:type="dxa"/>
            <w:vAlign w:val="bottom"/>
          </w:tcPr>
          <w:p w14:paraId="6EDF32C3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ดอกเบี้ยรับที่ยังไม่ถือ</w:t>
            </w:r>
          </w:p>
          <w:p w14:paraId="03AB5615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558" w:hanging="120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เป็นรายได้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122531" w14:textId="2DBD6A29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(3,247)</w:t>
            </w:r>
          </w:p>
        </w:tc>
        <w:tc>
          <w:tcPr>
            <w:tcW w:w="236" w:type="dxa"/>
            <w:vAlign w:val="bottom"/>
          </w:tcPr>
          <w:p w14:paraId="5629A02B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5F26385" w14:textId="32087282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(4,475)</w:t>
            </w:r>
          </w:p>
        </w:tc>
        <w:tc>
          <w:tcPr>
            <w:tcW w:w="236" w:type="dxa"/>
            <w:vAlign w:val="bottom"/>
          </w:tcPr>
          <w:p w14:paraId="0EE0AD40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5C63321C" w14:textId="287D958A" w:rsidR="00B70D26" w:rsidRPr="00870DB4" w:rsidRDefault="00B70D26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864F69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FA156EC" w14:textId="091DBD92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90652A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2D85D666" w14:textId="45C01443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(3,247)</w:t>
            </w:r>
          </w:p>
        </w:tc>
        <w:tc>
          <w:tcPr>
            <w:tcW w:w="245" w:type="dxa"/>
            <w:vAlign w:val="bottom"/>
          </w:tcPr>
          <w:p w14:paraId="027ECE3E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55BAC310" w14:textId="54FE436F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(4,475)</w:t>
            </w:r>
          </w:p>
        </w:tc>
      </w:tr>
      <w:tr w:rsidR="00B70D26" w:rsidRPr="009C17B7" w14:paraId="579E3668" w14:textId="77777777" w:rsidTr="00870DB4">
        <w:trPr>
          <w:trHeight w:val="487"/>
        </w:trPr>
        <w:tc>
          <w:tcPr>
            <w:tcW w:w="2295" w:type="dxa"/>
            <w:vAlign w:val="bottom"/>
          </w:tcPr>
          <w:p w14:paraId="65DF9C96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รวมลูกหนี้บอกเลิกสัญญา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70A39" w14:textId="71DEE91B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13,296</w:t>
            </w:r>
          </w:p>
        </w:tc>
        <w:tc>
          <w:tcPr>
            <w:tcW w:w="236" w:type="dxa"/>
            <w:vAlign w:val="bottom"/>
          </w:tcPr>
          <w:p w14:paraId="2D9FFD7B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C2A2D" w14:textId="396DD869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15,596</w:t>
            </w:r>
          </w:p>
        </w:tc>
        <w:tc>
          <w:tcPr>
            <w:tcW w:w="236" w:type="dxa"/>
            <w:vAlign w:val="bottom"/>
          </w:tcPr>
          <w:p w14:paraId="4C7B0006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CD3CD" w14:textId="2A138787" w:rsidR="00B70D26" w:rsidRPr="00870DB4" w:rsidRDefault="00B70D26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162F58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334EF" w14:textId="4613FAE0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 w:right="-108" w:hanging="5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-</w:t>
            </w:r>
          </w:p>
        </w:tc>
        <w:tc>
          <w:tcPr>
            <w:tcW w:w="236" w:type="dxa"/>
            <w:vAlign w:val="bottom"/>
          </w:tcPr>
          <w:p w14:paraId="6FB2993A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2F32" w14:textId="02C07243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13,296</w:t>
            </w:r>
          </w:p>
        </w:tc>
        <w:tc>
          <w:tcPr>
            <w:tcW w:w="245" w:type="dxa"/>
            <w:vAlign w:val="bottom"/>
          </w:tcPr>
          <w:p w14:paraId="5BF86502" w14:textId="77777777" w:rsidR="00B70D26" w:rsidRPr="00870DB4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E161" w14:textId="078C4F33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15,596 </w:t>
            </w:r>
          </w:p>
        </w:tc>
      </w:tr>
      <w:tr w:rsidR="00B70D26" w:rsidRPr="009C17B7" w14:paraId="088ED8B9" w14:textId="77777777" w:rsidTr="00870DB4">
        <w:tc>
          <w:tcPr>
            <w:tcW w:w="2295" w:type="dxa"/>
          </w:tcPr>
          <w:p w14:paraId="6B9A0A65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558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F8DC3FF" w14:textId="5F6C3BB2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281,160</w:t>
            </w:r>
          </w:p>
        </w:tc>
        <w:tc>
          <w:tcPr>
            <w:tcW w:w="236" w:type="dxa"/>
            <w:vAlign w:val="bottom"/>
          </w:tcPr>
          <w:p w14:paraId="4CA4D87D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EDB" w14:textId="2CC7199E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257,154</w:t>
            </w:r>
          </w:p>
        </w:tc>
        <w:tc>
          <w:tcPr>
            <w:tcW w:w="236" w:type="dxa"/>
            <w:vAlign w:val="bottom"/>
          </w:tcPr>
          <w:p w14:paraId="3136A388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C6882" w14:textId="2AF5D8EE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99,424</w:t>
            </w:r>
          </w:p>
        </w:tc>
        <w:tc>
          <w:tcPr>
            <w:tcW w:w="236" w:type="dxa"/>
            <w:vAlign w:val="bottom"/>
          </w:tcPr>
          <w:p w14:paraId="7AB1FD5E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1FD8E" w14:textId="6D2E7DD0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66,730</w:t>
            </w:r>
          </w:p>
        </w:tc>
        <w:tc>
          <w:tcPr>
            <w:tcW w:w="236" w:type="dxa"/>
            <w:vAlign w:val="bottom"/>
          </w:tcPr>
          <w:p w14:paraId="7978F48B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6F09" w14:textId="4252FFFF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380,584</w:t>
            </w:r>
          </w:p>
        </w:tc>
        <w:tc>
          <w:tcPr>
            <w:tcW w:w="245" w:type="dxa"/>
            <w:vAlign w:val="bottom"/>
          </w:tcPr>
          <w:p w14:paraId="32926D89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0DC43" w14:textId="2B9D9657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323,884</w:t>
            </w:r>
          </w:p>
        </w:tc>
      </w:tr>
      <w:tr w:rsidR="00B70D26" w:rsidRPr="009C17B7" w14:paraId="7AF36DC1" w14:textId="77777777" w:rsidTr="00870DB4">
        <w:tc>
          <w:tcPr>
            <w:tcW w:w="2295" w:type="dxa"/>
          </w:tcPr>
          <w:p w14:paraId="04C91DF6" w14:textId="77777777" w:rsidR="00A03839" w:rsidRDefault="00A0383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110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28F14F9" w14:textId="77777777" w:rsidR="00A03839" w:rsidRDefault="00A03839" w:rsidP="00A03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6B1CF7A3" w14:textId="270C237B" w:rsidR="00B70D26" w:rsidRPr="009C17B7" w:rsidRDefault="00A03839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558" w:hanging="475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51E87" w14:textId="4B9D717B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432" w:right="-576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(18,666)</w:t>
            </w:r>
          </w:p>
        </w:tc>
        <w:tc>
          <w:tcPr>
            <w:tcW w:w="236" w:type="dxa"/>
            <w:vAlign w:val="bottom"/>
          </w:tcPr>
          <w:p w14:paraId="4980F3B0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18E30" w14:textId="579D5228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(24,400)</w:t>
            </w:r>
          </w:p>
        </w:tc>
        <w:tc>
          <w:tcPr>
            <w:tcW w:w="236" w:type="dxa"/>
            <w:vAlign w:val="bottom"/>
          </w:tcPr>
          <w:p w14:paraId="0388ACD2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A9EA0" w14:textId="499BE250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(4,075)</w:t>
            </w:r>
          </w:p>
        </w:tc>
        <w:tc>
          <w:tcPr>
            <w:tcW w:w="236" w:type="dxa"/>
            <w:vAlign w:val="bottom"/>
          </w:tcPr>
          <w:p w14:paraId="08842BA8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B831A" w14:textId="4965BE78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(2,530)</w:t>
            </w:r>
          </w:p>
        </w:tc>
        <w:tc>
          <w:tcPr>
            <w:tcW w:w="236" w:type="dxa"/>
            <w:vAlign w:val="bottom"/>
          </w:tcPr>
          <w:p w14:paraId="703169B0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07EB2" w14:textId="1E78E4E8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(22,741)</w:t>
            </w:r>
          </w:p>
        </w:tc>
        <w:tc>
          <w:tcPr>
            <w:tcW w:w="245" w:type="dxa"/>
            <w:vAlign w:val="bottom"/>
          </w:tcPr>
          <w:p w14:paraId="37F952F3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FF769" w14:textId="5F48D7AF" w:rsidR="00B70D26" w:rsidRPr="00870DB4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(26,930)</w:t>
            </w:r>
          </w:p>
        </w:tc>
      </w:tr>
      <w:tr w:rsidR="00B70D26" w:rsidRPr="009C17B7" w14:paraId="430CC53F" w14:textId="77777777" w:rsidTr="00870DB4">
        <w:tc>
          <w:tcPr>
            <w:tcW w:w="2295" w:type="dxa"/>
          </w:tcPr>
          <w:p w14:paraId="67C673A1" w14:textId="77777777" w:rsidR="00B70D26" w:rsidRPr="009C17B7" w:rsidRDefault="00B70D26" w:rsidP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EE4B2" w14:textId="3CCEC4D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262,494</w:t>
            </w:r>
          </w:p>
        </w:tc>
        <w:tc>
          <w:tcPr>
            <w:tcW w:w="236" w:type="dxa"/>
            <w:vAlign w:val="bottom"/>
          </w:tcPr>
          <w:p w14:paraId="44A84825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49839" w14:textId="088749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232,754</w:t>
            </w:r>
          </w:p>
        </w:tc>
        <w:tc>
          <w:tcPr>
            <w:tcW w:w="236" w:type="dxa"/>
            <w:vAlign w:val="bottom"/>
          </w:tcPr>
          <w:p w14:paraId="0AB081F3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760671" w14:textId="532297E8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95,349</w:t>
            </w:r>
          </w:p>
        </w:tc>
        <w:tc>
          <w:tcPr>
            <w:tcW w:w="236" w:type="dxa"/>
            <w:vAlign w:val="bottom"/>
          </w:tcPr>
          <w:p w14:paraId="3AE1FB9C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E725B" w14:textId="491A1B7E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64,200</w:t>
            </w:r>
          </w:p>
        </w:tc>
        <w:tc>
          <w:tcPr>
            <w:tcW w:w="236" w:type="dxa"/>
            <w:vAlign w:val="bottom"/>
          </w:tcPr>
          <w:p w14:paraId="2FF5C901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CEAD5" w14:textId="4668DF8C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357,843</w:t>
            </w:r>
          </w:p>
        </w:tc>
        <w:tc>
          <w:tcPr>
            <w:tcW w:w="245" w:type="dxa"/>
            <w:vAlign w:val="bottom"/>
          </w:tcPr>
          <w:p w14:paraId="6D399B15" w14:textId="77777777" w:rsidR="00B70D26" w:rsidRPr="009C17B7" w:rsidRDefault="00B70D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FF6D31" w14:textId="099D92A2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296,954</w:t>
            </w:r>
          </w:p>
        </w:tc>
      </w:tr>
    </w:tbl>
    <w:p w14:paraId="5BF7D08F" w14:textId="77777777" w:rsidR="008539C2" w:rsidRPr="009C17B7" w:rsidRDefault="008539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773E24C1" w14:textId="2BB8A517" w:rsidR="00EF33BB" w:rsidRPr="009C17B7" w:rsidRDefault="00580A6E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75" w:right="-110" w:hanging="475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6</w:t>
      </w:r>
      <w:r w:rsidR="00092DFA" w:rsidRPr="009C17B7">
        <w:rPr>
          <w:rFonts w:asciiTheme="majorBidi" w:hAnsiTheme="majorBidi" w:cstheme="majorBidi"/>
          <w:sz w:val="26"/>
          <w:szCs w:val="26"/>
        </w:rPr>
        <w:t xml:space="preserve">.2   </w:t>
      </w:r>
      <w:r w:rsidR="008539C2" w:rsidRPr="009C17B7">
        <w:rPr>
          <w:rFonts w:asciiTheme="majorBidi" w:hAnsiTheme="majorBidi" w:cstheme="majorBidi"/>
          <w:sz w:val="26"/>
          <w:szCs w:val="26"/>
          <w:cs/>
        </w:rPr>
        <w:tab/>
      </w:r>
      <w:r w:rsidR="00EF33BB"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33BB"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F33BB" w:rsidRPr="009C17B7">
        <w:rPr>
          <w:rFonts w:asciiTheme="majorBidi" w:hAnsiTheme="majorBidi" w:cstheme="majorBidi"/>
          <w:sz w:val="26"/>
          <w:szCs w:val="26"/>
          <w:cs/>
        </w:rPr>
        <w:t>ลูกหนี้สินเชื่อ (สุทธิจากดอกเบี้ยเช่าซื้อที่ยังไม่ถือเป็นรายได้) และ</w:t>
      </w:r>
      <w:r w:rsidR="00A03839" w:rsidRPr="009C17B7">
        <w:rPr>
          <w:rFonts w:asciiTheme="majorBidi" w:hAnsiTheme="majorBidi" w:cstheme="majorBidi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EF33BB" w:rsidRPr="009C17B7">
        <w:rPr>
          <w:rFonts w:asciiTheme="majorBidi" w:hAnsiTheme="majorBidi" w:cstheme="majorBidi"/>
          <w:sz w:val="26"/>
          <w:szCs w:val="26"/>
          <w:cs/>
        </w:rPr>
        <w:t>จำแนกตามสถานะได้ดังนี้</w:t>
      </w:r>
    </w:p>
    <w:p w14:paraId="554B6AB7" w14:textId="4949CC84" w:rsidR="00EF33BB" w:rsidRPr="009C17B7" w:rsidRDefault="00EF33BB" w:rsidP="0058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EF33BB" w:rsidRPr="009C17B7" w14:paraId="7B98F44E" w14:textId="77777777" w:rsidTr="008E6598">
        <w:trPr>
          <w:trHeight w:val="209"/>
          <w:tblHeader/>
        </w:trPr>
        <w:tc>
          <w:tcPr>
            <w:tcW w:w="3195" w:type="dxa"/>
          </w:tcPr>
          <w:p w14:paraId="083C8923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565C08F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33BB" w:rsidRPr="009C17B7" w14:paraId="3688C08D" w14:textId="77777777" w:rsidTr="00BF48E8">
        <w:trPr>
          <w:trHeight w:val="70"/>
          <w:tblHeader/>
        </w:trPr>
        <w:tc>
          <w:tcPr>
            <w:tcW w:w="3195" w:type="dxa"/>
          </w:tcPr>
          <w:p w14:paraId="35E143AE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74A24E2C" w14:textId="77777777" w:rsidR="00A03839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8427D91" w14:textId="24F20B25" w:rsidR="00EF33BB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09D80875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73F26BBB" w14:textId="77777777" w:rsidR="00A03839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</w:t>
            </w:r>
          </w:p>
          <w:p w14:paraId="2439718E" w14:textId="65A2291D" w:rsidR="00EF33BB" w:rsidRPr="009C17B7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เครดิตที่คาดว่าจะเกิดขึ้น</w:t>
            </w:r>
          </w:p>
        </w:tc>
        <w:tc>
          <w:tcPr>
            <w:tcW w:w="238" w:type="dxa"/>
          </w:tcPr>
          <w:p w14:paraId="4AC60CC8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672F61AA" w14:textId="77777777" w:rsidR="00A03839" w:rsidRDefault="00A03839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E53757" w14:textId="361BE510" w:rsidR="00EF33BB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F33BB" w:rsidRPr="009C17B7" w14:paraId="60A7A2EC" w14:textId="77777777" w:rsidTr="008E6598">
        <w:trPr>
          <w:trHeight w:val="80"/>
          <w:tblHeader/>
        </w:trPr>
        <w:tc>
          <w:tcPr>
            <w:tcW w:w="3195" w:type="dxa"/>
          </w:tcPr>
          <w:p w14:paraId="374FA0B0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4D45403" w14:textId="13C10226" w:rsidR="00EF33BB" w:rsidRPr="009C17B7" w:rsidRDefault="00EF33BB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BF48E8"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EF33BB" w:rsidRPr="009C17B7" w14:paraId="47CFE3C0" w14:textId="77777777" w:rsidTr="008E6598">
        <w:trPr>
          <w:trHeight w:val="209"/>
          <w:tblHeader/>
        </w:trPr>
        <w:tc>
          <w:tcPr>
            <w:tcW w:w="3195" w:type="dxa"/>
          </w:tcPr>
          <w:p w14:paraId="1A221B8B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298754E0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1B0" w:rsidRPr="009C17B7" w14:paraId="537F4077" w14:textId="77777777" w:rsidTr="008E6598">
        <w:trPr>
          <w:trHeight w:val="209"/>
        </w:trPr>
        <w:tc>
          <w:tcPr>
            <w:tcW w:w="3195" w:type="dxa"/>
          </w:tcPr>
          <w:p w14:paraId="0D611671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2070" w:type="dxa"/>
          </w:tcPr>
          <w:p w14:paraId="60A6B0C9" w14:textId="3AA0D5BC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D8F0A6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1E950425" w14:textId="09D139BE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5CCD263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DAFFCBA" w14:textId="4C02284F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0D26" w:rsidRPr="009C17B7" w14:paraId="2541B119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53D8E75A" w14:textId="77777777" w:rsidR="00B70D26" w:rsidRPr="009C17B7" w:rsidRDefault="00B70D26" w:rsidP="00B70D26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070" w:type="dxa"/>
            <w:vAlign w:val="bottom"/>
          </w:tcPr>
          <w:p w14:paraId="43304488" w14:textId="664A1245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68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325,696</w:t>
            </w:r>
          </w:p>
        </w:tc>
        <w:tc>
          <w:tcPr>
            <w:tcW w:w="236" w:type="dxa"/>
            <w:vAlign w:val="bottom"/>
          </w:tcPr>
          <w:p w14:paraId="2DC1F145" w14:textId="77777777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0451B212" w14:textId="42ABBD61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45"/>
                <w:tab w:val="left" w:pos="1779"/>
              </w:tabs>
              <w:spacing w:line="240" w:lineRule="auto"/>
              <w:ind w:left="-108" w:right="-10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11,334</w:t>
            </w:r>
          </w:p>
        </w:tc>
        <w:tc>
          <w:tcPr>
            <w:tcW w:w="238" w:type="dxa"/>
            <w:vAlign w:val="bottom"/>
          </w:tcPr>
          <w:p w14:paraId="4D291363" w14:textId="77777777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3BD9954E" w14:textId="17840C0A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314,362</w:t>
            </w:r>
          </w:p>
        </w:tc>
      </w:tr>
      <w:tr w:rsidR="00B70D26" w:rsidRPr="009C17B7" w14:paraId="217C7806" w14:textId="77777777" w:rsidTr="00870DB4">
        <w:trPr>
          <w:trHeight w:val="221"/>
        </w:trPr>
        <w:tc>
          <w:tcPr>
            <w:tcW w:w="3195" w:type="dxa"/>
            <w:vAlign w:val="bottom"/>
          </w:tcPr>
          <w:p w14:paraId="6433C4CD" w14:textId="77777777" w:rsidR="00B70D26" w:rsidRPr="009C17B7" w:rsidRDefault="00B70D26" w:rsidP="00B70D26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070" w:type="dxa"/>
            <w:vAlign w:val="bottom"/>
          </w:tcPr>
          <w:p w14:paraId="3111D992" w14:textId="29D33B6C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32,184</w:t>
            </w:r>
          </w:p>
        </w:tc>
        <w:tc>
          <w:tcPr>
            <w:tcW w:w="236" w:type="dxa"/>
            <w:vAlign w:val="bottom"/>
          </w:tcPr>
          <w:p w14:paraId="14D47B80" w14:textId="77777777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  <w:vAlign w:val="bottom"/>
          </w:tcPr>
          <w:p w14:paraId="36929F96" w14:textId="279B78D3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1,992</w:t>
            </w:r>
          </w:p>
        </w:tc>
        <w:tc>
          <w:tcPr>
            <w:tcW w:w="238" w:type="dxa"/>
            <w:vAlign w:val="bottom"/>
          </w:tcPr>
          <w:p w14:paraId="32011F46" w14:textId="77777777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70199BD7" w14:textId="0241B6CE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6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30,192</w:t>
            </w:r>
          </w:p>
        </w:tc>
      </w:tr>
      <w:tr w:rsidR="00B70D26" w:rsidRPr="009C17B7" w14:paraId="7FFF9BB9" w14:textId="77777777" w:rsidTr="00870DB4">
        <w:trPr>
          <w:trHeight w:val="70"/>
        </w:trPr>
        <w:tc>
          <w:tcPr>
            <w:tcW w:w="3195" w:type="dxa"/>
            <w:vAlign w:val="bottom"/>
          </w:tcPr>
          <w:p w14:paraId="3F154DD4" w14:textId="77777777" w:rsidR="00B70D26" w:rsidRPr="009C17B7" w:rsidRDefault="00B70D26" w:rsidP="00B70D26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F579B14" w14:textId="7A78FDB2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22,704</w:t>
            </w:r>
          </w:p>
        </w:tc>
        <w:tc>
          <w:tcPr>
            <w:tcW w:w="236" w:type="dxa"/>
            <w:vAlign w:val="bottom"/>
          </w:tcPr>
          <w:p w14:paraId="4EE518AB" w14:textId="77777777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bottom"/>
          </w:tcPr>
          <w:p w14:paraId="45F0401F" w14:textId="0EA98E01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9,415</w:t>
            </w:r>
          </w:p>
        </w:tc>
        <w:tc>
          <w:tcPr>
            <w:tcW w:w="238" w:type="dxa"/>
            <w:vAlign w:val="bottom"/>
          </w:tcPr>
          <w:p w14:paraId="2CD8C399" w14:textId="77777777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12D4925C" w14:textId="17458E7F" w:rsidR="00B70D26" w:rsidRPr="009C17B7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6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13,289</w:t>
            </w:r>
          </w:p>
        </w:tc>
      </w:tr>
      <w:tr w:rsidR="00B70D26" w:rsidRPr="009C17B7" w14:paraId="008D0C5D" w14:textId="77777777" w:rsidTr="00870DB4">
        <w:trPr>
          <w:trHeight w:val="198"/>
        </w:trPr>
        <w:tc>
          <w:tcPr>
            <w:tcW w:w="3195" w:type="dxa"/>
            <w:vAlign w:val="bottom"/>
          </w:tcPr>
          <w:p w14:paraId="0C061347" w14:textId="77777777" w:rsidR="00B70D26" w:rsidRPr="00870DB4" w:rsidRDefault="00B70D26" w:rsidP="00B70D26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1E4310" w14:textId="78666F66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380,584</w:t>
            </w:r>
          </w:p>
        </w:tc>
        <w:tc>
          <w:tcPr>
            <w:tcW w:w="236" w:type="dxa"/>
            <w:vAlign w:val="bottom"/>
          </w:tcPr>
          <w:p w14:paraId="03FFA677" w14:textId="77777777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1DB0E" w14:textId="0CCC876E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22,741</w:t>
            </w:r>
          </w:p>
        </w:tc>
        <w:tc>
          <w:tcPr>
            <w:tcW w:w="238" w:type="dxa"/>
            <w:vAlign w:val="bottom"/>
          </w:tcPr>
          <w:p w14:paraId="395D67ED" w14:textId="77777777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left" w:pos="1599"/>
                <w:tab w:val="left" w:pos="1779"/>
              </w:tabs>
              <w:spacing w:line="240" w:lineRule="auto"/>
              <w:ind w:left="-108" w:right="-110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8BFA5" w14:textId="1D7445AE" w:rsidR="00B70D26" w:rsidRPr="00870DB4" w:rsidRDefault="00B70D26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1183"/>
                <w:tab w:val="left" w:pos="1599"/>
                <w:tab w:val="left" w:pos="1779"/>
              </w:tabs>
              <w:spacing w:line="240" w:lineRule="auto"/>
              <w:ind w:left="-108" w:right="-55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357,843</w:t>
            </w:r>
          </w:p>
        </w:tc>
      </w:tr>
    </w:tbl>
    <w:p w14:paraId="2F37BC38" w14:textId="50D5D915" w:rsidR="00EF33BB" w:rsidRPr="009C17B7" w:rsidRDefault="00EF33BB" w:rsidP="0058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p w14:paraId="4A12EEE6" w14:textId="77623C09" w:rsidR="00EF33BB" w:rsidRPr="009C17B7" w:rsidRDefault="00EF33BB" w:rsidP="00EF3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ab/>
        <w:t>ณ วันที่ 31 ธันวาคม 256</w:t>
      </w:r>
      <w:r w:rsidRPr="009C17B7">
        <w:rPr>
          <w:rFonts w:asciiTheme="majorBidi" w:hAnsiTheme="majorBidi" w:cstheme="majorBidi"/>
          <w:sz w:val="26"/>
          <w:szCs w:val="26"/>
        </w:rPr>
        <w:t>2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 (สุทธิจากดอกเบี้ยเช่าซื้อที่ยังไม่ถือเป็นรายได้)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0EA61704" w14:textId="77777777" w:rsidR="00EF33BB" w:rsidRPr="009C17B7" w:rsidRDefault="00EF33BB" w:rsidP="00EF33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EF33BB" w:rsidRPr="009C17B7" w14:paraId="11A0D61C" w14:textId="77777777" w:rsidTr="008E6598">
        <w:trPr>
          <w:trHeight w:val="209"/>
          <w:tblHeader/>
        </w:trPr>
        <w:tc>
          <w:tcPr>
            <w:tcW w:w="3195" w:type="dxa"/>
          </w:tcPr>
          <w:p w14:paraId="5363BB1B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340DD493" w14:textId="293EFAB7" w:rsidR="00EF33BB" w:rsidRPr="009C17B7" w:rsidRDefault="00672A3F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F33BB" w:rsidRPr="009C17B7" w14:paraId="1C85C762" w14:textId="77777777" w:rsidTr="008E6598">
        <w:trPr>
          <w:trHeight w:val="70"/>
          <w:tblHeader/>
        </w:trPr>
        <w:tc>
          <w:tcPr>
            <w:tcW w:w="3195" w:type="dxa"/>
          </w:tcPr>
          <w:p w14:paraId="6242A751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14CDCDB" w14:textId="3C8C7F9B" w:rsidR="00EF33BB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</w:p>
        </w:tc>
        <w:tc>
          <w:tcPr>
            <w:tcW w:w="236" w:type="dxa"/>
          </w:tcPr>
          <w:p w14:paraId="1CC177C8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01A22C1B" w14:textId="7D0F0CDE" w:rsidR="00EF33BB" w:rsidRPr="009C17B7" w:rsidRDefault="00475BED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238" w:type="dxa"/>
          </w:tcPr>
          <w:p w14:paraId="4582AB06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40E7ED42" w14:textId="2323BF3F" w:rsidR="00EF33BB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EF33BB" w:rsidRPr="009C17B7" w14:paraId="27782BEA" w14:textId="77777777" w:rsidTr="008E6598">
        <w:trPr>
          <w:trHeight w:val="80"/>
          <w:tblHeader/>
        </w:trPr>
        <w:tc>
          <w:tcPr>
            <w:tcW w:w="3195" w:type="dxa"/>
          </w:tcPr>
          <w:p w14:paraId="533EBC3D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28C84E7F" w14:textId="7AFB3F86" w:rsidR="00EF33BB" w:rsidRPr="009C17B7" w:rsidRDefault="00BF48E8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EF33BB" w:rsidRPr="009C17B7" w14:paraId="4F5132D6" w14:textId="77777777" w:rsidTr="008E6598">
        <w:trPr>
          <w:trHeight w:val="209"/>
          <w:tblHeader/>
        </w:trPr>
        <w:tc>
          <w:tcPr>
            <w:tcW w:w="3195" w:type="dxa"/>
          </w:tcPr>
          <w:p w14:paraId="48397850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FC979C4" w14:textId="77777777" w:rsidR="00EF33BB" w:rsidRPr="009C17B7" w:rsidRDefault="00EF33BB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EF33BB" w:rsidRPr="009C17B7" w14:paraId="7BDA82BF" w14:textId="77777777" w:rsidTr="008E6598">
        <w:trPr>
          <w:trHeight w:val="209"/>
        </w:trPr>
        <w:tc>
          <w:tcPr>
            <w:tcW w:w="3195" w:type="dxa"/>
          </w:tcPr>
          <w:p w14:paraId="79182563" w14:textId="77777777" w:rsidR="00EF33BB" w:rsidRPr="009C17B7" w:rsidRDefault="00EF33BB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2E5F4B84" w14:textId="77777777" w:rsidR="00EF33BB" w:rsidRPr="009C17B7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E0C6DF" w14:textId="77777777" w:rsidR="00EF33BB" w:rsidRPr="009C17B7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023A0A2B" w14:textId="77777777" w:rsidR="00EF33BB" w:rsidRPr="009C17B7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A4CD18" w14:textId="77777777" w:rsidR="00EF33BB" w:rsidRPr="009C17B7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85CD169" w14:textId="77777777" w:rsidR="00EF33BB" w:rsidRPr="009C17B7" w:rsidRDefault="00EF33BB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9C17B7" w14:paraId="4AF62E8B" w14:textId="77777777" w:rsidTr="008E6598">
        <w:trPr>
          <w:trHeight w:val="70"/>
        </w:trPr>
        <w:tc>
          <w:tcPr>
            <w:tcW w:w="3195" w:type="dxa"/>
          </w:tcPr>
          <w:p w14:paraId="08D6D399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348051F3" w14:textId="74C724E3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239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738</w:t>
            </w:r>
          </w:p>
        </w:tc>
        <w:tc>
          <w:tcPr>
            <w:tcW w:w="236" w:type="dxa"/>
            <w:vAlign w:val="bottom"/>
          </w:tcPr>
          <w:p w14:paraId="39D4A80D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E3FCD38" w14:textId="7B3E16BB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348</w:t>
            </w:r>
          </w:p>
        </w:tc>
        <w:tc>
          <w:tcPr>
            <w:tcW w:w="238" w:type="dxa"/>
            <w:vAlign w:val="bottom"/>
          </w:tcPr>
          <w:p w14:paraId="60B0B6A8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65C38A6" w14:textId="2432AE89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237,390</w:t>
            </w:r>
          </w:p>
        </w:tc>
      </w:tr>
      <w:tr w:rsidR="00BF48E8" w:rsidRPr="009C17B7" w14:paraId="059A778E" w14:textId="77777777" w:rsidTr="008E6598">
        <w:trPr>
          <w:trHeight w:val="221"/>
        </w:trPr>
        <w:tc>
          <w:tcPr>
            <w:tcW w:w="3195" w:type="dxa"/>
          </w:tcPr>
          <w:p w14:paraId="6164563F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614DA13A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2F0EF3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A5D7B28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F4AA989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E56DE4A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9C17B7" w14:paraId="0828A193" w14:textId="77777777" w:rsidTr="008E6598">
        <w:trPr>
          <w:trHeight w:val="70"/>
        </w:trPr>
        <w:tc>
          <w:tcPr>
            <w:tcW w:w="3195" w:type="dxa"/>
          </w:tcPr>
          <w:p w14:paraId="11E93EAE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3C16669D" w14:textId="0643DB2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066</w:t>
            </w:r>
          </w:p>
        </w:tc>
        <w:tc>
          <w:tcPr>
            <w:tcW w:w="236" w:type="dxa"/>
            <w:vAlign w:val="bottom"/>
          </w:tcPr>
          <w:p w14:paraId="426B60DD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C6FD13B" w14:textId="11E37B0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002</w:t>
            </w:r>
          </w:p>
        </w:tc>
        <w:tc>
          <w:tcPr>
            <w:tcW w:w="238" w:type="dxa"/>
            <w:vAlign w:val="bottom"/>
          </w:tcPr>
          <w:p w14:paraId="58BAA132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AC6D010" w14:textId="0F5336BB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36,064</w:t>
            </w:r>
          </w:p>
        </w:tc>
      </w:tr>
      <w:tr w:rsidR="00BF48E8" w:rsidRPr="009C17B7" w14:paraId="5D355365" w14:textId="77777777" w:rsidTr="008E6598">
        <w:trPr>
          <w:trHeight w:val="70"/>
        </w:trPr>
        <w:tc>
          <w:tcPr>
            <w:tcW w:w="3195" w:type="dxa"/>
          </w:tcPr>
          <w:p w14:paraId="19CB3AE1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49E7F3D" w14:textId="12A677C2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019</w:t>
            </w:r>
          </w:p>
        </w:tc>
        <w:tc>
          <w:tcPr>
            <w:tcW w:w="236" w:type="dxa"/>
            <w:vAlign w:val="bottom"/>
          </w:tcPr>
          <w:p w14:paraId="6F841528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92CA31B" w14:textId="34FDD4CD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095</w:t>
            </w:r>
          </w:p>
        </w:tc>
        <w:tc>
          <w:tcPr>
            <w:tcW w:w="238" w:type="dxa"/>
            <w:vAlign w:val="bottom"/>
          </w:tcPr>
          <w:p w14:paraId="007A1B27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67706090" w14:textId="47A7D0C3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18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924</w:t>
            </w:r>
          </w:p>
        </w:tc>
      </w:tr>
      <w:tr w:rsidR="00BF48E8" w:rsidRPr="009C17B7" w14:paraId="5AA09FB9" w14:textId="77777777" w:rsidTr="008E6598">
        <w:trPr>
          <w:trHeight w:val="70"/>
        </w:trPr>
        <w:tc>
          <w:tcPr>
            <w:tcW w:w="3195" w:type="dxa"/>
          </w:tcPr>
          <w:p w14:paraId="61CD4240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A73750F" w14:textId="7F612B5D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387</w:t>
            </w:r>
          </w:p>
        </w:tc>
        <w:tc>
          <w:tcPr>
            <w:tcW w:w="236" w:type="dxa"/>
            <w:vAlign w:val="bottom"/>
          </w:tcPr>
          <w:p w14:paraId="5A5E71D3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441A063" w14:textId="1CAAC0C8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403</w:t>
            </w:r>
          </w:p>
        </w:tc>
        <w:tc>
          <w:tcPr>
            <w:tcW w:w="238" w:type="dxa"/>
            <w:vAlign w:val="bottom"/>
          </w:tcPr>
          <w:p w14:paraId="14B2F605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3094E1A1" w14:textId="0F793E5E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984</w:t>
            </w:r>
          </w:p>
        </w:tc>
      </w:tr>
      <w:tr w:rsidR="00BF48E8" w:rsidRPr="009C17B7" w14:paraId="23685C85" w14:textId="77777777" w:rsidTr="008E6598">
        <w:trPr>
          <w:trHeight w:val="70"/>
        </w:trPr>
        <w:tc>
          <w:tcPr>
            <w:tcW w:w="3195" w:type="dxa"/>
          </w:tcPr>
          <w:p w14:paraId="5F1C6BEC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60653644" w14:textId="45AAF23F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3,985</w:t>
            </w:r>
          </w:p>
        </w:tc>
        <w:tc>
          <w:tcPr>
            <w:tcW w:w="236" w:type="dxa"/>
            <w:vAlign w:val="bottom"/>
          </w:tcPr>
          <w:p w14:paraId="25DFC05F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13E3C50C" w14:textId="24971BBC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3,016</w:t>
            </w:r>
          </w:p>
        </w:tc>
        <w:tc>
          <w:tcPr>
            <w:tcW w:w="238" w:type="dxa"/>
            <w:vAlign w:val="bottom"/>
          </w:tcPr>
          <w:p w14:paraId="240B0A3E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694BECB" w14:textId="5BE399CF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969</w:t>
            </w:r>
          </w:p>
        </w:tc>
      </w:tr>
      <w:tr w:rsidR="00BF48E8" w:rsidRPr="009C17B7" w14:paraId="0C492AB4" w14:textId="77777777" w:rsidTr="008E6598">
        <w:trPr>
          <w:trHeight w:val="70"/>
        </w:trPr>
        <w:tc>
          <w:tcPr>
            <w:tcW w:w="3195" w:type="dxa"/>
          </w:tcPr>
          <w:p w14:paraId="75B22DEF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  <w:vAlign w:val="bottom"/>
          </w:tcPr>
          <w:p w14:paraId="4F991EF0" w14:textId="3881255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579</w:t>
            </w:r>
          </w:p>
        </w:tc>
        <w:tc>
          <w:tcPr>
            <w:tcW w:w="236" w:type="dxa"/>
            <w:vAlign w:val="bottom"/>
          </w:tcPr>
          <w:p w14:paraId="4044B36E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6A45F6D" w14:textId="7DA45A91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  <w:tc>
          <w:tcPr>
            <w:tcW w:w="238" w:type="dxa"/>
            <w:vAlign w:val="bottom"/>
          </w:tcPr>
          <w:p w14:paraId="0AED919F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56F83D01" w14:textId="534763B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623</w:t>
            </w:r>
          </w:p>
        </w:tc>
      </w:tr>
      <w:tr w:rsidR="00BF48E8" w:rsidRPr="009C17B7" w14:paraId="4181F481" w14:textId="77777777" w:rsidTr="008E6598">
        <w:trPr>
          <w:trHeight w:val="198"/>
        </w:trPr>
        <w:tc>
          <w:tcPr>
            <w:tcW w:w="3195" w:type="dxa"/>
          </w:tcPr>
          <w:p w14:paraId="6DF7FEF9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14:paraId="5DFD9084" w14:textId="14E41C2D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</w:p>
        </w:tc>
        <w:tc>
          <w:tcPr>
            <w:tcW w:w="236" w:type="dxa"/>
            <w:vAlign w:val="bottom"/>
          </w:tcPr>
          <w:p w14:paraId="639DEDBF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3CB69167" w14:textId="3EAE7F0A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110</w:t>
            </w:r>
          </w:p>
        </w:tc>
        <w:tc>
          <w:tcPr>
            <w:tcW w:w="238" w:type="dxa"/>
            <w:vAlign w:val="bottom"/>
          </w:tcPr>
          <w:p w14:paraId="42F4EE2A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</w:tcPr>
          <w:p w14:paraId="4961A19E" w14:textId="696FEB5F" w:rsidR="00BF48E8" w:rsidRPr="009C17B7" w:rsidRDefault="00BF48E8" w:rsidP="007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F48E8" w:rsidRPr="009C17B7" w14:paraId="298D7FA2" w14:textId="77777777" w:rsidTr="008E6598">
        <w:trPr>
          <w:trHeight w:val="198"/>
        </w:trPr>
        <w:tc>
          <w:tcPr>
            <w:tcW w:w="3195" w:type="dxa"/>
          </w:tcPr>
          <w:p w14:paraId="318DC4FE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CB0CBB" w14:textId="09BF82B2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323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884</w:t>
            </w:r>
          </w:p>
        </w:tc>
        <w:tc>
          <w:tcPr>
            <w:tcW w:w="236" w:type="dxa"/>
            <w:vAlign w:val="bottom"/>
          </w:tcPr>
          <w:p w14:paraId="56B42E36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5DA402" w14:textId="59843FD4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26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930</w:t>
            </w:r>
          </w:p>
        </w:tc>
        <w:tc>
          <w:tcPr>
            <w:tcW w:w="238" w:type="dxa"/>
            <w:vAlign w:val="bottom"/>
          </w:tcPr>
          <w:p w14:paraId="7869CB1F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A261C5" w14:textId="386E458A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296,954</w:t>
            </w:r>
          </w:p>
        </w:tc>
      </w:tr>
    </w:tbl>
    <w:p w14:paraId="36F5E3AE" w14:textId="4779D395" w:rsidR="00BF48E8" w:rsidRPr="009C17B7" w:rsidRDefault="00BF48E8" w:rsidP="0058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27B6D771" w14:textId="77777777" w:rsidR="00BF48E8" w:rsidRPr="009C17B7" w:rsidRDefault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02D157C" w14:textId="77124ED9" w:rsidR="00092DFA" w:rsidRPr="009C17B7" w:rsidRDefault="00580A6E" w:rsidP="00580A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after="0" w:line="240" w:lineRule="auto"/>
        <w:ind w:left="540" w:right="-45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6</w:t>
      </w:r>
      <w:r w:rsidR="00092DFA" w:rsidRPr="009C17B7">
        <w:rPr>
          <w:rFonts w:asciiTheme="majorBidi" w:hAnsiTheme="majorBidi" w:cstheme="majorBidi"/>
          <w:sz w:val="26"/>
          <w:szCs w:val="26"/>
        </w:rPr>
        <w:t>.3</w:t>
      </w:r>
      <w:r w:rsidR="00092DFA" w:rsidRPr="009C17B7">
        <w:rPr>
          <w:rFonts w:asciiTheme="majorBidi" w:hAnsiTheme="majorBidi" w:cstheme="majorBidi"/>
          <w:sz w:val="26"/>
          <w:szCs w:val="26"/>
        </w:rPr>
        <w:tab/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มีนาคม</w:t>
      </w:r>
      <w:r w:rsidR="00E63425">
        <w:rPr>
          <w:rFonts w:asciiTheme="majorBidi" w:hAnsiTheme="majorBidi" w:cstheme="majorBidi"/>
          <w:sz w:val="26"/>
          <w:szCs w:val="26"/>
        </w:rPr>
        <w:t xml:space="preserve"> 2563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DE49BB">
        <w:rPr>
          <w:rFonts w:asciiTheme="majorBidi" w:hAnsiTheme="majorBidi" w:cstheme="majorBidi"/>
          <w:sz w:val="26"/>
          <w:szCs w:val="26"/>
        </w:rPr>
        <w:t>25</w:t>
      </w:r>
      <w:r w:rsidR="00E63425">
        <w:rPr>
          <w:rFonts w:asciiTheme="majorBidi" w:hAnsiTheme="majorBidi" w:cstheme="majorBidi"/>
          <w:sz w:val="26"/>
          <w:szCs w:val="26"/>
        </w:rPr>
        <w:t>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ลูกหนี้สินเชื่อและมูลค่าปัจจุบันของจำนวนเงินขั้นต่ำที่ลูกหนี้ต้องจ่ายตามสัญญาลูกหนี้สินเชื่อแสดงได้ดังนี้</w:t>
      </w:r>
    </w:p>
    <w:p w14:paraId="5C9DDA89" w14:textId="4460BC3C" w:rsidR="00092DFA" w:rsidRPr="00764235" w:rsidRDefault="00092DFA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8"/>
          <w:tab w:val="left" w:pos="3150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</w:rPr>
      </w:pPr>
      <w:r w:rsidRPr="00764235">
        <w:rPr>
          <w:rFonts w:asciiTheme="majorBidi" w:hAnsiTheme="majorBidi" w:cstheme="majorBidi"/>
          <w:sz w:val="26"/>
          <w:szCs w:val="26"/>
        </w:rPr>
        <w:tab/>
      </w:r>
      <w:r w:rsidR="00764235" w:rsidRPr="008D2EBA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15"/>
        <w:gridCol w:w="1260"/>
        <w:gridCol w:w="270"/>
        <w:gridCol w:w="1350"/>
        <w:gridCol w:w="270"/>
        <w:gridCol w:w="1350"/>
        <w:gridCol w:w="270"/>
        <w:gridCol w:w="1620"/>
      </w:tblGrid>
      <w:tr w:rsidR="00220BD8" w:rsidRPr="009C17B7" w14:paraId="0388AA4E" w14:textId="77777777" w:rsidTr="00F6107A">
        <w:trPr>
          <w:trHeight w:val="209"/>
          <w:tblHeader/>
        </w:trPr>
        <w:tc>
          <w:tcPr>
            <w:tcW w:w="3015" w:type="dxa"/>
          </w:tcPr>
          <w:p w14:paraId="5FFE0FB4" w14:textId="77777777" w:rsidR="00220BD8" w:rsidRPr="009C17B7" w:rsidRDefault="00220BD8" w:rsidP="00F6107A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30AD4DA6" w14:textId="77777777" w:rsidR="00220BD8" w:rsidRPr="009C17B7" w:rsidRDefault="00220BD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1608" w:rsidRPr="009C17B7" w14:paraId="415B78D7" w14:textId="77777777" w:rsidTr="00870DB4">
        <w:trPr>
          <w:trHeight w:val="209"/>
          <w:tblHeader/>
        </w:trPr>
        <w:tc>
          <w:tcPr>
            <w:tcW w:w="3015" w:type="dxa"/>
          </w:tcPr>
          <w:p w14:paraId="2CFA3360" w14:textId="77777777" w:rsidR="00F31608" w:rsidRPr="009C17B7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D09A15" w14:textId="77777777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53B41429" w14:textId="77777777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ต่ำ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121FAB66" w14:textId="3E763E8A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70" w:type="dxa"/>
          </w:tcPr>
          <w:p w14:paraId="63FF2D5D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CE1A59A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4F7C234C" w14:textId="547BCFD9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686304A1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ABA43F4" w14:textId="77777777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</w:t>
            </w:r>
          </w:p>
          <w:p w14:paraId="06CDD723" w14:textId="77777777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ทุนขั้น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ต่ำ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ในสัญญา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</w:p>
          <w:p w14:paraId="0635BA8E" w14:textId="21C317FC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</w:t>
            </w:r>
          </w:p>
        </w:tc>
        <w:tc>
          <w:tcPr>
            <w:tcW w:w="270" w:type="dxa"/>
          </w:tcPr>
          <w:p w14:paraId="564285A5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</w:tcPr>
          <w:p w14:paraId="3BF9EFD6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0DDD49" w14:textId="679AE2C1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</w:p>
          <w:p w14:paraId="1BEF2B43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F31608" w:rsidRPr="009C17B7" w14:paraId="51D48764" w14:textId="77777777" w:rsidTr="00F6107A">
        <w:trPr>
          <w:trHeight w:val="80"/>
          <w:tblHeader/>
        </w:trPr>
        <w:tc>
          <w:tcPr>
            <w:tcW w:w="3015" w:type="dxa"/>
          </w:tcPr>
          <w:p w14:paraId="6D379F3A" w14:textId="77777777" w:rsidR="00F31608" w:rsidRPr="009C17B7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09E46D15" w14:textId="77777777" w:rsidR="00F31608" w:rsidRPr="009C17B7" w:rsidRDefault="00F31608" w:rsidP="00F3160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</w:tcPr>
          <w:p w14:paraId="1B397F98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07E0B035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31608" w:rsidRPr="009C17B7" w14:paraId="1297772A" w14:textId="77777777" w:rsidTr="00F6107A">
        <w:trPr>
          <w:trHeight w:val="70"/>
          <w:tblHeader/>
        </w:trPr>
        <w:tc>
          <w:tcPr>
            <w:tcW w:w="3015" w:type="dxa"/>
          </w:tcPr>
          <w:p w14:paraId="615AF2A0" w14:textId="77777777" w:rsidR="00F31608" w:rsidRPr="009C17B7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791AC228" w14:textId="77777777" w:rsidR="00F31608" w:rsidRPr="009C17B7" w:rsidRDefault="00F31608" w:rsidP="00F3160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1B0" w:rsidRPr="009C17B7" w14:paraId="5993E83B" w14:textId="77777777" w:rsidTr="00870DB4">
        <w:trPr>
          <w:trHeight w:val="63"/>
        </w:trPr>
        <w:tc>
          <w:tcPr>
            <w:tcW w:w="3015" w:type="dxa"/>
          </w:tcPr>
          <w:p w14:paraId="57C338D5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260" w:type="dxa"/>
          </w:tcPr>
          <w:p w14:paraId="77683484" w14:textId="5714C472" w:rsidR="007D11B0" w:rsidRPr="00870DB4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aps/>
                <w:sz w:val="26"/>
                <w:szCs w:val="26"/>
              </w:rPr>
              <w:t>349,367</w:t>
            </w:r>
          </w:p>
        </w:tc>
        <w:tc>
          <w:tcPr>
            <w:tcW w:w="270" w:type="dxa"/>
          </w:tcPr>
          <w:p w14:paraId="73B3B6CB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07879EA" w14:textId="536796E3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caps/>
                <w:sz w:val="26"/>
                <w:szCs w:val="26"/>
              </w:rPr>
              <w:t>281,16</w:t>
            </w:r>
            <w:r w:rsidR="00B70D26"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0</w:t>
            </w:r>
          </w:p>
        </w:tc>
        <w:tc>
          <w:tcPr>
            <w:tcW w:w="270" w:type="dxa"/>
          </w:tcPr>
          <w:p w14:paraId="38E9DCB3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C49EEF" w14:textId="1564963A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316</w:t>
            </w: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164</w:t>
            </w:r>
          </w:p>
        </w:tc>
        <w:tc>
          <w:tcPr>
            <w:tcW w:w="270" w:type="dxa"/>
          </w:tcPr>
          <w:p w14:paraId="581223D8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AF5FA66" w14:textId="1A8D62F8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257</w:t>
            </w: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  <w:t>154</w:t>
            </w:r>
          </w:p>
        </w:tc>
      </w:tr>
      <w:tr w:rsidR="007D11B0" w:rsidRPr="009C17B7" w14:paraId="4A8E346D" w14:textId="77777777" w:rsidTr="00870DB4">
        <w:trPr>
          <w:trHeight w:val="64"/>
        </w:trPr>
        <w:tc>
          <w:tcPr>
            <w:tcW w:w="3015" w:type="dxa"/>
            <w:vAlign w:val="bottom"/>
          </w:tcPr>
          <w:p w14:paraId="1A40FCB9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2BFE27" w14:textId="17EAC08C" w:rsidR="007D11B0" w:rsidRPr="00870DB4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115,812</w:t>
            </w:r>
          </w:p>
        </w:tc>
        <w:tc>
          <w:tcPr>
            <w:tcW w:w="270" w:type="dxa"/>
          </w:tcPr>
          <w:p w14:paraId="14C1F9CF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99334B" w14:textId="23E97F59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99,424</w:t>
            </w:r>
          </w:p>
        </w:tc>
        <w:tc>
          <w:tcPr>
            <w:tcW w:w="270" w:type="dxa"/>
          </w:tcPr>
          <w:p w14:paraId="4051ADD2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862895" w14:textId="0ECDF179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77,930</w:t>
            </w:r>
          </w:p>
        </w:tc>
        <w:tc>
          <w:tcPr>
            <w:tcW w:w="270" w:type="dxa"/>
          </w:tcPr>
          <w:p w14:paraId="6DCFA70E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248B680" w14:textId="16D81E5E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eastAsia="Arial Unicode MS" w:hAnsiTheme="majorBidi" w:cstheme="majorBidi"/>
                <w:caps/>
                <w:sz w:val="26"/>
                <w:szCs w:val="26"/>
              </w:rPr>
              <w:t>66,730</w:t>
            </w:r>
          </w:p>
        </w:tc>
      </w:tr>
      <w:tr w:rsidR="007D11B0" w:rsidRPr="009C17B7" w14:paraId="1E52B5E8" w14:textId="77777777" w:rsidTr="00870DB4">
        <w:trPr>
          <w:trHeight w:val="64"/>
        </w:trPr>
        <w:tc>
          <w:tcPr>
            <w:tcW w:w="3015" w:type="dxa"/>
          </w:tcPr>
          <w:p w14:paraId="4C7E10F7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5DA5A1" w14:textId="084FC4CC" w:rsidR="007D11B0" w:rsidRPr="00870DB4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caps/>
                <w:sz w:val="26"/>
                <w:szCs w:val="26"/>
              </w:rPr>
              <w:t>465,179</w:t>
            </w:r>
          </w:p>
        </w:tc>
        <w:tc>
          <w:tcPr>
            <w:tcW w:w="270" w:type="dxa"/>
          </w:tcPr>
          <w:p w14:paraId="72A7D96B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4CC619" w14:textId="508A897B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380,58</w:t>
            </w:r>
            <w:r w:rsidR="00B70D26"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8587A09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4E73A7" w14:textId="3EE40F1E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394,094</w:t>
            </w:r>
          </w:p>
        </w:tc>
        <w:tc>
          <w:tcPr>
            <w:tcW w:w="270" w:type="dxa"/>
          </w:tcPr>
          <w:p w14:paraId="7DB792F9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8E5B56" w14:textId="7C11A85A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eastAsia="Arial Unicode MS" w:hAnsiTheme="majorBidi" w:cstheme="majorBidi"/>
                <w:caps/>
                <w:sz w:val="26"/>
                <w:szCs w:val="26"/>
              </w:rPr>
              <w:t>323,884</w:t>
            </w:r>
          </w:p>
        </w:tc>
      </w:tr>
      <w:tr w:rsidR="007D11B0" w:rsidRPr="009C17B7" w14:paraId="37DBDD94" w14:textId="77777777" w:rsidTr="00870DB4">
        <w:trPr>
          <w:trHeight w:val="70"/>
        </w:trPr>
        <w:tc>
          <w:tcPr>
            <w:tcW w:w="3015" w:type="dxa"/>
          </w:tcPr>
          <w:p w14:paraId="66193994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C2DAB9" w14:textId="0CCA3D07" w:rsidR="007D11B0" w:rsidRPr="00870DB4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caps/>
                <w:sz w:val="26"/>
                <w:szCs w:val="26"/>
              </w:rPr>
              <w:t>(84,595)</w:t>
            </w:r>
          </w:p>
        </w:tc>
        <w:tc>
          <w:tcPr>
            <w:tcW w:w="270" w:type="dxa"/>
          </w:tcPr>
          <w:p w14:paraId="7E4DE3FD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3059A0" w14:textId="3A4014F5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270" w:type="dxa"/>
          </w:tcPr>
          <w:p w14:paraId="12EAF438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7B872" w14:textId="2EFDA3F9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caps/>
                <w:sz w:val="26"/>
                <w:szCs w:val="26"/>
              </w:rPr>
              <w:t>(70,210)</w:t>
            </w:r>
          </w:p>
        </w:tc>
        <w:tc>
          <w:tcPr>
            <w:tcW w:w="270" w:type="dxa"/>
          </w:tcPr>
          <w:p w14:paraId="6F5BDEC7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27E71AE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11B0" w:rsidRPr="009C17B7" w14:paraId="26B71E56" w14:textId="77777777" w:rsidTr="00870DB4">
        <w:trPr>
          <w:trHeight w:val="198"/>
        </w:trPr>
        <w:tc>
          <w:tcPr>
            <w:tcW w:w="3015" w:type="dxa"/>
          </w:tcPr>
          <w:p w14:paraId="08D0478B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39554BA1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338CE" w14:textId="598F91C2" w:rsidR="007D11B0" w:rsidRPr="00870DB4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  <w:t>380,584</w:t>
            </w:r>
          </w:p>
        </w:tc>
        <w:tc>
          <w:tcPr>
            <w:tcW w:w="270" w:type="dxa"/>
            <w:vAlign w:val="bottom"/>
          </w:tcPr>
          <w:p w14:paraId="65E6FE17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AEAE97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cap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CC8D2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BF63AF" w14:textId="77777777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329"/>
              </w:tabs>
              <w:spacing w:line="360" w:lineRule="exact"/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</w:pPr>
          </w:p>
          <w:p w14:paraId="016104B2" w14:textId="22600B51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caps/>
                <w:sz w:val="26"/>
                <w:szCs w:val="26"/>
              </w:rPr>
              <w:t>323,884</w:t>
            </w:r>
          </w:p>
        </w:tc>
        <w:tc>
          <w:tcPr>
            <w:tcW w:w="270" w:type="dxa"/>
          </w:tcPr>
          <w:p w14:paraId="01FDE36E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40AA05F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F2E9EA3" w14:textId="5A88A183" w:rsidR="00220BD8" w:rsidRPr="00764235" w:rsidRDefault="00220BD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150"/>
        </w:tabs>
        <w:spacing w:line="260" w:lineRule="atLeast"/>
        <w:ind w:left="540"/>
        <w:rPr>
          <w:rFonts w:asciiTheme="majorBidi" w:hAnsiTheme="majorBidi" w:cstheme="majorBidi"/>
          <w:sz w:val="26"/>
          <w:szCs w:val="26"/>
        </w:rPr>
      </w:pPr>
    </w:p>
    <w:p w14:paraId="5D3A11CF" w14:textId="5502EAF1" w:rsidR="00B429C6" w:rsidRPr="009C17B7" w:rsidRDefault="00C14D07" w:rsidP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6</w:t>
      </w:r>
      <w:r w:rsidR="00C7488C" w:rsidRPr="009C17B7">
        <w:rPr>
          <w:rFonts w:asciiTheme="majorBidi" w:hAnsiTheme="majorBidi" w:cstheme="majorBidi"/>
          <w:sz w:val="26"/>
          <w:szCs w:val="26"/>
        </w:rPr>
        <w:t>.</w:t>
      </w:r>
      <w:r w:rsidR="00BF48E8" w:rsidRPr="009C17B7">
        <w:rPr>
          <w:rFonts w:asciiTheme="majorBidi" w:hAnsiTheme="majorBidi" w:cstheme="majorBidi"/>
          <w:sz w:val="26"/>
          <w:szCs w:val="26"/>
        </w:rPr>
        <w:t>4</w:t>
      </w:r>
      <w:r w:rsidR="00BF48E8" w:rsidRPr="009C17B7">
        <w:rPr>
          <w:rFonts w:asciiTheme="majorBidi" w:hAnsiTheme="majorBidi" w:cstheme="majorBidi"/>
          <w:sz w:val="26"/>
          <w:szCs w:val="26"/>
        </w:rPr>
        <w:tab/>
      </w:r>
      <w:r w:rsidR="00C7488C" w:rsidRPr="009C17B7">
        <w:rPr>
          <w:rFonts w:asciiTheme="majorBidi" w:hAnsiTheme="majorBidi" w:cstheme="majorBidi"/>
          <w:sz w:val="26"/>
          <w:szCs w:val="26"/>
          <w:cs/>
        </w:rPr>
        <w:t>สัญญา</w:t>
      </w:r>
      <w:r w:rsidR="00A22132" w:rsidRPr="009C17B7">
        <w:rPr>
          <w:rFonts w:asciiTheme="majorBidi" w:hAnsiTheme="majorBidi" w:cstheme="majorBidi"/>
          <w:sz w:val="26"/>
          <w:szCs w:val="26"/>
          <w:cs/>
        </w:rPr>
        <w:t>ลูกหนี้สินเชื่อ</w:t>
      </w:r>
      <w:r w:rsidR="00C7488C" w:rsidRPr="009C17B7">
        <w:rPr>
          <w:rFonts w:asciiTheme="majorBidi" w:hAnsiTheme="majorBidi" w:cstheme="majorBidi"/>
          <w:sz w:val="26"/>
          <w:szCs w:val="26"/>
          <w:cs/>
        </w:rPr>
        <w:t xml:space="preserve">ของบริษัทย่อยมีระยะเวลาการกู้ยืมตามสัญญาโดยประมาณ </w:t>
      </w:r>
      <w:r w:rsidR="00C7488C" w:rsidRPr="009C17B7">
        <w:rPr>
          <w:rFonts w:asciiTheme="majorBidi" w:hAnsiTheme="majorBidi" w:cstheme="majorBidi"/>
          <w:sz w:val="26"/>
          <w:szCs w:val="26"/>
        </w:rPr>
        <w:t>1 - 5</w:t>
      </w:r>
      <w:r w:rsidR="00C7488C" w:rsidRPr="009C17B7">
        <w:rPr>
          <w:rFonts w:asciiTheme="majorBidi" w:hAnsiTheme="majorBidi" w:cstheme="majorBidi"/>
          <w:sz w:val="26"/>
          <w:szCs w:val="26"/>
          <w:cs/>
        </w:rPr>
        <w:t xml:space="preserve"> ปี และกำหนดชำระเงินต้นใน</w:t>
      </w:r>
      <w:r w:rsidR="00C56167" w:rsidRPr="009C17B7">
        <w:rPr>
          <w:rFonts w:asciiTheme="majorBidi" w:hAnsiTheme="majorBidi" w:cstheme="majorBidi"/>
          <w:sz w:val="26"/>
          <w:szCs w:val="26"/>
        </w:rPr>
        <w:tab/>
      </w:r>
      <w:r w:rsidR="00C7488C" w:rsidRPr="009C17B7">
        <w:rPr>
          <w:rFonts w:asciiTheme="majorBidi" w:hAnsiTheme="majorBidi" w:cstheme="majorBidi"/>
          <w:sz w:val="26"/>
          <w:szCs w:val="26"/>
          <w:cs/>
        </w:rPr>
        <w:t>อัตราคงที่ตลอด</w:t>
      </w:r>
      <w:r w:rsidR="00BF48E8" w:rsidRPr="009C17B7">
        <w:rPr>
          <w:rFonts w:asciiTheme="majorBidi" w:hAnsiTheme="majorBidi" w:cstheme="majorBidi"/>
          <w:sz w:val="26"/>
          <w:szCs w:val="26"/>
        </w:rPr>
        <w:tab/>
      </w:r>
      <w:r w:rsidR="00C7488C" w:rsidRPr="009C17B7">
        <w:rPr>
          <w:rFonts w:asciiTheme="majorBidi" w:hAnsiTheme="majorBidi" w:cstheme="majorBidi"/>
          <w:sz w:val="26"/>
          <w:szCs w:val="26"/>
          <w:cs/>
        </w:rPr>
        <w:t>อายุสัญญาเงินกู้</w:t>
      </w:r>
    </w:p>
    <w:p w14:paraId="5C9F32BE" w14:textId="250011F8" w:rsidR="00764235" w:rsidRDefault="00764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</w:pPr>
      <w:r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br w:type="page"/>
      </w:r>
    </w:p>
    <w:p w14:paraId="20FA72B7" w14:textId="30C23D69" w:rsidR="00764235" w:rsidRPr="00870DB4" w:rsidRDefault="00764235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0" w:name="_Toc40348052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</w:t>
      </w:r>
      <w:r>
        <w:rPr>
          <w:rFonts w:asciiTheme="majorBidi" w:hAnsiTheme="majorBidi" w:cstheme="majorBidi" w:hint="cs"/>
          <w:sz w:val="26"/>
          <w:szCs w:val="26"/>
          <w:u w:val="none"/>
          <w:cs/>
          <w:lang w:val="th-TH"/>
        </w:rPr>
        <w:t>สินเชื่อรายย่อย</w:t>
      </w:r>
      <w:bookmarkEnd w:id="10"/>
    </w:p>
    <w:p w14:paraId="59909A02" w14:textId="77777777" w:rsidR="00764235" w:rsidRPr="008D2EBA" w:rsidRDefault="00764235" w:rsidP="00FE3D84">
      <w:pPr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6D6FEF4C" w14:textId="6D559892" w:rsidR="00E34BA2" w:rsidRPr="009C17B7" w:rsidRDefault="00C14D07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7</w:t>
      </w:r>
      <w:r w:rsidR="00C7488C" w:rsidRPr="009C17B7">
        <w:rPr>
          <w:rFonts w:asciiTheme="majorBidi" w:hAnsiTheme="majorBidi" w:cstheme="majorBidi"/>
          <w:sz w:val="26"/>
          <w:szCs w:val="26"/>
        </w:rPr>
        <w:t>.1</w:t>
      </w:r>
      <w:r w:rsidR="00C7488C" w:rsidRPr="009C17B7">
        <w:rPr>
          <w:rFonts w:asciiTheme="majorBidi" w:hAnsiTheme="majorBidi" w:cstheme="majorBidi"/>
          <w:sz w:val="26"/>
          <w:szCs w:val="26"/>
          <w:cs/>
        </w:rPr>
        <w:t xml:space="preserve">      </w:t>
      </w:r>
      <w:r w:rsidR="00D62E37">
        <w:rPr>
          <w:rFonts w:asciiTheme="majorBidi" w:hAnsiTheme="majorBidi" w:cstheme="majorBidi"/>
          <w:sz w:val="26"/>
          <w:szCs w:val="26"/>
        </w:rPr>
        <w:tab/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C17B7">
        <w:rPr>
          <w:rFonts w:asciiTheme="majorBidi" w:hAnsiTheme="majorBidi" w:cstheme="majorBidi"/>
          <w:sz w:val="26"/>
          <w:szCs w:val="26"/>
        </w:rPr>
        <w:t>31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Pr="009C17B7">
        <w:rPr>
          <w:rFonts w:asciiTheme="majorBidi" w:hAnsiTheme="majorBidi" w:cstheme="majorBidi"/>
          <w:sz w:val="26"/>
          <w:szCs w:val="26"/>
        </w:rPr>
        <w:t>2563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Pr="009C17B7">
        <w:rPr>
          <w:rFonts w:asciiTheme="majorBidi" w:hAnsiTheme="majorBidi" w:cstheme="majorBidi"/>
          <w:sz w:val="26"/>
          <w:szCs w:val="26"/>
        </w:rPr>
        <w:t>31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9C17B7">
        <w:rPr>
          <w:rFonts w:asciiTheme="majorBidi" w:hAnsiTheme="majorBidi" w:cstheme="majorBidi"/>
          <w:sz w:val="26"/>
          <w:szCs w:val="26"/>
        </w:rPr>
        <w:t>2562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ลูกหนี้สินเชื่อรายย่อยประกอบด้วย</w:t>
      </w:r>
    </w:p>
    <w:p w14:paraId="7A3C1876" w14:textId="77777777" w:rsidR="003D64C7" w:rsidRPr="008D2EBA" w:rsidRDefault="003D64C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6"/>
          <w:szCs w:val="26"/>
          <w:shd w:val="clear" w:color="auto" w:fill="D9D9D9" w:themeFill="background1" w:themeFillShade="D9"/>
        </w:rPr>
      </w:pPr>
    </w:p>
    <w:tbl>
      <w:tblPr>
        <w:tblW w:w="97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2655"/>
        <w:gridCol w:w="990"/>
        <w:gridCol w:w="236"/>
        <w:gridCol w:w="990"/>
        <w:gridCol w:w="236"/>
        <w:gridCol w:w="937"/>
        <w:gridCol w:w="236"/>
        <w:gridCol w:w="990"/>
        <w:gridCol w:w="236"/>
        <w:gridCol w:w="1024"/>
        <w:gridCol w:w="245"/>
        <w:gridCol w:w="972"/>
        <w:gridCol w:w="20"/>
      </w:tblGrid>
      <w:tr w:rsidR="00183CE5" w:rsidRPr="009C17B7" w14:paraId="56719F45" w14:textId="77777777" w:rsidTr="00BB4F4B">
        <w:trPr>
          <w:gridAfter w:val="1"/>
          <w:wAfter w:w="20" w:type="dxa"/>
          <w:trHeight w:val="380"/>
        </w:trPr>
        <w:tc>
          <w:tcPr>
            <w:tcW w:w="2655" w:type="dxa"/>
          </w:tcPr>
          <w:p w14:paraId="6E836FC2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092" w:type="dxa"/>
            <w:gridSpan w:val="11"/>
          </w:tcPr>
          <w:p w14:paraId="43636049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83CE5" w:rsidRPr="009C17B7" w14:paraId="09C59256" w14:textId="77777777" w:rsidTr="00BB4F4B">
        <w:trPr>
          <w:trHeight w:val="272"/>
        </w:trPr>
        <w:tc>
          <w:tcPr>
            <w:tcW w:w="2655" w:type="dxa"/>
          </w:tcPr>
          <w:p w14:paraId="5FF7F03B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45C8034A" w14:textId="77777777" w:rsidR="00C7488C" w:rsidRPr="009C17B7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5331164" w14:textId="77777777" w:rsidR="00C7488C" w:rsidRPr="009C17B7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3" w:type="dxa"/>
            <w:gridSpan w:val="3"/>
          </w:tcPr>
          <w:p w14:paraId="332EE532" w14:textId="77777777" w:rsidR="00C7488C" w:rsidRPr="009C17B7" w:rsidRDefault="00C7488C" w:rsidP="00FE3D8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291B8E06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124545F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9C17B7" w14:paraId="4308D889" w14:textId="77777777" w:rsidTr="00BB4F4B">
        <w:trPr>
          <w:trHeight w:val="272"/>
        </w:trPr>
        <w:tc>
          <w:tcPr>
            <w:tcW w:w="2655" w:type="dxa"/>
          </w:tcPr>
          <w:p w14:paraId="7B8BAE34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8A6ED3D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76E809CF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CD436F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ที่ถึงกำหนดชำระ</w:t>
            </w:r>
          </w:p>
        </w:tc>
        <w:tc>
          <w:tcPr>
            <w:tcW w:w="236" w:type="dxa"/>
          </w:tcPr>
          <w:p w14:paraId="63A0CF44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2B3C4AA8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183CE5" w:rsidRPr="009C17B7" w14:paraId="54AED776" w14:textId="77777777" w:rsidTr="00BB4F4B">
        <w:trPr>
          <w:trHeight w:val="254"/>
        </w:trPr>
        <w:tc>
          <w:tcPr>
            <w:tcW w:w="2655" w:type="dxa"/>
          </w:tcPr>
          <w:p w14:paraId="4567E0E0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216" w:type="dxa"/>
            <w:gridSpan w:val="3"/>
          </w:tcPr>
          <w:p w14:paraId="3D2ADACD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236" w:type="dxa"/>
          </w:tcPr>
          <w:p w14:paraId="3018B3C1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163" w:type="dxa"/>
            <w:gridSpan w:val="3"/>
          </w:tcPr>
          <w:p w14:paraId="3EB4BF51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เกินกว่าหนึ่งปี</w:t>
            </w:r>
          </w:p>
        </w:tc>
        <w:tc>
          <w:tcPr>
            <w:tcW w:w="236" w:type="dxa"/>
          </w:tcPr>
          <w:p w14:paraId="371C55DA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2261" w:type="dxa"/>
            <w:gridSpan w:val="4"/>
          </w:tcPr>
          <w:p w14:paraId="5516545A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C14D07" w:rsidRPr="009C17B7" w14:paraId="65A4A538" w14:textId="77777777" w:rsidTr="00BB4F4B">
        <w:tc>
          <w:tcPr>
            <w:tcW w:w="2655" w:type="dxa"/>
          </w:tcPr>
          <w:p w14:paraId="528CB0BE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4E9BB072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1C04AFF7" w14:textId="40ECAC40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12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ADF597D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7C338027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6F965354" w14:textId="4CE99E43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7507BFBD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</w:tcPr>
          <w:p w14:paraId="026B1AAA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4553AA2C" w14:textId="1ABC50F1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35B44535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</w:tcPr>
          <w:p w14:paraId="043691F4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  <w:p w14:paraId="43D0FB2D" w14:textId="71052C5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236" w:type="dxa"/>
          </w:tcPr>
          <w:p w14:paraId="4340C5C3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24" w:type="dxa"/>
          </w:tcPr>
          <w:p w14:paraId="4E08493E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</w:p>
          <w:p w14:paraId="26EFB092" w14:textId="3169200E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45" w:type="dxa"/>
          </w:tcPr>
          <w:p w14:paraId="545585A3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</w:tcPr>
          <w:p w14:paraId="5E836FE8" w14:textId="77777777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186B40E1" w14:textId="70275A98" w:rsidR="00C14D07" w:rsidRPr="009C17B7" w:rsidRDefault="00C14D07" w:rsidP="00C14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9C17B7" w14:paraId="22A37B88" w14:textId="77777777" w:rsidTr="00BB4F4B">
        <w:trPr>
          <w:gridAfter w:val="1"/>
          <w:wAfter w:w="20" w:type="dxa"/>
        </w:trPr>
        <w:tc>
          <w:tcPr>
            <w:tcW w:w="2655" w:type="dxa"/>
          </w:tcPr>
          <w:p w14:paraId="786338FF" w14:textId="7C29F054" w:rsidR="00C7488C" w:rsidRPr="009C17B7" w:rsidRDefault="00C7488C" w:rsidP="00FE3D8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ลูกหนี้ปกติ</w:t>
            </w:r>
          </w:p>
        </w:tc>
        <w:tc>
          <w:tcPr>
            <w:tcW w:w="7092" w:type="dxa"/>
            <w:gridSpan w:val="11"/>
          </w:tcPr>
          <w:p w14:paraId="118E7ECF" w14:textId="77777777" w:rsidR="00C7488C" w:rsidRPr="009C17B7" w:rsidRDefault="00C7488C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C40CD" w:rsidRPr="009C17B7" w14:paraId="2B0715D7" w14:textId="77777777" w:rsidTr="00870DB4">
        <w:tc>
          <w:tcPr>
            <w:tcW w:w="2655" w:type="dxa"/>
          </w:tcPr>
          <w:p w14:paraId="74C6C9F3" w14:textId="77777777" w:rsidR="001C40CD" w:rsidRPr="009C17B7" w:rsidRDefault="001C40CD" w:rsidP="001C40C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990" w:type="dxa"/>
            <w:vAlign w:val="bottom"/>
          </w:tcPr>
          <w:p w14:paraId="093E5C4D" w14:textId="4C249449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878,829</w:t>
            </w:r>
          </w:p>
        </w:tc>
        <w:tc>
          <w:tcPr>
            <w:tcW w:w="236" w:type="dxa"/>
            <w:vAlign w:val="bottom"/>
          </w:tcPr>
          <w:p w14:paraId="3867B48A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7D85DF4E" w14:textId="0FDAE5D1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722,314</w:t>
            </w:r>
          </w:p>
        </w:tc>
        <w:tc>
          <w:tcPr>
            <w:tcW w:w="236" w:type="dxa"/>
            <w:vAlign w:val="bottom"/>
          </w:tcPr>
          <w:p w14:paraId="13D4B6FD" w14:textId="77777777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627CC0EE" w14:textId="34E6F5F0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16,063</w:t>
            </w:r>
          </w:p>
        </w:tc>
        <w:tc>
          <w:tcPr>
            <w:tcW w:w="236" w:type="dxa"/>
            <w:vAlign w:val="bottom"/>
          </w:tcPr>
          <w:p w14:paraId="67024D11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E536083" w14:textId="743FD22C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23,530</w:t>
            </w:r>
          </w:p>
        </w:tc>
        <w:tc>
          <w:tcPr>
            <w:tcW w:w="236" w:type="dxa"/>
            <w:vAlign w:val="bottom"/>
          </w:tcPr>
          <w:p w14:paraId="3FAA6B8A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07EC60D5" w14:textId="1598D32C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894,892</w:t>
            </w:r>
          </w:p>
        </w:tc>
        <w:tc>
          <w:tcPr>
            <w:tcW w:w="245" w:type="dxa"/>
            <w:vAlign w:val="bottom"/>
          </w:tcPr>
          <w:p w14:paraId="124B7ABD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74B05057" w14:textId="4F6EE4E2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745,844</w:t>
            </w:r>
          </w:p>
        </w:tc>
      </w:tr>
      <w:tr w:rsidR="001C40CD" w:rsidRPr="009C17B7" w14:paraId="7BC97798" w14:textId="77777777" w:rsidTr="00870DB4">
        <w:tc>
          <w:tcPr>
            <w:tcW w:w="2655" w:type="dxa"/>
          </w:tcPr>
          <w:p w14:paraId="49DD92E0" w14:textId="77777777" w:rsidR="001C40CD" w:rsidRPr="009C17B7" w:rsidRDefault="001C40CD" w:rsidP="001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15" w:right="-1152" w:hanging="115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90" w:type="dxa"/>
            <w:vAlign w:val="bottom"/>
          </w:tcPr>
          <w:p w14:paraId="545876F0" w14:textId="7D966C08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2,924</w:t>
            </w:r>
          </w:p>
        </w:tc>
        <w:tc>
          <w:tcPr>
            <w:tcW w:w="236" w:type="dxa"/>
            <w:vAlign w:val="bottom"/>
          </w:tcPr>
          <w:p w14:paraId="60D7ADAD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4D2EB38B" w14:textId="169ED7E1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3,349</w:t>
            </w:r>
          </w:p>
        </w:tc>
        <w:tc>
          <w:tcPr>
            <w:tcW w:w="236" w:type="dxa"/>
            <w:vAlign w:val="bottom"/>
          </w:tcPr>
          <w:p w14:paraId="13AAB25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37" w:type="dxa"/>
            <w:vAlign w:val="bottom"/>
          </w:tcPr>
          <w:p w14:paraId="16887B17" w14:textId="42FEFF66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0CE6DFC6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0236E2C" w14:textId="66CCA11C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A464D26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vAlign w:val="bottom"/>
          </w:tcPr>
          <w:p w14:paraId="360A895D" w14:textId="7872D7CC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2,924</w:t>
            </w:r>
          </w:p>
        </w:tc>
        <w:tc>
          <w:tcPr>
            <w:tcW w:w="245" w:type="dxa"/>
            <w:vAlign w:val="bottom"/>
          </w:tcPr>
          <w:p w14:paraId="4D44977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B739289" w14:textId="534DAF39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3,349</w:t>
            </w:r>
          </w:p>
        </w:tc>
      </w:tr>
      <w:tr w:rsidR="001C40CD" w:rsidRPr="009C17B7" w14:paraId="0D219231" w14:textId="77777777" w:rsidTr="00870DB4">
        <w:tc>
          <w:tcPr>
            <w:tcW w:w="2655" w:type="dxa"/>
          </w:tcPr>
          <w:p w14:paraId="7CD26503" w14:textId="256E9BFC" w:rsidR="001C40CD" w:rsidRPr="009C17B7" w:rsidRDefault="001C40CD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E7A15E8" w14:textId="2F48EC49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(95,297)</w:t>
            </w:r>
          </w:p>
        </w:tc>
        <w:tc>
          <w:tcPr>
            <w:tcW w:w="236" w:type="dxa"/>
            <w:vAlign w:val="bottom"/>
          </w:tcPr>
          <w:p w14:paraId="1CA73BD3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6AEDF9F" w14:textId="2D3C0812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(86,560)</w:t>
            </w:r>
          </w:p>
        </w:tc>
        <w:tc>
          <w:tcPr>
            <w:tcW w:w="236" w:type="dxa"/>
            <w:vAlign w:val="bottom"/>
          </w:tcPr>
          <w:p w14:paraId="0DC5CC0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7830E648" w14:textId="0D66FC95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(2,269)</w:t>
            </w:r>
          </w:p>
        </w:tc>
        <w:tc>
          <w:tcPr>
            <w:tcW w:w="236" w:type="dxa"/>
            <w:vAlign w:val="bottom"/>
          </w:tcPr>
          <w:p w14:paraId="06FF4BC6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0AA8E6" w14:textId="702A7C3D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(1,602)</w:t>
            </w:r>
          </w:p>
        </w:tc>
        <w:tc>
          <w:tcPr>
            <w:tcW w:w="236" w:type="dxa"/>
            <w:vAlign w:val="bottom"/>
          </w:tcPr>
          <w:p w14:paraId="32FE3B59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E379D39" w14:textId="78CECEE3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(97,566)</w:t>
            </w:r>
          </w:p>
        </w:tc>
        <w:tc>
          <w:tcPr>
            <w:tcW w:w="245" w:type="dxa"/>
            <w:vAlign w:val="bottom"/>
          </w:tcPr>
          <w:p w14:paraId="16977006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4AB14143" w14:textId="28ED3695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(88,162)</w:t>
            </w:r>
          </w:p>
        </w:tc>
      </w:tr>
      <w:tr w:rsidR="001C40CD" w:rsidRPr="009C17B7" w14:paraId="02458C97" w14:textId="77777777" w:rsidTr="00870DB4">
        <w:tc>
          <w:tcPr>
            <w:tcW w:w="2655" w:type="dxa"/>
          </w:tcPr>
          <w:p w14:paraId="5BF21606" w14:textId="77777777" w:rsidR="001C40CD" w:rsidRPr="009C17B7" w:rsidRDefault="001C40CD" w:rsidP="001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43D52B" w14:textId="72FFAB45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786,456</w:t>
            </w:r>
          </w:p>
        </w:tc>
        <w:tc>
          <w:tcPr>
            <w:tcW w:w="236" w:type="dxa"/>
            <w:vAlign w:val="bottom"/>
          </w:tcPr>
          <w:p w14:paraId="5255CF8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1074017" w14:textId="1789AA08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639,103</w:t>
            </w:r>
          </w:p>
        </w:tc>
        <w:tc>
          <w:tcPr>
            <w:tcW w:w="236" w:type="dxa"/>
            <w:vAlign w:val="bottom"/>
          </w:tcPr>
          <w:p w14:paraId="4E328839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</w:tcBorders>
            <w:vAlign w:val="bottom"/>
          </w:tcPr>
          <w:p w14:paraId="03A0D2B2" w14:textId="7329C477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13,794</w:t>
            </w:r>
          </w:p>
        </w:tc>
        <w:tc>
          <w:tcPr>
            <w:tcW w:w="236" w:type="dxa"/>
            <w:vAlign w:val="bottom"/>
          </w:tcPr>
          <w:p w14:paraId="4BBF9DED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11A6DD5" w14:textId="172023F7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21,928</w:t>
            </w:r>
          </w:p>
        </w:tc>
        <w:tc>
          <w:tcPr>
            <w:tcW w:w="236" w:type="dxa"/>
            <w:vAlign w:val="bottom"/>
          </w:tcPr>
          <w:p w14:paraId="3DF44AF6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FEC9D40" w14:textId="66D7749C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800,250</w:t>
            </w:r>
          </w:p>
        </w:tc>
        <w:tc>
          <w:tcPr>
            <w:tcW w:w="245" w:type="dxa"/>
            <w:vAlign w:val="bottom"/>
          </w:tcPr>
          <w:p w14:paraId="135990F2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bottom"/>
          </w:tcPr>
          <w:p w14:paraId="6E1A4E95" w14:textId="4710691C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661,031</w:t>
            </w:r>
          </w:p>
        </w:tc>
      </w:tr>
      <w:tr w:rsidR="001C40CD" w:rsidRPr="009C17B7" w14:paraId="20A6D856" w14:textId="77777777" w:rsidTr="00870DB4">
        <w:tc>
          <w:tcPr>
            <w:tcW w:w="2655" w:type="dxa"/>
          </w:tcPr>
          <w:p w14:paraId="03A57167" w14:textId="77777777" w:rsidR="00764235" w:rsidRDefault="00764235" w:rsidP="0076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right="-110" w:hanging="4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7CFC319D" w14:textId="77777777" w:rsidR="00764235" w:rsidRDefault="00764235" w:rsidP="00764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  <w:p w14:paraId="412F240B" w14:textId="30418D14" w:rsidR="001C40CD" w:rsidRPr="009C17B7" w:rsidRDefault="00764235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75" w:hanging="4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693C3" w14:textId="6FFA9A11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(49,462)</w:t>
            </w:r>
          </w:p>
        </w:tc>
        <w:tc>
          <w:tcPr>
            <w:tcW w:w="236" w:type="dxa"/>
            <w:vAlign w:val="bottom"/>
          </w:tcPr>
          <w:p w14:paraId="6DDF818B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279AC4E" w14:textId="01027CDA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(12,270)</w:t>
            </w:r>
          </w:p>
        </w:tc>
        <w:tc>
          <w:tcPr>
            <w:tcW w:w="236" w:type="dxa"/>
            <w:vAlign w:val="bottom"/>
          </w:tcPr>
          <w:p w14:paraId="00D3FB1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5F545128" w14:textId="4437A257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(961)</w:t>
            </w:r>
          </w:p>
        </w:tc>
        <w:tc>
          <w:tcPr>
            <w:tcW w:w="236" w:type="dxa"/>
            <w:vAlign w:val="bottom"/>
          </w:tcPr>
          <w:p w14:paraId="40BA6764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A1D2FEF" w14:textId="577C65E0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(221)</w:t>
            </w:r>
          </w:p>
        </w:tc>
        <w:tc>
          <w:tcPr>
            <w:tcW w:w="236" w:type="dxa"/>
            <w:vAlign w:val="bottom"/>
          </w:tcPr>
          <w:p w14:paraId="5CC4BE09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2BB53C9" w14:textId="1286750F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(50,423)</w:t>
            </w:r>
          </w:p>
        </w:tc>
        <w:tc>
          <w:tcPr>
            <w:tcW w:w="245" w:type="dxa"/>
            <w:vAlign w:val="bottom"/>
          </w:tcPr>
          <w:p w14:paraId="678A0ACD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35CD50F0" w14:textId="5A5D226F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288"/>
              <w:jc w:val="right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(12,491)</w:t>
            </w:r>
          </w:p>
        </w:tc>
      </w:tr>
      <w:tr w:rsidR="001C40CD" w:rsidRPr="009C17B7" w14:paraId="1F365492" w14:textId="77777777" w:rsidTr="00870DB4">
        <w:tc>
          <w:tcPr>
            <w:tcW w:w="2655" w:type="dxa"/>
          </w:tcPr>
          <w:p w14:paraId="3BC62A38" w14:textId="77777777" w:rsidR="001C40CD" w:rsidRPr="009C17B7" w:rsidRDefault="001C40CD" w:rsidP="001C4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ลูกหนี้สินเชื่อรายย่อย 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E6B0E" w14:textId="64762EC4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736,994</w:t>
            </w:r>
          </w:p>
        </w:tc>
        <w:tc>
          <w:tcPr>
            <w:tcW w:w="236" w:type="dxa"/>
            <w:vAlign w:val="bottom"/>
          </w:tcPr>
          <w:p w14:paraId="276DC138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A3F9C" w14:textId="69597032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626,833</w:t>
            </w:r>
          </w:p>
        </w:tc>
        <w:tc>
          <w:tcPr>
            <w:tcW w:w="236" w:type="dxa"/>
            <w:vAlign w:val="bottom"/>
          </w:tcPr>
          <w:p w14:paraId="10871B5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0A004" w14:textId="7AA475BF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12,833</w:t>
            </w:r>
          </w:p>
        </w:tc>
        <w:tc>
          <w:tcPr>
            <w:tcW w:w="236" w:type="dxa"/>
            <w:vAlign w:val="bottom"/>
          </w:tcPr>
          <w:p w14:paraId="267770E7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31147" w14:textId="79F1E09C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21,707</w:t>
            </w:r>
          </w:p>
        </w:tc>
        <w:tc>
          <w:tcPr>
            <w:tcW w:w="236" w:type="dxa"/>
            <w:vAlign w:val="bottom"/>
          </w:tcPr>
          <w:p w14:paraId="752AB5F1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92E700" w14:textId="1C3CD908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749,827</w:t>
            </w:r>
          </w:p>
        </w:tc>
        <w:tc>
          <w:tcPr>
            <w:tcW w:w="245" w:type="dxa"/>
            <w:vAlign w:val="bottom"/>
          </w:tcPr>
          <w:p w14:paraId="58B495A2" w14:textId="77777777" w:rsidR="001C40CD" w:rsidRPr="009C17B7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D4F42" w14:textId="4F42C31F" w:rsidR="001C40CD" w:rsidRPr="00870DB4" w:rsidRDefault="001C40CD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 w:right="7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648,540</w:t>
            </w:r>
          </w:p>
        </w:tc>
      </w:tr>
    </w:tbl>
    <w:p w14:paraId="4A0E6F60" w14:textId="77777777" w:rsidR="00764235" w:rsidRPr="00870DB4" w:rsidRDefault="0076423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3BE2EC24" w14:textId="2F35B696" w:rsidR="00BF48E8" w:rsidRPr="009C17B7" w:rsidRDefault="00C14D07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7</w:t>
      </w:r>
      <w:r w:rsidR="00D572DD" w:rsidRPr="009C17B7">
        <w:rPr>
          <w:rFonts w:asciiTheme="majorBidi" w:hAnsiTheme="majorBidi" w:cstheme="majorBidi"/>
          <w:sz w:val="26"/>
          <w:szCs w:val="26"/>
        </w:rPr>
        <w:t>.2</w:t>
      </w:r>
      <w:r w:rsidR="003D64C7" w:rsidRPr="009C17B7">
        <w:rPr>
          <w:rFonts w:asciiTheme="majorBidi" w:hAnsiTheme="majorBidi" w:cstheme="majorBidi"/>
          <w:sz w:val="26"/>
          <w:szCs w:val="26"/>
        </w:rPr>
        <w:tab/>
      </w:r>
      <w:r w:rsidR="00BF48E8" w:rsidRPr="009C17B7">
        <w:rPr>
          <w:rFonts w:asciiTheme="majorBidi" w:hAnsiTheme="majorBidi" w:cstheme="majorBidi"/>
          <w:spacing w:val="-8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pacing w:val="-8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pacing w:val="-8"/>
          <w:sz w:val="26"/>
          <w:szCs w:val="26"/>
          <w:cs/>
        </w:rPr>
        <w:t xml:space="preserve"> </w:t>
      </w:r>
      <w:r w:rsidR="00BF48E8" w:rsidRPr="009C17B7">
        <w:rPr>
          <w:rFonts w:asciiTheme="majorBidi" w:hAnsiTheme="majorBidi" w:cstheme="majorBidi"/>
          <w:spacing w:val="-8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pacing w:val="-8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pacing w:val="-8"/>
          <w:sz w:val="26"/>
          <w:szCs w:val="26"/>
          <w:cs/>
        </w:rPr>
        <w:t xml:space="preserve"> </w:t>
      </w:r>
      <w:r w:rsidR="00BF48E8" w:rsidRPr="009C17B7">
        <w:rPr>
          <w:rFonts w:asciiTheme="majorBidi" w:hAnsiTheme="majorBidi" w:cstheme="majorBidi"/>
          <w:spacing w:val="-8"/>
          <w:sz w:val="26"/>
          <w:szCs w:val="26"/>
          <w:cs/>
        </w:rPr>
        <w:t>ลูกหนี้สินเชื่อรายย่อย (สุทธิจากดอกเบี้ยเช่าซื้อที่ยังไม่ถือเป็นรายได้) และ</w:t>
      </w:r>
      <w:r w:rsidR="00764235" w:rsidRPr="009C17B7">
        <w:rPr>
          <w:rFonts w:asciiTheme="majorBidi" w:hAnsiTheme="majorBidi" w:cstheme="majorBidi"/>
          <w:sz w:val="26"/>
          <w:szCs w:val="26"/>
          <w:cs/>
        </w:rPr>
        <w:t>ค่าเผื่อผลขาดทุนด้านเครดิตที่คาดว่าจะเกิดขึ้น</w:t>
      </w:r>
      <w:r w:rsidR="00BF48E8" w:rsidRPr="009C17B7">
        <w:rPr>
          <w:rFonts w:asciiTheme="majorBidi" w:hAnsiTheme="majorBidi" w:cstheme="majorBidi"/>
          <w:spacing w:val="-8"/>
          <w:sz w:val="26"/>
          <w:szCs w:val="26"/>
          <w:cs/>
        </w:rPr>
        <w:t>จำแนกตา</w:t>
      </w:r>
      <w:r w:rsidR="00D82A11" w:rsidRPr="009C17B7">
        <w:rPr>
          <w:rFonts w:asciiTheme="majorBidi" w:hAnsiTheme="majorBidi" w:cstheme="majorBidi"/>
          <w:spacing w:val="-8"/>
          <w:sz w:val="26"/>
          <w:szCs w:val="26"/>
          <w:cs/>
        </w:rPr>
        <w:t>ม</w:t>
      </w:r>
      <w:r w:rsidR="00BF48E8" w:rsidRPr="009C17B7">
        <w:rPr>
          <w:rFonts w:asciiTheme="majorBidi" w:hAnsiTheme="majorBidi" w:cstheme="majorBidi"/>
          <w:spacing w:val="-8"/>
          <w:sz w:val="26"/>
          <w:szCs w:val="26"/>
          <w:cs/>
        </w:rPr>
        <w:t>สถานะได้ดังนี้</w:t>
      </w:r>
    </w:p>
    <w:p w14:paraId="0B89EA5D" w14:textId="28BCE23B" w:rsidR="00BF48E8" w:rsidRPr="00870DB4" w:rsidRDefault="00BF48E8" w:rsidP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475BED" w:rsidRPr="009C17B7" w14:paraId="3AFD1B28" w14:textId="77777777" w:rsidTr="0071515B">
        <w:trPr>
          <w:trHeight w:val="209"/>
          <w:tblHeader/>
        </w:trPr>
        <w:tc>
          <w:tcPr>
            <w:tcW w:w="3195" w:type="dxa"/>
          </w:tcPr>
          <w:p w14:paraId="18976358" w14:textId="77777777" w:rsidR="00475BED" w:rsidRPr="009C17B7" w:rsidRDefault="00475BED" w:rsidP="0071515B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02CAD940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475BED" w:rsidRPr="009C17B7" w14:paraId="5CBB0E9D" w14:textId="77777777" w:rsidTr="0071515B">
        <w:trPr>
          <w:trHeight w:val="70"/>
          <w:tblHeader/>
        </w:trPr>
        <w:tc>
          <w:tcPr>
            <w:tcW w:w="3195" w:type="dxa"/>
          </w:tcPr>
          <w:p w14:paraId="1B079C23" w14:textId="77777777" w:rsidR="00475BED" w:rsidRPr="009C17B7" w:rsidRDefault="00475BED" w:rsidP="0071515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0DFDA397" w14:textId="7D2B9EDA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D7A1406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798629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0F1CB67A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3FA2E444" w14:textId="77777777" w:rsidR="00475BED" w:rsidRPr="009C17B7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671BE163" w14:textId="77777777" w:rsidR="00475BED" w:rsidRPr="009C17B7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6AE4BE44" w14:textId="33A28741" w:rsidR="00475BED" w:rsidRPr="009C17B7" w:rsidRDefault="00475BED" w:rsidP="00475BED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38" w:type="dxa"/>
          </w:tcPr>
          <w:p w14:paraId="646435A1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1644BDE1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A564C" w14:textId="66350D78" w:rsidR="00475BED" w:rsidRPr="009C17B7" w:rsidRDefault="00475BED" w:rsidP="00870DB4">
            <w:pPr>
              <w:spacing w:line="240" w:lineRule="auto"/>
              <w:ind w:right="-135" w:hanging="7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  <w:p w14:paraId="517DA8A1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475BED" w:rsidRPr="009C17B7" w14:paraId="37C5487F" w14:textId="77777777" w:rsidTr="0071515B">
        <w:trPr>
          <w:trHeight w:val="80"/>
          <w:tblHeader/>
        </w:trPr>
        <w:tc>
          <w:tcPr>
            <w:tcW w:w="3195" w:type="dxa"/>
          </w:tcPr>
          <w:p w14:paraId="0F2C8CFB" w14:textId="77777777" w:rsidR="00475BED" w:rsidRPr="009C17B7" w:rsidRDefault="00475BED" w:rsidP="0071515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3B293AE5" w14:textId="2321316A" w:rsidR="00475BED" w:rsidRPr="009C17B7" w:rsidRDefault="00475BED" w:rsidP="0071515B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75BED" w:rsidRPr="009C17B7" w14:paraId="2AE99BC8" w14:textId="77777777" w:rsidTr="0071515B">
        <w:trPr>
          <w:trHeight w:val="209"/>
          <w:tblHeader/>
        </w:trPr>
        <w:tc>
          <w:tcPr>
            <w:tcW w:w="3195" w:type="dxa"/>
          </w:tcPr>
          <w:p w14:paraId="267AF9CB" w14:textId="77777777" w:rsidR="00475BED" w:rsidRPr="009C17B7" w:rsidRDefault="00475BED" w:rsidP="0071515B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6CDA96D" w14:textId="77777777" w:rsidR="00475BED" w:rsidRPr="009C17B7" w:rsidRDefault="00475BED" w:rsidP="0071515B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5BED" w:rsidRPr="009C17B7" w14:paraId="57E81D0E" w14:textId="77777777" w:rsidTr="0071515B">
        <w:trPr>
          <w:trHeight w:val="209"/>
        </w:trPr>
        <w:tc>
          <w:tcPr>
            <w:tcW w:w="3195" w:type="dxa"/>
          </w:tcPr>
          <w:p w14:paraId="5F0A11AF" w14:textId="77777777" w:rsidR="00475BED" w:rsidRPr="009C17B7" w:rsidRDefault="00475BED" w:rsidP="0071515B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20555219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3B55AA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7352004B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BE23D86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215F1652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11B0" w:rsidRPr="009C17B7" w14:paraId="691F6A4D" w14:textId="77777777" w:rsidTr="00870DB4">
        <w:trPr>
          <w:trHeight w:val="70"/>
        </w:trPr>
        <w:tc>
          <w:tcPr>
            <w:tcW w:w="3195" w:type="dxa"/>
          </w:tcPr>
          <w:p w14:paraId="7EAF970C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314295F4" w14:textId="5E6C01F0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279,528</w:t>
            </w:r>
          </w:p>
        </w:tc>
        <w:tc>
          <w:tcPr>
            <w:tcW w:w="236" w:type="dxa"/>
          </w:tcPr>
          <w:p w14:paraId="627F8F60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52AC38A1" w14:textId="38C0134E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15,758</w:t>
            </w:r>
          </w:p>
        </w:tc>
        <w:tc>
          <w:tcPr>
            <w:tcW w:w="238" w:type="dxa"/>
          </w:tcPr>
          <w:p w14:paraId="340561C3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4D84578C" w14:textId="6BCABE93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263,770</w:t>
            </w:r>
          </w:p>
        </w:tc>
      </w:tr>
      <w:tr w:rsidR="00475BED" w:rsidRPr="009C17B7" w14:paraId="1BB4C8FF" w14:textId="77777777" w:rsidTr="0071515B">
        <w:trPr>
          <w:trHeight w:val="221"/>
        </w:trPr>
        <w:tc>
          <w:tcPr>
            <w:tcW w:w="3195" w:type="dxa"/>
          </w:tcPr>
          <w:p w14:paraId="753E0102" w14:textId="77777777" w:rsidR="00475BED" w:rsidRPr="009C17B7" w:rsidRDefault="00475BED" w:rsidP="0071515B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66B99F49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20B392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5395D223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5AB6A59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C1BA5D0" w14:textId="77777777" w:rsidR="00475BED" w:rsidRPr="009C17B7" w:rsidRDefault="00475BED" w:rsidP="0071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11B0" w:rsidRPr="009C17B7" w14:paraId="771F14AD" w14:textId="77777777" w:rsidTr="00870DB4">
        <w:trPr>
          <w:trHeight w:val="70"/>
        </w:trPr>
        <w:tc>
          <w:tcPr>
            <w:tcW w:w="3195" w:type="dxa"/>
          </w:tcPr>
          <w:p w14:paraId="018FAD77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7FFE6500" w14:textId="11C56E61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419,120</w:t>
            </w:r>
          </w:p>
        </w:tc>
        <w:tc>
          <w:tcPr>
            <w:tcW w:w="236" w:type="dxa"/>
          </w:tcPr>
          <w:p w14:paraId="5D75A8BC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05D723B8" w14:textId="353FFBB5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24,559</w:t>
            </w:r>
          </w:p>
        </w:tc>
        <w:tc>
          <w:tcPr>
            <w:tcW w:w="238" w:type="dxa"/>
          </w:tcPr>
          <w:p w14:paraId="29820124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B729DDD" w14:textId="5D08DA7E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394,561</w:t>
            </w:r>
          </w:p>
        </w:tc>
      </w:tr>
      <w:tr w:rsidR="007D11B0" w:rsidRPr="009C17B7" w14:paraId="36D68C3D" w14:textId="77777777" w:rsidTr="00870DB4">
        <w:trPr>
          <w:trHeight w:val="70"/>
        </w:trPr>
        <w:tc>
          <w:tcPr>
            <w:tcW w:w="3195" w:type="dxa"/>
          </w:tcPr>
          <w:p w14:paraId="7E69388A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5AB048A" w14:textId="55F51FE5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77,193</w:t>
            </w:r>
          </w:p>
        </w:tc>
        <w:tc>
          <w:tcPr>
            <w:tcW w:w="236" w:type="dxa"/>
          </w:tcPr>
          <w:p w14:paraId="2CD9E618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E5CF6E4" w14:textId="53534103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4,766</w:t>
            </w:r>
          </w:p>
        </w:tc>
        <w:tc>
          <w:tcPr>
            <w:tcW w:w="238" w:type="dxa"/>
          </w:tcPr>
          <w:p w14:paraId="0F78704F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A793442" w14:textId="196823AB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72,427</w:t>
            </w:r>
          </w:p>
        </w:tc>
      </w:tr>
      <w:tr w:rsidR="007D11B0" w:rsidRPr="009C17B7" w14:paraId="055868B3" w14:textId="77777777" w:rsidTr="00870DB4">
        <w:trPr>
          <w:trHeight w:val="70"/>
        </w:trPr>
        <w:tc>
          <w:tcPr>
            <w:tcW w:w="3195" w:type="dxa"/>
          </w:tcPr>
          <w:p w14:paraId="5FCEC5D8" w14:textId="0D06A558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2070" w:type="dxa"/>
          </w:tcPr>
          <w:p w14:paraId="1A88C677" w14:textId="0A436BC1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24,409</w:t>
            </w:r>
          </w:p>
        </w:tc>
        <w:tc>
          <w:tcPr>
            <w:tcW w:w="236" w:type="dxa"/>
          </w:tcPr>
          <w:p w14:paraId="0C32724A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0657370F" w14:textId="4545C481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5,340</w:t>
            </w:r>
          </w:p>
        </w:tc>
        <w:tc>
          <w:tcPr>
            <w:tcW w:w="238" w:type="dxa"/>
          </w:tcPr>
          <w:p w14:paraId="5AE7FA70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107F792D" w14:textId="0A9C484B" w:rsidR="007D11B0" w:rsidRPr="009C17B7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19,069</w:t>
            </w:r>
          </w:p>
        </w:tc>
      </w:tr>
      <w:tr w:rsidR="007D11B0" w:rsidRPr="009C17B7" w14:paraId="5974E493" w14:textId="77777777" w:rsidTr="00870DB4">
        <w:trPr>
          <w:trHeight w:val="198"/>
        </w:trPr>
        <w:tc>
          <w:tcPr>
            <w:tcW w:w="3195" w:type="dxa"/>
          </w:tcPr>
          <w:p w14:paraId="6EB295D9" w14:textId="77777777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42BA489" w14:textId="553620BD" w:rsidR="007D11B0" w:rsidRPr="00870DB4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800,250</w:t>
            </w:r>
          </w:p>
        </w:tc>
        <w:tc>
          <w:tcPr>
            <w:tcW w:w="236" w:type="dxa"/>
          </w:tcPr>
          <w:p w14:paraId="2953FB9B" w14:textId="77777777" w:rsidR="007D11B0" w:rsidRPr="00870DB4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15E82900" w14:textId="5F13DA1B" w:rsidR="007D11B0" w:rsidRPr="00870DB4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50,423</w:t>
            </w:r>
          </w:p>
        </w:tc>
        <w:tc>
          <w:tcPr>
            <w:tcW w:w="238" w:type="dxa"/>
          </w:tcPr>
          <w:p w14:paraId="0679A79D" w14:textId="77777777" w:rsidR="007D11B0" w:rsidRPr="00870DB4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041FF7DF" w14:textId="4BE78C78" w:rsidR="007D11B0" w:rsidRPr="00870DB4" w:rsidRDefault="001479F4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749,827</w:t>
            </w:r>
          </w:p>
        </w:tc>
      </w:tr>
    </w:tbl>
    <w:p w14:paraId="76D4F6B6" w14:textId="5BA26F71" w:rsidR="00BF48E8" w:rsidRPr="009C17B7" w:rsidRDefault="00BF48E8" w:rsidP="00870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ลูกหนี้สินเชื่อรายย่อย (สุทธิจากดอกเบี้ยที่ยังไม่ถือเป็นรายได้) และค่าเผื่อหนี้สงสัยจะสูญจำแนกตามอายุหนี้ค้างชำระได้ดังนี้</w:t>
      </w:r>
    </w:p>
    <w:p w14:paraId="79005752" w14:textId="47F400F1" w:rsidR="00BF48E8" w:rsidRPr="00870DB4" w:rsidRDefault="00BF48E8" w:rsidP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2070"/>
        <w:gridCol w:w="236"/>
        <w:gridCol w:w="1924"/>
        <w:gridCol w:w="238"/>
        <w:gridCol w:w="1562"/>
      </w:tblGrid>
      <w:tr w:rsidR="00BF48E8" w:rsidRPr="009C17B7" w14:paraId="0B0933B1" w14:textId="77777777" w:rsidTr="008E6598">
        <w:trPr>
          <w:trHeight w:val="209"/>
          <w:tblHeader/>
        </w:trPr>
        <w:tc>
          <w:tcPr>
            <w:tcW w:w="3195" w:type="dxa"/>
          </w:tcPr>
          <w:p w14:paraId="5D3C4717" w14:textId="77777777" w:rsidR="00BF48E8" w:rsidRPr="009C17B7" w:rsidRDefault="00BF48E8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6C80249B" w14:textId="3EA9B2F1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="00475BED"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BF48E8" w:rsidRPr="009C17B7" w14:paraId="3D26AC7D" w14:textId="77777777" w:rsidTr="00BF48E8">
        <w:trPr>
          <w:trHeight w:val="70"/>
          <w:tblHeader/>
        </w:trPr>
        <w:tc>
          <w:tcPr>
            <w:tcW w:w="3195" w:type="dxa"/>
          </w:tcPr>
          <w:p w14:paraId="7B10B7A2" w14:textId="77777777" w:rsidR="00BF48E8" w:rsidRPr="009C17B7" w:rsidRDefault="00BF48E8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70" w:type="dxa"/>
          </w:tcPr>
          <w:p w14:paraId="3211D59B" w14:textId="77777777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61B3BE" w14:textId="39775558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</w:tc>
        <w:tc>
          <w:tcPr>
            <w:tcW w:w="236" w:type="dxa"/>
          </w:tcPr>
          <w:p w14:paraId="7E395D75" w14:textId="77777777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vAlign w:val="center"/>
          </w:tcPr>
          <w:p w14:paraId="3592798F" w14:textId="77777777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9C33EBF" w14:textId="0F42A5AA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</w:t>
            </w:r>
            <w:r w:rsidR="00475BED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</w:t>
            </w:r>
          </w:p>
        </w:tc>
        <w:tc>
          <w:tcPr>
            <w:tcW w:w="238" w:type="dxa"/>
          </w:tcPr>
          <w:p w14:paraId="524B1F4B" w14:textId="77777777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562" w:type="dxa"/>
          </w:tcPr>
          <w:p w14:paraId="0165CD08" w14:textId="77777777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ลูกหนี้สินเชื่อรายย่อย</w:t>
            </w:r>
          </w:p>
          <w:p w14:paraId="26FC6E78" w14:textId="1B28A59A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BF48E8" w:rsidRPr="009C17B7" w14:paraId="653D8906" w14:textId="77777777" w:rsidTr="008E6598">
        <w:trPr>
          <w:trHeight w:val="80"/>
          <w:tblHeader/>
        </w:trPr>
        <w:tc>
          <w:tcPr>
            <w:tcW w:w="3195" w:type="dxa"/>
          </w:tcPr>
          <w:p w14:paraId="0FB40869" w14:textId="77777777" w:rsidR="00BF48E8" w:rsidRPr="009C17B7" w:rsidRDefault="00BF48E8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08B36530" w14:textId="067A2674" w:rsidR="00BF48E8" w:rsidRPr="009C17B7" w:rsidRDefault="00BF48E8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BF48E8" w:rsidRPr="009C17B7" w14:paraId="3E18164C" w14:textId="77777777" w:rsidTr="008E6598">
        <w:trPr>
          <w:trHeight w:val="209"/>
          <w:tblHeader/>
        </w:trPr>
        <w:tc>
          <w:tcPr>
            <w:tcW w:w="3195" w:type="dxa"/>
          </w:tcPr>
          <w:p w14:paraId="04BE99ED" w14:textId="77777777" w:rsidR="00BF48E8" w:rsidRPr="009C17B7" w:rsidRDefault="00BF48E8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F23DE69" w14:textId="77777777" w:rsidR="00BF48E8" w:rsidRPr="009C17B7" w:rsidRDefault="00BF48E8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F48E8" w:rsidRPr="009C17B7" w14:paraId="4DEF68F6" w14:textId="77777777" w:rsidTr="008E6598">
        <w:trPr>
          <w:trHeight w:val="209"/>
        </w:trPr>
        <w:tc>
          <w:tcPr>
            <w:tcW w:w="3195" w:type="dxa"/>
          </w:tcPr>
          <w:p w14:paraId="3D1C2545" w14:textId="77777777" w:rsidR="00BF48E8" w:rsidRPr="009C17B7" w:rsidRDefault="00BF48E8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2070" w:type="dxa"/>
          </w:tcPr>
          <w:p w14:paraId="7BCEA2BA" w14:textId="77777777" w:rsidR="00BF48E8" w:rsidRPr="009C17B7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45B188" w14:textId="77777777" w:rsidR="00BF48E8" w:rsidRPr="009C17B7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9B880E7" w14:textId="77777777" w:rsidR="00BF48E8" w:rsidRPr="009C17B7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635F73C" w14:textId="77777777" w:rsidR="00BF48E8" w:rsidRPr="009C17B7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F5A800D" w14:textId="77777777" w:rsidR="00BF48E8" w:rsidRPr="009C17B7" w:rsidRDefault="00BF48E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9C17B7" w14:paraId="12D21620" w14:textId="77777777" w:rsidTr="008E6598">
        <w:trPr>
          <w:trHeight w:val="70"/>
        </w:trPr>
        <w:tc>
          <w:tcPr>
            <w:tcW w:w="3195" w:type="dxa"/>
          </w:tcPr>
          <w:p w14:paraId="749A711E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63F27E3D" w14:textId="1370EE3D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,676</w:t>
            </w:r>
          </w:p>
        </w:tc>
        <w:tc>
          <w:tcPr>
            <w:tcW w:w="236" w:type="dxa"/>
            <w:vAlign w:val="bottom"/>
          </w:tcPr>
          <w:p w14:paraId="68E1CB31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393CF942" w14:textId="4C947F3E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389</w:t>
            </w:r>
          </w:p>
        </w:tc>
        <w:tc>
          <w:tcPr>
            <w:tcW w:w="238" w:type="dxa"/>
            <w:vAlign w:val="bottom"/>
          </w:tcPr>
          <w:p w14:paraId="73332660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C542312" w14:textId="432BE1BB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631,287</w:t>
            </w:r>
          </w:p>
        </w:tc>
      </w:tr>
      <w:tr w:rsidR="00BF48E8" w:rsidRPr="009C17B7" w14:paraId="687EA5CE" w14:textId="77777777" w:rsidTr="008E6598">
        <w:trPr>
          <w:trHeight w:val="221"/>
        </w:trPr>
        <w:tc>
          <w:tcPr>
            <w:tcW w:w="3195" w:type="dxa"/>
          </w:tcPr>
          <w:p w14:paraId="20A78006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2070" w:type="dxa"/>
          </w:tcPr>
          <w:p w14:paraId="54E73B13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5D21A06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24" w:type="dxa"/>
          </w:tcPr>
          <w:p w14:paraId="283D3505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F27B651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418A0F6D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F48E8" w:rsidRPr="009C17B7" w14:paraId="5A357622" w14:textId="77777777" w:rsidTr="008E6598">
        <w:trPr>
          <w:trHeight w:val="70"/>
        </w:trPr>
        <w:tc>
          <w:tcPr>
            <w:tcW w:w="3195" w:type="dxa"/>
          </w:tcPr>
          <w:p w14:paraId="5DABCE8A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31F63E5" w14:textId="65D232B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60</w:t>
            </w:r>
          </w:p>
        </w:tc>
        <w:tc>
          <w:tcPr>
            <w:tcW w:w="236" w:type="dxa"/>
            <w:vAlign w:val="bottom"/>
          </w:tcPr>
          <w:p w14:paraId="064800EA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1357D7BE" w14:textId="3D3A9F15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238" w:type="dxa"/>
            <w:vAlign w:val="bottom"/>
          </w:tcPr>
          <w:p w14:paraId="2BFC597C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B01AC23" w14:textId="0A919669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2,594</w:t>
            </w:r>
          </w:p>
        </w:tc>
      </w:tr>
      <w:tr w:rsidR="00BF48E8" w:rsidRPr="009C17B7" w14:paraId="49EF507F" w14:textId="77777777" w:rsidTr="008E6598">
        <w:trPr>
          <w:trHeight w:val="70"/>
        </w:trPr>
        <w:tc>
          <w:tcPr>
            <w:tcW w:w="3195" w:type="dxa"/>
          </w:tcPr>
          <w:p w14:paraId="5001D1C3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2 - 3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70D916C1" w14:textId="60515FA2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711</w:t>
            </w:r>
          </w:p>
        </w:tc>
        <w:tc>
          <w:tcPr>
            <w:tcW w:w="236" w:type="dxa"/>
            <w:vAlign w:val="bottom"/>
          </w:tcPr>
          <w:p w14:paraId="534AE00D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A8228F6" w14:textId="4818EAF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077</w:t>
            </w:r>
          </w:p>
        </w:tc>
        <w:tc>
          <w:tcPr>
            <w:tcW w:w="238" w:type="dxa"/>
            <w:vAlign w:val="bottom"/>
          </w:tcPr>
          <w:p w14:paraId="6E6A6831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032BFF57" w14:textId="5CD4F764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,634</w:t>
            </w:r>
          </w:p>
        </w:tc>
      </w:tr>
      <w:tr w:rsidR="00BF48E8" w:rsidRPr="009C17B7" w14:paraId="069F4667" w14:textId="77777777" w:rsidTr="008E6598">
        <w:trPr>
          <w:trHeight w:val="70"/>
        </w:trPr>
        <w:tc>
          <w:tcPr>
            <w:tcW w:w="3195" w:type="dxa"/>
          </w:tcPr>
          <w:p w14:paraId="7CEFF233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4 - 6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C2B8C1C" w14:textId="12B49D93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,235</w:t>
            </w:r>
          </w:p>
        </w:tc>
        <w:tc>
          <w:tcPr>
            <w:tcW w:w="236" w:type="dxa"/>
            <w:vAlign w:val="bottom"/>
          </w:tcPr>
          <w:p w14:paraId="4DAAD222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2D4C3287" w14:textId="71894FFA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031</w:t>
            </w:r>
          </w:p>
        </w:tc>
        <w:tc>
          <w:tcPr>
            <w:tcW w:w="238" w:type="dxa"/>
            <w:vAlign w:val="bottom"/>
          </w:tcPr>
          <w:p w14:paraId="5F3B2627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</w:tcPr>
          <w:p w14:paraId="7B33A073" w14:textId="00A9A093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,204</w:t>
            </w:r>
          </w:p>
        </w:tc>
      </w:tr>
      <w:tr w:rsidR="00BF48E8" w:rsidRPr="009C17B7" w14:paraId="4C57644C" w14:textId="77777777" w:rsidTr="008E6598">
        <w:trPr>
          <w:trHeight w:val="70"/>
        </w:trPr>
        <w:tc>
          <w:tcPr>
            <w:tcW w:w="3195" w:type="dxa"/>
          </w:tcPr>
          <w:p w14:paraId="275CA32E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7 - 9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27ECD34F" w14:textId="48DB6384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1,748</w:t>
            </w:r>
          </w:p>
        </w:tc>
        <w:tc>
          <w:tcPr>
            <w:tcW w:w="236" w:type="dxa"/>
            <w:vAlign w:val="bottom"/>
          </w:tcPr>
          <w:p w14:paraId="43734EFF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39AA698C" w14:textId="6F00FBFE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1,227</w:t>
            </w:r>
          </w:p>
        </w:tc>
        <w:tc>
          <w:tcPr>
            <w:tcW w:w="238" w:type="dxa"/>
            <w:vAlign w:val="bottom"/>
          </w:tcPr>
          <w:p w14:paraId="59A002B0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6A940A2E" w14:textId="40BC2422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521</w:t>
            </w:r>
          </w:p>
        </w:tc>
      </w:tr>
      <w:tr w:rsidR="00BF48E8" w:rsidRPr="009C17B7" w14:paraId="06BFABE4" w14:textId="77777777" w:rsidTr="008E6598">
        <w:trPr>
          <w:trHeight w:val="70"/>
        </w:trPr>
        <w:tc>
          <w:tcPr>
            <w:tcW w:w="3195" w:type="dxa"/>
          </w:tcPr>
          <w:p w14:paraId="4FAF8C6D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10 - 12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2070" w:type="dxa"/>
          </w:tcPr>
          <w:p w14:paraId="1CAB231E" w14:textId="54C55221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1,020</w:t>
            </w:r>
          </w:p>
        </w:tc>
        <w:tc>
          <w:tcPr>
            <w:tcW w:w="236" w:type="dxa"/>
            <w:vAlign w:val="bottom"/>
          </w:tcPr>
          <w:p w14:paraId="6C6EF07D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</w:tcPr>
          <w:p w14:paraId="770CED42" w14:textId="367C2484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820</w:t>
            </w:r>
          </w:p>
        </w:tc>
        <w:tc>
          <w:tcPr>
            <w:tcW w:w="238" w:type="dxa"/>
            <w:vAlign w:val="bottom"/>
          </w:tcPr>
          <w:p w14:paraId="45F6F4F0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vAlign w:val="bottom"/>
          </w:tcPr>
          <w:p w14:paraId="2E1F6DAF" w14:textId="308ABCAD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</w:tr>
      <w:tr w:rsidR="00BF48E8" w:rsidRPr="009C17B7" w14:paraId="23F47BE5" w14:textId="77777777" w:rsidTr="008E6598">
        <w:trPr>
          <w:trHeight w:val="198"/>
        </w:trPr>
        <w:tc>
          <w:tcPr>
            <w:tcW w:w="3195" w:type="dxa"/>
          </w:tcPr>
          <w:p w14:paraId="02321117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5C648DD" w14:textId="7E4B428C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881</w:t>
            </w:r>
          </w:p>
        </w:tc>
        <w:tc>
          <w:tcPr>
            <w:tcW w:w="236" w:type="dxa"/>
            <w:vAlign w:val="bottom"/>
          </w:tcPr>
          <w:p w14:paraId="32E63841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4508EAA8" w14:textId="14F2C13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238" w:type="dxa"/>
            <w:vAlign w:val="bottom"/>
          </w:tcPr>
          <w:p w14:paraId="021F0F18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bottom w:val="single" w:sz="4" w:space="0" w:color="auto"/>
            </w:tcBorders>
            <w:vAlign w:val="bottom"/>
          </w:tcPr>
          <w:p w14:paraId="7C92B9F2" w14:textId="02A931AC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</w:tr>
      <w:tr w:rsidR="00BF48E8" w:rsidRPr="009C17B7" w14:paraId="086DF594" w14:textId="77777777" w:rsidTr="008E6598">
        <w:trPr>
          <w:trHeight w:val="198"/>
        </w:trPr>
        <w:tc>
          <w:tcPr>
            <w:tcW w:w="3195" w:type="dxa"/>
          </w:tcPr>
          <w:p w14:paraId="7541B7DC" w14:textId="77777777" w:rsidR="00BF48E8" w:rsidRPr="009C17B7" w:rsidRDefault="00BF48E8" w:rsidP="00BF48E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7718C" w14:textId="788B77C8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661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031</w:t>
            </w:r>
          </w:p>
        </w:tc>
        <w:tc>
          <w:tcPr>
            <w:tcW w:w="236" w:type="dxa"/>
            <w:vAlign w:val="bottom"/>
          </w:tcPr>
          <w:p w14:paraId="6B0C0729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477BA11C" w14:textId="312D1A06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12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491</w:t>
            </w:r>
          </w:p>
        </w:tc>
        <w:tc>
          <w:tcPr>
            <w:tcW w:w="238" w:type="dxa"/>
            <w:vAlign w:val="bottom"/>
          </w:tcPr>
          <w:p w14:paraId="6CE09AB1" w14:textId="77777777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double" w:sz="4" w:space="0" w:color="auto"/>
            </w:tcBorders>
          </w:tcPr>
          <w:p w14:paraId="7F9B6B3D" w14:textId="3C852449" w:rsidR="00BF48E8" w:rsidRPr="009C17B7" w:rsidRDefault="00BF48E8" w:rsidP="00BF48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648,540</w:t>
            </w:r>
          </w:p>
        </w:tc>
      </w:tr>
    </w:tbl>
    <w:p w14:paraId="35FA4DA4" w14:textId="1B701981" w:rsidR="00764235" w:rsidRDefault="00764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580C1CE2" w14:textId="2527D74F" w:rsidR="00815A67" w:rsidRPr="009C17B7" w:rsidRDefault="002F2D98" w:rsidP="0048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7</w:t>
      </w:r>
      <w:r w:rsidR="006F5CDD" w:rsidRPr="009C17B7">
        <w:rPr>
          <w:rFonts w:asciiTheme="majorBidi" w:hAnsiTheme="majorBidi" w:cstheme="majorBidi"/>
          <w:sz w:val="26"/>
          <w:szCs w:val="26"/>
        </w:rPr>
        <w:t>.3</w:t>
      </w:r>
      <w:r w:rsidR="00745DC9" w:rsidRPr="009C17B7">
        <w:rPr>
          <w:rFonts w:asciiTheme="majorBidi" w:hAnsiTheme="majorBidi" w:cstheme="majorBidi"/>
          <w:sz w:val="26"/>
          <w:szCs w:val="26"/>
          <w:cs/>
        </w:rPr>
        <w:tab/>
      </w:r>
      <w:r w:rsidR="00480AC2"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80AC2"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</w:t>
      </w:r>
      <w:r w:rsidR="00480AC2" w:rsidRPr="009C17B7">
        <w:rPr>
          <w:rFonts w:asciiTheme="majorBidi" w:hAnsiTheme="majorBidi" w:cstheme="majorBidi"/>
          <w:sz w:val="26"/>
          <w:szCs w:val="26"/>
        </w:rPr>
        <w:t>3</w:t>
      </w:r>
      <w:r w:rsidR="00480AC2" w:rsidRPr="009C17B7">
        <w:rPr>
          <w:rFonts w:asciiTheme="majorBidi" w:hAnsiTheme="majorBidi" w:cstheme="majorBidi"/>
          <w:sz w:val="26"/>
          <w:szCs w:val="26"/>
          <w:cs/>
        </w:rPr>
        <w:t xml:space="preserve"> และ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80AC2"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80AC2" w:rsidRPr="009C17B7">
        <w:rPr>
          <w:rFonts w:asciiTheme="majorBidi" w:hAnsiTheme="majorBidi" w:cstheme="majorBidi"/>
          <w:sz w:val="26"/>
          <w:szCs w:val="26"/>
          <w:cs/>
        </w:rPr>
        <w:t>ผลรวมของเงินลงทุนขั้นต่ำตามสัญญาสินเชื่อรายย่อยและมูลค่าปัจจุบันของจำนวนเงินขั้นต่ำที่ลูกหนี้ต้องจ่ายตามสัญญาสินเชื่อรายย่อยแสดงได้ดังนี้</w:t>
      </w:r>
    </w:p>
    <w:p w14:paraId="1C418C30" w14:textId="44FA8C2B" w:rsidR="00480AC2" w:rsidRPr="00870DB4" w:rsidRDefault="00480AC2" w:rsidP="0048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15"/>
        <w:gridCol w:w="1260"/>
        <w:gridCol w:w="270"/>
        <w:gridCol w:w="1350"/>
        <w:gridCol w:w="270"/>
        <w:gridCol w:w="1350"/>
        <w:gridCol w:w="270"/>
        <w:gridCol w:w="1620"/>
      </w:tblGrid>
      <w:tr w:rsidR="00F31608" w:rsidRPr="009C17B7" w14:paraId="4B3A4DD2" w14:textId="77777777" w:rsidTr="00F6107A">
        <w:trPr>
          <w:trHeight w:val="209"/>
          <w:tblHeader/>
        </w:trPr>
        <w:tc>
          <w:tcPr>
            <w:tcW w:w="3015" w:type="dxa"/>
          </w:tcPr>
          <w:p w14:paraId="08EE5CAB" w14:textId="77777777" w:rsidR="00F31608" w:rsidRPr="009C17B7" w:rsidRDefault="00F31608" w:rsidP="00F6107A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3B65CB70" w14:textId="77777777" w:rsidR="00F31608" w:rsidRPr="009C17B7" w:rsidRDefault="00F3160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31608" w:rsidRPr="009C17B7" w14:paraId="29A3D3D0" w14:textId="77777777" w:rsidTr="00870DB4">
        <w:trPr>
          <w:trHeight w:val="209"/>
          <w:tblHeader/>
        </w:trPr>
        <w:tc>
          <w:tcPr>
            <w:tcW w:w="3015" w:type="dxa"/>
          </w:tcPr>
          <w:p w14:paraId="16C84BBB" w14:textId="77777777" w:rsidR="00F31608" w:rsidRPr="009C17B7" w:rsidRDefault="00F31608" w:rsidP="00F3160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5DFCDE" w14:textId="7981B665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เงินลงทุนขั้นต่ำตามสัญญาสินเชื่อรายย่อย</w:t>
            </w:r>
          </w:p>
        </w:tc>
        <w:tc>
          <w:tcPr>
            <w:tcW w:w="270" w:type="dxa"/>
            <w:vAlign w:val="bottom"/>
          </w:tcPr>
          <w:p w14:paraId="11BAA698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382FB4" w14:textId="3C3A580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</w:tcPr>
          <w:p w14:paraId="398AED80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1C5C" w14:textId="77777777" w:rsidR="00F31608" w:rsidRPr="009C17B7" w:rsidRDefault="00F31608" w:rsidP="00F31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53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เงินลงทุนขั้นต่ำตามสัญญาสินเชื่อ</w:t>
            </w:r>
          </w:p>
          <w:p w14:paraId="404D366C" w14:textId="23CDD256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รายย่อย</w:t>
            </w:r>
          </w:p>
        </w:tc>
        <w:tc>
          <w:tcPr>
            <w:tcW w:w="270" w:type="dxa"/>
          </w:tcPr>
          <w:p w14:paraId="6D2D9CA8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</w:tcPr>
          <w:p w14:paraId="2207A112" w14:textId="77777777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มูลค่าปัจจุบันของจำนวนเงินขั้นต่ำที่</w:t>
            </w:r>
          </w:p>
          <w:p w14:paraId="70D4AAA8" w14:textId="0B60F79B" w:rsidR="00F31608" w:rsidRPr="009C17B7" w:rsidRDefault="00F31608" w:rsidP="00F3160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ต้องจ่าย</w:t>
            </w:r>
          </w:p>
        </w:tc>
      </w:tr>
      <w:tr w:rsidR="00F31608" w:rsidRPr="009C17B7" w14:paraId="2905AF51" w14:textId="77777777" w:rsidTr="00F6107A">
        <w:trPr>
          <w:trHeight w:val="80"/>
          <w:tblHeader/>
        </w:trPr>
        <w:tc>
          <w:tcPr>
            <w:tcW w:w="3015" w:type="dxa"/>
          </w:tcPr>
          <w:p w14:paraId="0D0191E1" w14:textId="77777777" w:rsidR="00F31608" w:rsidRPr="009C17B7" w:rsidRDefault="00F31608" w:rsidP="00F6107A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  <w:gridSpan w:val="3"/>
          </w:tcPr>
          <w:p w14:paraId="10462AE0" w14:textId="77777777" w:rsidR="00F31608" w:rsidRPr="009C17B7" w:rsidRDefault="00F31608" w:rsidP="00F6107A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  <w:tc>
          <w:tcPr>
            <w:tcW w:w="270" w:type="dxa"/>
          </w:tcPr>
          <w:p w14:paraId="6EE78773" w14:textId="77777777" w:rsidR="00F31608" w:rsidRPr="009C17B7" w:rsidRDefault="00F3160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434429D5" w14:textId="77777777" w:rsidR="00F31608" w:rsidRPr="009C17B7" w:rsidRDefault="00F31608" w:rsidP="00F6107A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F31608" w:rsidRPr="009C17B7" w14:paraId="5CB29C7B" w14:textId="77777777" w:rsidTr="00F6107A">
        <w:trPr>
          <w:trHeight w:val="70"/>
          <w:tblHeader/>
        </w:trPr>
        <w:tc>
          <w:tcPr>
            <w:tcW w:w="3015" w:type="dxa"/>
          </w:tcPr>
          <w:p w14:paraId="5A236F38" w14:textId="77777777" w:rsidR="00F31608" w:rsidRPr="009C17B7" w:rsidRDefault="00F31608" w:rsidP="00F6107A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7"/>
          </w:tcPr>
          <w:p w14:paraId="1C6EAB69" w14:textId="77777777" w:rsidR="00F31608" w:rsidRPr="009C17B7" w:rsidRDefault="00F31608" w:rsidP="00F6107A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11B0" w:rsidRPr="009C17B7" w14:paraId="507ADE5B" w14:textId="77777777" w:rsidTr="00F6107A">
        <w:trPr>
          <w:trHeight w:val="63"/>
        </w:trPr>
        <w:tc>
          <w:tcPr>
            <w:tcW w:w="3015" w:type="dxa"/>
          </w:tcPr>
          <w:p w14:paraId="4B2A0382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ระยะเวลาไม่เกินหนึ่งปี</w:t>
            </w:r>
          </w:p>
        </w:tc>
        <w:tc>
          <w:tcPr>
            <w:tcW w:w="1260" w:type="dxa"/>
          </w:tcPr>
          <w:p w14:paraId="25D5707D" w14:textId="047BC519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>881,75</w:t>
            </w:r>
            <w:r w:rsidR="007642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08493239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B185AC4" w14:textId="020335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70DB4">
              <w:rPr>
                <w:rFonts w:asciiTheme="majorBidi" w:hAnsiTheme="majorBidi" w:cstheme="majorBidi"/>
                <w:sz w:val="26"/>
                <w:szCs w:val="26"/>
              </w:rPr>
              <w:t xml:space="preserve">786,456 </w:t>
            </w:r>
          </w:p>
        </w:tc>
        <w:tc>
          <w:tcPr>
            <w:tcW w:w="270" w:type="dxa"/>
          </w:tcPr>
          <w:p w14:paraId="705F1BE5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BE026D" w14:textId="53C40761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725,663</w:t>
            </w:r>
          </w:p>
        </w:tc>
        <w:tc>
          <w:tcPr>
            <w:tcW w:w="270" w:type="dxa"/>
          </w:tcPr>
          <w:p w14:paraId="136FC82C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</w:tcPr>
          <w:p w14:paraId="425EF8C8" w14:textId="51B3C7A1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639,103</w:t>
            </w:r>
          </w:p>
        </w:tc>
      </w:tr>
      <w:tr w:rsidR="007D11B0" w:rsidRPr="009C17B7" w14:paraId="7D0EC75F" w14:textId="77777777" w:rsidTr="00870DB4">
        <w:trPr>
          <w:trHeight w:val="64"/>
        </w:trPr>
        <w:tc>
          <w:tcPr>
            <w:tcW w:w="3015" w:type="dxa"/>
            <w:vAlign w:val="bottom"/>
          </w:tcPr>
          <w:p w14:paraId="14B130C3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205" w:right="-558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A86B4D" w14:textId="1B4509EE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16,06</w:t>
            </w:r>
            <w:r w:rsidR="0076423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429473C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9E8FC2" w14:textId="0BCC22F8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13,794 </w:t>
            </w:r>
          </w:p>
        </w:tc>
        <w:tc>
          <w:tcPr>
            <w:tcW w:w="270" w:type="dxa"/>
          </w:tcPr>
          <w:p w14:paraId="73FDB979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C15968" w14:textId="50F813AF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23,530</w:t>
            </w:r>
          </w:p>
        </w:tc>
        <w:tc>
          <w:tcPr>
            <w:tcW w:w="270" w:type="dxa"/>
          </w:tcPr>
          <w:p w14:paraId="7F8FCDC2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AD589A8" w14:textId="29FD110B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21,928</w:t>
            </w:r>
          </w:p>
        </w:tc>
      </w:tr>
      <w:tr w:rsidR="007D11B0" w:rsidRPr="009C17B7" w14:paraId="06D4B5E3" w14:textId="77777777" w:rsidTr="00870DB4">
        <w:trPr>
          <w:trHeight w:val="64"/>
        </w:trPr>
        <w:tc>
          <w:tcPr>
            <w:tcW w:w="3015" w:type="dxa"/>
          </w:tcPr>
          <w:p w14:paraId="3B038372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D670AD" w14:textId="52CE31E0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897,816</w:t>
            </w:r>
          </w:p>
        </w:tc>
        <w:tc>
          <w:tcPr>
            <w:tcW w:w="270" w:type="dxa"/>
          </w:tcPr>
          <w:p w14:paraId="0DAD6289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A9D266" w14:textId="31663420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800,250 </w:t>
            </w:r>
          </w:p>
        </w:tc>
        <w:tc>
          <w:tcPr>
            <w:tcW w:w="270" w:type="dxa"/>
          </w:tcPr>
          <w:p w14:paraId="40F96879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29C67E" w14:textId="129B9EA4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749,193</w:t>
            </w:r>
          </w:p>
        </w:tc>
        <w:tc>
          <w:tcPr>
            <w:tcW w:w="270" w:type="dxa"/>
          </w:tcPr>
          <w:p w14:paraId="4CB0B620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247C81C" w14:textId="63F2ACFF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661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031</w:t>
            </w:r>
          </w:p>
        </w:tc>
      </w:tr>
      <w:tr w:rsidR="007D11B0" w:rsidRPr="009C17B7" w14:paraId="38B3FA07" w14:textId="77777777" w:rsidTr="00870DB4">
        <w:trPr>
          <w:trHeight w:val="70"/>
        </w:trPr>
        <w:tc>
          <w:tcPr>
            <w:tcW w:w="3015" w:type="dxa"/>
          </w:tcPr>
          <w:p w14:paraId="29528588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ดอกเบี้ยเช่าซื้อที่ยังไม่ถือเป็นรายได้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D9717F" w14:textId="5656FE58" w:rsidR="007D11B0" w:rsidRPr="009C17B7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="Times New Roman" w:hAnsi="Times New Roman"/>
                <w:color w:val="000000"/>
                <w:szCs w:val="22"/>
              </w:rPr>
              <w:t>(97,566)</w:t>
            </w:r>
          </w:p>
        </w:tc>
        <w:tc>
          <w:tcPr>
            <w:tcW w:w="270" w:type="dxa"/>
          </w:tcPr>
          <w:p w14:paraId="79E3ECBA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FD825F" w14:textId="1B89BDED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7F5872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70D067" w14:textId="080F704E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(88,162)</w:t>
            </w:r>
          </w:p>
        </w:tc>
        <w:tc>
          <w:tcPr>
            <w:tcW w:w="270" w:type="dxa"/>
          </w:tcPr>
          <w:p w14:paraId="5DF7C1BA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4CFF343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11B0" w:rsidRPr="009C17B7" w14:paraId="489B20D2" w14:textId="77777777" w:rsidTr="00870DB4">
        <w:trPr>
          <w:trHeight w:val="198"/>
        </w:trPr>
        <w:tc>
          <w:tcPr>
            <w:tcW w:w="3015" w:type="dxa"/>
          </w:tcPr>
          <w:p w14:paraId="6B8BAA38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44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  <w:p w14:paraId="680E11B7" w14:textId="77777777" w:rsidR="007D11B0" w:rsidRPr="009C17B7" w:rsidRDefault="007D11B0" w:rsidP="007D11B0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ที่ต้องจ่าย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A7E8E" w14:textId="053FBB56" w:rsidR="007D11B0" w:rsidRPr="00870DB4" w:rsidRDefault="007D11B0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800,250</w:t>
            </w:r>
          </w:p>
        </w:tc>
        <w:tc>
          <w:tcPr>
            <w:tcW w:w="270" w:type="dxa"/>
          </w:tcPr>
          <w:p w14:paraId="39660F10" w14:textId="77777777" w:rsidR="007D11B0" w:rsidRPr="00870DB4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5CADDC" w14:textId="77777777" w:rsidR="007D11B0" w:rsidRPr="009C17B7" w:rsidRDefault="007D11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868A9E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0FD2A5" w14:textId="77777777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2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B2023E3" w14:textId="4310EC51" w:rsidR="007D11B0" w:rsidRPr="009C17B7" w:rsidRDefault="007D11B0" w:rsidP="007D1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661,031</w:t>
            </w:r>
          </w:p>
        </w:tc>
        <w:tc>
          <w:tcPr>
            <w:tcW w:w="270" w:type="dxa"/>
          </w:tcPr>
          <w:p w14:paraId="6B0D826B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14:paraId="0051439A" w14:textId="77777777" w:rsidR="007D11B0" w:rsidRPr="009C17B7" w:rsidRDefault="007D11B0" w:rsidP="007D11B0">
            <w:pPr>
              <w:tabs>
                <w:tab w:val="decimal" w:pos="16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5AE02BCE" w14:textId="64FD6409" w:rsidR="00F31608" w:rsidRPr="00870DB4" w:rsidRDefault="00F31608" w:rsidP="00480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13E7C0" w14:textId="458AD05B" w:rsidR="006F5CDD" w:rsidRPr="009C17B7" w:rsidRDefault="00480AC2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lang w:val="en-GB"/>
        </w:rPr>
        <w:t>7</w:t>
      </w:r>
      <w:r w:rsidR="006F5CDD" w:rsidRPr="009C17B7">
        <w:rPr>
          <w:rFonts w:asciiTheme="majorBidi" w:hAnsiTheme="majorBidi" w:cstheme="majorBidi"/>
          <w:sz w:val="26"/>
          <w:szCs w:val="26"/>
        </w:rPr>
        <w:t>.4</w:t>
      </w:r>
      <w:r w:rsidR="006F5CDD" w:rsidRPr="009C17B7">
        <w:rPr>
          <w:rFonts w:asciiTheme="majorBidi" w:hAnsiTheme="majorBidi" w:cstheme="majorBidi"/>
          <w:sz w:val="26"/>
          <w:szCs w:val="26"/>
        </w:rPr>
        <w:tab/>
      </w:r>
      <w:r w:rsidR="006F5CDD" w:rsidRPr="009C17B7">
        <w:rPr>
          <w:rFonts w:asciiTheme="majorBidi" w:hAnsiTheme="majorBidi" w:cstheme="majorBidi"/>
          <w:sz w:val="26"/>
          <w:szCs w:val="26"/>
          <w:cs/>
        </w:rPr>
        <w:t xml:space="preserve">สัญญาสินเชื่อรายย่อยของบริษัทย่อยมีระยะเวลาการกู้ยืมตามสัญญาโดยประมาณ </w:t>
      </w:r>
      <w:r w:rsidR="006F5CDD" w:rsidRPr="009C17B7">
        <w:rPr>
          <w:rFonts w:asciiTheme="majorBidi" w:hAnsiTheme="majorBidi" w:cstheme="majorBidi"/>
          <w:sz w:val="26"/>
          <w:szCs w:val="26"/>
        </w:rPr>
        <w:t>1 - 5</w:t>
      </w:r>
      <w:r w:rsidR="006F5CDD" w:rsidRPr="009C17B7">
        <w:rPr>
          <w:rFonts w:asciiTheme="majorBidi" w:hAnsiTheme="majorBidi" w:cstheme="majorBidi"/>
          <w:sz w:val="26"/>
          <w:szCs w:val="26"/>
          <w:cs/>
        </w:rPr>
        <w:t xml:space="preserve"> ปี และกำหนดชำระเงินต้นในอัตราคงที่ตลอดอายุสัญญาเงินกู้</w:t>
      </w:r>
    </w:p>
    <w:p w14:paraId="4DD11CBE" w14:textId="77777777" w:rsidR="00804175" w:rsidRPr="009C17B7" w:rsidRDefault="00A22132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1" w:name="_Toc40348053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ลูกหนี้</w:t>
      </w:r>
      <w:r w:rsidR="000F17E5"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สินเชื่อ</w:t>
      </w:r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ภาคธุรกิจ</w:t>
      </w:r>
      <w:r w:rsidR="009A6682"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และดอกเบี้ยค้างรับ</w:t>
      </w:r>
      <w:bookmarkEnd w:id="11"/>
    </w:p>
    <w:p w14:paraId="6A488741" w14:textId="77777777" w:rsidR="00EA3346" w:rsidRPr="009C17B7" w:rsidRDefault="00EA3346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  <w:cs/>
        </w:rPr>
      </w:pPr>
    </w:p>
    <w:p w14:paraId="7B79A778" w14:textId="27D9595C" w:rsidR="00B36550" w:rsidRPr="009C17B7" w:rsidRDefault="00BF48E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C17B7">
        <w:rPr>
          <w:rFonts w:asciiTheme="majorBidi" w:hAnsiTheme="majorBidi" w:cstheme="majorBidi"/>
          <w:sz w:val="26"/>
          <w:szCs w:val="26"/>
        </w:rPr>
        <w:t>8</w:t>
      </w:r>
      <w:r w:rsidR="00BC2AA0" w:rsidRPr="009C17B7">
        <w:rPr>
          <w:rFonts w:asciiTheme="majorBidi" w:hAnsiTheme="majorBidi" w:cstheme="majorBidi"/>
          <w:sz w:val="26"/>
          <w:szCs w:val="26"/>
        </w:rPr>
        <w:t>.1</w:t>
      </w:r>
      <w:r w:rsidR="00BC2AA0" w:rsidRPr="009C17B7">
        <w:rPr>
          <w:rFonts w:asciiTheme="majorBidi" w:hAnsiTheme="majorBidi" w:cstheme="majorBidi"/>
          <w:sz w:val="26"/>
          <w:szCs w:val="26"/>
        </w:rPr>
        <w:tab/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บริษัทได้ให้เงินกู้ยื</w:t>
      </w:r>
      <w:r w:rsidR="00754FF7" w:rsidRPr="009C17B7">
        <w:rPr>
          <w:rFonts w:asciiTheme="majorBidi" w:hAnsiTheme="majorBidi" w:cstheme="majorBidi"/>
          <w:sz w:val="26"/>
          <w:szCs w:val="26"/>
          <w:cs/>
          <w:lang w:val="th-TH"/>
        </w:rPr>
        <w:t>ม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แก่บริษัทย่อยในสิงคโปร์</w:t>
      </w:r>
      <w:r w:rsidR="00EA3346" w:rsidRPr="009C17B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C56167" w:rsidRPr="009C17B7">
        <w:rPr>
          <w:rFonts w:asciiTheme="majorBidi" w:hAnsiTheme="majorBidi" w:cstheme="majorBidi"/>
          <w:sz w:val="26"/>
          <w:szCs w:val="26"/>
          <w:cs/>
          <w:lang w:val="th-TH"/>
        </w:rPr>
        <w:t>และ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บริษัทย่อย</w:t>
      </w:r>
      <w:r w:rsidR="00C56167" w:rsidRPr="009C17B7">
        <w:rPr>
          <w:rFonts w:asciiTheme="majorBidi" w:hAnsiTheme="majorBidi" w:cstheme="majorBidi"/>
          <w:sz w:val="26"/>
          <w:szCs w:val="26"/>
          <w:cs/>
          <w:lang w:val="th-TH"/>
        </w:rPr>
        <w:t>ดังกล่าว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ได้ให้</w:t>
      </w:r>
      <w:r w:rsidR="002A4595" w:rsidRPr="009C17B7">
        <w:rPr>
          <w:rFonts w:asciiTheme="majorBidi" w:hAnsiTheme="majorBidi" w:cstheme="majorBidi"/>
          <w:sz w:val="26"/>
          <w:szCs w:val="26"/>
          <w:cs/>
          <w:lang w:val="th-TH"/>
        </w:rPr>
        <w:t>สินเชื่อภาคธุรกิจแก่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บริษัทอื่นใน</w:t>
      </w:r>
      <w:r w:rsidR="00C56167" w:rsidRPr="009C17B7">
        <w:rPr>
          <w:rFonts w:asciiTheme="majorBidi" w:hAnsiTheme="majorBidi" w:cstheme="majorBidi"/>
          <w:sz w:val="26"/>
          <w:szCs w:val="26"/>
          <w:cs/>
          <w:lang w:val="th-TH"/>
        </w:rPr>
        <w:t>ประเทศ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ไซปรัสและ</w:t>
      </w:r>
      <w:r w:rsidR="00C56167" w:rsidRPr="009C17B7">
        <w:rPr>
          <w:rFonts w:asciiTheme="majorBidi" w:hAnsiTheme="majorBidi" w:cstheme="majorBidi"/>
          <w:sz w:val="26"/>
          <w:szCs w:val="26"/>
          <w:cs/>
          <w:lang w:val="th-TH"/>
        </w:rPr>
        <w:t>ประเทศ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>สิงคโปร์ รายละเอียดของ</w:t>
      </w:r>
      <w:r w:rsidR="00A22132" w:rsidRPr="009C17B7">
        <w:rPr>
          <w:rFonts w:asciiTheme="majorBidi" w:hAnsiTheme="majorBidi" w:cstheme="majorBidi"/>
          <w:sz w:val="26"/>
          <w:szCs w:val="26"/>
          <w:cs/>
          <w:lang w:val="th-TH"/>
        </w:rPr>
        <w:t>ลูกหนี้</w:t>
      </w:r>
      <w:r w:rsidR="00E9270F" w:rsidRPr="009C17B7">
        <w:rPr>
          <w:rFonts w:asciiTheme="majorBidi" w:hAnsiTheme="majorBidi" w:cstheme="majorBidi"/>
          <w:sz w:val="26"/>
          <w:szCs w:val="26"/>
          <w:cs/>
          <w:lang w:val="th-TH"/>
        </w:rPr>
        <w:t>สินเชื่อภ</w:t>
      </w:r>
      <w:r w:rsidR="00A22132" w:rsidRPr="009C17B7">
        <w:rPr>
          <w:rFonts w:asciiTheme="majorBidi" w:hAnsiTheme="majorBidi" w:cstheme="majorBidi"/>
          <w:sz w:val="26"/>
          <w:szCs w:val="26"/>
          <w:cs/>
          <w:lang w:val="th-TH"/>
        </w:rPr>
        <w:t>าคธุรกิจ</w:t>
      </w:r>
      <w:r w:rsidR="00B36550" w:rsidRPr="009C17B7">
        <w:rPr>
          <w:rFonts w:asciiTheme="majorBidi" w:hAnsiTheme="majorBidi" w:cstheme="majorBidi"/>
          <w:sz w:val="26"/>
          <w:szCs w:val="26"/>
          <w:cs/>
          <w:lang w:val="th-TH"/>
        </w:rPr>
        <w:t xml:space="preserve"> แสดงได้ดังนี</w:t>
      </w:r>
      <w:r w:rsidR="00EF4C58" w:rsidRPr="009C17B7">
        <w:rPr>
          <w:rFonts w:asciiTheme="majorBidi" w:hAnsiTheme="majorBidi" w:cstheme="majorBidi"/>
          <w:sz w:val="26"/>
          <w:szCs w:val="26"/>
          <w:cs/>
          <w:lang w:val="th-TH"/>
        </w:rPr>
        <w:t>้</w:t>
      </w:r>
    </w:p>
    <w:tbl>
      <w:tblPr>
        <w:tblpPr w:leftFromText="180" w:rightFromText="180" w:vertAnchor="text" w:horzAnchor="margin" w:tblpX="428" w:tblpY="183"/>
        <w:tblW w:w="9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260"/>
        <w:gridCol w:w="180"/>
        <w:gridCol w:w="1170"/>
        <w:gridCol w:w="185"/>
        <w:gridCol w:w="1339"/>
        <w:gridCol w:w="186"/>
        <w:gridCol w:w="984"/>
        <w:gridCol w:w="6"/>
      </w:tblGrid>
      <w:tr w:rsidR="00183CE5" w:rsidRPr="009C17B7" w14:paraId="71DD6303" w14:textId="77777777" w:rsidTr="0099255E">
        <w:trPr>
          <w:gridAfter w:val="1"/>
          <w:wAfter w:w="6" w:type="dxa"/>
          <w:cantSplit/>
          <w:trHeight w:val="80"/>
          <w:tblHeader/>
        </w:trPr>
        <w:tc>
          <w:tcPr>
            <w:tcW w:w="3060" w:type="dxa"/>
            <w:shd w:val="clear" w:color="auto" w:fill="auto"/>
            <w:vAlign w:val="bottom"/>
          </w:tcPr>
          <w:p w14:paraId="051AA527" w14:textId="77777777" w:rsidR="00B36550" w:rsidRPr="009C17B7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A3E74B3" w14:textId="77777777" w:rsidR="00B36550" w:rsidRPr="009C17B7" w:rsidRDefault="00622344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5304" w:type="dxa"/>
            <w:gridSpan w:val="7"/>
          </w:tcPr>
          <w:p w14:paraId="790FE552" w14:textId="77777777" w:rsidR="00B36550" w:rsidRPr="009C17B7" w:rsidRDefault="00B3655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5705C" w:rsidRPr="009C17B7" w14:paraId="016F53E7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552C5D67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กลุ่มบริษัทในประเทศ</w:t>
            </w:r>
          </w:p>
        </w:tc>
        <w:tc>
          <w:tcPr>
            <w:tcW w:w="1170" w:type="dxa"/>
          </w:tcPr>
          <w:p w14:paraId="2208273D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2DD61B70" w14:textId="76522EB1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5" w:type="dxa"/>
          </w:tcPr>
          <w:p w14:paraId="09E76E15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515" w:type="dxa"/>
            <w:gridSpan w:val="4"/>
          </w:tcPr>
          <w:p w14:paraId="0E76DFAB" w14:textId="36A3233D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9C17B7" w14:paraId="22CC8370" w14:textId="77777777" w:rsidTr="0099255E">
        <w:trPr>
          <w:cantSplit/>
          <w:trHeight w:val="258"/>
          <w:tblHeader/>
        </w:trPr>
        <w:tc>
          <w:tcPr>
            <w:tcW w:w="3060" w:type="dxa"/>
            <w:shd w:val="clear" w:color="auto" w:fill="auto"/>
            <w:vAlign w:val="bottom"/>
          </w:tcPr>
          <w:p w14:paraId="26F281E9" w14:textId="77777777" w:rsidR="0099255E" w:rsidRPr="009C17B7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06E9BF1" w14:textId="77777777" w:rsidR="0099255E" w:rsidRPr="009C17B7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  <w:tc>
          <w:tcPr>
            <w:tcW w:w="5310" w:type="dxa"/>
            <w:gridSpan w:val="8"/>
          </w:tcPr>
          <w:p w14:paraId="6E6138CA" w14:textId="77777777" w:rsidR="0099255E" w:rsidRPr="009C17B7" w:rsidRDefault="0099255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  <w:t xml:space="preserve">    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183CE5" w:rsidRPr="009C17B7" w14:paraId="6C32FB0E" w14:textId="77777777" w:rsidTr="006B659A">
        <w:trPr>
          <w:cantSplit/>
          <w:trHeight w:val="258"/>
        </w:trPr>
        <w:tc>
          <w:tcPr>
            <w:tcW w:w="3060" w:type="dxa"/>
          </w:tcPr>
          <w:p w14:paraId="1ADB2274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3C5698C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76EFC8C" w14:textId="77777777" w:rsidR="00BC2AA0" w:rsidRPr="009C17B7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</w:t>
            </w:r>
            <w:r w:rsidR="00BC2AA0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80" w:type="dxa"/>
            <w:vAlign w:val="bottom"/>
          </w:tcPr>
          <w:p w14:paraId="67DB54C8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507943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85" w:type="dxa"/>
            <w:vAlign w:val="bottom"/>
          </w:tcPr>
          <w:p w14:paraId="7E48DBCC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C2526DB" w14:textId="77777777" w:rsidR="00BC2AA0" w:rsidRPr="009C17B7" w:rsidRDefault="00754FF7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เหรียญ</w:t>
            </w:r>
            <w:r w:rsidR="00BC2AA0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86" w:type="dxa"/>
            <w:vAlign w:val="bottom"/>
          </w:tcPr>
          <w:p w14:paraId="4850823D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3A14077" w14:textId="77777777" w:rsidR="00BC2AA0" w:rsidRPr="009C17B7" w:rsidRDefault="00BC2AA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5705C" w:rsidRPr="009C17B7" w14:paraId="630688B8" w14:textId="77777777" w:rsidTr="003C7959">
        <w:trPr>
          <w:cantSplit/>
          <w:trHeight w:val="258"/>
        </w:trPr>
        <w:tc>
          <w:tcPr>
            <w:tcW w:w="3060" w:type="dxa"/>
          </w:tcPr>
          <w:p w14:paraId="7AD64284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ไซปรัส</w:t>
            </w:r>
          </w:p>
        </w:tc>
        <w:tc>
          <w:tcPr>
            <w:tcW w:w="1170" w:type="dxa"/>
            <w:vAlign w:val="bottom"/>
          </w:tcPr>
          <w:p w14:paraId="08C2BAAB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14.5 - 17.0</w:t>
            </w:r>
          </w:p>
        </w:tc>
        <w:tc>
          <w:tcPr>
            <w:tcW w:w="1260" w:type="dxa"/>
            <w:vAlign w:val="bottom"/>
          </w:tcPr>
          <w:p w14:paraId="317FD736" w14:textId="03AA1DCE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9,243</w:t>
            </w:r>
          </w:p>
        </w:tc>
        <w:tc>
          <w:tcPr>
            <w:tcW w:w="180" w:type="dxa"/>
            <w:vAlign w:val="bottom"/>
          </w:tcPr>
          <w:p w14:paraId="10700916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35195BFF" w14:textId="52FB932E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301,973</w:t>
            </w:r>
          </w:p>
        </w:tc>
        <w:tc>
          <w:tcPr>
            <w:tcW w:w="185" w:type="dxa"/>
            <w:vAlign w:val="bottom"/>
          </w:tcPr>
          <w:p w14:paraId="28EB18A9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</w:tcPr>
          <w:p w14:paraId="5E1DC8C2" w14:textId="6A97CEFD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9,243</w:t>
            </w:r>
          </w:p>
        </w:tc>
        <w:tc>
          <w:tcPr>
            <w:tcW w:w="186" w:type="dxa"/>
          </w:tcPr>
          <w:p w14:paraId="37ABB19D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50C9A688" w14:textId="019B89D3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278,706</w:t>
            </w:r>
          </w:p>
        </w:tc>
      </w:tr>
      <w:tr w:rsidR="00D5705C" w:rsidRPr="009C17B7" w14:paraId="2298F3A3" w14:textId="77777777" w:rsidTr="003C7959">
        <w:trPr>
          <w:cantSplit/>
          <w:trHeight w:val="258"/>
        </w:trPr>
        <w:tc>
          <w:tcPr>
            <w:tcW w:w="3060" w:type="dxa"/>
          </w:tcPr>
          <w:p w14:paraId="0CB7E878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170" w:type="dxa"/>
            <w:vAlign w:val="bottom"/>
          </w:tcPr>
          <w:p w14:paraId="065DED1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14.5 - 25.0</w:t>
            </w:r>
          </w:p>
        </w:tc>
        <w:tc>
          <w:tcPr>
            <w:tcW w:w="1260" w:type="dxa"/>
            <w:vAlign w:val="bottom"/>
          </w:tcPr>
          <w:p w14:paraId="5C5DF069" w14:textId="35EC66EF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36,106</w:t>
            </w:r>
          </w:p>
        </w:tc>
        <w:tc>
          <w:tcPr>
            <w:tcW w:w="180" w:type="dxa"/>
            <w:vAlign w:val="bottom"/>
          </w:tcPr>
          <w:p w14:paraId="1ADCD08D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243973FC" w14:textId="3AE7EF85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1,179,622</w:t>
            </w:r>
          </w:p>
        </w:tc>
        <w:tc>
          <w:tcPr>
            <w:tcW w:w="185" w:type="dxa"/>
            <w:vAlign w:val="bottom"/>
          </w:tcPr>
          <w:p w14:paraId="4B235E51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</w:tcPr>
          <w:p w14:paraId="26E6261D" w14:textId="5AAF94C6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36,106</w:t>
            </w:r>
          </w:p>
        </w:tc>
        <w:tc>
          <w:tcPr>
            <w:tcW w:w="186" w:type="dxa"/>
          </w:tcPr>
          <w:p w14:paraId="6650F475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</w:tcPr>
          <w:p w14:paraId="4ABF291C" w14:textId="0D3FB0CA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1,088,736</w:t>
            </w:r>
          </w:p>
        </w:tc>
      </w:tr>
      <w:tr w:rsidR="00D5705C" w:rsidRPr="009C17B7" w14:paraId="54F12948" w14:textId="77777777" w:rsidTr="003C7959">
        <w:trPr>
          <w:cantSplit/>
          <w:trHeight w:val="258"/>
        </w:trPr>
        <w:tc>
          <w:tcPr>
            <w:tcW w:w="3060" w:type="dxa"/>
          </w:tcPr>
          <w:p w14:paraId="60C76D3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5DB67967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5.0 - 10.0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5C3FC2" w14:textId="33A50912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1,313</w:t>
            </w:r>
          </w:p>
        </w:tc>
        <w:tc>
          <w:tcPr>
            <w:tcW w:w="180" w:type="dxa"/>
            <w:vAlign w:val="bottom"/>
          </w:tcPr>
          <w:p w14:paraId="3A06B910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F66E82" w14:textId="61BBF6BB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42,890</w:t>
            </w:r>
          </w:p>
        </w:tc>
        <w:tc>
          <w:tcPr>
            <w:tcW w:w="185" w:type="dxa"/>
            <w:vAlign w:val="bottom"/>
          </w:tcPr>
          <w:p w14:paraId="3EFA46F2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28083F6" w14:textId="15EFD895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1,313</w:t>
            </w:r>
          </w:p>
        </w:tc>
        <w:tc>
          <w:tcPr>
            <w:tcW w:w="186" w:type="dxa"/>
          </w:tcPr>
          <w:p w14:paraId="37534A3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153BFC8" w14:textId="1C79BCF3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39,586</w:t>
            </w:r>
          </w:p>
        </w:tc>
      </w:tr>
      <w:tr w:rsidR="00D5705C" w:rsidRPr="009C17B7" w14:paraId="40101CED" w14:textId="77777777" w:rsidTr="003C7959">
        <w:trPr>
          <w:cantSplit/>
          <w:trHeight w:val="258"/>
        </w:trPr>
        <w:tc>
          <w:tcPr>
            <w:tcW w:w="3060" w:type="dxa"/>
          </w:tcPr>
          <w:p w14:paraId="42C98FE4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รวมลูกหนี้สินเชื่อภาคธุรกิจ</w:t>
            </w:r>
          </w:p>
        </w:tc>
        <w:tc>
          <w:tcPr>
            <w:tcW w:w="1170" w:type="dxa"/>
            <w:vAlign w:val="bottom"/>
          </w:tcPr>
          <w:p w14:paraId="49A1E469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46E07" w14:textId="7CCAD19B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46,662</w:t>
            </w:r>
          </w:p>
        </w:tc>
        <w:tc>
          <w:tcPr>
            <w:tcW w:w="180" w:type="dxa"/>
            <w:vAlign w:val="bottom"/>
          </w:tcPr>
          <w:p w14:paraId="24BDF33D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2925D5" w14:textId="64E7EA7D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1,524,485</w:t>
            </w:r>
          </w:p>
        </w:tc>
        <w:tc>
          <w:tcPr>
            <w:tcW w:w="185" w:type="dxa"/>
            <w:vAlign w:val="bottom"/>
          </w:tcPr>
          <w:p w14:paraId="139D1879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0CC0A75D" w14:textId="4913FBBA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46,662</w:t>
            </w:r>
          </w:p>
        </w:tc>
        <w:tc>
          <w:tcPr>
            <w:tcW w:w="186" w:type="dxa"/>
          </w:tcPr>
          <w:p w14:paraId="55E14040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3D6AAA32" w14:textId="6D81B19A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1,407,028</w:t>
            </w:r>
          </w:p>
        </w:tc>
      </w:tr>
      <w:tr w:rsidR="00D5705C" w:rsidRPr="009C17B7" w14:paraId="0C57777D" w14:textId="77777777" w:rsidTr="003C7959">
        <w:trPr>
          <w:cantSplit/>
          <w:trHeight w:val="258"/>
        </w:trPr>
        <w:tc>
          <w:tcPr>
            <w:tcW w:w="3060" w:type="dxa"/>
          </w:tcPr>
          <w:p w14:paraId="453284FE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70" w:type="dxa"/>
            <w:vAlign w:val="bottom"/>
          </w:tcPr>
          <w:p w14:paraId="3E24D665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641BD88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10BFE8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9EF547" w14:textId="30FF44D3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47,75</w:t>
            </w:r>
            <w:r w:rsidR="0097214F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8</w:t>
            </w:r>
          </w:p>
        </w:tc>
        <w:tc>
          <w:tcPr>
            <w:tcW w:w="185" w:type="dxa"/>
            <w:vAlign w:val="bottom"/>
          </w:tcPr>
          <w:p w14:paraId="1134A85F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</w:tcPr>
          <w:p w14:paraId="2C2BF67E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</w:tcPr>
          <w:p w14:paraId="2D9BF92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3B2C5B4" w14:textId="1B228681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43,585</w:t>
            </w:r>
          </w:p>
        </w:tc>
      </w:tr>
      <w:tr w:rsidR="00D5705C" w:rsidRPr="009C17B7" w14:paraId="6B33C29D" w14:textId="77777777" w:rsidTr="006B659A">
        <w:trPr>
          <w:cantSplit/>
          <w:trHeight w:val="258"/>
        </w:trPr>
        <w:tc>
          <w:tcPr>
            <w:tcW w:w="3060" w:type="dxa"/>
          </w:tcPr>
          <w:p w14:paraId="128FBBDF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hanging="27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รวมลูกหนี้สินเชื่อภาคธุรกิจและดอกเบี้ยค้างรับ</w:t>
            </w:r>
          </w:p>
        </w:tc>
        <w:tc>
          <w:tcPr>
            <w:tcW w:w="1170" w:type="dxa"/>
            <w:vAlign w:val="bottom"/>
          </w:tcPr>
          <w:p w14:paraId="2F271C1A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A6DCCDE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15915B3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A23E95" w14:textId="438818F6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1,572,243</w:t>
            </w:r>
          </w:p>
        </w:tc>
        <w:tc>
          <w:tcPr>
            <w:tcW w:w="185" w:type="dxa"/>
            <w:vAlign w:val="bottom"/>
          </w:tcPr>
          <w:p w14:paraId="0847A9B5" w14:textId="77777777" w:rsidR="00D5705C" w:rsidRPr="00870DB4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4046347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60584792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vAlign w:val="bottom"/>
          </w:tcPr>
          <w:p w14:paraId="35BE93AA" w14:textId="7C99D1E7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1,450,613</w:t>
            </w:r>
          </w:p>
        </w:tc>
      </w:tr>
      <w:tr w:rsidR="00D5705C" w:rsidRPr="009C17B7" w14:paraId="61369E1A" w14:textId="77777777" w:rsidTr="006B659A">
        <w:trPr>
          <w:cantSplit/>
          <w:trHeight w:val="258"/>
        </w:trPr>
        <w:tc>
          <w:tcPr>
            <w:tcW w:w="3060" w:type="dxa"/>
          </w:tcPr>
          <w:p w14:paraId="7ECA4660" w14:textId="5A910480" w:rsidR="00D5705C" w:rsidRPr="009C17B7" w:rsidRDefault="00D5705C" w:rsidP="008D2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2" w:hanging="45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72D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ค่าเผื่อผลขาดทุนด้านเครดิต / </w:t>
            </w:r>
            <w:r w:rsidR="00B77B8D">
              <w:rPr>
                <w:rFonts w:asciiTheme="majorBidi" w:hAnsiTheme="majorBidi" w:cstheme="majorBidi"/>
                <w:sz w:val="26"/>
                <w:szCs w:val="26"/>
              </w:rPr>
              <w:t xml:space="preserve">            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</w:t>
            </w:r>
            <w:r w:rsidR="00272D9E">
              <w:rPr>
                <w:rFonts w:asciiTheme="majorBidi" w:hAnsiTheme="majorBidi" w:cstheme="majorBidi" w:hint="cs"/>
                <w:sz w:val="26"/>
                <w:szCs w:val="26"/>
                <w:cs/>
              </w:rPr>
              <w:t>่อ</w:t>
            </w:r>
            <w:r w:rsidR="00B77B8D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หนี้สงสัยจะสูญ</w:t>
            </w:r>
            <w:r w:rsidR="00B77B8D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B77B8D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สำหรับลูกหนี้สินเชื่อภาคธุรกิจและดอกเบี้ยค้า</w:t>
            </w:r>
            <w:r w:rsidR="00B77B8D">
              <w:rPr>
                <w:rFonts w:asciiTheme="majorBidi" w:hAnsiTheme="majorBidi" w:cstheme="majorBidi" w:hint="cs"/>
                <w:sz w:val="26"/>
                <w:szCs w:val="26"/>
                <w:cs/>
              </w:rPr>
              <w:t>ง</w:t>
            </w:r>
            <w:r w:rsidR="00B77B8D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รับ</w:t>
            </w:r>
            <w:r w:rsidR="00272D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30FACE28" w14:textId="5845A8EE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0C3A2F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5057D8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146B916" w14:textId="686D8FF6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(1,527,226)</w:t>
            </w:r>
          </w:p>
        </w:tc>
        <w:tc>
          <w:tcPr>
            <w:tcW w:w="185" w:type="dxa"/>
            <w:vAlign w:val="bottom"/>
          </w:tcPr>
          <w:p w14:paraId="11373CA3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0F1E032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0D6C78AE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55E6432" w14:textId="5F1D9F01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(1,409,558)</w:t>
            </w:r>
          </w:p>
        </w:tc>
      </w:tr>
      <w:tr w:rsidR="00D5705C" w:rsidRPr="009C17B7" w14:paraId="2AC0C9D1" w14:textId="77777777" w:rsidTr="006B659A">
        <w:trPr>
          <w:cantSplit/>
          <w:trHeight w:val="258"/>
        </w:trPr>
        <w:tc>
          <w:tcPr>
            <w:tcW w:w="3060" w:type="dxa"/>
          </w:tcPr>
          <w:p w14:paraId="075C3C07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170" w:type="dxa"/>
            <w:vAlign w:val="bottom"/>
          </w:tcPr>
          <w:p w14:paraId="78779BFA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FA7B1F2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F624895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877AC1" w14:textId="31B9C6D1" w:rsidR="00D5705C" w:rsidRPr="009C17B7" w:rsidRDefault="007E43DF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left="-79" w:right="-6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(45,017)</w:t>
            </w:r>
          </w:p>
        </w:tc>
        <w:tc>
          <w:tcPr>
            <w:tcW w:w="185" w:type="dxa"/>
            <w:vAlign w:val="bottom"/>
          </w:tcPr>
          <w:p w14:paraId="007D3D6C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5FA9FCB9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175130A8" w14:textId="77777777" w:rsidR="00D5705C" w:rsidRPr="009C17B7" w:rsidRDefault="00D5705C" w:rsidP="00D570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20C46E1B" w14:textId="0ED66100" w:rsidR="00D5705C" w:rsidRPr="009C17B7" w:rsidRDefault="00D5705C" w:rsidP="004410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432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(41,055)</w:t>
            </w:r>
          </w:p>
        </w:tc>
      </w:tr>
      <w:tr w:rsidR="00183CE5" w:rsidRPr="009C17B7" w14:paraId="35CD6744" w14:textId="77777777" w:rsidTr="006B659A">
        <w:trPr>
          <w:cantSplit/>
          <w:trHeight w:val="243"/>
        </w:trPr>
        <w:tc>
          <w:tcPr>
            <w:tcW w:w="3060" w:type="dxa"/>
          </w:tcPr>
          <w:p w14:paraId="410B1FC2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ลูกหนี้สินเชื่อภาคธุรกิจและดอกเบี้ยค้างรับที่ถึงกำหนดชำระเกินกว่าหนึ่งปี</w:t>
            </w:r>
          </w:p>
        </w:tc>
        <w:tc>
          <w:tcPr>
            <w:tcW w:w="1170" w:type="dxa"/>
            <w:vAlign w:val="bottom"/>
          </w:tcPr>
          <w:p w14:paraId="62CE1E3B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86AA596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E5F3166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701F4" w14:textId="2B4F3DB5" w:rsidR="00A8123B" w:rsidRPr="00870DB4" w:rsidRDefault="009E02B4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5" w:type="dxa"/>
            <w:vAlign w:val="bottom"/>
          </w:tcPr>
          <w:p w14:paraId="0312B6B3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7FF7A852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6" w:type="dxa"/>
            <w:vAlign w:val="bottom"/>
          </w:tcPr>
          <w:p w14:paraId="5B0153F1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1ACC3" w14:textId="4A170852" w:rsidR="00A8123B" w:rsidRPr="00870DB4" w:rsidRDefault="00BF48E8" w:rsidP="00676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43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</w:tr>
    </w:tbl>
    <w:p w14:paraId="23FF7EE9" w14:textId="77777777" w:rsidR="00EA3346" w:rsidRPr="009C17B7" w:rsidRDefault="00EA334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</w:rPr>
      </w:pPr>
    </w:p>
    <w:p w14:paraId="1BB47701" w14:textId="47D9AE06" w:rsidR="00E64D81" w:rsidRPr="009C17B7" w:rsidRDefault="00E64D81" w:rsidP="00FE3D8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ในเดือนเมษายน </w:t>
      </w:r>
      <w:r w:rsidRPr="009C17B7">
        <w:rPr>
          <w:rFonts w:asciiTheme="majorBidi" w:hAnsiTheme="majorBidi" w:cstheme="majorBidi"/>
          <w:sz w:val="26"/>
          <w:szCs w:val="26"/>
        </w:rPr>
        <w:t>2561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ผู้บริหารของบริษัทย่อยได้ส่งหนังสือแจ้งการชำระคืนสำหรับ</w:t>
      </w:r>
      <w:r w:rsidR="00593DE3" w:rsidRPr="009C17B7">
        <w:rPr>
          <w:rFonts w:asciiTheme="majorBidi" w:hAnsiTheme="majorBidi" w:cstheme="majorBidi"/>
          <w:sz w:val="26"/>
          <w:szCs w:val="26"/>
          <w:cs/>
        </w:rPr>
        <w:t>สินเชื่อภาคธุรกิจ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ที่เหลืออยู่และดอกเบี้ยคงค้างที่ถึงกำหนดชำระถึงวันที่ </w:t>
      </w:r>
      <w:r w:rsidRPr="009C17B7">
        <w:rPr>
          <w:rFonts w:asciiTheme="majorBidi" w:hAnsiTheme="majorBidi" w:cstheme="majorBidi"/>
          <w:sz w:val="26"/>
          <w:szCs w:val="26"/>
        </w:rPr>
        <w:t>31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พฤษภาคม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2561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ทั้งหมดให้แก่ผู้กู้กลุ่มสิงคโปร์และไซปรัส จนถึงวันที่ </w:t>
      </w:r>
      <w:r w:rsidR="00D36081" w:rsidRPr="009C17B7">
        <w:rPr>
          <w:rFonts w:asciiTheme="majorBidi" w:hAnsiTheme="majorBidi" w:cstheme="majorBidi"/>
          <w:sz w:val="26"/>
          <w:szCs w:val="26"/>
        </w:rPr>
        <w:t>31</w:t>
      </w:r>
      <w:r w:rsidR="00D36081" w:rsidRPr="009C17B7">
        <w:rPr>
          <w:rFonts w:asciiTheme="majorBidi" w:hAnsiTheme="majorBidi" w:cstheme="majorBidi"/>
          <w:sz w:val="26"/>
          <w:szCs w:val="26"/>
          <w:cs/>
        </w:rPr>
        <w:t xml:space="preserve"> มีนาคม </w:t>
      </w:r>
      <w:r w:rsidR="00D36081" w:rsidRPr="009C17B7">
        <w:rPr>
          <w:rFonts w:asciiTheme="majorBidi" w:hAnsiTheme="majorBidi" w:cstheme="majorBidi"/>
          <w:sz w:val="26"/>
          <w:szCs w:val="26"/>
        </w:rPr>
        <w:t xml:space="preserve">2563 </w:t>
      </w:r>
      <w:r w:rsidRPr="009C17B7">
        <w:rPr>
          <w:rFonts w:asciiTheme="majorBidi" w:hAnsiTheme="majorBidi" w:cstheme="majorBidi"/>
          <w:sz w:val="26"/>
          <w:szCs w:val="26"/>
          <w:cs/>
        </w:rPr>
        <w:t>บริษัทย่อยยังไม่ได้รับการชำระเงินต้นหรือดอกเบี้ยจาก</w:t>
      </w:r>
      <w:r w:rsidR="002A4595" w:rsidRPr="009C17B7">
        <w:rPr>
          <w:rFonts w:asciiTheme="majorBidi" w:hAnsiTheme="majorBidi" w:cstheme="majorBidi"/>
          <w:sz w:val="26"/>
          <w:szCs w:val="26"/>
          <w:cs/>
        </w:rPr>
        <w:t>สินเชื่อ</w:t>
      </w:r>
      <w:r w:rsidR="00C27F92" w:rsidRPr="009C17B7">
        <w:rPr>
          <w:rFonts w:asciiTheme="majorBidi" w:hAnsiTheme="majorBidi" w:cstheme="majorBidi"/>
          <w:sz w:val="26"/>
          <w:szCs w:val="26"/>
          <w:cs/>
        </w:rPr>
        <w:t>ภาคธุรกิจ</w:t>
      </w:r>
      <w:r w:rsidRPr="009C17B7">
        <w:rPr>
          <w:rFonts w:asciiTheme="majorBidi" w:hAnsiTheme="majorBidi" w:cstheme="majorBidi"/>
          <w:sz w:val="26"/>
          <w:szCs w:val="26"/>
          <w:cs/>
        </w:rPr>
        <w:t>ดังกล่าว</w:t>
      </w:r>
      <w:r w:rsidR="006B0774" w:rsidRPr="009C17B7">
        <w:rPr>
          <w:rFonts w:asciiTheme="majorBidi" w:hAnsiTheme="majorBidi" w:cstheme="majorBidi"/>
          <w:sz w:val="26"/>
          <w:szCs w:val="26"/>
        </w:rPr>
        <w:t xml:space="preserve"> </w:t>
      </w:r>
    </w:p>
    <w:p w14:paraId="75462A57" w14:textId="77777777" w:rsidR="0099255E" w:rsidRPr="009C17B7" w:rsidRDefault="0099255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3"/>
          <w:sz w:val="26"/>
          <w:szCs w:val="26"/>
          <w:cs/>
        </w:rPr>
      </w:pPr>
    </w:p>
    <w:p w14:paraId="53C68C8C" w14:textId="77777777" w:rsidR="00441047" w:rsidRPr="009C17B7" w:rsidRDefault="008420BE" w:rsidP="004410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pacing w:val="3"/>
          <w:sz w:val="26"/>
          <w:szCs w:val="26"/>
        </w:rPr>
      </w:pPr>
      <w:r w:rsidRPr="009C17B7">
        <w:rPr>
          <w:rFonts w:asciiTheme="majorBidi" w:hAnsiTheme="majorBidi" w:cstheme="majorBidi"/>
          <w:spacing w:val="3"/>
          <w:sz w:val="26"/>
          <w:szCs w:val="26"/>
          <w:cs/>
        </w:rPr>
        <w:t>จากผลของการผิดนัดชำระหนี้ของเงินกู้ยืมและเรื่องอื่นๆ ซึ่งทำให้บริษัทไม่สามารถได้รับชำระเงิน ณ วันที่</w:t>
      </w:r>
      <w:r w:rsidR="00575D99" w:rsidRPr="009C17B7">
        <w:rPr>
          <w:rFonts w:asciiTheme="majorBidi" w:hAnsiTheme="majorBidi" w:cstheme="majorBidi"/>
          <w:spacing w:val="3"/>
          <w:sz w:val="26"/>
          <w:szCs w:val="26"/>
        </w:rPr>
        <w:t xml:space="preserve"> </w:t>
      </w:r>
      <w:r w:rsidR="00D36081" w:rsidRPr="009C17B7">
        <w:rPr>
          <w:rFonts w:asciiTheme="majorBidi" w:hAnsiTheme="majorBidi" w:cstheme="majorBidi"/>
          <w:spacing w:val="3"/>
          <w:sz w:val="26"/>
          <w:szCs w:val="26"/>
        </w:rPr>
        <w:t>31</w:t>
      </w:r>
      <w:r w:rsidR="00D36081" w:rsidRPr="009C17B7">
        <w:rPr>
          <w:rFonts w:asciiTheme="majorBidi" w:hAnsiTheme="majorBidi" w:cstheme="majorBidi"/>
          <w:spacing w:val="3"/>
          <w:sz w:val="26"/>
          <w:szCs w:val="26"/>
          <w:cs/>
        </w:rPr>
        <w:t xml:space="preserve"> มีนาคม </w:t>
      </w:r>
      <w:r w:rsidR="00D36081" w:rsidRPr="009C17B7">
        <w:rPr>
          <w:rFonts w:asciiTheme="majorBidi" w:hAnsiTheme="majorBidi" w:cstheme="majorBidi"/>
          <w:spacing w:val="3"/>
          <w:sz w:val="26"/>
          <w:szCs w:val="26"/>
        </w:rPr>
        <w:t xml:space="preserve">2563 </w:t>
      </w:r>
      <w:r w:rsidR="00DB32AF" w:rsidRPr="009C17B7">
        <w:rPr>
          <w:rFonts w:asciiTheme="majorBidi" w:hAnsiTheme="majorBidi" w:cstheme="majorBidi"/>
          <w:spacing w:val="3"/>
          <w:sz w:val="26"/>
          <w:szCs w:val="26"/>
          <w:cs/>
        </w:rPr>
        <w:t>และ</w:t>
      </w:r>
    </w:p>
    <w:p w14:paraId="1FD348AA" w14:textId="6CB0B0F8" w:rsidR="000B39FE" w:rsidRPr="009C17B7" w:rsidRDefault="00441047" w:rsidP="004410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3</w:t>
      </w:r>
      <w:r w:rsidR="00DB32AF" w:rsidRPr="009C17B7">
        <w:rPr>
          <w:rFonts w:asciiTheme="majorBidi" w:hAnsiTheme="majorBidi" w:cstheme="majorBidi"/>
          <w:sz w:val="26"/>
          <w:szCs w:val="26"/>
        </w:rPr>
        <w:t xml:space="preserve">1 </w:t>
      </w:r>
      <w:r w:rsidR="00DB32AF" w:rsidRPr="009C17B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DB32AF" w:rsidRPr="009C17B7">
        <w:rPr>
          <w:rFonts w:asciiTheme="majorBidi" w:hAnsiTheme="majorBidi" w:cstheme="majorBidi"/>
          <w:sz w:val="26"/>
          <w:szCs w:val="26"/>
        </w:rPr>
        <w:t xml:space="preserve"> 256</w:t>
      </w:r>
      <w:r w:rsidR="00D36081" w:rsidRPr="009C17B7">
        <w:rPr>
          <w:rFonts w:asciiTheme="majorBidi" w:hAnsiTheme="majorBidi" w:cstheme="majorBidi"/>
          <w:sz w:val="26"/>
          <w:szCs w:val="26"/>
        </w:rPr>
        <w:t>2</w:t>
      </w:r>
      <w:r w:rsidR="008420BE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8420BE" w:rsidRPr="009C17B7">
        <w:rPr>
          <w:rFonts w:asciiTheme="majorBidi" w:hAnsiTheme="majorBidi" w:cstheme="majorBidi"/>
          <w:sz w:val="26"/>
          <w:szCs w:val="26"/>
          <w:cs/>
        </w:rPr>
        <w:t>ผู้บริหารเชื่อว่าการตั้งสำรองเผื่อขาดทุนสำหรับ</w:t>
      </w:r>
      <w:r w:rsidR="000B39FE" w:rsidRPr="009C17B7">
        <w:rPr>
          <w:rFonts w:asciiTheme="majorBidi" w:hAnsiTheme="majorBidi" w:cstheme="majorBidi"/>
          <w:sz w:val="26"/>
          <w:szCs w:val="26"/>
          <w:cs/>
        </w:rPr>
        <w:t>เงินให้กู้ยืมกับกลุ่มลูกหนี้ไซปรัสและสิงคโปร์</w:t>
      </w:r>
      <w:r w:rsidR="005317C4" w:rsidRPr="009C17B7">
        <w:rPr>
          <w:rFonts w:asciiTheme="majorBidi" w:hAnsiTheme="majorBidi" w:cstheme="majorBidi"/>
          <w:sz w:val="26"/>
          <w:szCs w:val="26"/>
          <w:cs/>
        </w:rPr>
        <w:t>เต็มจำนวน</w:t>
      </w:r>
      <w:r w:rsidR="000B39FE" w:rsidRPr="009C17B7">
        <w:rPr>
          <w:rFonts w:asciiTheme="majorBidi" w:hAnsiTheme="majorBidi" w:cstheme="majorBidi"/>
          <w:sz w:val="26"/>
          <w:szCs w:val="26"/>
          <w:cs/>
        </w:rPr>
        <w:t>นั้นเหมาะสมตามนโยบายการบัญชีของกลุ่มบริษัท</w:t>
      </w:r>
    </w:p>
    <w:p w14:paraId="51820DDB" w14:textId="77777777" w:rsidR="00BF48E8" w:rsidRPr="009C17B7" w:rsidRDefault="00BF48E8" w:rsidP="0044104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B738490" w14:textId="77777777" w:rsidR="00BF48E8" w:rsidRPr="009C17B7" w:rsidRDefault="00BF4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en-GB"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en-GB"/>
        </w:rPr>
        <w:br w:type="page"/>
      </w:r>
    </w:p>
    <w:p w14:paraId="2F6E7ED0" w14:textId="3FACE125" w:rsidR="000678F0" w:rsidRPr="009C17B7" w:rsidRDefault="000678F0" w:rsidP="000678F0">
      <w:pPr>
        <w:tabs>
          <w:tab w:val="left" w:pos="540"/>
        </w:tabs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9C17B7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="00E63425">
        <w:rPr>
          <w:rFonts w:ascii="Angsana New" w:hAnsi="Angsana New" w:cs="Angsana New"/>
          <w:sz w:val="26"/>
          <w:szCs w:val="26"/>
        </w:rPr>
        <w:t>19</w:t>
      </w:r>
      <w:r w:rsidRPr="009C17B7">
        <w:rPr>
          <w:rFonts w:ascii="Angsana New" w:hAnsi="Angsana New" w:cs="Angsana New"/>
          <w:sz w:val="26"/>
          <w:szCs w:val="26"/>
          <w:cs/>
        </w:rPr>
        <w:t xml:space="preserve"> ตุลาคม </w:t>
      </w:r>
      <w:r w:rsidR="00E63425">
        <w:rPr>
          <w:rFonts w:ascii="Angsana New" w:hAnsi="Angsana New" w:cs="Angsana New"/>
          <w:sz w:val="26"/>
          <w:szCs w:val="26"/>
        </w:rPr>
        <w:t>2560</w:t>
      </w:r>
      <w:r w:rsidR="00E63425" w:rsidRPr="009C17B7">
        <w:rPr>
          <w:rFonts w:ascii="Angsana New" w:hAnsi="Angsana New" w:cs="Angsana New"/>
          <w:sz w:val="26"/>
          <w:szCs w:val="26"/>
          <w:cs/>
        </w:rPr>
        <w:t xml:space="preserve"> </w:t>
      </w:r>
      <w:r w:rsidRPr="009C17B7">
        <w:rPr>
          <w:rFonts w:ascii="Angsana New" w:hAnsi="Angsana New" w:cs="Angsana New"/>
          <w:sz w:val="26"/>
          <w:szCs w:val="26"/>
          <w:cs/>
        </w:rPr>
        <w:t>สำนักงานคณะกรรมการกำกับหลักทรัพย์และตลาดหลักทรัพย์ (“ก.ล.ต.”) ได้มีหนังสือแจ้งมายังบริษัทให้ดำเนินการแก้ไขงบการเงิน แบบแสดงรายการข้อมูลประจำปี (</w:t>
      </w:r>
      <w:r w:rsidR="00E63425">
        <w:rPr>
          <w:rFonts w:ascii="Angsana New" w:hAnsi="Angsana New" w:cs="Angsana New"/>
          <w:sz w:val="26"/>
          <w:szCs w:val="26"/>
        </w:rPr>
        <w:t>56-1</w:t>
      </w:r>
      <w:r w:rsidRPr="009C17B7">
        <w:rPr>
          <w:rFonts w:ascii="Angsana New" w:hAnsi="Angsana New" w:cs="Angsana New"/>
          <w:sz w:val="26"/>
          <w:szCs w:val="26"/>
          <w:cs/>
        </w:rPr>
        <w:t>) และรายงานประจำปี (</w:t>
      </w:r>
      <w:r w:rsidR="00E63425">
        <w:rPr>
          <w:rFonts w:ascii="Angsana New" w:hAnsi="Angsana New" w:cs="Angsana New"/>
          <w:sz w:val="26"/>
          <w:szCs w:val="26"/>
        </w:rPr>
        <w:t>56-2</w:t>
      </w:r>
      <w:r w:rsidRPr="009C17B7">
        <w:rPr>
          <w:rFonts w:ascii="Angsana New" w:hAnsi="Angsana New" w:cs="Angsana New"/>
          <w:sz w:val="26"/>
          <w:szCs w:val="26"/>
          <w:cs/>
        </w:rPr>
        <w:t xml:space="preserve">) ของบริษัทให้ถูกต้อง เนื่องจากวันที่ </w:t>
      </w:r>
      <w:r w:rsidR="00E63425">
        <w:rPr>
          <w:rFonts w:ascii="Angsana New" w:hAnsi="Angsana New" w:cs="Angsana New"/>
          <w:sz w:val="26"/>
          <w:szCs w:val="26"/>
        </w:rPr>
        <w:t>16</w:t>
      </w:r>
      <w:r w:rsidR="00E63425" w:rsidRPr="009C17B7">
        <w:rPr>
          <w:rFonts w:ascii="Angsana New" w:hAnsi="Angsana New" w:cs="Angsana New"/>
          <w:sz w:val="26"/>
          <w:szCs w:val="26"/>
          <w:cs/>
        </w:rPr>
        <w:t xml:space="preserve"> </w:t>
      </w:r>
      <w:r w:rsidRPr="009C17B7">
        <w:rPr>
          <w:rFonts w:ascii="Angsana New" w:hAnsi="Angsana New" w:cs="Angsana New"/>
          <w:sz w:val="26"/>
          <w:szCs w:val="26"/>
          <w:cs/>
        </w:rPr>
        <w:t xml:space="preserve">ตุลาคม </w:t>
      </w:r>
      <w:r w:rsidR="00E63425">
        <w:rPr>
          <w:rFonts w:ascii="Angsana New" w:hAnsi="Angsana New" w:cs="Angsana New"/>
          <w:sz w:val="26"/>
          <w:szCs w:val="26"/>
        </w:rPr>
        <w:t>2560</w:t>
      </w:r>
      <w:r w:rsidR="00E63425" w:rsidRPr="009C17B7">
        <w:rPr>
          <w:rFonts w:ascii="Angsana New" w:hAnsi="Angsana New" w:cs="Angsana New"/>
          <w:sz w:val="26"/>
          <w:szCs w:val="26"/>
          <w:cs/>
        </w:rPr>
        <w:t xml:space="preserve"> </w:t>
      </w:r>
      <w:r w:rsidRPr="009C17B7">
        <w:rPr>
          <w:rFonts w:ascii="Angsana New" w:hAnsi="Angsana New" w:cs="Angsana New"/>
          <w:sz w:val="26"/>
          <w:szCs w:val="26"/>
          <w:cs/>
        </w:rPr>
        <w:t>ก.ล.ต.ได้เปิดเผยถึงการกล่าวโทษอดีตผู้บริหารท่านหนึ่งต่อกรมสอบสวนคดีพิเศษ (“ดีเอสไอ”) กรณีทุจริต เบียดบังทรัพย์สินของบริษัท และทำบัญชีไม่ถูกต้อง โดยทำธุรกรรมอำพรางผ่านบริษัทที่เกี่ยวข้องในต่างประเทศหลายแห่ง เพื่อให้ผลประกอบการของกลุ่มบริษัทสูงเกินความจริง ดังนั้นบริษัทได้ตั้งค่าเผื่อหนี้สงสัยจะสูญสำหรับลูกหนี้สินเชื่อภาคธุรกิจและดอกเบี้ยค้างรับเต็มจำนวน และจะบันทึกรายการที่จะได้รับคืนในงวดที่ได้รับ ผู้บริหารรับรู้ว่าการสืบสวนของดีเอสไอต่ออดีตผู้บริหารยังอยู่ในกระบวนการสอบสวน แต่ในปัจจุบันยังไม่พบว่ามีเรื่องอื่นที่อาจจะเกิดขึ้นต่อบริษัทจากการสอบสวน</w:t>
      </w:r>
    </w:p>
    <w:p w14:paraId="549965DD" w14:textId="77777777" w:rsidR="00EA3346" w:rsidRPr="009C17B7" w:rsidRDefault="00EA3346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599956A5" w14:textId="419F9797" w:rsidR="00D36081" w:rsidRPr="009C17B7" w:rsidRDefault="00BF48E8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8</w:t>
      </w:r>
      <w:r w:rsidR="004B45DE" w:rsidRPr="009C17B7">
        <w:rPr>
          <w:rFonts w:asciiTheme="majorBidi" w:hAnsiTheme="majorBidi" w:cstheme="majorBidi"/>
          <w:sz w:val="26"/>
          <w:szCs w:val="26"/>
        </w:rPr>
        <w:t>.2</w:t>
      </w:r>
      <w:r w:rsidR="00C558B0" w:rsidRPr="009C17B7">
        <w:rPr>
          <w:rFonts w:asciiTheme="majorBidi" w:hAnsiTheme="majorBidi" w:cstheme="majorBidi"/>
          <w:sz w:val="26"/>
          <w:szCs w:val="26"/>
        </w:rPr>
        <w:tab/>
      </w:r>
      <w:r w:rsidR="00D36081"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36081"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D36081" w:rsidRPr="009C17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D36081" w:rsidRPr="009C17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E63425">
        <w:rPr>
          <w:rFonts w:asciiTheme="majorBidi" w:hAnsiTheme="majorBidi" w:cstheme="majorBidi"/>
          <w:sz w:val="26"/>
          <w:szCs w:val="26"/>
        </w:rPr>
        <w:t>2562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D36081" w:rsidRPr="009C17B7">
        <w:rPr>
          <w:rFonts w:asciiTheme="majorBidi" w:hAnsiTheme="majorBidi" w:cstheme="majorBidi"/>
          <w:sz w:val="26"/>
          <w:szCs w:val="26"/>
          <w:cs/>
        </w:rPr>
        <w:t>ยอดคงเหลือของทั้งลูกหนี้สินเชื่อภาคธุรกิจภายใต้ข้อพิพาท และลูกหนี้สินเชื่อภาคธุรกิจอื่นแก่ผู้กู้กลุ่มสิงคโปร์และไซปรัสแสดงได้ดังนี้</w:t>
      </w:r>
    </w:p>
    <w:tbl>
      <w:tblPr>
        <w:tblpPr w:leftFromText="180" w:rightFromText="180" w:vertAnchor="text" w:horzAnchor="margin" w:tblpX="428" w:tblpY="183"/>
        <w:tblW w:w="9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80"/>
        <w:gridCol w:w="1350"/>
        <w:gridCol w:w="180"/>
        <w:gridCol w:w="1350"/>
      </w:tblGrid>
      <w:tr w:rsidR="00183CE5" w:rsidRPr="009C17B7" w14:paraId="63ACA7C5" w14:textId="77777777" w:rsidTr="00C558B0">
        <w:trPr>
          <w:cantSplit/>
          <w:trHeight w:val="70"/>
          <w:tblHeader/>
        </w:trPr>
        <w:tc>
          <w:tcPr>
            <w:tcW w:w="6210" w:type="dxa"/>
            <w:shd w:val="clear" w:color="auto" w:fill="auto"/>
            <w:vAlign w:val="bottom"/>
          </w:tcPr>
          <w:p w14:paraId="559E7666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3B3104F1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62975BE1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36081" w:rsidRPr="009C17B7" w14:paraId="321F55BB" w14:textId="77777777" w:rsidTr="00816972">
        <w:trPr>
          <w:cantSplit/>
          <w:tblHeader/>
        </w:trPr>
        <w:tc>
          <w:tcPr>
            <w:tcW w:w="6210" w:type="dxa"/>
            <w:shd w:val="clear" w:color="auto" w:fill="auto"/>
            <w:vAlign w:val="bottom"/>
          </w:tcPr>
          <w:p w14:paraId="71AD1305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7BF9A95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C262B79" w14:textId="77777777" w:rsidR="007E43DF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</w:p>
          <w:p w14:paraId="2C9A1208" w14:textId="74DEA328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2DB296D2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750CEEE" w14:textId="5A6F6569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9C17B7" w14:paraId="3D0EB121" w14:textId="77777777" w:rsidTr="00816972">
        <w:trPr>
          <w:cantSplit/>
        </w:trPr>
        <w:tc>
          <w:tcPr>
            <w:tcW w:w="6210" w:type="dxa"/>
          </w:tcPr>
          <w:p w14:paraId="7728B588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6FC910FF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2880" w:type="dxa"/>
            <w:gridSpan w:val="3"/>
          </w:tcPr>
          <w:p w14:paraId="0F9E0ABD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83CE5" w:rsidRPr="009C17B7" w14:paraId="7E134666" w14:textId="77777777" w:rsidTr="00D21E9D">
        <w:trPr>
          <w:cantSplit/>
        </w:trPr>
        <w:tc>
          <w:tcPr>
            <w:tcW w:w="6210" w:type="dxa"/>
          </w:tcPr>
          <w:p w14:paraId="77AE08DD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180" w:type="dxa"/>
          </w:tcPr>
          <w:p w14:paraId="6A970A3B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F7074B1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58397C6C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671812" w14:textId="77777777" w:rsidR="00D21E9D" w:rsidRPr="009C17B7" w:rsidRDefault="00D21E9D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D36081" w:rsidRPr="009C17B7" w14:paraId="7779A141" w14:textId="77777777" w:rsidTr="003C7959">
        <w:trPr>
          <w:cantSplit/>
        </w:trPr>
        <w:tc>
          <w:tcPr>
            <w:tcW w:w="6210" w:type="dxa"/>
          </w:tcPr>
          <w:p w14:paraId="4480AB6B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173D0529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AFBAED8" w14:textId="223C1231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590,573</w:t>
            </w:r>
          </w:p>
        </w:tc>
        <w:tc>
          <w:tcPr>
            <w:tcW w:w="180" w:type="dxa"/>
          </w:tcPr>
          <w:p w14:paraId="446F49BE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C6CDD7B" w14:textId="3371D5F3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545,071</w:t>
            </w:r>
          </w:p>
        </w:tc>
      </w:tr>
      <w:tr w:rsidR="00D36081" w:rsidRPr="009C17B7" w14:paraId="3BE30065" w14:textId="77777777" w:rsidTr="003C7959">
        <w:trPr>
          <w:cantSplit/>
        </w:trPr>
        <w:tc>
          <w:tcPr>
            <w:tcW w:w="6210" w:type="dxa"/>
          </w:tcPr>
          <w:p w14:paraId="0B777A13" w14:textId="6578C42E" w:rsidR="00D36081" w:rsidRPr="009C17B7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4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ค่าเผื่อหนี้สงสัยจะสูญสำหรับลูกหนี้สินเชื่อภาคธุรกิจภายใต้ข้อพิพาท</w:t>
            </w:r>
          </w:p>
        </w:tc>
        <w:tc>
          <w:tcPr>
            <w:tcW w:w="180" w:type="dxa"/>
          </w:tcPr>
          <w:p w14:paraId="0192D790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9646CAD" w14:textId="77EA6B03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(590,573)</w:t>
            </w:r>
          </w:p>
        </w:tc>
        <w:tc>
          <w:tcPr>
            <w:tcW w:w="180" w:type="dxa"/>
          </w:tcPr>
          <w:p w14:paraId="1CAA1FFD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4599E495" w14:textId="4F52A272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(545,071)</w:t>
            </w:r>
          </w:p>
        </w:tc>
      </w:tr>
      <w:tr w:rsidR="00D36081" w:rsidRPr="009C17B7" w14:paraId="5CE1AF5D" w14:textId="77777777" w:rsidTr="003C7959">
        <w:trPr>
          <w:cantSplit/>
        </w:trPr>
        <w:tc>
          <w:tcPr>
            <w:tcW w:w="6210" w:type="dxa"/>
          </w:tcPr>
          <w:p w14:paraId="37C680E4" w14:textId="3DA26363" w:rsidR="00D36081" w:rsidRPr="009C17B7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ลูกหนี้สินเชื่อภาคธุรกิจภายใต้ข้อพิพาทส่วนที่ถึงกำหนดชำระในหนึ่งปี</w:t>
            </w:r>
          </w:p>
        </w:tc>
        <w:tc>
          <w:tcPr>
            <w:tcW w:w="180" w:type="dxa"/>
          </w:tcPr>
          <w:p w14:paraId="554B712F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A42076B" w14:textId="77183EA8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2236A90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3BBF63A" w14:textId="55F75500" w:rsidR="00D36081" w:rsidRPr="009C17B7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D36081" w:rsidRPr="009C17B7" w14:paraId="39ECA061" w14:textId="77777777" w:rsidTr="003C7959">
        <w:trPr>
          <w:cantSplit/>
        </w:trPr>
        <w:tc>
          <w:tcPr>
            <w:tcW w:w="6210" w:type="dxa"/>
          </w:tcPr>
          <w:p w14:paraId="591167A3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ลูกหนี้สินเชื่อภาคธุรกิจภายใต้ข้อพิพาทส่วนที่ถึงกำหนดชำระเกินกว่าหนึ่งปี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0BC1C4CA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A7346E" w14:textId="7828BAE0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60931888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620F892" w14:textId="5DB83C7B" w:rsidR="00D36081" w:rsidRPr="009C17B7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</w:tr>
      <w:tr w:rsidR="00D36081" w:rsidRPr="009C17B7" w14:paraId="0D8D881E" w14:textId="77777777" w:rsidTr="003C7959">
        <w:trPr>
          <w:cantSplit/>
          <w:trHeight w:val="272"/>
        </w:trPr>
        <w:tc>
          <w:tcPr>
            <w:tcW w:w="6210" w:type="dxa"/>
          </w:tcPr>
          <w:p w14:paraId="45D16A93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0DF2723B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14F955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24ADF8B0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2A445D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</w:tr>
      <w:tr w:rsidR="00D36081" w:rsidRPr="009C17B7" w14:paraId="0832425E" w14:textId="77777777" w:rsidTr="003C7959">
        <w:trPr>
          <w:cantSplit/>
        </w:trPr>
        <w:tc>
          <w:tcPr>
            <w:tcW w:w="6210" w:type="dxa"/>
          </w:tcPr>
          <w:p w14:paraId="09ABA2B2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</w:t>
            </w:r>
          </w:p>
        </w:tc>
        <w:tc>
          <w:tcPr>
            <w:tcW w:w="180" w:type="dxa"/>
          </w:tcPr>
          <w:p w14:paraId="188D3832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CB18C1C" w14:textId="2A504E9F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981,670</w:t>
            </w:r>
          </w:p>
        </w:tc>
        <w:tc>
          <w:tcPr>
            <w:tcW w:w="180" w:type="dxa"/>
          </w:tcPr>
          <w:p w14:paraId="425905FB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C47591B" w14:textId="7815AADE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905,542</w:t>
            </w:r>
          </w:p>
        </w:tc>
      </w:tr>
      <w:tr w:rsidR="00D36081" w:rsidRPr="009C17B7" w14:paraId="18A32A49" w14:textId="77777777" w:rsidTr="003C7959">
        <w:trPr>
          <w:cantSplit/>
        </w:trPr>
        <w:tc>
          <w:tcPr>
            <w:tcW w:w="6210" w:type="dxa"/>
          </w:tcPr>
          <w:p w14:paraId="38C581B1" w14:textId="1721F324" w:rsidR="00D36081" w:rsidRPr="009C17B7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ค่าเผื่อหนี้สงสัยจะสูญสำหรับลูกหนี้สินเชื่อภาคธุกิจและดอกเบี้ยค้างรับ</w:t>
            </w:r>
          </w:p>
        </w:tc>
        <w:tc>
          <w:tcPr>
            <w:tcW w:w="180" w:type="dxa"/>
          </w:tcPr>
          <w:p w14:paraId="0C0D2983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6FFE41A1" w14:textId="5249A0F0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(936,653)</w:t>
            </w:r>
          </w:p>
        </w:tc>
        <w:tc>
          <w:tcPr>
            <w:tcW w:w="180" w:type="dxa"/>
          </w:tcPr>
          <w:p w14:paraId="0828C2CA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1EC57841" w14:textId="7345D138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(864,487)</w:t>
            </w:r>
          </w:p>
        </w:tc>
      </w:tr>
      <w:tr w:rsidR="00D36081" w:rsidRPr="009C17B7" w14:paraId="1502DFA9" w14:textId="77777777" w:rsidTr="003C7959">
        <w:trPr>
          <w:cantSplit/>
        </w:trPr>
        <w:tc>
          <w:tcPr>
            <w:tcW w:w="6210" w:type="dxa"/>
          </w:tcPr>
          <w:p w14:paraId="4699EFBC" w14:textId="0C797BCE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55" w:hanging="555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ลูกหนี้สินเชื่อภาคธุรกิจและดอกเบี้ยค้างรับส่วนที่ถึงกำหนดชำระในหนึ่งปี</w:t>
            </w:r>
          </w:p>
        </w:tc>
        <w:tc>
          <w:tcPr>
            <w:tcW w:w="180" w:type="dxa"/>
          </w:tcPr>
          <w:p w14:paraId="1A8EE880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777A2ADF" w14:textId="72629345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(45,017)</w:t>
            </w:r>
          </w:p>
        </w:tc>
        <w:tc>
          <w:tcPr>
            <w:tcW w:w="180" w:type="dxa"/>
          </w:tcPr>
          <w:p w14:paraId="24CBABF1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</w:tcPr>
          <w:p w14:paraId="34900B00" w14:textId="1AAF3BAE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(41,055)</w:t>
            </w:r>
          </w:p>
        </w:tc>
      </w:tr>
      <w:tr w:rsidR="00D36081" w:rsidRPr="009C17B7" w14:paraId="4561F31D" w14:textId="77777777" w:rsidTr="003C7959">
        <w:trPr>
          <w:cantSplit/>
        </w:trPr>
        <w:tc>
          <w:tcPr>
            <w:tcW w:w="6210" w:type="dxa"/>
          </w:tcPr>
          <w:p w14:paraId="2A4B1603" w14:textId="5D58E43B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5" w:hanging="28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ลูกหนี้สินเชื่อภาคธุรกิจและดอกเบี้ยค้างรับส่วนที่ถึงกำหนดชำระเกินกว่าหนึ่งปี</w:t>
            </w:r>
          </w:p>
        </w:tc>
        <w:tc>
          <w:tcPr>
            <w:tcW w:w="180" w:type="dxa"/>
          </w:tcPr>
          <w:p w14:paraId="1D982CBC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8F240" w14:textId="4AB8A398" w:rsidR="00D36081" w:rsidRPr="009C17B7" w:rsidRDefault="007E43DF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67265CD" w14:textId="77777777" w:rsidR="00D36081" w:rsidRPr="009C17B7" w:rsidRDefault="00D36081" w:rsidP="00D360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B860B0" w14:textId="320B75B2" w:rsidR="00D36081" w:rsidRPr="009C17B7" w:rsidRDefault="00D36081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</w:tr>
    </w:tbl>
    <w:p w14:paraId="21E855F2" w14:textId="77777777" w:rsidR="00C558B0" w:rsidRPr="009C17B7" w:rsidRDefault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176E3000" w14:textId="10DD6033" w:rsidR="00764235" w:rsidRPr="009C17B7" w:rsidRDefault="00C558B0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4" w:hanging="540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>8</w:t>
      </w:r>
      <w:r w:rsidR="00816972" w:rsidRPr="009C17B7">
        <w:rPr>
          <w:rFonts w:asciiTheme="majorBidi" w:hAnsiTheme="majorBidi" w:cstheme="majorBidi"/>
          <w:sz w:val="26"/>
          <w:szCs w:val="26"/>
        </w:rPr>
        <w:t>.3</w:t>
      </w:r>
      <w:r w:rsidR="00764235">
        <w:rPr>
          <w:rFonts w:asciiTheme="majorBidi" w:hAnsiTheme="majorBidi" w:cstheme="majorBidi"/>
          <w:sz w:val="26"/>
          <w:szCs w:val="26"/>
        </w:rPr>
        <w:tab/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E63425">
        <w:rPr>
          <w:rFonts w:asciiTheme="majorBidi" w:hAnsiTheme="majorBidi" w:cstheme="majorBidi"/>
          <w:sz w:val="26"/>
          <w:szCs w:val="26"/>
        </w:rPr>
        <w:t>31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="00E63425">
        <w:rPr>
          <w:rFonts w:asciiTheme="majorBidi" w:hAnsiTheme="majorBidi" w:cstheme="majorBidi"/>
          <w:sz w:val="26"/>
          <w:szCs w:val="26"/>
        </w:rPr>
        <w:t>2563</w:t>
      </w:r>
      <w:r w:rsidR="00E63425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ยอดคงเหลือของทั้งลูกหนี้สินเชื่อภาคธุรกิจภายใต้ข้อพิพาท และลูกหนี้สินเชื่อภาคธุรกิจอื่น </w:t>
      </w:r>
      <w:r w:rsidR="00764235" w:rsidRPr="009C17B7">
        <w:rPr>
          <w:rFonts w:asciiTheme="majorBidi" w:hAnsiTheme="majorBidi" w:cstheme="majorBidi"/>
          <w:sz w:val="26"/>
          <w:szCs w:val="26"/>
          <w:cs/>
        </w:rPr>
        <w:t>ค่าเผื่อขาดทุน</w:t>
      </w:r>
    </w:p>
    <w:p w14:paraId="3A3F4396" w14:textId="17C045DE" w:rsidR="00C558B0" w:rsidRPr="009C17B7" w:rsidRDefault="00764235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4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ด้านเครดิตที่คาดว่าจะเกิดขึ้น</w:t>
      </w:r>
      <w:r w:rsidR="00C558B0" w:rsidRPr="009C17B7">
        <w:rPr>
          <w:rFonts w:asciiTheme="majorBidi" w:hAnsiTheme="majorBidi" w:cstheme="majorBidi"/>
          <w:sz w:val="26"/>
          <w:szCs w:val="26"/>
          <w:cs/>
        </w:rPr>
        <w:t>ค่าจำแนกตามสถานะได้ดังนี้</w:t>
      </w:r>
    </w:p>
    <w:p w14:paraId="28109A53" w14:textId="77777777" w:rsidR="00C558B0" w:rsidRPr="009C17B7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1800"/>
        <w:gridCol w:w="236"/>
        <w:gridCol w:w="1834"/>
        <w:gridCol w:w="270"/>
        <w:gridCol w:w="1890"/>
      </w:tblGrid>
      <w:tr w:rsidR="00C558B0" w:rsidRPr="009C17B7" w14:paraId="6ABEDE3B" w14:textId="77777777" w:rsidTr="008E6598">
        <w:trPr>
          <w:trHeight w:val="209"/>
          <w:tblHeader/>
        </w:trPr>
        <w:tc>
          <w:tcPr>
            <w:tcW w:w="3195" w:type="dxa"/>
          </w:tcPr>
          <w:p w14:paraId="1FFD2AE9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4E63EE6E" w14:textId="77777777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558B0" w:rsidRPr="009C17B7" w14:paraId="779C8FDB" w14:textId="77777777" w:rsidTr="00C558B0">
        <w:trPr>
          <w:trHeight w:val="70"/>
          <w:tblHeader/>
        </w:trPr>
        <w:tc>
          <w:tcPr>
            <w:tcW w:w="3195" w:type="dxa"/>
          </w:tcPr>
          <w:p w14:paraId="37606955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61D341C" w14:textId="77777777" w:rsidR="00475BED" w:rsidRPr="009C17B7" w:rsidRDefault="00475BED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0F692003" w14:textId="59517C5F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3C6B707C" w14:textId="706936D3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00C720D7" w14:textId="77777777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vAlign w:val="center"/>
          </w:tcPr>
          <w:p w14:paraId="13F8499E" w14:textId="77777777" w:rsidR="00475BED" w:rsidRPr="009C17B7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372CE414" w14:textId="77777777" w:rsidR="00475BED" w:rsidRPr="009C17B7" w:rsidRDefault="00475BED" w:rsidP="00475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</w:t>
            </w:r>
          </w:p>
          <w:p w14:paraId="217D2544" w14:textId="6A32A628" w:rsidR="00C558B0" w:rsidRPr="009C17B7" w:rsidRDefault="00475BED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270" w:type="dxa"/>
          </w:tcPr>
          <w:p w14:paraId="590B5EEB" w14:textId="77777777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90" w:type="dxa"/>
          </w:tcPr>
          <w:p w14:paraId="3F66FFA0" w14:textId="77777777" w:rsidR="00475BED" w:rsidRPr="009C17B7" w:rsidRDefault="00475BED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  <w:p w14:paraId="3530DDDF" w14:textId="4964E9B7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10B129C8" w14:textId="2EBC817D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C558B0" w:rsidRPr="009C17B7" w14:paraId="7C962DAF" w14:textId="77777777" w:rsidTr="008E6598">
        <w:trPr>
          <w:trHeight w:val="80"/>
          <w:tblHeader/>
        </w:trPr>
        <w:tc>
          <w:tcPr>
            <w:tcW w:w="3195" w:type="dxa"/>
          </w:tcPr>
          <w:p w14:paraId="4C47B939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76999280" w14:textId="77777777" w:rsidR="00C558B0" w:rsidRPr="009C17B7" w:rsidRDefault="00C558B0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2563</w:t>
            </w:r>
          </w:p>
        </w:tc>
      </w:tr>
      <w:tr w:rsidR="00C558B0" w:rsidRPr="009C17B7" w14:paraId="68F5C92D" w14:textId="77777777" w:rsidTr="008E6598">
        <w:trPr>
          <w:trHeight w:val="209"/>
          <w:tblHeader/>
        </w:trPr>
        <w:tc>
          <w:tcPr>
            <w:tcW w:w="3195" w:type="dxa"/>
          </w:tcPr>
          <w:p w14:paraId="28639613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0F81285A" w14:textId="77777777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58B0" w:rsidRPr="009C17B7" w14:paraId="7AD4328E" w14:textId="77777777" w:rsidTr="00C558B0">
        <w:trPr>
          <w:trHeight w:val="209"/>
        </w:trPr>
        <w:tc>
          <w:tcPr>
            <w:tcW w:w="3195" w:type="dxa"/>
          </w:tcPr>
          <w:p w14:paraId="3833C44D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สถานะ</w:t>
            </w:r>
          </w:p>
        </w:tc>
        <w:tc>
          <w:tcPr>
            <w:tcW w:w="1800" w:type="dxa"/>
          </w:tcPr>
          <w:p w14:paraId="34FE889A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CB527D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4A285762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AD1981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3B8279A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8B0" w:rsidRPr="009C17B7" w14:paraId="1DA5FDA7" w14:textId="77777777" w:rsidTr="00C558B0">
        <w:trPr>
          <w:trHeight w:val="70"/>
        </w:trPr>
        <w:tc>
          <w:tcPr>
            <w:tcW w:w="3195" w:type="dxa"/>
            <w:vAlign w:val="bottom"/>
          </w:tcPr>
          <w:p w14:paraId="39A47C47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00" w:type="dxa"/>
            <w:vAlign w:val="bottom"/>
          </w:tcPr>
          <w:p w14:paraId="76409205" w14:textId="2868DCDB" w:rsidR="00C558B0" w:rsidRPr="009C17B7" w:rsidRDefault="007E43D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2ECF0A" w14:textId="77777777" w:rsidR="00C558B0" w:rsidRPr="009C17B7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6CC98AF9" w14:textId="59ED80D8" w:rsidR="00C558B0" w:rsidRPr="009C17B7" w:rsidRDefault="007E43D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AE55238" w14:textId="77777777" w:rsidR="00C558B0" w:rsidRPr="009C17B7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1A8FE738" w14:textId="0774BCA8" w:rsidR="00C558B0" w:rsidRPr="009C17B7" w:rsidRDefault="007E43D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9C17B7" w14:paraId="53339AF0" w14:textId="77777777" w:rsidTr="00C558B0">
        <w:trPr>
          <w:trHeight w:val="221"/>
        </w:trPr>
        <w:tc>
          <w:tcPr>
            <w:tcW w:w="3195" w:type="dxa"/>
            <w:vAlign w:val="bottom"/>
          </w:tcPr>
          <w:p w14:paraId="0400ACE3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800" w:type="dxa"/>
            <w:vAlign w:val="bottom"/>
          </w:tcPr>
          <w:p w14:paraId="28F5434D" w14:textId="07D9B8E8" w:rsidR="00C558B0" w:rsidRPr="009C17B7" w:rsidRDefault="007E43D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23BBB5" w14:textId="77777777" w:rsidR="00C558B0" w:rsidRPr="009C17B7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49E50DAF" w14:textId="6670938F" w:rsidR="00C558B0" w:rsidRPr="009C17B7" w:rsidRDefault="007E43D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34AC0DF" w14:textId="77777777" w:rsidR="00C558B0" w:rsidRPr="009C17B7" w:rsidRDefault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15D62419" w14:textId="247638DF" w:rsidR="00C558B0" w:rsidRPr="009C17B7" w:rsidRDefault="007E43DF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9C17B7" w14:paraId="0978EA98" w14:textId="77777777" w:rsidTr="00C558B0">
        <w:trPr>
          <w:trHeight w:val="70"/>
        </w:trPr>
        <w:tc>
          <w:tcPr>
            <w:tcW w:w="3195" w:type="dxa"/>
            <w:vAlign w:val="bottom"/>
          </w:tcPr>
          <w:p w14:paraId="7DCBCA71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bookmarkStart w:id="12" w:name="_Hlk39571235"/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ลำดับชั้นที่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E22486A" w14:textId="404A515D" w:rsidR="00C558B0" w:rsidRPr="009C17B7" w:rsidRDefault="007E43DF" w:rsidP="007E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1,572,243</w:t>
            </w:r>
          </w:p>
        </w:tc>
        <w:tc>
          <w:tcPr>
            <w:tcW w:w="236" w:type="dxa"/>
            <w:vAlign w:val="bottom"/>
          </w:tcPr>
          <w:p w14:paraId="5440CB9F" w14:textId="6B3EA8E3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</w:tcPr>
          <w:p w14:paraId="54D066AE" w14:textId="630CFA5B" w:rsidR="00C558B0" w:rsidRPr="009C17B7" w:rsidRDefault="007E43DF" w:rsidP="007E43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1,527,226</w:t>
            </w:r>
          </w:p>
        </w:tc>
        <w:tc>
          <w:tcPr>
            <w:tcW w:w="270" w:type="dxa"/>
            <w:vAlign w:val="bottom"/>
          </w:tcPr>
          <w:p w14:paraId="5A000BD5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vAlign w:val="bottom"/>
          </w:tcPr>
          <w:p w14:paraId="4ED2D66D" w14:textId="5F5AE580" w:rsidR="00C558B0" w:rsidRPr="009C17B7" w:rsidRDefault="007E43DF" w:rsidP="007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45,017</w:t>
            </w:r>
          </w:p>
        </w:tc>
      </w:tr>
      <w:bookmarkEnd w:id="12"/>
      <w:tr w:rsidR="00C558B0" w:rsidRPr="009C17B7" w14:paraId="58FE179C" w14:textId="77777777" w:rsidTr="00C558B0">
        <w:trPr>
          <w:trHeight w:val="198"/>
        </w:trPr>
        <w:tc>
          <w:tcPr>
            <w:tcW w:w="3195" w:type="dxa"/>
            <w:vAlign w:val="bottom"/>
          </w:tcPr>
          <w:p w14:paraId="7ECC7845" w14:textId="77777777" w:rsidR="00C558B0" w:rsidRPr="008B682F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682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2EF1F8" w14:textId="5C3F41DD" w:rsidR="00C558B0" w:rsidRPr="009C17B7" w:rsidRDefault="007E43DF" w:rsidP="00C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1,572,243</w:t>
            </w:r>
          </w:p>
        </w:tc>
        <w:tc>
          <w:tcPr>
            <w:tcW w:w="236" w:type="dxa"/>
            <w:vAlign w:val="bottom"/>
          </w:tcPr>
          <w:p w14:paraId="75057728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91EFB" w14:textId="4D760637" w:rsidR="00C558B0" w:rsidRPr="009C17B7" w:rsidRDefault="007E43DF" w:rsidP="00C96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1,527,226</w:t>
            </w:r>
          </w:p>
        </w:tc>
        <w:tc>
          <w:tcPr>
            <w:tcW w:w="270" w:type="dxa"/>
            <w:vAlign w:val="bottom"/>
          </w:tcPr>
          <w:p w14:paraId="71E68149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AC255" w14:textId="369B0782" w:rsidR="00C558B0" w:rsidRPr="009C17B7" w:rsidRDefault="007E43DF" w:rsidP="007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45,017</w:t>
            </w:r>
          </w:p>
        </w:tc>
      </w:tr>
    </w:tbl>
    <w:p w14:paraId="26DCA89F" w14:textId="77777777" w:rsidR="00C558B0" w:rsidRPr="009C17B7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p w14:paraId="274821DA" w14:textId="3AE1A292" w:rsidR="00C558B0" w:rsidRPr="009C17B7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</w:rPr>
        <w:tab/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9C17B7">
        <w:rPr>
          <w:rFonts w:asciiTheme="majorBidi" w:hAnsiTheme="majorBidi" w:cstheme="majorBidi"/>
          <w:sz w:val="26"/>
          <w:szCs w:val="26"/>
        </w:rPr>
        <w:t xml:space="preserve">31 </w:t>
      </w:r>
      <w:r w:rsidRPr="009C17B7">
        <w:rPr>
          <w:rFonts w:asciiTheme="majorBidi" w:hAnsiTheme="majorBidi" w:cstheme="majorBidi"/>
          <w:sz w:val="26"/>
          <w:szCs w:val="26"/>
          <w:cs/>
        </w:rPr>
        <w:t>ธันวาคม 256</w:t>
      </w:r>
      <w:r w:rsidRPr="009C17B7">
        <w:rPr>
          <w:rFonts w:asciiTheme="majorBidi" w:hAnsiTheme="majorBidi" w:cstheme="majorBidi"/>
          <w:sz w:val="26"/>
          <w:szCs w:val="26"/>
        </w:rPr>
        <w:t>2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 ยอดคงเหลือของทั้งลูกหนี้สินเชื่อภาคธุรกิจภายใต้ข้อพิพาท และลูกหนี้สินเชื่อภาคธุรกิจอื่น จำแนกตามอายุหนี้ค้างชำระได้ดังนี้</w:t>
      </w:r>
    </w:p>
    <w:p w14:paraId="154762DE" w14:textId="77777777" w:rsidR="00C558B0" w:rsidRPr="009C17B7" w:rsidRDefault="00C558B0" w:rsidP="00C558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25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195"/>
        <w:gridCol w:w="1800"/>
        <w:gridCol w:w="236"/>
        <w:gridCol w:w="1834"/>
        <w:gridCol w:w="270"/>
        <w:gridCol w:w="1890"/>
      </w:tblGrid>
      <w:tr w:rsidR="00C558B0" w:rsidRPr="009C17B7" w14:paraId="5B927980" w14:textId="77777777" w:rsidTr="008E6598">
        <w:trPr>
          <w:trHeight w:val="209"/>
          <w:tblHeader/>
        </w:trPr>
        <w:tc>
          <w:tcPr>
            <w:tcW w:w="3195" w:type="dxa"/>
          </w:tcPr>
          <w:p w14:paraId="6EA89ABD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5545386C" w14:textId="769789FC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</w:t>
            </w:r>
            <w:r w:rsidR="007E43DF"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เงินรวม</w:t>
            </w:r>
          </w:p>
        </w:tc>
      </w:tr>
      <w:tr w:rsidR="00C558B0" w:rsidRPr="009C17B7" w14:paraId="017D7CA3" w14:textId="77777777" w:rsidTr="00C558B0">
        <w:trPr>
          <w:trHeight w:val="70"/>
          <w:tblHeader/>
        </w:trPr>
        <w:tc>
          <w:tcPr>
            <w:tcW w:w="3195" w:type="dxa"/>
          </w:tcPr>
          <w:p w14:paraId="1D4BFD6B" w14:textId="77777777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</w:tcPr>
          <w:p w14:paraId="3A453DD0" w14:textId="77777777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15B71B13" w14:textId="0D61317A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236" w:type="dxa"/>
          </w:tcPr>
          <w:p w14:paraId="2C967681" w14:textId="77777777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vAlign w:val="center"/>
          </w:tcPr>
          <w:p w14:paraId="6183FC43" w14:textId="77777777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49A574" w14:textId="4645181C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</w:t>
            </w:r>
            <w:r w:rsidR="00046A71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เผื่อหนี้สงสัยจะสูญ</w:t>
            </w:r>
          </w:p>
        </w:tc>
        <w:tc>
          <w:tcPr>
            <w:tcW w:w="270" w:type="dxa"/>
          </w:tcPr>
          <w:p w14:paraId="335D35E6" w14:textId="77777777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890" w:type="dxa"/>
          </w:tcPr>
          <w:p w14:paraId="67CA4586" w14:textId="77777777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ลูกหนี้สินเชื่อ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ภาคธุรกิจ</w:t>
            </w:r>
          </w:p>
          <w:p w14:paraId="2D3265F0" w14:textId="55DA06A3" w:rsidR="00C558B0" w:rsidRPr="009C17B7" w:rsidRDefault="00C558B0" w:rsidP="00C558B0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และดอกเบี้ยค้างรับ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C558B0" w:rsidRPr="009C17B7" w14:paraId="7D84BA99" w14:textId="77777777" w:rsidTr="008E6598">
        <w:trPr>
          <w:trHeight w:val="80"/>
          <w:tblHeader/>
        </w:trPr>
        <w:tc>
          <w:tcPr>
            <w:tcW w:w="3195" w:type="dxa"/>
          </w:tcPr>
          <w:p w14:paraId="46232187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  <w:vAlign w:val="bottom"/>
          </w:tcPr>
          <w:p w14:paraId="4CCA073E" w14:textId="77777777" w:rsidR="00C558B0" w:rsidRPr="009C17B7" w:rsidRDefault="00C558B0" w:rsidP="008E6598">
            <w:pPr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</w:p>
        </w:tc>
      </w:tr>
      <w:tr w:rsidR="00C558B0" w:rsidRPr="009C17B7" w14:paraId="47234ED5" w14:textId="77777777" w:rsidTr="008E6598">
        <w:trPr>
          <w:trHeight w:val="209"/>
          <w:tblHeader/>
        </w:trPr>
        <w:tc>
          <w:tcPr>
            <w:tcW w:w="3195" w:type="dxa"/>
          </w:tcPr>
          <w:p w14:paraId="67F7810E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left="9" w:right="-5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30" w:type="dxa"/>
            <w:gridSpan w:val="5"/>
          </w:tcPr>
          <w:p w14:paraId="1D1EF17F" w14:textId="77777777" w:rsidR="00C558B0" w:rsidRPr="009C17B7" w:rsidRDefault="00C558B0" w:rsidP="008E6598">
            <w:pPr>
              <w:spacing w:line="240" w:lineRule="auto"/>
              <w:ind w:left="-126" w:right="-13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558B0" w:rsidRPr="009C17B7" w14:paraId="5CD2A5E7" w14:textId="77777777" w:rsidTr="00C558B0">
        <w:trPr>
          <w:trHeight w:val="209"/>
        </w:trPr>
        <w:tc>
          <w:tcPr>
            <w:tcW w:w="3195" w:type="dxa"/>
          </w:tcPr>
          <w:p w14:paraId="309415F9" w14:textId="77777777" w:rsidR="00C558B0" w:rsidRPr="009C17B7" w:rsidRDefault="00C558B0" w:rsidP="008E6598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อายุหนี้</w:t>
            </w:r>
          </w:p>
        </w:tc>
        <w:tc>
          <w:tcPr>
            <w:tcW w:w="1800" w:type="dxa"/>
          </w:tcPr>
          <w:p w14:paraId="3C1BCE12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BD4F80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269F9581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72B96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68FFC67" w14:textId="77777777" w:rsidR="00C558B0" w:rsidRPr="009C17B7" w:rsidRDefault="00C558B0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8B0" w:rsidRPr="009C17B7" w14:paraId="6B58226B" w14:textId="77777777" w:rsidTr="00C558B0">
        <w:trPr>
          <w:trHeight w:val="70"/>
        </w:trPr>
        <w:tc>
          <w:tcPr>
            <w:tcW w:w="3195" w:type="dxa"/>
          </w:tcPr>
          <w:p w14:paraId="18336863" w14:textId="77777777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07384CCC" w14:textId="7712CB71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5E6F5BE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586E4660" w14:textId="20BC4836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8EAE3D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1BF1A14" w14:textId="07C10355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9C17B7" w14:paraId="609AC5C3" w14:textId="77777777" w:rsidTr="00C558B0">
        <w:trPr>
          <w:trHeight w:val="221"/>
        </w:trPr>
        <w:tc>
          <w:tcPr>
            <w:tcW w:w="3195" w:type="dxa"/>
          </w:tcPr>
          <w:p w14:paraId="2F2D42B5" w14:textId="77777777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7664D984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4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F98CE6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4" w:type="dxa"/>
          </w:tcPr>
          <w:p w14:paraId="219F156B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F0576BF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3FA9652A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8B0" w:rsidRPr="009C17B7" w14:paraId="30DC3339" w14:textId="77777777" w:rsidTr="00C558B0">
        <w:trPr>
          <w:trHeight w:val="70"/>
        </w:trPr>
        <w:tc>
          <w:tcPr>
            <w:tcW w:w="3195" w:type="dxa"/>
          </w:tcPr>
          <w:p w14:paraId="2CA1AAF3" w14:textId="4B25E7D6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1 - 6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5127EF56" w14:textId="368442A5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15A5E4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</w:tcPr>
          <w:p w14:paraId="4D89C1AB" w14:textId="79A1F900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D78C8C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40379F04" w14:textId="0A649AA2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9C17B7" w14:paraId="73BF14B5" w14:textId="77777777" w:rsidTr="00C558B0">
        <w:trPr>
          <w:trHeight w:val="70"/>
        </w:trPr>
        <w:tc>
          <w:tcPr>
            <w:tcW w:w="3195" w:type="dxa"/>
          </w:tcPr>
          <w:p w14:paraId="0AA5D239" w14:textId="7C4A70C9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left="-63" w:right="-558" w:firstLine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  <w:t>7 - 12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167E973F" w14:textId="389A4CD8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  <w:tc>
          <w:tcPr>
            <w:tcW w:w="236" w:type="dxa"/>
            <w:vAlign w:val="bottom"/>
          </w:tcPr>
          <w:p w14:paraId="117D0AC1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</w:tcPr>
          <w:p w14:paraId="051250CE" w14:textId="39B5134B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B29547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0157F3D" w14:textId="4B3BCE34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41,055</w:t>
            </w:r>
          </w:p>
        </w:tc>
      </w:tr>
      <w:tr w:rsidR="00C558B0" w:rsidRPr="009C17B7" w14:paraId="15A3DBE0" w14:textId="77777777" w:rsidTr="00C558B0">
        <w:trPr>
          <w:trHeight w:val="198"/>
        </w:trPr>
        <w:tc>
          <w:tcPr>
            <w:tcW w:w="3195" w:type="dxa"/>
          </w:tcPr>
          <w:p w14:paraId="126E2845" w14:textId="7C9DE250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70BA414" w14:textId="3D0CAF6B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1,409,558</w:t>
            </w:r>
          </w:p>
        </w:tc>
        <w:tc>
          <w:tcPr>
            <w:tcW w:w="236" w:type="dxa"/>
            <w:vAlign w:val="bottom"/>
          </w:tcPr>
          <w:p w14:paraId="04A251E9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</w:tcPr>
          <w:p w14:paraId="622D056D" w14:textId="03C25F29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1,409,558</w:t>
            </w:r>
          </w:p>
        </w:tc>
        <w:tc>
          <w:tcPr>
            <w:tcW w:w="270" w:type="dxa"/>
            <w:vAlign w:val="bottom"/>
          </w:tcPr>
          <w:p w14:paraId="7435FFC2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6A1BB86" w14:textId="6B78BBB5" w:rsidR="00C558B0" w:rsidRPr="009C17B7" w:rsidRDefault="00C558B0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558B0" w:rsidRPr="009C17B7" w14:paraId="4DE48802" w14:textId="77777777" w:rsidTr="00C558B0">
        <w:trPr>
          <w:trHeight w:val="198"/>
        </w:trPr>
        <w:tc>
          <w:tcPr>
            <w:tcW w:w="3195" w:type="dxa"/>
          </w:tcPr>
          <w:p w14:paraId="4A36CBD5" w14:textId="77777777" w:rsidR="00C558B0" w:rsidRPr="009C17B7" w:rsidRDefault="00C558B0" w:rsidP="00C558B0">
            <w:pPr>
              <w:tabs>
                <w:tab w:val="left" w:pos="342"/>
              </w:tabs>
              <w:spacing w:line="240" w:lineRule="auto"/>
              <w:ind w:right="-55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691B5" w14:textId="1BED3232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1,450,613</w:t>
            </w:r>
          </w:p>
        </w:tc>
        <w:tc>
          <w:tcPr>
            <w:tcW w:w="236" w:type="dxa"/>
            <w:vAlign w:val="bottom"/>
          </w:tcPr>
          <w:p w14:paraId="4F8092BC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8A292A" w14:textId="1125044D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50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1,409,558</w:t>
            </w:r>
          </w:p>
        </w:tc>
        <w:tc>
          <w:tcPr>
            <w:tcW w:w="270" w:type="dxa"/>
            <w:vAlign w:val="bottom"/>
          </w:tcPr>
          <w:p w14:paraId="5959F531" w14:textId="77777777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B2036D5" w14:textId="7660DCF0" w:rsidR="00C558B0" w:rsidRPr="009C17B7" w:rsidRDefault="00C558B0" w:rsidP="00C5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9"/>
              </w:tabs>
              <w:spacing w:line="360" w:lineRule="exact"/>
              <w:ind w:left="-108"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41,055</w:t>
            </w:r>
          </w:p>
        </w:tc>
      </w:tr>
    </w:tbl>
    <w:p w14:paraId="13892DB1" w14:textId="77777777" w:rsidR="00644985" w:rsidRPr="009C17B7" w:rsidRDefault="00644985" w:rsidP="00FE3D8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</w:p>
    <w:p w14:paraId="10AA9374" w14:textId="77777777" w:rsidR="00816972" w:rsidRPr="009C17B7" w:rsidRDefault="00816972" w:rsidP="00FE3D8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26"/>
          <w:szCs w:val="26"/>
          <w:lang w:val="en-US" w:bidi="th-TH"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ลูกหนี้</w:t>
      </w:r>
      <w:r w:rsidR="00593DE3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สินเชื่อภาคธุรกิจ</w:t>
      </w: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ภายใต้ข้อพิพาทและ</w:t>
      </w:r>
      <w:r w:rsidR="001B584F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ลูกหนี้</w:t>
      </w:r>
      <w:r w:rsidR="00593DE3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สินเชื่อภาคธุรกิจ</w:t>
      </w:r>
      <w:r w:rsidR="00106658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อื่น</w:t>
      </w: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ของบริษัทย่อยเหล่านี้มีหลักทรัพย์ค้ำประกัน</w:t>
      </w:r>
      <w:r w:rsidR="00084FB1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อันประกอบด้วย อสังหาริมทรัพย์ใน</w:t>
      </w:r>
      <w:r w:rsidR="004B2D2E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ประเทศญี่ปุ่น </w:t>
      </w: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เกาะไซปรัสและประเทศบราซิล</w:t>
      </w:r>
      <w:r w:rsidRPr="009C17B7">
        <w:rPr>
          <w:rFonts w:asciiTheme="majorBidi" w:hAnsiTheme="majorBidi" w:cstheme="majorBidi"/>
          <w:sz w:val="26"/>
          <w:szCs w:val="26"/>
          <w:lang w:val="en-US" w:bidi="th-TH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พันธบัตรรัฐบาลไซปรัส </w:t>
      </w:r>
      <w:r w:rsidR="00FF42FD"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>และ</w:t>
      </w:r>
      <w:r w:rsidRPr="009C17B7">
        <w:rPr>
          <w:rFonts w:asciiTheme="majorBidi" w:hAnsiTheme="majorBidi" w:cstheme="majorBidi"/>
          <w:sz w:val="26"/>
          <w:szCs w:val="26"/>
          <w:cs/>
          <w:lang w:val="en-US" w:bidi="th-TH"/>
        </w:rPr>
        <w:t xml:space="preserve">หุ้นในบริษัทอื่นในต่างประเทศ </w:t>
      </w:r>
    </w:p>
    <w:p w14:paraId="7AE78CCC" w14:textId="77777777" w:rsidR="008539C2" w:rsidRPr="009C17B7" w:rsidRDefault="008539C2" w:rsidP="00FE3D84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20116F23" w14:textId="77777777" w:rsidR="005E3333" w:rsidRPr="009C17B7" w:rsidRDefault="005E3333" w:rsidP="00FE3D84">
      <w:pPr>
        <w:rPr>
          <w:rFonts w:cstheme="minorBidi"/>
          <w:cs/>
          <w:lang w:val="th-TH"/>
        </w:rPr>
        <w:sectPr w:rsidR="005E3333" w:rsidRPr="009C17B7" w:rsidSect="00CE424A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26"/>
        </w:sectPr>
      </w:pPr>
    </w:p>
    <w:p w14:paraId="57E16376" w14:textId="77777777" w:rsidR="005E3333" w:rsidRPr="009C17B7" w:rsidRDefault="005E3333" w:rsidP="00C34571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3" w:name="_Toc40348054"/>
      <w:r w:rsidRPr="009C17B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เงินลงทุนในบริษัทร่วม</w:t>
      </w:r>
      <w:bookmarkEnd w:id="13"/>
    </w:p>
    <w:p w14:paraId="7CB18639" w14:textId="77777777" w:rsidR="006F1268" w:rsidRPr="009C17B7" w:rsidRDefault="006F1268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Angsana New" w:hAnsi="Angsana New" w:cstheme="minorBidi"/>
          <w:sz w:val="26"/>
          <w:szCs w:val="26"/>
          <w:cs/>
        </w:rPr>
      </w:pPr>
    </w:p>
    <w:tbl>
      <w:tblPr>
        <w:tblW w:w="1524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66"/>
        <w:gridCol w:w="1177"/>
        <w:gridCol w:w="178"/>
        <w:gridCol w:w="981"/>
        <w:gridCol w:w="670"/>
        <w:gridCol w:w="178"/>
        <w:gridCol w:w="770"/>
        <w:gridCol w:w="178"/>
        <w:gridCol w:w="722"/>
        <w:gridCol w:w="178"/>
        <w:gridCol w:w="725"/>
        <w:gridCol w:w="36"/>
        <w:gridCol w:w="178"/>
        <w:gridCol w:w="838"/>
        <w:gridCol w:w="178"/>
        <w:gridCol w:w="843"/>
        <w:gridCol w:w="183"/>
        <w:gridCol w:w="804"/>
        <w:gridCol w:w="178"/>
        <w:gridCol w:w="812"/>
        <w:gridCol w:w="180"/>
        <w:gridCol w:w="900"/>
        <w:gridCol w:w="178"/>
        <w:gridCol w:w="904"/>
        <w:gridCol w:w="187"/>
        <w:gridCol w:w="803"/>
        <w:gridCol w:w="178"/>
        <w:gridCol w:w="927"/>
        <w:gridCol w:w="18"/>
      </w:tblGrid>
      <w:tr w:rsidR="00183CE5" w:rsidRPr="009C17B7" w14:paraId="20AF2C5D" w14:textId="77777777" w:rsidTr="00C3647B">
        <w:trPr>
          <w:gridAfter w:val="1"/>
          <w:wAfter w:w="18" w:type="dxa"/>
          <w:cantSplit/>
          <w:trHeight w:val="374"/>
          <w:tblHeader/>
        </w:trPr>
        <w:tc>
          <w:tcPr>
            <w:tcW w:w="1166" w:type="dxa"/>
          </w:tcPr>
          <w:p w14:paraId="4177292D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13736F8E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E8B43A5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4FAEFF76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  <w:vAlign w:val="bottom"/>
          </w:tcPr>
          <w:p w14:paraId="078B28A3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0A2B5BB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7D228977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100A5D3" w14:textId="77777777" w:rsidR="00175169" w:rsidRPr="009C17B7" w:rsidRDefault="0017516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3" w:type="dxa"/>
            <w:gridSpan w:val="15"/>
            <w:vAlign w:val="bottom"/>
          </w:tcPr>
          <w:p w14:paraId="00E65DF5" w14:textId="77777777" w:rsidR="00175169" w:rsidRPr="009C17B7" w:rsidRDefault="00A4031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83CE5" w:rsidRPr="009C17B7" w14:paraId="11CDFDBA" w14:textId="77777777" w:rsidTr="00C3647B">
        <w:trPr>
          <w:cantSplit/>
          <w:trHeight w:val="1066"/>
          <w:tblHeader/>
        </w:trPr>
        <w:tc>
          <w:tcPr>
            <w:tcW w:w="1166" w:type="dxa"/>
            <w:vAlign w:val="bottom"/>
          </w:tcPr>
          <w:p w14:paraId="7B45B3A4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  <w:vAlign w:val="bottom"/>
          </w:tcPr>
          <w:p w14:paraId="3C098756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8" w:type="dxa"/>
            <w:vAlign w:val="bottom"/>
          </w:tcPr>
          <w:p w14:paraId="5499CDED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B7DD537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สถานที่</w:t>
            </w:r>
          </w:p>
          <w:p w14:paraId="156969D6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618" w:type="dxa"/>
            <w:gridSpan w:val="3"/>
            <w:vAlign w:val="bottom"/>
          </w:tcPr>
          <w:p w14:paraId="080DFBD4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                   ความเป็นเจ้าของ</w:t>
            </w:r>
          </w:p>
        </w:tc>
        <w:tc>
          <w:tcPr>
            <w:tcW w:w="178" w:type="dxa"/>
            <w:vAlign w:val="bottom"/>
          </w:tcPr>
          <w:p w14:paraId="1B82B9A0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1" w:type="dxa"/>
            <w:gridSpan w:val="4"/>
            <w:vAlign w:val="bottom"/>
          </w:tcPr>
          <w:p w14:paraId="0117FF27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A42E59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ทุนที่ชำระแล้ว</w:t>
            </w:r>
          </w:p>
        </w:tc>
        <w:tc>
          <w:tcPr>
            <w:tcW w:w="178" w:type="dxa"/>
            <w:vAlign w:val="bottom"/>
          </w:tcPr>
          <w:p w14:paraId="0592C223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59" w:type="dxa"/>
            <w:gridSpan w:val="3"/>
            <w:vAlign w:val="bottom"/>
          </w:tcPr>
          <w:p w14:paraId="6A2E615C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05A082A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68F7E71B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4" w:type="dxa"/>
            <w:gridSpan w:val="3"/>
            <w:vAlign w:val="bottom"/>
          </w:tcPr>
          <w:p w14:paraId="0969EB53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F7593F0" w14:textId="77777777" w:rsidR="002C02A0" w:rsidRPr="009C17B7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1CB92E4A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2" w:type="dxa"/>
            <w:gridSpan w:val="3"/>
            <w:vAlign w:val="bottom"/>
          </w:tcPr>
          <w:p w14:paraId="07318708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</w:t>
            </w:r>
          </w:p>
          <w:p w14:paraId="1215EF96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187" w:type="dxa"/>
            <w:vAlign w:val="bottom"/>
          </w:tcPr>
          <w:p w14:paraId="6E951160" w14:textId="77777777" w:rsidR="002C02A0" w:rsidRPr="009C17B7" w:rsidRDefault="002C02A0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26" w:type="dxa"/>
            <w:gridSpan w:val="4"/>
            <w:vAlign w:val="bottom"/>
          </w:tcPr>
          <w:p w14:paraId="67C87F71" w14:textId="77777777" w:rsidR="002C02A0" w:rsidRPr="009C17B7" w:rsidRDefault="00B23B48" w:rsidP="00FE3D84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  <w:r w:rsidR="002C02A0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</w:tr>
      <w:tr w:rsidR="00D36081" w:rsidRPr="009C17B7" w14:paraId="34C10731" w14:textId="77777777" w:rsidTr="00C3647B">
        <w:trPr>
          <w:gridAfter w:val="1"/>
          <w:wAfter w:w="18" w:type="dxa"/>
          <w:cantSplit/>
          <w:trHeight w:val="1080"/>
          <w:tblHeader/>
        </w:trPr>
        <w:tc>
          <w:tcPr>
            <w:tcW w:w="1166" w:type="dxa"/>
          </w:tcPr>
          <w:p w14:paraId="268B7CB9" w14:textId="77777777" w:rsidR="00D36081" w:rsidRPr="009C17B7" w:rsidRDefault="00D36081" w:rsidP="00D360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503C88DE" w14:textId="77777777" w:rsidR="00D36081" w:rsidRPr="009C17B7" w:rsidRDefault="00D36081" w:rsidP="00D360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D5B8750" w14:textId="77777777" w:rsidR="00D36081" w:rsidRPr="009C17B7" w:rsidRDefault="00D36081" w:rsidP="00D360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62D9A8" w14:textId="77777777" w:rsidR="00D36081" w:rsidRPr="009C17B7" w:rsidRDefault="00D36081" w:rsidP="00D3608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  <w:vAlign w:val="bottom"/>
          </w:tcPr>
          <w:p w14:paraId="1A44FAD1" w14:textId="16EB6799" w:rsidR="00D36081" w:rsidRPr="009C17B7" w:rsidRDefault="00D36081" w:rsidP="00D36081">
            <w:pPr>
              <w:tabs>
                <w:tab w:val="clear" w:pos="680"/>
              </w:tabs>
              <w:ind w:left="-81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6356F645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  <w:vAlign w:val="bottom"/>
          </w:tcPr>
          <w:p w14:paraId="36474B46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243622B3" w14:textId="65F5F3E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4BDDFC27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  <w:vAlign w:val="bottom"/>
          </w:tcPr>
          <w:p w14:paraId="1E1F36D1" w14:textId="76D1476E" w:rsidR="00D36081" w:rsidRPr="009C17B7" w:rsidRDefault="00D36081" w:rsidP="00D36081">
            <w:pPr>
              <w:tabs>
                <w:tab w:val="clear" w:pos="680"/>
              </w:tabs>
              <w:ind w:left="-82" w:righ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2E86B0D1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  <w:vAlign w:val="bottom"/>
          </w:tcPr>
          <w:p w14:paraId="42362E34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C42EE2C" w14:textId="186319CD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78" w:type="dxa"/>
          </w:tcPr>
          <w:p w14:paraId="3EB7F8E9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vAlign w:val="bottom"/>
          </w:tcPr>
          <w:p w14:paraId="2190D412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32D4CC3A" w14:textId="6281576C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28AB8EC9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vAlign w:val="bottom"/>
          </w:tcPr>
          <w:p w14:paraId="03AB19DC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5F1A6E05" w14:textId="030A8F72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3" w:type="dxa"/>
          </w:tcPr>
          <w:p w14:paraId="13FBA4DD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vAlign w:val="bottom"/>
          </w:tcPr>
          <w:p w14:paraId="37F06D1B" w14:textId="42F7EFB3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1D966ED7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002D9E5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044F4449" w14:textId="4A51DAF2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0" w:type="dxa"/>
          </w:tcPr>
          <w:p w14:paraId="6FFB4A0E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94E99E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</w:p>
          <w:p w14:paraId="1654FB5E" w14:textId="340CB638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553BF76D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vAlign w:val="bottom"/>
          </w:tcPr>
          <w:p w14:paraId="3A7ACD01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43724440" w14:textId="207869DB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87" w:type="dxa"/>
          </w:tcPr>
          <w:p w14:paraId="11B1138F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vAlign w:val="bottom"/>
          </w:tcPr>
          <w:p w14:paraId="5148134A" w14:textId="7A338C9B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178" w:type="dxa"/>
            <w:vAlign w:val="bottom"/>
          </w:tcPr>
          <w:p w14:paraId="5518DC84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vAlign w:val="bottom"/>
          </w:tcPr>
          <w:p w14:paraId="4CB8E51D" w14:textId="77777777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F3AFB22" w14:textId="4D7DE88B" w:rsidR="00D36081" w:rsidRPr="009C17B7" w:rsidRDefault="00D36081" w:rsidP="00D3608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</w:tr>
      <w:tr w:rsidR="00183CE5" w:rsidRPr="009C17B7" w14:paraId="12C5A57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6C3DB359" w14:textId="77777777" w:rsidR="003374D4" w:rsidRPr="009C17B7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7" w:type="dxa"/>
          </w:tcPr>
          <w:p w14:paraId="1616414A" w14:textId="77777777" w:rsidR="003374D4" w:rsidRPr="009C17B7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ED37358" w14:textId="77777777" w:rsidR="003374D4" w:rsidRPr="009C17B7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0FCF167" w14:textId="77777777" w:rsidR="003374D4" w:rsidRPr="009C17B7" w:rsidRDefault="003374D4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8" w:type="dxa"/>
            <w:gridSpan w:val="3"/>
          </w:tcPr>
          <w:p w14:paraId="42C5CEC4" w14:textId="406E7C4D" w:rsidR="003374D4" w:rsidRPr="009C17B7" w:rsidRDefault="00E63425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</w:t>
            </w:r>
            <w:r w:rsidR="003374D4"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ร้อยละ</w:t>
            </w: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78" w:type="dxa"/>
          </w:tcPr>
          <w:p w14:paraId="399A0095" w14:textId="77777777" w:rsidR="003374D4" w:rsidRPr="009C17B7" w:rsidRDefault="003374D4" w:rsidP="00FE3D8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625" w:type="dxa"/>
            <w:gridSpan w:val="3"/>
          </w:tcPr>
          <w:p w14:paraId="641523A0" w14:textId="73488946" w:rsidR="003374D4" w:rsidRPr="009C17B7" w:rsidRDefault="003374D4" w:rsidP="00265661">
            <w:pPr>
              <w:jc w:val="center"/>
              <w:rPr>
                <w:rFonts w:asciiTheme="majorBidi" w:hAnsiTheme="majorBidi" w:cs="Angsana New"/>
                <w:i/>
                <w:iCs/>
                <w:sz w:val="26"/>
                <w:szCs w:val="26"/>
              </w:rPr>
            </w:pPr>
          </w:p>
        </w:tc>
        <w:tc>
          <w:tcPr>
            <w:tcW w:w="214" w:type="dxa"/>
            <w:gridSpan w:val="2"/>
          </w:tcPr>
          <w:p w14:paraId="1A04A69D" w14:textId="77777777" w:rsidR="003374D4" w:rsidRPr="009C17B7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93" w:type="dxa"/>
            <w:gridSpan w:val="15"/>
          </w:tcPr>
          <w:p w14:paraId="3F78A7AE" w14:textId="77777777" w:rsidR="003374D4" w:rsidRPr="009C17B7" w:rsidRDefault="003374D4" w:rsidP="00FE3D8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83CE5" w:rsidRPr="009C17B7" w14:paraId="03086B8D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4369853F" w14:textId="77777777" w:rsidR="002C02A0" w:rsidRPr="009C17B7" w:rsidRDefault="002C02A0" w:rsidP="00FE3D8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77" w:type="dxa"/>
          </w:tcPr>
          <w:p w14:paraId="42299282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FE67026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669435C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0" w:type="dxa"/>
          </w:tcPr>
          <w:p w14:paraId="1F4A0D4C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6ECCD29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758792B4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D140A7C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34E32412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8EB851C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4E5E29FC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D7D85D6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23841BB1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E270A94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</w:tcPr>
          <w:p w14:paraId="5ACD88DC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1A084980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</w:tcPr>
          <w:p w14:paraId="4AF8645A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62EBB05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9C97EFE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2199764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D184E3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2E3BCBA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</w:tcPr>
          <w:p w14:paraId="35CC0842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7" w:type="dxa"/>
          </w:tcPr>
          <w:p w14:paraId="6F6599E6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</w:tcPr>
          <w:p w14:paraId="27CE092A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642466F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</w:tcPr>
          <w:p w14:paraId="5794D050" w14:textId="77777777" w:rsidR="002C02A0" w:rsidRPr="009C17B7" w:rsidRDefault="002C02A0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83CE5" w:rsidRPr="009C17B7" w14:paraId="5B411ED7" w14:textId="77777777" w:rsidTr="00C3647B">
        <w:trPr>
          <w:gridAfter w:val="1"/>
          <w:wAfter w:w="18" w:type="dxa"/>
          <w:cantSplit/>
          <w:trHeight w:val="275"/>
        </w:trPr>
        <w:tc>
          <w:tcPr>
            <w:tcW w:w="1166" w:type="dxa"/>
          </w:tcPr>
          <w:p w14:paraId="7512B592" w14:textId="77777777" w:rsidR="00C3647B" w:rsidRPr="009C17B7" w:rsidRDefault="00C3647B" w:rsidP="00C3647B">
            <w:pPr>
              <w:ind w:left="98" w:hanging="9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Commercial Credit and Finance PLC </w:t>
            </w:r>
          </w:p>
        </w:tc>
        <w:tc>
          <w:tcPr>
            <w:tcW w:w="1177" w:type="dxa"/>
          </w:tcPr>
          <w:p w14:paraId="69CC8877" w14:textId="532A1187" w:rsidR="00C3647B" w:rsidRPr="009C17B7" w:rsidRDefault="00C3647B" w:rsidP="00C3647B">
            <w:pPr>
              <w:ind w:left="107" w:hanging="107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ธุรกิจสินเชื่อรายย่อย </w:t>
            </w:r>
            <w:r w:rsidR="00340EC6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สินเชื่อ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และธุรกิจเช่าซื้อ</w:t>
            </w:r>
          </w:p>
        </w:tc>
        <w:tc>
          <w:tcPr>
            <w:tcW w:w="178" w:type="dxa"/>
          </w:tcPr>
          <w:p w14:paraId="669C39AF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25DE377" w14:textId="5EA7E4FA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ศรีลังกา</w:t>
            </w:r>
          </w:p>
        </w:tc>
        <w:tc>
          <w:tcPr>
            <w:tcW w:w="670" w:type="dxa"/>
          </w:tcPr>
          <w:p w14:paraId="36EC0D7E" w14:textId="7515DB81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18CE7CA2" w14:textId="77777777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70" w:type="dxa"/>
          </w:tcPr>
          <w:p w14:paraId="44900EDF" w14:textId="4071738E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29.99</w:t>
            </w:r>
          </w:p>
        </w:tc>
        <w:tc>
          <w:tcPr>
            <w:tcW w:w="178" w:type="dxa"/>
          </w:tcPr>
          <w:p w14:paraId="65974771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2" w:type="dxa"/>
          </w:tcPr>
          <w:p w14:paraId="62DA36FE" w14:textId="77777777" w:rsidR="00AA7F0B" w:rsidRPr="009C17B7" w:rsidRDefault="00AA7F0B" w:rsidP="00AA7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4952D7E" w14:textId="5427558E" w:rsidR="00C3647B" w:rsidRPr="009C17B7" w:rsidRDefault="00C3647B" w:rsidP="00AA7F0B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79FF0BD8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1" w:type="dxa"/>
            <w:gridSpan w:val="2"/>
          </w:tcPr>
          <w:p w14:paraId="223BB65D" w14:textId="77777777" w:rsidR="00AA7F0B" w:rsidRPr="009C17B7" w:rsidRDefault="00AA7F0B" w:rsidP="00AA7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318,074</w:t>
            </w:r>
          </w:p>
          <w:p w14:paraId="57CC82D0" w14:textId="67CFC588" w:rsidR="00C3647B" w:rsidRPr="009C17B7" w:rsidRDefault="00AA7F0B" w:rsidP="00AA7F0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พันรูปีศรีลังกา</w:t>
            </w:r>
          </w:p>
        </w:tc>
        <w:tc>
          <w:tcPr>
            <w:tcW w:w="178" w:type="dxa"/>
          </w:tcPr>
          <w:p w14:paraId="5BC34997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6DEB1280" w14:textId="02BFA943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78" w:type="dxa"/>
            <w:tcBorders>
              <w:bottom w:val="nil"/>
            </w:tcBorders>
          </w:tcPr>
          <w:p w14:paraId="6E31A0DF" w14:textId="77777777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3" w:type="dxa"/>
            <w:tcBorders>
              <w:bottom w:val="nil"/>
            </w:tcBorders>
          </w:tcPr>
          <w:p w14:paraId="00F58C44" w14:textId="0433E38D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2,492,602</w:t>
            </w:r>
          </w:p>
        </w:tc>
        <w:tc>
          <w:tcPr>
            <w:tcW w:w="183" w:type="dxa"/>
            <w:tcBorders>
              <w:bottom w:val="nil"/>
            </w:tcBorders>
          </w:tcPr>
          <w:p w14:paraId="6712CCEA" w14:textId="77777777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4" w:type="dxa"/>
            <w:tcBorders>
              <w:bottom w:val="nil"/>
            </w:tcBorders>
            <w:shd w:val="clear" w:color="auto" w:fill="auto"/>
          </w:tcPr>
          <w:p w14:paraId="574C2066" w14:textId="2A5163E2" w:rsidR="00C3647B" w:rsidRPr="009C17B7" w:rsidRDefault="007E43DF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2,366,655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6FBD1FF4" w14:textId="77777777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83C3DF" w14:textId="05C4F379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nil"/>
            </w:tcBorders>
            <w:shd w:val="clear" w:color="auto" w:fill="auto"/>
          </w:tcPr>
          <w:p w14:paraId="3FFDFB2F" w14:textId="379B174B" w:rsidR="00C3647B" w:rsidRPr="009C17B7" w:rsidRDefault="00257CCA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2,348,844</w:t>
            </w:r>
          </w:p>
        </w:tc>
        <w:tc>
          <w:tcPr>
            <w:tcW w:w="180" w:type="dxa"/>
            <w:tcBorders>
              <w:bottom w:val="nil"/>
            </w:tcBorders>
            <w:shd w:val="clear" w:color="auto" w:fill="auto"/>
          </w:tcPr>
          <w:p w14:paraId="0D9A0442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A204B5" w14:textId="008DD900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2A9B7E74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2A4EF4CB" w14:textId="4362DF68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(582,085)</w:t>
            </w:r>
          </w:p>
        </w:tc>
        <w:tc>
          <w:tcPr>
            <w:tcW w:w="187" w:type="dxa"/>
            <w:tcBorders>
              <w:bottom w:val="nil"/>
            </w:tcBorders>
            <w:shd w:val="clear" w:color="auto" w:fill="auto"/>
          </w:tcPr>
          <w:p w14:paraId="3211E29E" w14:textId="77777777" w:rsidR="00C3647B" w:rsidRPr="009C17B7" w:rsidRDefault="00C3647B" w:rsidP="00C3647B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3" w:type="dxa"/>
            <w:tcBorders>
              <w:bottom w:val="nil"/>
            </w:tcBorders>
            <w:shd w:val="clear" w:color="auto" w:fill="auto"/>
          </w:tcPr>
          <w:p w14:paraId="732F9D30" w14:textId="31432AF3" w:rsidR="00C3647B" w:rsidRPr="009C17B7" w:rsidRDefault="007E43DF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1,784,570</w:t>
            </w:r>
          </w:p>
        </w:tc>
        <w:tc>
          <w:tcPr>
            <w:tcW w:w="178" w:type="dxa"/>
            <w:tcBorders>
              <w:bottom w:val="nil"/>
            </w:tcBorders>
            <w:shd w:val="clear" w:color="auto" w:fill="auto"/>
          </w:tcPr>
          <w:p w14:paraId="04AE39D2" w14:textId="77777777" w:rsidR="00C3647B" w:rsidRPr="009C17B7" w:rsidRDefault="00C3647B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7" w:type="dxa"/>
            <w:tcBorders>
              <w:bottom w:val="nil"/>
            </w:tcBorders>
            <w:shd w:val="clear" w:color="auto" w:fill="auto"/>
          </w:tcPr>
          <w:p w14:paraId="2AECD8AD" w14:textId="53D96F9D" w:rsidR="00C3647B" w:rsidRPr="009C17B7" w:rsidRDefault="00257CCA" w:rsidP="00C36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1,766,759</w:t>
            </w:r>
          </w:p>
        </w:tc>
      </w:tr>
    </w:tbl>
    <w:p w14:paraId="6C490E92" w14:textId="77777777" w:rsidR="00175169" w:rsidRPr="009C17B7" w:rsidRDefault="0017516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6"/>
          <w:szCs w:val="26"/>
          <w:lang w:bidi="ar-SA"/>
        </w:rPr>
      </w:pPr>
    </w:p>
    <w:p w14:paraId="2AAA77B6" w14:textId="4D1A2F1F" w:rsidR="00D36081" w:rsidRPr="009C17B7" w:rsidRDefault="00D36081" w:rsidP="00D36081">
      <w:pPr>
        <w:jc w:val="both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 xml:space="preserve">บริษัทไม่ได้รับรายได้เงินปันผลจากเงินลงทุนใน </w:t>
      </w:r>
      <w:r w:rsidRPr="009C17B7">
        <w:rPr>
          <w:rFonts w:asciiTheme="majorBidi" w:hAnsiTheme="majorBidi" w:cstheme="majorBidi"/>
          <w:sz w:val="26"/>
          <w:szCs w:val="26"/>
        </w:rPr>
        <w:t xml:space="preserve">CCF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สำหรับงวดสามเดือนสิ้นสุดวันที่ 31 มีนาคม </w:t>
      </w:r>
      <w:r w:rsidRPr="009C17B7">
        <w:rPr>
          <w:rFonts w:asciiTheme="majorBidi" w:hAnsiTheme="majorBidi" w:cstheme="majorBidi"/>
          <w:sz w:val="26"/>
          <w:szCs w:val="26"/>
        </w:rPr>
        <w:t xml:space="preserve">2563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9C17B7">
        <w:rPr>
          <w:rFonts w:asciiTheme="majorBidi" w:hAnsiTheme="majorBidi" w:cstheme="majorBidi"/>
          <w:sz w:val="26"/>
          <w:szCs w:val="26"/>
        </w:rPr>
        <w:t>2562</w:t>
      </w:r>
      <w:r w:rsidRPr="009C17B7">
        <w:rPr>
          <w:rFonts w:asciiTheme="majorBidi" w:hAnsiTheme="majorBidi" w:cstheme="majorBidi"/>
          <w:sz w:val="26"/>
          <w:szCs w:val="26"/>
        </w:rPr>
        <w:br w:type="page"/>
      </w:r>
    </w:p>
    <w:p w14:paraId="07EE310A" w14:textId="77777777" w:rsidR="005E3333" w:rsidRPr="009C17B7" w:rsidRDefault="005E3333" w:rsidP="00C34571">
      <w:pPr>
        <w:pStyle w:val="Heading1"/>
        <w:keepLines/>
        <w:numPr>
          <w:ilvl w:val="0"/>
          <w:numId w:val="2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14" w:name="_Toc40348055"/>
      <w:r w:rsidRPr="009C17B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เงินลงทุนในบริษัท</w:t>
      </w:r>
      <w:r w:rsidRPr="009C17B7">
        <w:rPr>
          <w:rFonts w:asciiTheme="majorBidi" w:hAnsiTheme="majorBidi" w:cstheme="majorBidi"/>
          <w:sz w:val="30"/>
          <w:szCs w:val="30"/>
          <w:u w:val="none"/>
          <w:cs/>
        </w:rPr>
        <w:t>ย่อย</w:t>
      </w:r>
      <w:bookmarkEnd w:id="14"/>
    </w:p>
    <w:p w14:paraId="57DBFA90" w14:textId="77777777" w:rsidR="005E3333" w:rsidRPr="009C17B7" w:rsidRDefault="005E3333" w:rsidP="00FE3D84">
      <w:pPr>
        <w:spacing w:line="240" w:lineRule="auto"/>
        <w:ind w:right="14"/>
        <w:jc w:val="both"/>
        <w:rPr>
          <w:szCs w:val="16"/>
        </w:rPr>
      </w:pPr>
    </w:p>
    <w:tbl>
      <w:tblPr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9"/>
        <w:gridCol w:w="180"/>
        <w:gridCol w:w="630"/>
        <w:gridCol w:w="180"/>
        <w:gridCol w:w="720"/>
        <w:gridCol w:w="180"/>
        <w:gridCol w:w="896"/>
        <w:gridCol w:w="183"/>
        <w:gridCol w:w="990"/>
        <w:gridCol w:w="181"/>
        <w:gridCol w:w="900"/>
        <w:gridCol w:w="180"/>
        <w:gridCol w:w="900"/>
        <w:gridCol w:w="180"/>
        <w:gridCol w:w="990"/>
        <w:gridCol w:w="180"/>
        <w:gridCol w:w="993"/>
        <w:gridCol w:w="180"/>
        <w:gridCol w:w="900"/>
        <w:gridCol w:w="180"/>
        <w:gridCol w:w="900"/>
        <w:gridCol w:w="180"/>
        <w:gridCol w:w="709"/>
        <w:gridCol w:w="199"/>
        <w:gridCol w:w="800"/>
      </w:tblGrid>
      <w:tr w:rsidR="00183CE5" w:rsidRPr="009C17B7" w14:paraId="3FA1B7BC" w14:textId="77777777" w:rsidTr="00C21245">
        <w:trPr>
          <w:cantSplit/>
          <w:trHeight w:val="193"/>
          <w:tblHeader/>
        </w:trPr>
        <w:tc>
          <w:tcPr>
            <w:tcW w:w="2699" w:type="dxa"/>
            <w:vAlign w:val="bottom"/>
          </w:tcPr>
          <w:p w14:paraId="2D284D6A" w14:textId="77777777" w:rsidR="005E3333" w:rsidRPr="009C17B7" w:rsidRDefault="005E3333" w:rsidP="00FE3D84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E2EB2F2" w14:textId="77777777" w:rsidR="005E3333" w:rsidRPr="009C17B7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6093ED24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FD6867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59B0798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77F1355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8371" w:type="dxa"/>
            <w:gridSpan w:val="15"/>
            <w:vAlign w:val="bottom"/>
          </w:tcPr>
          <w:p w14:paraId="511577CC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Cs/>
                <w:sz w:val="26"/>
                <w:szCs w:val="26"/>
                <w:lang w:bidi="th-TH"/>
              </w:rPr>
            </w:pPr>
            <w:r w:rsidRPr="009C17B7">
              <w:rPr>
                <w:rFonts w:ascii="Angsana New" w:hAnsi="Angsana New" w:cs="Angsan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83CE5" w:rsidRPr="009C17B7" w14:paraId="2692903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3A126CFB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6FEBB02C" w14:textId="77777777" w:rsidR="005E3333" w:rsidRPr="009C17B7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3FD283C4" w14:textId="77777777" w:rsidR="005E3333" w:rsidRPr="009C17B7" w:rsidRDefault="005E3333" w:rsidP="00FE3D84">
            <w:pPr>
              <w:tabs>
                <w:tab w:val="clear" w:pos="227"/>
                <w:tab w:val="clear" w:pos="454"/>
                <w:tab w:val="left" w:pos="550"/>
                <w:tab w:val="left" w:pos="73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สัดส่วน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0A15D2BE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69" w:type="dxa"/>
            <w:gridSpan w:val="3"/>
            <w:vAlign w:val="bottom"/>
          </w:tcPr>
          <w:p w14:paraId="02428304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CA8E893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1" w:type="dxa"/>
            <w:vAlign w:val="bottom"/>
          </w:tcPr>
          <w:p w14:paraId="06EF2B1F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055F4F8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1CA3841F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8104B50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vAlign w:val="bottom"/>
          </w:tcPr>
          <w:p w14:paraId="342622CA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36117A59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78F6F70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B303FD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2ACD4C1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C17B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4B6AD3C4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08" w:type="dxa"/>
            <w:gridSpan w:val="3"/>
            <w:vAlign w:val="bottom"/>
          </w:tcPr>
          <w:p w14:paraId="5C4AF65F" w14:textId="77777777" w:rsidR="005E3333" w:rsidRPr="009C17B7" w:rsidRDefault="005E3333" w:rsidP="00FE3D84">
            <w:pPr>
              <w:pStyle w:val="acctmergecolhdg"/>
              <w:spacing w:line="240" w:lineRule="atLeast"/>
              <w:ind w:left="-75"/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42DA7121" w14:textId="77777777" w:rsidR="005E3333" w:rsidRPr="009C17B7" w:rsidRDefault="005E3333" w:rsidP="00FE3D84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บริษัทย่อยสำหรับงวด</w:t>
            </w:r>
          </w:p>
          <w:p w14:paraId="5132D7ED" w14:textId="579BABEE" w:rsidR="005E3333" w:rsidRPr="009C17B7" w:rsidRDefault="007E43DF" w:rsidP="00FE3D84">
            <w:pPr>
              <w:pStyle w:val="acctmergecolhdg"/>
              <w:spacing w:line="240" w:lineRule="atLeast"/>
              <w:ind w:left="-85" w:right="-77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สาม</w:t>
            </w:r>
            <w:r w:rsidR="00E87AD0"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เดือนสิ้นสุด</w:t>
            </w:r>
            <w:r w:rsidR="005E3333"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วันที่</w:t>
            </w:r>
          </w:p>
        </w:tc>
      </w:tr>
      <w:tr w:rsidR="00D9252F" w:rsidRPr="009C17B7" w14:paraId="61D08E6E" w14:textId="77777777" w:rsidTr="00C21245">
        <w:trPr>
          <w:cantSplit/>
          <w:trHeight w:val="594"/>
          <w:tblHeader/>
        </w:trPr>
        <w:tc>
          <w:tcPr>
            <w:tcW w:w="2699" w:type="dxa"/>
            <w:vAlign w:val="bottom"/>
          </w:tcPr>
          <w:p w14:paraId="5FB458A3" w14:textId="77777777" w:rsidR="00D9252F" w:rsidRPr="009C17B7" w:rsidRDefault="00D9252F" w:rsidP="00D925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4B9554F" w14:textId="77777777" w:rsidR="00D9252F" w:rsidRPr="009C17B7" w:rsidRDefault="00D9252F" w:rsidP="00D9252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750A8758" w14:textId="31C5354A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2FF73E65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C88ECF5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D4F0777" w14:textId="34F9F455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2BDE0FF6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3BC43D70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1171EE5" w14:textId="6AF48F58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3" w:type="dxa"/>
            <w:vAlign w:val="bottom"/>
          </w:tcPr>
          <w:p w14:paraId="6F08F874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D0062B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46338E" w14:textId="0D1ABA15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1" w:type="dxa"/>
          </w:tcPr>
          <w:p w14:paraId="4834BA55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A77C190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9DD305D" w14:textId="16A14D9C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25951F54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4CE3907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F5EBBE0" w14:textId="234A7273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205A648E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30077F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6D06FE1" w14:textId="207DFF3E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4560F1D7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5E08D89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C47FBA" w14:textId="358529A5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0164C662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56140D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21B5FD7" w14:textId="78A054E0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3F388476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B3C6BE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FC650C" w14:textId="236B6CAC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2BBD5600" w14:textId="77777777" w:rsidR="00D9252F" w:rsidRPr="009C17B7" w:rsidRDefault="00D9252F" w:rsidP="00D9252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9991345" w14:textId="61BF3E52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99" w:type="dxa"/>
            <w:vAlign w:val="bottom"/>
          </w:tcPr>
          <w:p w14:paraId="20850CAB" w14:textId="77777777" w:rsidR="00D9252F" w:rsidRPr="009C17B7" w:rsidRDefault="00D9252F" w:rsidP="00D925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4EB5FC0" w14:textId="77777777" w:rsidR="00D9252F" w:rsidRPr="009C17B7" w:rsidRDefault="00D9252F" w:rsidP="00D9252F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B43C45B" w14:textId="61F8C50E" w:rsidR="00D9252F" w:rsidRPr="009C17B7" w:rsidRDefault="00D9252F" w:rsidP="00D9252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2</w:t>
            </w:r>
          </w:p>
        </w:tc>
      </w:tr>
      <w:tr w:rsidR="00183CE5" w:rsidRPr="009C17B7" w14:paraId="4F26C787" w14:textId="77777777" w:rsidTr="00C21245">
        <w:trPr>
          <w:cantSplit/>
          <w:trHeight w:val="19"/>
        </w:trPr>
        <w:tc>
          <w:tcPr>
            <w:tcW w:w="2699" w:type="dxa"/>
          </w:tcPr>
          <w:p w14:paraId="18F4F4B8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85CF9C2" w14:textId="77777777" w:rsidR="005E3333" w:rsidRPr="009C17B7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71E642D1" w14:textId="6C96227E" w:rsidR="005E3333" w:rsidRPr="008D2EBA" w:rsidRDefault="00E63425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="005E3333" w:rsidRPr="009C17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30" w:type="dxa"/>
            <w:gridSpan w:val="5"/>
          </w:tcPr>
          <w:p w14:paraId="299E46BC" w14:textId="77777777" w:rsidR="005E3333" w:rsidRPr="009C17B7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371" w:type="dxa"/>
            <w:gridSpan w:val="15"/>
          </w:tcPr>
          <w:p w14:paraId="380C690C" w14:textId="77777777" w:rsidR="005E3333" w:rsidRPr="009C17B7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83CE5" w:rsidRPr="009C17B7" w14:paraId="01C5DAA3" w14:textId="77777777" w:rsidTr="00C21245">
        <w:trPr>
          <w:cantSplit/>
          <w:trHeight w:val="19"/>
        </w:trPr>
        <w:tc>
          <w:tcPr>
            <w:tcW w:w="2879" w:type="dxa"/>
            <w:gridSpan w:val="2"/>
          </w:tcPr>
          <w:p w14:paraId="1DC15B8A" w14:textId="77777777" w:rsidR="005E3333" w:rsidRPr="009C17B7" w:rsidRDefault="005E3333" w:rsidP="00FE3D84">
            <w:pPr>
              <w:ind w:left="11" w:right="-79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17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630" w:type="dxa"/>
          </w:tcPr>
          <w:p w14:paraId="1DE17A47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6E1CB1A8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DD87F41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596B8F4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2424867" w14:textId="77777777" w:rsidR="005E3333" w:rsidRPr="009C17B7" w:rsidRDefault="005E3333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13E05024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6F3BD0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9566006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AE8844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AE7A7C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9DC275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39F36B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3C45CF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EEC4B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DCBC7C5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BBB831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9611A8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303C69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8A74F1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B51180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6D2E12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C8D48D3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2F89C9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9C17B7" w14:paraId="61A0D5D5" w14:textId="77777777" w:rsidTr="00C21245">
        <w:trPr>
          <w:cantSplit/>
          <w:trHeight w:val="19"/>
        </w:trPr>
        <w:tc>
          <w:tcPr>
            <w:tcW w:w="2699" w:type="dxa"/>
          </w:tcPr>
          <w:p w14:paraId="1E614103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บริษัท ธนบรรณ จำกัด</w:t>
            </w:r>
          </w:p>
        </w:tc>
        <w:tc>
          <w:tcPr>
            <w:tcW w:w="180" w:type="dxa"/>
            <w:vAlign w:val="bottom"/>
          </w:tcPr>
          <w:p w14:paraId="1407C080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7" w:right="-79" w:hanging="18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08709FA8" w14:textId="17DD5DBA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3A9A980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D8798C" w14:textId="0FEC1DCE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1BBFF32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04024E6" w14:textId="77777777" w:rsidR="00A8123B" w:rsidRPr="009C17B7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32224739" w14:textId="67D48D2E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3" w:type="dxa"/>
          </w:tcPr>
          <w:p w14:paraId="68131EC3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E21DDD" w14:textId="77777777" w:rsidR="00A8123B" w:rsidRPr="009C17B7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565,000</w:t>
            </w:r>
          </w:p>
          <w:p w14:paraId="6ED69649" w14:textId="4EA04E06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1" w:type="dxa"/>
          </w:tcPr>
          <w:p w14:paraId="39505BEA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E30157" w14:textId="76DE127E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1B73E92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E84A51" w14:textId="68431703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5377F91D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9CB8C2" w14:textId="70D6B809" w:rsidR="00A8123B" w:rsidRPr="009C17B7" w:rsidRDefault="00A8123B" w:rsidP="00FE3D84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368C18B" w14:textId="77777777" w:rsidR="00A8123B" w:rsidRPr="009C17B7" w:rsidRDefault="00A8123B" w:rsidP="00FE3D84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4D5CDE2" w14:textId="760E0B4E" w:rsidR="00A8123B" w:rsidRPr="009C17B7" w:rsidRDefault="00A8123B" w:rsidP="008D2EBA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82F84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3C1AE" w14:textId="13D4AECB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53A0B2D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CB8474" w14:textId="48A3FF30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629,696</w:t>
            </w:r>
          </w:p>
        </w:tc>
        <w:tc>
          <w:tcPr>
            <w:tcW w:w="180" w:type="dxa"/>
          </w:tcPr>
          <w:p w14:paraId="40A53E71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5948E6" w14:textId="5681C128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99" w:type="dxa"/>
          </w:tcPr>
          <w:p w14:paraId="624E5CD8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</w:tcPr>
          <w:p w14:paraId="734CBAA2" w14:textId="769A0A10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3C45E7E2" w14:textId="77777777" w:rsidTr="00C21245">
        <w:trPr>
          <w:cantSplit/>
          <w:trHeight w:val="19"/>
        </w:trPr>
        <w:tc>
          <w:tcPr>
            <w:tcW w:w="2699" w:type="dxa"/>
          </w:tcPr>
          <w:p w14:paraId="72382551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Group Lease Holdings Pte. Ltd.</w:t>
            </w:r>
          </w:p>
        </w:tc>
        <w:tc>
          <w:tcPr>
            <w:tcW w:w="180" w:type="dxa"/>
            <w:vAlign w:val="bottom"/>
          </w:tcPr>
          <w:p w14:paraId="6EFC8591" w14:textId="77777777" w:rsidR="00A8123B" w:rsidRPr="009C17B7" w:rsidRDefault="00A8123B" w:rsidP="00FE3D84">
            <w:pPr>
              <w:tabs>
                <w:tab w:val="clear" w:pos="227"/>
                <w:tab w:val="clear" w:pos="454"/>
              </w:tabs>
              <w:ind w:right="-79" w:hanging="8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89CF04D" w14:textId="0E810E16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7BBB813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791A5A4" w14:textId="6F524D28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98C5E45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90940CD" w14:textId="4366E41A" w:rsidR="00A8123B" w:rsidRPr="009C17B7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3" w:type="dxa"/>
          </w:tcPr>
          <w:p w14:paraId="3307DA1B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470B49" w14:textId="6BC95BFF" w:rsidR="00A8123B" w:rsidRPr="009C17B7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214,448</w:t>
            </w:r>
          </w:p>
        </w:tc>
        <w:tc>
          <w:tcPr>
            <w:tcW w:w="181" w:type="dxa"/>
          </w:tcPr>
          <w:p w14:paraId="7388C250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36C40" w14:textId="26DB470A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12ACB064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F79757" w14:textId="6D609BCD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5,387,211</w:t>
            </w:r>
          </w:p>
        </w:tc>
        <w:tc>
          <w:tcPr>
            <w:tcW w:w="180" w:type="dxa"/>
          </w:tcPr>
          <w:p w14:paraId="0675A220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D95DF8" w14:textId="2E45FDF0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2F6E3B6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8A972E" w14:textId="79CF66CA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33D6A64A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B631E9" w14:textId="24A73983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</w:tcPr>
          <w:p w14:paraId="04A586FF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8A5D3" w14:textId="091FD992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2,960,393</w:t>
            </w:r>
          </w:p>
        </w:tc>
        <w:tc>
          <w:tcPr>
            <w:tcW w:w="180" w:type="dxa"/>
            <w:vAlign w:val="bottom"/>
          </w:tcPr>
          <w:p w14:paraId="613E6A8A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328A16A3" w14:textId="25EA70DC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vAlign w:val="bottom"/>
          </w:tcPr>
          <w:p w14:paraId="76933145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7D61DE7" w14:textId="2F3862CD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03F7312D" w14:textId="77777777" w:rsidTr="00C21245">
        <w:trPr>
          <w:cantSplit/>
          <w:trHeight w:val="19"/>
        </w:trPr>
        <w:tc>
          <w:tcPr>
            <w:tcW w:w="2699" w:type="dxa"/>
          </w:tcPr>
          <w:p w14:paraId="60DD8F15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80" w:type="dxa"/>
            <w:vAlign w:val="bottom"/>
          </w:tcPr>
          <w:p w14:paraId="2EC70B7F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right="-79" w:firstLine="107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510CC13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71AC94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3F65BAA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2787E9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095D8EE" w14:textId="21331F0D" w:rsidR="00A8123B" w:rsidRPr="009C17B7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3" w:type="dxa"/>
          </w:tcPr>
          <w:p w14:paraId="0FAFC96D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CF1F75" w14:textId="0FBA310B" w:rsidR="00A8123B" w:rsidRPr="009C17B7" w:rsidRDefault="00A8123B" w:rsidP="00FE3D84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</w:t>
            </w:r>
          </w:p>
        </w:tc>
        <w:tc>
          <w:tcPr>
            <w:tcW w:w="181" w:type="dxa"/>
          </w:tcPr>
          <w:p w14:paraId="55F6AE12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380D389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040174C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CA8113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C66DCC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6F1848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034E9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9EA8E74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6800A9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EE2B6F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52B93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656F9C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7778E8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2B662FD4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0A459FCD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02F66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9C17B7" w14:paraId="678B5CDB" w14:textId="77777777" w:rsidTr="00C21245">
        <w:trPr>
          <w:cantSplit/>
          <w:trHeight w:val="19"/>
        </w:trPr>
        <w:tc>
          <w:tcPr>
            <w:tcW w:w="2699" w:type="dxa"/>
          </w:tcPr>
          <w:p w14:paraId="3D264C03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DF91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right="-79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6413744C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9617168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A489A5F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E56DE18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0592FF50" w14:textId="74F8254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3" w:type="dxa"/>
          </w:tcPr>
          <w:p w14:paraId="73594333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7402FF" w14:textId="0DF278C8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สิงคโปร์</w:t>
            </w:r>
          </w:p>
        </w:tc>
        <w:tc>
          <w:tcPr>
            <w:tcW w:w="181" w:type="dxa"/>
          </w:tcPr>
          <w:p w14:paraId="77A3DA0F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F16117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E26A212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2469E6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EFF82D4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4AFCF8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6D79CF8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8ADBEFD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84FB81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B146A0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EF3BE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D99CE2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26431AA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14:paraId="18D21D01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  <w:vAlign w:val="bottom"/>
          </w:tcPr>
          <w:p w14:paraId="4FAF6576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D43F41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9C17B7" w14:paraId="124DF523" w14:textId="77777777" w:rsidTr="00C21245">
        <w:trPr>
          <w:cantSplit/>
          <w:trHeight w:val="19"/>
        </w:trPr>
        <w:tc>
          <w:tcPr>
            <w:tcW w:w="2699" w:type="dxa"/>
          </w:tcPr>
          <w:p w14:paraId="687618E5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GL Leasing (Lao) Company Limited</w:t>
            </w:r>
          </w:p>
        </w:tc>
        <w:tc>
          <w:tcPr>
            <w:tcW w:w="180" w:type="dxa"/>
            <w:vAlign w:val="bottom"/>
          </w:tcPr>
          <w:p w14:paraId="15A5F325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7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6D7FC7" w14:textId="2A104089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75CBA4A5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78465A" w14:textId="31114AD2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180" w:type="dxa"/>
          </w:tcPr>
          <w:p w14:paraId="412FC0A3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7F701687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31587F21" w14:textId="0A1D3ABF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3" w:type="dxa"/>
          </w:tcPr>
          <w:p w14:paraId="2B11CFBC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8E2805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7441ECB3" w14:textId="30A23FC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1" w:type="dxa"/>
          </w:tcPr>
          <w:p w14:paraId="20228198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D273B7" w14:textId="5B7587B6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32AE28F8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E6684BD" w14:textId="3EF1156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1DFF2DEA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1912905" w14:textId="41CE9331" w:rsidR="00A8123B" w:rsidRPr="009C17B7" w:rsidRDefault="00A8123B" w:rsidP="00FE3D8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8DF9BCE" w14:textId="77777777" w:rsidR="00A8123B" w:rsidRPr="009C17B7" w:rsidRDefault="00A8123B" w:rsidP="00FE3D84">
            <w:pPr>
              <w:pStyle w:val="acctfourfigures"/>
              <w:tabs>
                <w:tab w:val="decimal" w:pos="55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68F265" w14:textId="49DE8FBE" w:rsidR="00A8123B" w:rsidRPr="009C17B7" w:rsidRDefault="00A8123B" w:rsidP="00FE3D84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627EE40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EBD3C2" w14:textId="7A3D534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</w:tcPr>
          <w:p w14:paraId="56279064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DB4124" w14:textId="18A39AE6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213</w:t>
            </w:r>
          </w:p>
        </w:tc>
        <w:tc>
          <w:tcPr>
            <w:tcW w:w="180" w:type="dxa"/>
            <w:vAlign w:val="bottom"/>
          </w:tcPr>
          <w:p w14:paraId="645EE2BC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2D2C47" w14:textId="577A3515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0B085B70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4" w:space="0" w:color="auto"/>
            </w:tcBorders>
          </w:tcPr>
          <w:p w14:paraId="5AA8A1A4" w14:textId="4367070F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629488ED" w14:textId="77777777" w:rsidTr="00C21245">
        <w:trPr>
          <w:cantSplit/>
          <w:trHeight w:val="19"/>
        </w:trPr>
        <w:tc>
          <w:tcPr>
            <w:tcW w:w="2699" w:type="dxa"/>
          </w:tcPr>
          <w:p w14:paraId="53C1EA0C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right="-165" w:hanging="15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513CC040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2A834B0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9FA0AD2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87DEDAE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1432C9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2BED0530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</w:tcPr>
          <w:p w14:paraId="3EECD6CF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F98AE8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6652B999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A72230" w14:textId="62869DD8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3CD74BBA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80F291" w14:textId="12649A62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6,017,120</w:t>
            </w:r>
          </w:p>
        </w:tc>
        <w:tc>
          <w:tcPr>
            <w:tcW w:w="180" w:type="dxa"/>
          </w:tcPr>
          <w:p w14:paraId="2FE66FE8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65FD8D8" w14:textId="38834F9C" w:rsidR="00A8123B" w:rsidRPr="009C17B7" w:rsidRDefault="00A8123B" w:rsidP="00FE3D84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160EADD7" w14:textId="77777777" w:rsidR="00A8123B" w:rsidRPr="009C17B7" w:rsidRDefault="00A8123B" w:rsidP="00FE3D84">
            <w:pPr>
              <w:pStyle w:val="acctfourfigures"/>
              <w:tabs>
                <w:tab w:val="decimal" w:pos="600"/>
              </w:tabs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C2FBCA3" w14:textId="1699EB90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(2,426,818)</w:t>
            </w:r>
          </w:p>
        </w:tc>
        <w:tc>
          <w:tcPr>
            <w:tcW w:w="180" w:type="dxa"/>
          </w:tcPr>
          <w:p w14:paraId="5E64A782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67B0E73" w14:textId="29EEA631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49E64504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2923B" w14:textId="63DB5459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3,590,302</w:t>
            </w:r>
          </w:p>
        </w:tc>
        <w:tc>
          <w:tcPr>
            <w:tcW w:w="180" w:type="dxa"/>
          </w:tcPr>
          <w:p w14:paraId="71E0AADC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5307BA6C" w14:textId="703FCBEC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A87AEDA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724BD76E" w14:textId="55E29ED6" w:rsidR="00A8123B" w:rsidRPr="009C17B7" w:rsidRDefault="00A8123B" w:rsidP="00FE3D84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7755D093" w14:textId="77777777" w:rsidR="005E3333" w:rsidRPr="009C17B7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322F877F" w14:textId="77777777" w:rsidR="005E3333" w:rsidRPr="009C17B7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46DE2C9" w14:textId="77777777" w:rsidR="005E3333" w:rsidRPr="009C17B7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66A21614" w14:textId="77777777" w:rsidR="005E3333" w:rsidRPr="009C17B7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335EE08" w14:textId="77777777" w:rsidR="005E3333" w:rsidRPr="009C17B7" w:rsidRDefault="005E3333" w:rsidP="00FE3D84">
      <w:pPr>
        <w:jc w:val="thaiDistribute"/>
        <w:rPr>
          <w:rFonts w:ascii="Angsana New" w:hAnsi="Angsana New" w:cs="Angsana New"/>
          <w:sz w:val="26"/>
          <w:szCs w:val="26"/>
        </w:rPr>
      </w:pPr>
    </w:p>
    <w:p w14:paraId="76F990E7" w14:textId="77777777" w:rsidR="005E3333" w:rsidRPr="009C17B7" w:rsidRDefault="005E3333" w:rsidP="00FE3D84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9C17B7">
        <w:rPr>
          <w:rFonts w:ascii="Angsana New" w:hAnsi="Angsana New" w:cs="Angsana New"/>
          <w:sz w:val="30"/>
          <w:szCs w:val="30"/>
          <w:cs/>
        </w:rPr>
        <w:t>เงินลงทุนในบริษัทย่อยที่ถือหุ้นโดยบริษัทย่อยของบริษัทแสดงได้ดังนี้</w:t>
      </w:r>
    </w:p>
    <w:tbl>
      <w:tblPr>
        <w:tblW w:w="15215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80"/>
        <w:gridCol w:w="720"/>
        <w:gridCol w:w="180"/>
        <w:gridCol w:w="720"/>
        <w:gridCol w:w="180"/>
        <w:gridCol w:w="1080"/>
        <w:gridCol w:w="180"/>
        <w:gridCol w:w="1080"/>
        <w:gridCol w:w="180"/>
        <w:gridCol w:w="810"/>
        <w:gridCol w:w="180"/>
        <w:gridCol w:w="900"/>
        <w:gridCol w:w="180"/>
        <w:gridCol w:w="900"/>
        <w:gridCol w:w="180"/>
        <w:gridCol w:w="810"/>
        <w:gridCol w:w="180"/>
        <w:gridCol w:w="900"/>
        <w:gridCol w:w="180"/>
        <w:gridCol w:w="900"/>
        <w:gridCol w:w="180"/>
        <w:gridCol w:w="709"/>
        <w:gridCol w:w="199"/>
        <w:gridCol w:w="807"/>
      </w:tblGrid>
      <w:tr w:rsidR="00183CE5" w:rsidRPr="009C17B7" w14:paraId="31A9AD25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F38F29D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80" w:type="dxa"/>
            <w:vAlign w:val="bottom"/>
          </w:tcPr>
          <w:p w14:paraId="26C06540" w14:textId="77777777" w:rsidR="005E3333" w:rsidRPr="009C17B7" w:rsidRDefault="005E3333" w:rsidP="00FE3D84">
            <w:pPr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DF91786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สัดส่วน                            ความเป็นเจ้าของ</w:t>
            </w:r>
          </w:p>
        </w:tc>
        <w:tc>
          <w:tcPr>
            <w:tcW w:w="180" w:type="dxa"/>
            <w:vAlign w:val="bottom"/>
          </w:tcPr>
          <w:p w14:paraId="18085044" w14:textId="77777777" w:rsidR="005E3333" w:rsidRPr="009C17B7" w:rsidRDefault="005E3333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1FBF95A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0A99B176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ทุนที่ชำระแล้ว</w:t>
            </w:r>
          </w:p>
        </w:tc>
        <w:tc>
          <w:tcPr>
            <w:tcW w:w="180" w:type="dxa"/>
            <w:vAlign w:val="bottom"/>
          </w:tcPr>
          <w:p w14:paraId="4539C572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88E7D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645F36B6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3C2D423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54510B65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442F02E0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vAlign w:val="bottom"/>
          </w:tcPr>
          <w:p w14:paraId="5A8E1567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D7FBF1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  <w:p w14:paraId="53E91920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9C17B7"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  <w:t xml:space="preserve">– </w:t>
            </w: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075D2E4" w14:textId="77777777" w:rsidR="005E3333" w:rsidRPr="009C17B7" w:rsidRDefault="005E3333" w:rsidP="00FE3D8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33284EBE" w14:textId="77777777" w:rsidR="005E3333" w:rsidRPr="009C17B7" w:rsidRDefault="005E3333" w:rsidP="00FE3D84">
            <w:pPr>
              <w:pStyle w:val="acctmergecolhdg"/>
              <w:spacing w:line="240" w:lineRule="atLeast"/>
              <w:ind w:left="-75" w:right="-7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รายได้เงินปันผลรับจาก</w:t>
            </w:r>
          </w:p>
          <w:p w14:paraId="2C61A7AA" w14:textId="77777777" w:rsidR="00C7097C" w:rsidRPr="009C17B7" w:rsidRDefault="005E3333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บริษัทย่อยสำหรับงวด</w:t>
            </w:r>
          </w:p>
          <w:p w14:paraId="3969FA07" w14:textId="0A1FB7C2" w:rsidR="005E3333" w:rsidRPr="009C17B7" w:rsidRDefault="007E43DF" w:rsidP="00FE3D84">
            <w:pPr>
              <w:pStyle w:val="acctmergecolhdg"/>
              <w:spacing w:line="240" w:lineRule="atLeast"/>
              <w:ind w:left="-75" w:hanging="5"/>
              <w:rPr>
                <w:rFonts w:ascii="Angsana New" w:hAnsi="Angsana New" w:cs="Angsana New"/>
                <w:b w:val="0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สาม</w:t>
            </w:r>
            <w:r w:rsidR="00E87AD0"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เดือนสิ้นสุด</w:t>
            </w:r>
            <w:r w:rsidR="005E3333" w:rsidRPr="009C17B7">
              <w:rPr>
                <w:rFonts w:ascii="Angsana New" w:hAnsi="Angsana New" w:cs="Angsana New"/>
                <w:b w:val="0"/>
                <w:sz w:val="24"/>
                <w:szCs w:val="24"/>
                <w:cs/>
                <w:lang w:bidi="th-TH"/>
              </w:rPr>
              <w:t>วันที่</w:t>
            </w:r>
          </w:p>
        </w:tc>
      </w:tr>
      <w:tr w:rsidR="00D9252F" w:rsidRPr="009C17B7" w14:paraId="32E99564" w14:textId="77777777" w:rsidTr="00C21245">
        <w:trPr>
          <w:cantSplit/>
          <w:trHeight w:val="594"/>
          <w:tblHeader/>
        </w:trPr>
        <w:tc>
          <w:tcPr>
            <w:tcW w:w="2700" w:type="dxa"/>
            <w:vAlign w:val="bottom"/>
          </w:tcPr>
          <w:p w14:paraId="55642CAC" w14:textId="77777777" w:rsidR="00D9252F" w:rsidRPr="009C17B7" w:rsidRDefault="00D9252F" w:rsidP="00D9252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F12A037" w14:textId="77777777" w:rsidR="00D9252F" w:rsidRPr="009C17B7" w:rsidRDefault="00D9252F" w:rsidP="00D9252F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3299DD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0899671A" w14:textId="00D93E2B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00151383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A9B2A8C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C83E66F" w14:textId="5DBC28C1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3B2BE706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1B3612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657C97A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  <w:p w14:paraId="1E4A9B96" w14:textId="0B01925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2F3F8B21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E17692C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B32E82C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</w:p>
          <w:p w14:paraId="6BCBA2C4" w14:textId="3C04B224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7E301DE7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52B685A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6F82BEB" w14:textId="3D4F1086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49B999BB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A4651E3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B7DAE13" w14:textId="06C0465D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3F8BDFE6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F2BD993" w14:textId="7046992B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D6EEC20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  <w:p w14:paraId="741961F4" w14:textId="5F6EEC5F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0CCFC0F5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55B464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4D15E26" w14:textId="1DF638AC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</w:tcPr>
          <w:p w14:paraId="6F1587D5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AEB1D3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4E871ED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</w:p>
          <w:p w14:paraId="2808E0C7" w14:textId="63656BE1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</w:p>
        </w:tc>
        <w:tc>
          <w:tcPr>
            <w:tcW w:w="180" w:type="dxa"/>
            <w:vAlign w:val="bottom"/>
          </w:tcPr>
          <w:p w14:paraId="77A4096E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94428C3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0E49A8" w14:textId="06DC833B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0" w:type="dxa"/>
            <w:vAlign w:val="bottom"/>
          </w:tcPr>
          <w:p w14:paraId="772C80C7" w14:textId="77777777" w:rsidR="00D9252F" w:rsidRPr="009C17B7" w:rsidRDefault="00D9252F" w:rsidP="00D9252F">
            <w:pPr>
              <w:pStyle w:val="acctmergecolhdg"/>
              <w:tabs>
                <w:tab w:val="left" w:pos="680"/>
              </w:tabs>
              <w:spacing w:line="240" w:lineRule="atLeast"/>
              <w:ind w:left="-74" w:right="-80"/>
              <w:rPr>
                <w:rFonts w:ascii="Angsana New" w:hAnsi="Angsana New" w:cs="Angsana New"/>
                <w:b w:val="0"/>
                <w:sz w:val="24"/>
                <w:szCs w:val="24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2ED1A71C" w14:textId="77777777" w:rsidR="00D9252F" w:rsidRPr="009C17B7" w:rsidRDefault="00D9252F" w:rsidP="00D9252F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31 </w:t>
            </w:r>
          </w:p>
          <w:p w14:paraId="01554ED4" w14:textId="24676D1D" w:rsidR="00D9252F" w:rsidRPr="009C17B7" w:rsidRDefault="00D9252F" w:rsidP="00D9252F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99" w:type="dxa"/>
            <w:vAlign w:val="bottom"/>
          </w:tcPr>
          <w:p w14:paraId="40BDCA4C" w14:textId="77777777" w:rsidR="00D9252F" w:rsidRPr="009C17B7" w:rsidRDefault="00D9252F" w:rsidP="00D9252F">
            <w:pPr>
              <w:pStyle w:val="acctfourfigures"/>
              <w:tabs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EC34641" w14:textId="77777777" w:rsidR="00D9252F" w:rsidRPr="009C17B7" w:rsidRDefault="00D9252F" w:rsidP="00D9252F">
            <w:pPr>
              <w:tabs>
                <w:tab w:val="clear" w:pos="227"/>
                <w:tab w:val="clear" w:pos="454"/>
              </w:tabs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C0690B0" w14:textId="046B2287" w:rsidR="00D9252F" w:rsidRPr="009C17B7" w:rsidRDefault="00D9252F" w:rsidP="00D9252F">
            <w:pPr>
              <w:pStyle w:val="acctfourfigures"/>
              <w:tabs>
                <w:tab w:val="clear" w:pos="765"/>
                <w:tab w:val="left" w:pos="680"/>
              </w:tabs>
              <w:spacing w:line="240" w:lineRule="atLeast"/>
              <w:ind w:left="-74" w:right="-80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 xml:space="preserve">มีนาคม </w:t>
            </w:r>
            <w:r w:rsidRPr="009C17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2</w:t>
            </w:r>
          </w:p>
        </w:tc>
      </w:tr>
      <w:tr w:rsidR="00183CE5" w:rsidRPr="009C17B7" w14:paraId="4D9D76AF" w14:textId="77777777" w:rsidTr="00C21245">
        <w:trPr>
          <w:cantSplit/>
          <w:trHeight w:val="19"/>
        </w:trPr>
        <w:tc>
          <w:tcPr>
            <w:tcW w:w="2700" w:type="dxa"/>
          </w:tcPr>
          <w:p w14:paraId="4614F4EB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D04C22D" w14:textId="77777777" w:rsidR="005E3333" w:rsidRPr="009C17B7" w:rsidRDefault="005E3333" w:rsidP="00FE3D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14:paraId="2A99F3EB" w14:textId="1560EA0C" w:rsidR="005E3333" w:rsidRPr="009C17B7" w:rsidRDefault="0028164A" w:rsidP="00FE3D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(</w:t>
            </w:r>
            <w:r w:rsidR="005E3333" w:rsidRPr="009C17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ร้อยละ</w:t>
            </w:r>
            <w:r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  <w:t>)</w:t>
            </w:r>
          </w:p>
        </w:tc>
        <w:tc>
          <w:tcPr>
            <w:tcW w:w="2520" w:type="dxa"/>
            <w:gridSpan w:val="4"/>
          </w:tcPr>
          <w:p w14:paraId="6F2F415B" w14:textId="77777777" w:rsidR="005E3333" w:rsidRPr="009C17B7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2EB28BD" w14:textId="77777777" w:rsidR="005E3333" w:rsidRPr="009C17B7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8015" w:type="dxa"/>
            <w:gridSpan w:val="15"/>
          </w:tcPr>
          <w:p w14:paraId="128684B3" w14:textId="77777777" w:rsidR="005E3333" w:rsidRPr="009C17B7" w:rsidRDefault="005E3333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83CE5" w:rsidRPr="009C17B7" w14:paraId="2576105D" w14:textId="77777777" w:rsidTr="00C21245">
        <w:trPr>
          <w:cantSplit/>
          <w:trHeight w:val="19"/>
        </w:trPr>
        <w:tc>
          <w:tcPr>
            <w:tcW w:w="3600" w:type="dxa"/>
            <w:gridSpan w:val="3"/>
          </w:tcPr>
          <w:p w14:paraId="2CDEF623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ถือหุ้นโดยบริษัท </w:t>
            </w:r>
            <w:r w:rsidRPr="009C17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Group Lease Holding</w:t>
            </w:r>
            <w:r w:rsidR="00ED5BC4" w:rsidRPr="009C17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s</w:t>
            </w:r>
            <w:r w:rsidRPr="009C17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 xml:space="preserve"> Pte. Ltd.</w:t>
            </w:r>
          </w:p>
        </w:tc>
        <w:tc>
          <w:tcPr>
            <w:tcW w:w="180" w:type="dxa"/>
          </w:tcPr>
          <w:p w14:paraId="00955909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C856A35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487F73" w14:textId="77777777" w:rsidR="005E3333" w:rsidRPr="009C17B7" w:rsidRDefault="005E3333" w:rsidP="00FE3D84">
            <w:pPr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4E1818" w14:textId="77777777" w:rsidR="005E3333" w:rsidRPr="009C17B7" w:rsidRDefault="005E3333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3FF4F32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8E2262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BC9CEC2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80DDB6C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6A763ED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B13C96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06E16E3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70FED8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BED9263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415CBC9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337C679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C5CB60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17FD4B" w14:textId="77777777" w:rsidR="005E3333" w:rsidRPr="009C17B7" w:rsidRDefault="005E3333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5CCA70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1CEFA43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C63B270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67C11AD9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62FDE74" w14:textId="77777777" w:rsidR="005E3333" w:rsidRPr="009C17B7" w:rsidRDefault="005E3333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3CE5" w:rsidRPr="009C17B7" w14:paraId="62D83A4D" w14:textId="77777777" w:rsidTr="00C21245">
        <w:trPr>
          <w:cantSplit/>
          <w:trHeight w:val="19"/>
        </w:trPr>
        <w:tc>
          <w:tcPr>
            <w:tcW w:w="2700" w:type="dxa"/>
          </w:tcPr>
          <w:p w14:paraId="3D5E7BF4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GL Finance Plc.</w:t>
            </w:r>
          </w:p>
        </w:tc>
        <w:tc>
          <w:tcPr>
            <w:tcW w:w="180" w:type="dxa"/>
            <w:shd w:val="clear" w:color="auto" w:fill="auto"/>
          </w:tcPr>
          <w:p w14:paraId="6CC61402" w14:textId="77777777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</w:tabs>
              <w:ind w:left="99" w:right="-79" w:hanging="17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FA7ECD" w14:textId="4CB29A14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75DF2B80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94D413" w14:textId="45A4C915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1989912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2D40C9" w14:textId="77777777" w:rsidR="003B65D4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10,300</w:t>
            </w:r>
          </w:p>
          <w:p w14:paraId="76351BE8" w14:textId="5166014D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6E7C8159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78208F" w14:textId="77777777" w:rsidR="003B65D4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10,300</w:t>
            </w:r>
          </w:p>
          <w:p w14:paraId="397B2D17" w14:textId="514CDAF6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พันเหรียญสหรัฐอเมริกา</w:t>
            </w:r>
          </w:p>
        </w:tc>
        <w:tc>
          <w:tcPr>
            <w:tcW w:w="180" w:type="dxa"/>
          </w:tcPr>
          <w:p w14:paraId="457DABA3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2E75B8" w14:textId="024E04F9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6E66BDBA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897703" w14:textId="4A2E7E1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12A7AFCB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0FC268" w14:textId="74A80512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5A1EA71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FABE904" w14:textId="209B7C28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116EA83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2F75EF" w14:textId="07F6C14F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72CC4390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48E154" w14:textId="026F69A3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359,470</w:t>
            </w:r>
          </w:p>
        </w:tc>
        <w:tc>
          <w:tcPr>
            <w:tcW w:w="180" w:type="dxa"/>
          </w:tcPr>
          <w:p w14:paraId="03F90A4B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C8A42" w14:textId="7C1D4091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020C37D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33F8977C" w14:textId="675A5998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23C12B6B" w14:textId="77777777" w:rsidTr="00C21245">
        <w:trPr>
          <w:cantSplit/>
          <w:trHeight w:val="19"/>
        </w:trPr>
        <w:tc>
          <w:tcPr>
            <w:tcW w:w="2700" w:type="dxa"/>
          </w:tcPr>
          <w:p w14:paraId="1C41760A" w14:textId="5B6CFEB2" w:rsidR="00A8123B" w:rsidRPr="009C17B7" w:rsidRDefault="00A8123B" w:rsidP="00FE3D84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GL Leasing (Lao</w:t>
            </w:r>
            <w:r w:rsidR="006A0292" w:rsidRPr="009C17B7">
              <w:rPr>
                <w:rFonts w:ascii="Angsana New" w:hAnsi="Angsana New" w:cs="Angsana New"/>
                <w:sz w:val="24"/>
                <w:szCs w:val="24"/>
              </w:rPr>
              <w:t>s</w:t>
            </w: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) Company Limited </w:t>
            </w:r>
          </w:p>
        </w:tc>
        <w:tc>
          <w:tcPr>
            <w:tcW w:w="180" w:type="dxa"/>
            <w:shd w:val="clear" w:color="auto" w:fill="auto"/>
          </w:tcPr>
          <w:p w14:paraId="165A1DD9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A37DADC" w14:textId="102C154E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6BD3F945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0EB39E" w14:textId="7DE54E0E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99.88</w:t>
            </w:r>
          </w:p>
        </w:tc>
        <w:tc>
          <w:tcPr>
            <w:tcW w:w="180" w:type="dxa"/>
          </w:tcPr>
          <w:p w14:paraId="550D8F6F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0F06672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5465E205" w14:textId="01970AE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พันกีบลาว</w:t>
            </w:r>
          </w:p>
        </w:tc>
        <w:tc>
          <w:tcPr>
            <w:tcW w:w="180" w:type="dxa"/>
          </w:tcPr>
          <w:p w14:paraId="639CAE09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E8AA03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41,840,720</w:t>
            </w:r>
          </w:p>
          <w:p w14:paraId="40379DFB" w14:textId="74CF0646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พันกีบลาว</w:t>
            </w:r>
          </w:p>
        </w:tc>
        <w:tc>
          <w:tcPr>
            <w:tcW w:w="180" w:type="dxa"/>
          </w:tcPr>
          <w:p w14:paraId="30B47EAD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76C7A2F" w14:textId="45309112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7980D8E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CC811" w14:textId="1B2296A3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1FA418F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E2E3E" w14:textId="18F9B4DF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920E60D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E265F5C" w14:textId="1874427C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250FB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870F0" w14:textId="3F275914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3B718D64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4A05E1" w14:textId="5089372C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176,195</w:t>
            </w:r>
          </w:p>
        </w:tc>
        <w:tc>
          <w:tcPr>
            <w:tcW w:w="180" w:type="dxa"/>
          </w:tcPr>
          <w:p w14:paraId="48D04654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26EA31" w14:textId="6A02C229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64F3464C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63DCAC0C" w14:textId="4BB955D3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078A2C55" w14:textId="77777777" w:rsidTr="00C21245">
        <w:trPr>
          <w:cantSplit/>
          <w:trHeight w:val="19"/>
        </w:trPr>
        <w:tc>
          <w:tcPr>
            <w:tcW w:w="2700" w:type="dxa"/>
          </w:tcPr>
          <w:p w14:paraId="44AB604B" w14:textId="77777777" w:rsidR="00A8123B" w:rsidRPr="009C17B7" w:rsidRDefault="00A8123B" w:rsidP="00FE3D84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PT Group Lease Finance Indonesia</w:t>
            </w:r>
          </w:p>
        </w:tc>
        <w:tc>
          <w:tcPr>
            <w:tcW w:w="180" w:type="dxa"/>
            <w:shd w:val="clear" w:color="auto" w:fill="auto"/>
          </w:tcPr>
          <w:p w14:paraId="7D99EE77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5E478A" w14:textId="201E4E41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5CEB39CB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151795" w14:textId="137ACB35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65.00</w:t>
            </w:r>
          </w:p>
        </w:tc>
        <w:tc>
          <w:tcPr>
            <w:tcW w:w="180" w:type="dxa"/>
          </w:tcPr>
          <w:p w14:paraId="0F368C1E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AA1E56" w14:textId="68D26CA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พันรูเปียอินโดนีเซีย</w:t>
            </w:r>
          </w:p>
        </w:tc>
        <w:tc>
          <w:tcPr>
            <w:tcW w:w="180" w:type="dxa"/>
          </w:tcPr>
          <w:p w14:paraId="2B5A8F01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C2CD0F6" w14:textId="48E622B0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100,000,000</w:t>
            </w: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พันรูเปียอินโดนีเซีย</w:t>
            </w:r>
          </w:p>
        </w:tc>
        <w:tc>
          <w:tcPr>
            <w:tcW w:w="180" w:type="dxa"/>
          </w:tcPr>
          <w:p w14:paraId="6E593EA9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0C5DCAB" w14:textId="3FCD8E62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71AF6EF3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405098" w14:textId="5502B6FE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860BBD9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134B93" w14:textId="643307E3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94714C7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F4EFFC" w14:textId="02B316FA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DA75A48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3F5DCA" w14:textId="2B851B8F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21FDDBDC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859B8" w14:textId="22131223" w:rsidR="00A8123B" w:rsidRPr="009C17B7" w:rsidRDefault="00A8123B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172,133</w:t>
            </w:r>
          </w:p>
        </w:tc>
        <w:tc>
          <w:tcPr>
            <w:tcW w:w="180" w:type="dxa"/>
          </w:tcPr>
          <w:p w14:paraId="46C6B6AB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5A9B42" w14:textId="6262C072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3F030459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71CAAE35" w14:textId="532863B1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0EF680AF" w14:textId="77777777" w:rsidTr="00C21245">
        <w:trPr>
          <w:cantSplit/>
          <w:trHeight w:val="19"/>
        </w:trPr>
        <w:tc>
          <w:tcPr>
            <w:tcW w:w="2700" w:type="dxa"/>
          </w:tcPr>
          <w:p w14:paraId="5AD35CC5" w14:textId="77777777" w:rsidR="00A8123B" w:rsidRPr="009C17B7" w:rsidRDefault="00A8123B" w:rsidP="00FE3D84">
            <w:pPr>
              <w:ind w:left="195" w:hanging="19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BG Microfinance Myanmar Co., Ltd.</w:t>
            </w:r>
          </w:p>
        </w:tc>
        <w:tc>
          <w:tcPr>
            <w:tcW w:w="180" w:type="dxa"/>
            <w:shd w:val="clear" w:color="auto" w:fill="auto"/>
          </w:tcPr>
          <w:p w14:paraId="799ACBA1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82C611" w14:textId="4F8556FE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2DF54747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5BC451C" w14:textId="13E28493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12B4269B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04B82B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561C7D3C" w14:textId="741A2F5F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1DFD3E9E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5406F5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18,849,080</w:t>
            </w:r>
          </w:p>
          <w:p w14:paraId="219478CF" w14:textId="319BA0CC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57EB614F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00F1CE" w14:textId="3A748A00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4B49716F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918411" w14:textId="3CCF1483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78846AB8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FF204A" w14:textId="6F52AA12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866BB4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DEDAC4" w14:textId="09CF2D7B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B7B6D2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16D30B" w14:textId="6C107ED4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2BAB4C73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A0B07E" w14:textId="25C3C9C9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717,922</w:t>
            </w:r>
          </w:p>
        </w:tc>
        <w:tc>
          <w:tcPr>
            <w:tcW w:w="180" w:type="dxa"/>
          </w:tcPr>
          <w:p w14:paraId="609FAE02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8E37391" w14:textId="0005FD2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78D570A4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F4F4428" w14:textId="5B66FE30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2AD44825" w14:textId="77777777" w:rsidTr="00C21245">
        <w:trPr>
          <w:cantSplit/>
          <w:trHeight w:val="19"/>
        </w:trPr>
        <w:tc>
          <w:tcPr>
            <w:tcW w:w="2700" w:type="dxa"/>
          </w:tcPr>
          <w:p w14:paraId="21B37E5C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 xml:space="preserve">GL-AMMK Co., Ltd.  </w:t>
            </w:r>
          </w:p>
        </w:tc>
        <w:tc>
          <w:tcPr>
            <w:tcW w:w="180" w:type="dxa"/>
            <w:shd w:val="clear" w:color="auto" w:fill="auto"/>
          </w:tcPr>
          <w:p w14:paraId="7E035F84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7451D3" w14:textId="19325891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2373E3B2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FF2E78D" w14:textId="2EB55459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57.00</w:t>
            </w:r>
          </w:p>
        </w:tc>
        <w:tc>
          <w:tcPr>
            <w:tcW w:w="180" w:type="dxa"/>
          </w:tcPr>
          <w:p w14:paraId="14A9D56E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71B78A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52F42BB5" w14:textId="0E9B27D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7C3DACE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D91974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4,080,000</w:t>
            </w:r>
          </w:p>
          <w:p w14:paraId="69CBACA9" w14:textId="1DB26044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พันจัตพม่า</w:t>
            </w:r>
          </w:p>
        </w:tc>
        <w:tc>
          <w:tcPr>
            <w:tcW w:w="180" w:type="dxa"/>
          </w:tcPr>
          <w:p w14:paraId="45ABBD64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8D71AE" w14:textId="5F23E479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154EFD93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62B052" w14:textId="5D9DD1DE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6F12EAF1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CBFF62" w14:textId="0A8907E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41138BC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BA2784" w14:textId="1EF90045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78AB4AB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41C30F" w14:textId="518C134F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78E50677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35F247" w14:textId="3B74D838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59,350</w:t>
            </w:r>
          </w:p>
        </w:tc>
        <w:tc>
          <w:tcPr>
            <w:tcW w:w="180" w:type="dxa"/>
          </w:tcPr>
          <w:p w14:paraId="019C48C4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A038CE" w14:textId="17E00C75" w:rsidR="00A8123B" w:rsidRPr="009C17B7" w:rsidRDefault="00D9252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14B01A1F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42E6C9B0" w14:textId="69C3D1E4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83CE5" w:rsidRPr="009C17B7" w14:paraId="59B8009B" w14:textId="77777777" w:rsidTr="00C21245">
        <w:trPr>
          <w:cantSplit/>
          <w:trHeight w:val="19"/>
        </w:trPr>
        <w:tc>
          <w:tcPr>
            <w:tcW w:w="2700" w:type="dxa"/>
          </w:tcPr>
          <w:p w14:paraId="2CE079CD" w14:textId="77777777" w:rsidR="00A8123B" w:rsidRPr="009C17B7" w:rsidRDefault="00A8123B" w:rsidP="00FE3D84">
            <w:pP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17B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ถือหุ้นโดยบริษัท ธนบรรณ จำกัด</w:t>
            </w:r>
          </w:p>
        </w:tc>
        <w:tc>
          <w:tcPr>
            <w:tcW w:w="180" w:type="dxa"/>
            <w:shd w:val="clear" w:color="auto" w:fill="auto"/>
          </w:tcPr>
          <w:p w14:paraId="3AAD7674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A616D6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C6C94A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E24E28A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813ACFD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E02C45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0F1C0C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B3CF0E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1B05A2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2B3DE83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96C0614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3219D7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D161F27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B5F109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2ECC641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07E793E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EFDF9E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688CC6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5ED65D1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67CD42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C3A17A5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A9F767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" w:type="dxa"/>
          </w:tcPr>
          <w:p w14:paraId="1284D19C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0C6A0113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6C5F" w:rsidRPr="009C17B7" w14:paraId="2579EFFC" w14:textId="77777777" w:rsidTr="00C21245">
        <w:trPr>
          <w:cantSplit/>
          <w:trHeight w:val="19"/>
        </w:trPr>
        <w:tc>
          <w:tcPr>
            <w:tcW w:w="2700" w:type="dxa"/>
          </w:tcPr>
          <w:p w14:paraId="02FC17D3" w14:textId="77777777" w:rsidR="00A8123B" w:rsidRPr="009C17B7" w:rsidRDefault="00A8123B" w:rsidP="00FE3D84">
            <w:pPr>
              <w:spacing w:line="240" w:lineRule="exact"/>
              <w:ind w:right="-144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</w:rPr>
              <w:t>บริษัท พัฒนาบริการสบาย จำกัด</w:t>
            </w:r>
          </w:p>
        </w:tc>
        <w:tc>
          <w:tcPr>
            <w:tcW w:w="180" w:type="dxa"/>
            <w:shd w:val="clear" w:color="auto" w:fill="auto"/>
          </w:tcPr>
          <w:p w14:paraId="1C2AA124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105" w:right="-79" w:hanging="18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74B15B" w14:textId="1857F7D0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9C4C148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C37BD19" w14:textId="586F762B" w:rsidR="00A8123B" w:rsidRPr="009C17B7" w:rsidRDefault="00A8123B" w:rsidP="00FE3D84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315E4F09" w14:textId="77777777" w:rsidR="00A8123B" w:rsidRPr="009C17B7" w:rsidRDefault="00A8123B" w:rsidP="00FE3D84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153C92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5CBDADC7" w14:textId="14C17B91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73C08C79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B21B0A" w14:textId="77777777" w:rsidR="00A8123B" w:rsidRPr="009C17B7" w:rsidRDefault="00A8123B" w:rsidP="00FE3D84">
            <w:pPr>
              <w:spacing w:line="240" w:lineRule="exact"/>
              <w:ind w:right="-3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  <w:p w14:paraId="0F99B7DB" w14:textId="34C45761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80" w:type="dxa"/>
          </w:tcPr>
          <w:p w14:paraId="172F1923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4E41F9F" w14:textId="6B58EABE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4,000</w:t>
            </w:r>
          </w:p>
        </w:tc>
        <w:tc>
          <w:tcPr>
            <w:tcW w:w="180" w:type="dxa"/>
          </w:tcPr>
          <w:p w14:paraId="3E9DCA50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66737B4" w14:textId="243E16CA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00D0C9AA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4D526FE" w14:textId="7CFCFDAC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45CCDE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0D149D8" w14:textId="67DE6FBB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0AE492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4EF8DAE" w14:textId="5B715038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351B217B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CE03A48" w14:textId="3E04275E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4,000</w:t>
            </w:r>
          </w:p>
        </w:tc>
        <w:tc>
          <w:tcPr>
            <w:tcW w:w="180" w:type="dxa"/>
          </w:tcPr>
          <w:p w14:paraId="7128CABF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F7057C" w14:textId="4BD70C5C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539A48E0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60EAA99E" w14:textId="2EDADA49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20948" w:rsidRPr="009C17B7" w14:paraId="0869F2A5" w14:textId="77777777" w:rsidTr="00C21245">
        <w:trPr>
          <w:cantSplit/>
          <w:trHeight w:val="19"/>
        </w:trPr>
        <w:tc>
          <w:tcPr>
            <w:tcW w:w="2700" w:type="dxa"/>
          </w:tcPr>
          <w:p w14:paraId="51F86B5D" w14:textId="77777777" w:rsidR="00A8123B" w:rsidRPr="009C17B7" w:rsidRDefault="00A8123B" w:rsidP="00FE3D84">
            <w:pPr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" w:type="dxa"/>
          </w:tcPr>
          <w:p w14:paraId="423BC04D" w14:textId="77777777" w:rsidR="00A8123B" w:rsidRPr="009C17B7" w:rsidRDefault="00A8123B" w:rsidP="00FE3D84">
            <w:pPr>
              <w:tabs>
                <w:tab w:val="clear" w:pos="454"/>
                <w:tab w:val="decimal" w:pos="461"/>
              </w:tabs>
              <w:ind w:left="-79" w:right="-79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94D2AEF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074C7F2" w14:textId="77777777" w:rsidR="00A8123B" w:rsidRPr="009C17B7" w:rsidRDefault="00A8123B" w:rsidP="00FE3D8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4B2786CD" w14:textId="77777777" w:rsidR="00A8123B" w:rsidRPr="009C17B7" w:rsidRDefault="00A8123B" w:rsidP="00FE3D84">
            <w:pP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6B31ED" w14:textId="77777777" w:rsidR="00A8123B" w:rsidRPr="009C17B7" w:rsidRDefault="00A8123B" w:rsidP="00FE3D84">
            <w:pPr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672791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565B0AE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37D63B" w14:textId="7777777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E227929" w14:textId="77777777" w:rsidR="00A8123B" w:rsidRPr="009C17B7" w:rsidRDefault="00A8123B" w:rsidP="00FE3D84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B8F1109" w14:textId="1CF4E86E" w:rsidR="00A8123B" w:rsidRPr="009C17B7" w:rsidRDefault="00A8123B" w:rsidP="00FE3D8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0A8D328E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5" w:right="-7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D93279" w14:textId="6FF89630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58723155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DB80DE" w14:textId="2EA6B38A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EB8936" w14:textId="77777777" w:rsidR="00A8123B" w:rsidRPr="009C17B7" w:rsidRDefault="00A8123B" w:rsidP="00FE3D8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0FB97CF" w14:textId="2C0CEAD3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FBCD11" w14:textId="77777777" w:rsidR="00A8123B" w:rsidRPr="009C17B7" w:rsidRDefault="00A8123B" w:rsidP="00FE3D8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CF70289" w14:textId="06997E3E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B28F0E6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AE8B0E" w14:textId="37876E56" w:rsidR="00A8123B" w:rsidRPr="009C17B7" w:rsidRDefault="00A8123B" w:rsidP="00FE3D84">
            <w:pPr>
              <w:pStyle w:val="acctfourfigures"/>
              <w:tabs>
                <w:tab w:val="clear" w:pos="765"/>
                <w:tab w:val="decimal" w:pos="717"/>
              </w:tabs>
              <w:spacing w:line="240" w:lineRule="atLeast"/>
              <w:ind w:left="-75" w:right="-75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1,489,070</w:t>
            </w:r>
          </w:p>
        </w:tc>
        <w:tc>
          <w:tcPr>
            <w:tcW w:w="180" w:type="dxa"/>
          </w:tcPr>
          <w:p w14:paraId="4F19A0AE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</w:tcPr>
          <w:p w14:paraId="25361226" w14:textId="0A0A4E1F" w:rsidR="00A8123B" w:rsidRPr="009C17B7" w:rsidRDefault="00D9252F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99" w:type="dxa"/>
          </w:tcPr>
          <w:p w14:paraId="2662F49A" w14:textId="77777777" w:rsidR="00A8123B" w:rsidRPr="009C17B7" w:rsidRDefault="00A8123B" w:rsidP="00FE3D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3D4E85A5" w14:textId="19D9E647" w:rsidR="00A8123B" w:rsidRPr="009C17B7" w:rsidRDefault="00A8123B" w:rsidP="00FE3D8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17B7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638E6667" w14:textId="77777777" w:rsidR="005E3333" w:rsidRPr="009C17B7" w:rsidRDefault="005E3333" w:rsidP="00FE3D84">
      <w:pPr>
        <w:jc w:val="both"/>
        <w:rPr>
          <w:rFonts w:ascii="Angsana New" w:hAnsi="Angsana New" w:cs="Angsana New"/>
          <w:sz w:val="26"/>
          <w:szCs w:val="26"/>
        </w:rPr>
      </w:pPr>
    </w:p>
    <w:p w14:paraId="68FB5BAD" w14:textId="77777777" w:rsidR="005E3333" w:rsidRPr="009C17B7" w:rsidRDefault="005E3333" w:rsidP="00FE3D84">
      <w:pPr>
        <w:jc w:val="both"/>
        <w:rPr>
          <w:rFonts w:ascii="Angsana New" w:hAnsi="Angsana New" w:cs="Angsana New"/>
          <w:sz w:val="26"/>
          <w:szCs w:val="26"/>
          <w:cs/>
        </w:rPr>
        <w:sectPr w:rsidR="005E3333" w:rsidRPr="009C17B7" w:rsidSect="0017198F">
          <w:pgSz w:w="16834" w:h="11909" w:orient="landscape" w:code="9"/>
          <w:pgMar w:top="1152" w:right="814" w:bottom="1152" w:left="1080" w:header="720" w:footer="720" w:gutter="0"/>
          <w:cols w:space="720"/>
          <w:docGrid w:linePitch="326"/>
        </w:sectPr>
      </w:pPr>
    </w:p>
    <w:p w14:paraId="0DF8E906" w14:textId="77777777" w:rsidR="00B650B8" w:rsidRPr="009C17B7" w:rsidRDefault="00B650B8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15" w:name="_Toc40348056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เงินลงทุนระยะยาวอื่น</w:t>
      </w:r>
      <w:bookmarkEnd w:id="15"/>
    </w:p>
    <w:p w14:paraId="2110313F" w14:textId="026DF375" w:rsidR="00832CBA" w:rsidRPr="009C17B7" w:rsidRDefault="00832CBA" w:rsidP="00FE3D84">
      <w:pPr>
        <w:rPr>
          <w:rFonts w:asciiTheme="majorBidi" w:hAnsiTheme="majorBidi" w:cstheme="majorBidi"/>
          <w:sz w:val="26"/>
          <w:szCs w:val="26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990"/>
        <w:gridCol w:w="180"/>
        <w:gridCol w:w="1800"/>
      </w:tblGrid>
      <w:tr w:rsidR="00C558B0" w:rsidRPr="009C17B7" w14:paraId="613CCD04" w14:textId="77777777" w:rsidTr="008D2EBA">
        <w:trPr>
          <w:cantSplit/>
        </w:trPr>
        <w:tc>
          <w:tcPr>
            <w:tcW w:w="6300" w:type="dxa"/>
          </w:tcPr>
          <w:p w14:paraId="5B8E4355" w14:textId="77777777" w:rsidR="00C558B0" w:rsidRPr="009C17B7" w:rsidRDefault="00C558B0" w:rsidP="008E6598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BBA02B2" w14:textId="77777777" w:rsidR="00C558B0" w:rsidRPr="009C17B7" w:rsidRDefault="00C558B0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A06594E" w14:textId="77777777" w:rsidR="00C558B0" w:rsidRPr="009C17B7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2CAC18B6" w14:textId="1B3EE5D6" w:rsidR="00C558B0" w:rsidRPr="009C17B7" w:rsidRDefault="00C558B0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558B0" w:rsidRPr="009C17B7" w14:paraId="32C2105F" w14:textId="77777777" w:rsidTr="008D2EBA">
        <w:trPr>
          <w:cantSplit/>
        </w:trPr>
        <w:tc>
          <w:tcPr>
            <w:tcW w:w="6300" w:type="dxa"/>
          </w:tcPr>
          <w:p w14:paraId="7491F68E" w14:textId="77777777" w:rsidR="00C558B0" w:rsidRPr="009C17B7" w:rsidRDefault="00C558B0" w:rsidP="008E659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hideMark/>
          </w:tcPr>
          <w:p w14:paraId="1EAC9934" w14:textId="0FA81122" w:rsidR="00C558B0" w:rsidRPr="009C17B7" w:rsidRDefault="00E63425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eastAsia="en-GB" w:bidi="th-TH"/>
              </w:rPr>
              <w:t>หมายเหตุ</w:t>
            </w:r>
          </w:p>
        </w:tc>
        <w:tc>
          <w:tcPr>
            <w:tcW w:w="180" w:type="dxa"/>
          </w:tcPr>
          <w:p w14:paraId="5E7E1DDB" w14:textId="77777777" w:rsidR="00C558B0" w:rsidRPr="009C17B7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274C3CB7" w14:textId="3DA611C7" w:rsidR="00C558B0" w:rsidRPr="009C17B7" w:rsidRDefault="00C558B0" w:rsidP="008E65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634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</w:tr>
      <w:tr w:rsidR="00C558B0" w:rsidRPr="009C17B7" w14:paraId="4BD4575A" w14:textId="77777777" w:rsidTr="008D2EBA">
        <w:trPr>
          <w:cantSplit/>
        </w:trPr>
        <w:tc>
          <w:tcPr>
            <w:tcW w:w="6300" w:type="dxa"/>
          </w:tcPr>
          <w:p w14:paraId="59FAE8D2" w14:textId="77777777" w:rsidR="00C558B0" w:rsidRPr="009C17B7" w:rsidRDefault="00C558B0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09C2B81A" w14:textId="77777777" w:rsidR="00C558B0" w:rsidRPr="009C17B7" w:rsidRDefault="00C558B0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E1D81EF" w14:textId="77777777" w:rsidR="00C558B0" w:rsidRPr="009C17B7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1D0E620D" w14:textId="5F29FC6A" w:rsidR="00C558B0" w:rsidRPr="009C17B7" w:rsidRDefault="00C558B0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558B0" w:rsidRPr="009C17B7" w14:paraId="69199A4F" w14:textId="77777777" w:rsidTr="008D2EBA">
        <w:trPr>
          <w:cantSplit/>
        </w:trPr>
        <w:tc>
          <w:tcPr>
            <w:tcW w:w="6300" w:type="dxa"/>
          </w:tcPr>
          <w:p w14:paraId="2C27EE3D" w14:textId="77777777" w:rsidR="00C558B0" w:rsidRPr="009C17B7" w:rsidRDefault="00C558B0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12EB6C23" w14:textId="77777777" w:rsidR="00C558B0" w:rsidRPr="009C17B7" w:rsidRDefault="00C558B0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6CA02340" w14:textId="77777777" w:rsidR="00C558B0" w:rsidRPr="009C17B7" w:rsidRDefault="00C558B0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5675325A" w14:textId="77777777" w:rsidR="00C558B0" w:rsidRPr="009C17B7" w:rsidRDefault="00C558B0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</w:tr>
      <w:tr w:rsidR="00C558B0" w:rsidRPr="009C17B7" w14:paraId="53E477A7" w14:textId="77777777" w:rsidTr="008D2EBA">
        <w:trPr>
          <w:cantSplit/>
        </w:trPr>
        <w:tc>
          <w:tcPr>
            <w:tcW w:w="6300" w:type="dxa"/>
          </w:tcPr>
          <w:p w14:paraId="1641ACF5" w14:textId="40E3E6AF" w:rsidR="00C558B0" w:rsidRPr="008D2EBA" w:rsidRDefault="00407C2F" w:rsidP="00C558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8D2EBA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เงินลงทุนที่วัดมูลค่าด้วย</w:t>
            </w:r>
            <w:r w:rsidR="00C558B0" w:rsidRPr="008D2EB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990" w:type="dxa"/>
          </w:tcPr>
          <w:p w14:paraId="7094E7D3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B8E8C08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69EC47B" w14:textId="77777777" w:rsidR="00C558B0" w:rsidRPr="009C17B7" w:rsidRDefault="00C558B0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C558B0" w:rsidRPr="009C17B7" w14:paraId="1A72A825" w14:textId="77777777" w:rsidTr="008D2EBA">
        <w:trPr>
          <w:cantSplit/>
        </w:trPr>
        <w:tc>
          <w:tcPr>
            <w:tcW w:w="6300" w:type="dxa"/>
          </w:tcPr>
          <w:p w14:paraId="7ECF1AC1" w14:textId="6580A588" w:rsidR="00C558B0" w:rsidRPr="009C17B7" w:rsidRDefault="00C558B0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990" w:type="dxa"/>
          </w:tcPr>
          <w:p w14:paraId="6A425D30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0EFDFD0A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0E1331D" w14:textId="567C564F" w:rsidR="00C558B0" w:rsidRPr="009C17B7" w:rsidRDefault="0012298E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192,718</w:t>
            </w:r>
          </w:p>
        </w:tc>
      </w:tr>
      <w:tr w:rsidR="00C558B0" w:rsidRPr="009C17B7" w14:paraId="6D13F665" w14:textId="77777777" w:rsidTr="008D2EBA">
        <w:trPr>
          <w:cantSplit/>
        </w:trPr>
        <w:tc>
          <w:tcPr>
            <w:tcW w:w="6300" w:type="dxa"/>
          </w:tcPr>
          <w:p w14:paraId="3BA9474B" w14:textId="135B481F" w:rsidR="00C558B0" w:rsidRPr="009C17B7" w:rsidRDefault="00C558B0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6820D665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ECDCBD7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811C734" w14:textId="77777777" w:rsidR="00C558B0" w:rsidRPr="009C17B7" w:rsidRDefault="00C558B0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8B0" w:rsidRPr="009C17B7" w14:paraId="17D1CC01" w14:textId="77777777" w:rsidTr="008D2EBA">
        <w:trPr>
          <w:cantSplit/>
        </w:trPr>
        <w:tc>
          <w:tcPr>
            <w:tcW w:w="6300" w:type="dxa"/>
          </w:tcPr>
          <w:p w14:paraId="31E07F19" w14:textId="72653290" w:rsidR="00C558B0" w:rsidRPr="008D2EBA" w:rsidRDefault="00407C2F" w:rsidP="00C558B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8D2EBA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เงินลงทุนที่</w:t>
            </w:r>
            <w:r w:rsidR="00E1137B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กำหนดให้</w:t>
            </w:r>
            <w:r w:rsidR="00820B1D" w:rsidRPr="008D2EBA">
              <w:rPr>
                <w:rFonts w:asciiTheme="majorBidi" w:hAnsi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วัด</w:t>
            </w:r>
            <w:r w:rsidR="00C558B0" w:rsidRPr="008D2EB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0" w:type="dxa"/>
          </w:tcPr>
          <w:p w14:paraId="0C78A60C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B86C42C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C208D19" w14:textId="77777777" w:rsidR="00C558B0" w:rsidRPr="009C17B7" w:rsidRDefault="00C558B0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58B0" w:rsidRPr="009C17B7" w14:paraId="439DF6E1" w14:textId="77777777" w:rsidTr="008D2EBA">
        <w:trPr>
          <w:cantSplit/>
        </w:trPr>
        <w:tc>
          <w:tcPr>
            <w:tcW w:w="6300" w:type="dxa"/>
          </w:tcPr>
          <w:p w14:paraId="668C069F" w14:textId="7DBFB1F2" w:rsidR="00C558B0" w:rsidRPr="009C17B7" w:rsidRDefault="00C558B0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990" w:type="dxa"/>
          </w:tcPr>
          <w:p w14:paraId="24E6EDCF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A3DF531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5F42E38" w14:textId="7E619D46" w:rsidR="00C558B0" w:rsidRPr="009C17B7" w:rsidRDefault="0012298E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63,776</w:t>
            </w:r>
          </w:p>
        </w:tc>
      </w:tr>
      <w:tr w:rsidR="00C558B0" w:rsidRPr="009C17B7" w14:paraId="0B3CF13A" w14:textId="77777777" w:rsidTr="008D2EBA">
        <w:trPr>
          <w:cantSplit/>
        </w:trPr>
        <w:tc>
          <w:tcPr>
            <w:tcW w:w="6300" w:type="dxa"/>
          </w:tcPr>
          <w:p w14:paraId="1E14FC18" w14:textId="1B0A6B69" w:rsidR="00C558B0" w:rsidRPr="009C17B7" w:rsidRDefault="00C558B0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PT Bank </w:t>
            </w:r>
            <w:proofErr w:type="spell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9C17B7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2617DCD8" w14:textId="5D90E211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7C7FFFD0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5585DB5A" w14:textId="61A296C8" w:rsidR="00C558B0" w:rsidRPr="009C17B7" w:rsidRDefault="0012298E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279,015</w:t>
            </w:r>
          </w:p>
        </w:tc>
      </w:tr>
      <w:tr w:rsidR="00C558B0" w:rsidRPr="009C17B7" w14:paraId="67BBD63D" w14:textId="77777777" w:rsidTr="008D2EBA">
        <w:trPr>
          <w:cantSplit/>
        </w:trPr>
        <w:tc>
          <w:tcPr>
            <w:tcW w:w="6300" w:type="dxa"/>
          </w:tcPr>
          <w:p w14:paraId="3BFEF644" w14:textId="05D10B44" w:rsidR="00C558B0" w:rsidRPr="009C17B7" w:rsidRDefault="0004065F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เพิ่ม</w:t>
            </w:r>
            <w:r w:rsidR="00C558B0"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62E37" w:rsidRPr="00D62E37">
              <w:rPr>
                <w:rFonts w:asciiTheme="majorBidi" w:hAnsiTheme="majorBidi" w:cs="Angsana New" w:hint="cs"/>
                <w:sz w:val="26"/>
                <w:szCs w:val="26"/>
                <w:cs/>
              </w:rPr>
              <w:t>กำไรจากการวัดมูลค่ายุติธรรมผ่านกำไรขาดทุนเบ็ดเสร็จอื่นของเงินลงทุน</w:t>
            </w:r>
          </w:p>
        </w:tc>
        <w:tc>
          <w:tcPr>
            <w:tcW w:w="990" w:type="dxa"/>
          </w:tcPr>
          <w:p w14:paraId="3F3A7162" w14:textId="50F4E20D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401C9EE8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509101C" w14:textId="62DFE82D" w:rsidR="00C558B0" w:rsidRPr="009C17B7" w:rsidRDefault="0012298E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11,876</w:t>
            </w:r>
          </w:p>
        </w:tc>
      </w:tr>
      <w:tr w:rsidR="00C558B0" w:rsidRPr="009C17B7" w14:paraId="6220B7FC" w14:textId="77777777" w:rsidTr="008D2EBA">
        <w:trPr>
          <w:cantSplit/>
        </w:trPr>
        <w:tc>
          <w:tcPr>
            <w:tcW w:w="6300" w:type="dxa"/>
          </w:tcPr>
          <w:p w14:paraId="2C16DAB9" w14:textId="73DC149C" w:rsidR="00C558B0" w:rsidRPr="009C17B7" w:rsidRDefault="00C558B0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</w:t>
            </w:r>
            <w:r w:rsidR="00407C2F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</w:t>
            </w:r>
            <w:r w:rsidR="00E958D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กำหนดให้วัดมูลค่ายุติธรรม</w:t>
            </w:r>
            <w:r w:rsidR="00407C2F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03D1A8A7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D3FC00C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1B75ABC" w14:textId="6869AE2F" w:rsidR="00C558B0" w:rsidRPr="009C17B7" w:rsidRDefault="0012298E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354,667</w:t>
            </w:r>
          </w:p>
        </w:tc>
      </w:tr>
      <w:tr w:rsidR="00C558B0" w:rsidRPr="009C17B7" w14:paraId="12C62BF7" w14:textId="77777777" w:rsidTr="008D2EBA">
        <w:trPr>
          <w:cantSplit/>
        </w:trPr>
        <w:tc>
          <w:tcPr>
            <w:tcW w:w="6300" w:type="dxa"/>
          </w:tcPr>
          <w:p w14:paraId="6EA6F35A" w14:textId="043ED7C4" w:rsidR="00C558B0" w:rsidRPr="009C17B7" w:rsidRDefault="00C558B0" w:rsidP="00C558B0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15D2BB6F" w14:textId="77777777" w:rsidR="00C558B0" w:rsidRPr="009C17B7" w:rsidRDefault="00C558B0" w:rsidP="00C558B0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06D4EFD" w14:textId="77777777" w:rsidR="00C558B0" w:rsidRPr="009C17B7" w:rsidRDefault="00C558B0" w:rsidP="00C558B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0C7C2C8F" w14:textId="5CD3D6B0" w:rsidR="00C558B0" w:rsidRPr="009C17B7" w:rsidRDefault="0012298E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547,385</w:t>
            </w:r>
          </w:p>
        </w:tc>
      </w:tr>
    </w:tbl>
    <w:p w14:paraId="4F218C0C" w14:textId="149100FC" w:rsidR="00C558B0" w:rsidRPr="009C17B7" w:rsidRDefault="00C558B0" w:rsidP="00FE3D84">
      <w:pPr>
        <w:rPr>
          <w:rFonts w:asciiTheme="majorBidi" w:hAnsiTheme="majorBidi" w:cstheme="majorBidi"/>
          <w:sz w:val="26"/>
          <w:szCs w:val="26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990"/>
        <w:gridCol w:w="180"/>
        <w:gridCol w:w="1800"/>
      </w:tblGrid>
      <w:tr w:rsidR="0004065F" w:rsidRPr="009C17B7" w14:paraId="6FEA41DF" w14:textId="77777777" w:rsidTr="008D2EBA">
        <w:trPr>
          <w:cantSplit/>
        </w:trPr>
        <w:tc>
          <w:tcPr>
            <w:tcW w:w="6300" w:type="dxa"/>
          </w:tcPr>
          <w:p w14:paraId="2D19B086" w14:textId="77777777" w:rsidR="0004065F" w:rsidRPr="009C17B7" w:rsidRDefault="0004065F" w:rsidP="008E6598">
            <w:pPr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4D95E09E" w14:textId="77777777" w:rsidR="0004065F" w:rsidRPr="009C17B7" w:rsidRDefault="0004065F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9D6E25F" w14:textId="77777777" w:rsidR="0004065F" w:rsidRPr="009C17B7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13B7093E" w14:textId="77777777" w:rsidR="0004065F" w:rsidRPr="009C17B7" w:rsidRDefault="0004065F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4065F" w:rsidRPr="009C17B7" w14:paraId="51BE609C" w14:textId="77777777" w:rsidTr="008D2EBA">
        <w:trPr>
          <w:cantSplit/>
        </w:trPr>
        <w:tc>
          <w:tcPr>
            <w:tcW w:w="6300" w:type="dxa"/>
          </w:tcPr>
          <w:p w14:paraId="08EE0A9E" w14:textId="77777777" w:rsidR="0004065F" w:rsidRPr="009C17B7" w:rsidRDefault="0004065F" w:rsidP="008E6598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  <w:hideMark/>
          </w:tcPr>
          <w:p w14:paraId="2F19F397" w14:textId="5D0F9690" w:rsidR="0004065F" w:rsidRPr="009C17B7" w:rsidRDefault="00E63425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eastAsia="en-GB" w:bidi="th-TH"/>
              </w:rPr>
              <w:t>หมายเหตุ</w:t>
            </w:r>
          </w:p>
        </w:tc>
        <w:tc>
          <w:tcPr>
            <w:tcW w:w="180" w:type="dxa"/>
          </w:tcPr>
          <w:p w14:paraId="11A2B76F" w14:textId="77777777" w:rsidR="0004065F" w:rsidRPr="009C17B7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2A63CD0E" w14:textId="106D5FA3" w:rsidR="0004065F" w:rsidRPr="009C17B7" w:rsidRDefault="00E63425" w:rsidP="008E659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4065F"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  <w:r w:rsidR="0004065F" w:rsidRPr="009C17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2562</w:t>
            </w:r>
          </w:p>
        </w:tc>
      </w:tr>
      <w:tr w:rsidR="0004065F" w:rsidRPr="009C17B7" w14:paraId="35AC748B" w14:textId="77777777" w:rsidTr="008D2EBA">
        <w:trPr>
          <w:cantSplit/>
        </w:trPr>
        <w:tc>
          <w:tcPr>
            <w:tcW w:w="6300" w:type="dxa"/>
          </w:tcPr>
          <w:p w14:paraId="0F8D284D" w14:textId="77777777" w:rsidR="0004065F" w:rsidRPr="009C17B7" w:rsidRDefault="0004065F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354FCD77" w14:textId="77777777" w:rsidR="0004065F" w:rsidRPr="009C17B7" w:rsidRDefault="0004065F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18A309C" w14:textId="77777777" w:rsidR="0004065F" w:rsidRPr="009C17B7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hideMark/>
          </w:tcPr>
          <w:p w14:paraId="3D77BD78" w14:textId="77777777" w:rsidR="0004065F" w:rsidRPr="009C17B7" w:rsidRDefault="0004065F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4065F" w:rsidRPr="009C17B7" w14:paraId="049E061F" w14:textId="77777777" w:rsidTr="008D2EBA">
        <w:trPr>
          <w:cantSplit/>
        </w:trPr>
        <w:tc>
          <w:tcPr>
            <w:tcW w:w="6300" w:type="dxa"/>
          </w:tcPr>
          <w:p w14:paraId="33FFCB11" w14:textId="77777777" w:rsidR="0004065F" w:rsidRPr="009C17B7" w:rsidRDefault="0004065F" w:rsidP="008E6598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771E2B75" w14:textId="77777777" w:rsidR="0004065F" w:rsidRPr="009C17B7" w:rsidRDefault="0004065F" w:rsidP="008E6598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B761100" w14:textId="77777777" w:rsidR="0004065F" w:rsidRPr="009C17B7" w:rsidRDefault="0004065F" w:rsidP="008E659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5B77239C" w14:textId="77777777" w:rsidR="0004065F" w:rsidRPr="009C17B7" w:rsidRDefault="0004065F" w:rsidP="008E659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</w:tr>
      <w:tr w:rsidR="0004065F" w:rsidRPr="009C17B7" w14:paraId="50D49E8D" w14:textId="77777777" w:rsidTr="008D2EBA">
        <w:trPr>
          <w:cantSplit/>
        </w:trPr>
        <w:tc>
          <w:tcPr>
            <w:tcW w:w="6300" w:type="dxa"/>
          </w:tcPr>
          <w:p w14:paraId="3D5D7CB3" w14:textId="51BBA5DA" w:rsidR="0004065F" w:rsidRPr="009C17B7" w:rsidRDefault="0004065F" w:rsidP="000406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เงินลงทุนในตราสารหนี้ที่จะถือจนครบกำหนด </w:t>
            </w:r>
          </w:p>
        </w:tc>
        <w:tc>
          <w:tcPr>
            <w:tcW w:w="990" w:type="dxa"/>
          </w:tcPr>
          <w:p w14:paraId="4685A3A9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0FE472EC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A198A1F" w14:textId="77777777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65F" w:rsidRPr="009C17B7" w14:paraId="549B4F41" w14:textId="77777777" w:rsidTr="008D2EBA">
        <w:trPr>
          <w:cantSplit/>
        </w:trPr>
        <w:tc>
          <w:tcPr>
            <w:tcW w:w="6300" w:type="dxa"/>
          </w:tcPr>
          <w:p w14:paraId="07D37885" w14:textId="0C418B88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เงินให้กู้ยืมแปลงสภาพ</w:t>
            </w:r>
          </w:p>
        </w:tc>
        <w:tc>
          <w:tcPr>
            <w:tcW w:w="990" w:type="dxa"/>
          </w:tcPr>
          <w:p w14:paraId="56C32C01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187C0A37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69A0B060" w14:textId="256DF757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192,718</w:t>
            </w:r>
          </w:p>
        </w:tc>
      </w:tr>
      <w:tr w:rsidR="0004065F" w:rsidRPr="009C17B7" w14:paraId="61633A4A" w14:textId="77777777" w:rsidTr="008D2EBA">
        <w:trPr>
          <w:cantSplit/>
        </w:trPr>
        <w:tc>
          <w:tcPr>
            <w:tcW w:w="6300" w:type="dxa"/>
          </w:tcPr>
          <w:p w14:paraId="653C5E88" w14:textId="77777777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990" w:type="dxa"/>
          </w:tcPr>
          <w:p w14:paraId="58037327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176580A7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2C054635" w14:textId="77777777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65F" w:rsidRPr="009C17B7" w14:paraId="50D9B5BB" w14:textId="77777777" w:rsidTr="008D2EBA">
        <w:trPr>
          <w:cantSplit/>
        </w:trPr>
        <w:tc>
          <w:tcPr>
            <w:tcW w:w="6300" w:type="dxa"/>
          </w:tcPr>
          <w:p w14:paraId="36C01D52" w14:textId="18094DB9" w:rsidR="0004065F" w:rsidRPr="009C17B7" w:rsidRDefault="0004065F" w:rsidP="000406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เงินลงทุนในบริษัทอื่น</w:t>
            </w:r>
          </w:p>
        </w:tc>
        <w:tc>
          <w:tcPr>
            <w:tcW w:w="990" w:type="dxa"/>
          </w:tcPr>
          <w:p w14:paraId="0331B6F9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5451C51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675C0932" w14:textId="77777777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065F" w:rsidRPr="009C17B7" w14:paraId="519F4A0E" w14:textId="77777777" w:rsidTr="008D2EBA">
        <w:trPr>
          <w:cantSplit/>
        </w:trPr>
        <w:tc>
          <w:tcPr>
            <w:tcW w:w="6300" w:type="dxa"/>
          </w:tcPr>
          <w:p w14:paraId="4B1D965B" w14:textId="2BB69D36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Bagan Innovation Technology (Singapore) Pte. Ltd.</w:t>
            </w:r>
          </w:p>
        </w:tc>
        <w:tc>
          <w:tcPr>
            <w:tcW w:w="990" w:type="dxa"/>
          </w:tcPr>
          <w:p w14:paraId="491E0F94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1487789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741E8348" w14:textId="167F27D8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63,776</w:t>
            </w:r>
          </w:p>
        </w:tc>
      </w:tr>
      <w:tr w:rsidR="0004065F" w:rsidRPr="009C17B7" w14:paraId="0DB55F47" w14:textId="77777777" w:rsidTr="008D2EBA">
        <w:trPr>
          <w:cantSplit/>
        </w:trPr>
        <w:tc>
          <w:tcPr>
            <w:tcW w:w="6300" w:type="dxa"/>
          </w:tcPr>
          <w:p w14:paraId="66E8E050" w14:textId="503B20AE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PT Bank </w:t>
            </w:r>
            <w:proofErr w:type="spell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9C17B7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0EF2461E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  <w:t>4</w:t>
            </w:r>
          </w:p>
        </w:tc>
        <w:tc>
          <w:tcPr>
            <w:tcW w:w="180" w:type="dxa"/>
          </w:tcPr>
          <w:p w14:paraId="7F789355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</w:tcPr>
          <w:p w14:paraId="4FB92B0D" w14:textId="272848EF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414,502</w:t>
            </w:r>
          </w:p>
        </w:tc>
      </w:tr>
      <w:tr w:rsidR="0004065F" w:rsidRPr="009C17B7" w14:paraId="1720C4D5" w14:textId="77777777" w:rsidTr="008D2EBA">
        <w:trPr>
          <w:cantSplit/>
        </w:trPr>
        <w:tc>
          <w:tcPr>
            <w:tcW w:w="6300" w:type="dxa"/>
          </w:tcPr>
          <w:p w14:paraId="0214DA33" w14:textId="47E25590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ค่าเผื่อการด้อยค่า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- PT Bank </w:t>
            </w:r>
            <w:proofErr w:type="spell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>JTrust</w:t>
            </w:r>
            <w:proofErr w:type="spellEnd"/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Indonesia </w:t>
            </w:r>
            <w:proofErr w:type="spell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>Tbk</w:t>
            </w:r>
            <w:proofErr w:type="spellEnd"/>
            <w:r w:rsidRPr="009C17B7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990" w:type="dxa"/>
          </w:tcPr>
          <w:p w14:paraId="75037ADD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18D742A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AAE2DD3" w14:textId="4F82CCE5" w:rsidR="0004065F" w:rsidRPr="009C17B7" w:rsidRDefault="0004065F" w:rsidP="008D2EBA">
            <w:pPr>
              <w:pStyle w:val="acctfourfigures"/>
              <w:tabs>
                <w:tab w:val="clear" w:pos="765"/>
              </w:tabs>
              <w:spacing w:line="240" w:lineRule="atLeast"/>
              <w:ind w:right="-107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(135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487)</w:t>
            </w:r>
          </w:p>
        </w:tc>
      </w:tr>
      <w:tr w:rsidR="0004065F" w:rsidRPr="009C17B7" w14:paraId="76B84376" w14:textId="77777777" w:rsidTr="008D2EBA">
        <w:trPr>
          <w:cantSplit/>
        </w:trPr>
        <w:tc>
          <w:tcPr>
            <w:tcW w:w="6300" w:type="dxa"/>
          </w:tcPr>
          <w:p w14:paraId="5F2BD64D" w14:textId="06CEA34F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รวมเงินลงทุนในบริษัทอื่น</w:t>
            </w:r>
          </w:p>
        </w:tc>
        <w:tc>
          <w:tcPr>
            <w:tcW w:w="990" w:type="dxa"/>
          </w:tcPr>
          <w:p w14:paraId="2FC92748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52F4D0CB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FADB35" w14:textId="67FB3F63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342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791</w:t>
            </w:r>
          </w:p>
        </w:tc>
      </w:tr>
      <w:tr w:rsidR="0004065F" w:rsidRPr="009C17B7" w14:paraId="13DE0F7B" w14:textId="77777777" w:rsidTr="008D2EBA">
        <w:trPr>
          <w:cantSplit/>
        </w:trPr>
        <w:tc>
          <w:tcPr>
            <w:tcW w:w="6300" w:type="dxa"/>
          </w:tcPr>
          <w:p w14:paraId="16010373" w14:textId="1D1F953A" w:rsidR="0004065F" w:rsidRPr="009C17B7" w:rsidRDefault="0004065F" w:rsidP="0004065F">
            <w:pPr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3FEE16BD" w14:textId="77777777" w:rsidR="0004065F" w:rsidRPr="009C17B7" w:rsidRDefault="0004065F" w:rsidP="0004065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en-GB"/>
              </w:rPr>
            </w:pPr>
          </w:p>
        </w:tc>
        <w:tc>
          <w:tcPr>
            <w:tcW w:w="180" w:type="dxa"/>
          </w:tcPr>
          <w:p w14:paraId="2BEB20D6" w14:textId="77777777" w:rsidR="0004065F" w:rsidRPr="009C17B7" w:rsidRDefault="0004065F" w:rsidP="0004065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5772DA" w14:textId="2CBB9CC5" w:rsidR="0004065F" w:rsidRPr="009C17B7" w:rsidRDefault="0004065F" w:rsidP="0004065F">
            <w:pPr>
              <w:pStyle w:val="acctfourfigures"/>
              <w:tabs>
                <w:tab w:val="clear" w:pos="765"/>
                <w:tab w:val="decimal" w:pos="17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535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509</w:t>
            </w:r>
          </w:p>
        </w:tc>
      </w:tr>
    </w:tbl>
    <w:p w14:paraId="067CA225" w14:textId="77777777" w:rsidR="0004065F" w:rsidRPr="009C17B7" w:rsidRDefault="0004065F" w:rsidP="00FE3D84">
      <w:pPr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</w:p>
    <w:p w14:paraId="446CD1C4" w14:textId="01ADE025" w:rsidR="00674410" w:rsidRPr="009C17B7" w:rsidRDefault="00674410" w:rsidP="00FE3D84">
      <w:pPr>
        <w:ind w:left="461"/>
        <w:jc w:val="thaiDistribute"/>
        <w:rPr>
          <w:rFonts w:asciiTheme="majorBidi" w:hAnsiTheme="majorBidi" w:cstheme="majorBidi"/>
          <w:i/>
          <w:iCs/>
          <w:sz w:val="26"/>
          <w:szCs w:val="26"/>
        </w:rPr>
      </w:pPr>
      <w:r w:rsidRPr="009C17B7">
        <w:rPr>
          <w:rFonts w:asciiTheme="majorBidi" w:hAnsiTheme="majorBidi" w:cstheme="majorBidi"/>
          <w:i/>
          <w:iCs/>
          <w:sz w:val="26"/>
          <w:szCs w:val="26"/>
          <w:cs/>
        </w:rPr>
        <w:t xml:space="preserve">เงินลงทุนใน </w:t>
      </w:r>
      <w:r w:rsidRPr="009C17B7">
        <w:rPr>
          <w:rFonts w:asciiTheme="majorBidi" w:hAnsiTheme="majorBidi" w:cstheme="majorBidi"/>
          <w:i/>
          <w:iCs/>
          <w:sz w:val="26"/>
          <w:szCs w:val="26"/>
        </w:rPr>
        <w:t xml:space="preserve">PT Bank </w:t>
      </w:r>
      <w:proofErr w:type="spellStart"/>
      <w:r w:rsidRPr="009C17B7">
        <w:rPr>
          <w:rFonts w:asciiTheme="majorBidi" w:hAnsiTheme="majorBidi" w:cstheme="majorBidi"/>
          <w:i/>
          <w:iCs/>
          <w:sz w:val="26"/>
          <w:szCs w:val="26"/>
        </w:rPr>
        <w:t>JTrust</w:t>
      </w:r>
      <w:proofErr w:type="spellEnd"/>
      <w:r w:rsidRPr="009C17B7">
        <w:rPr>
          <w:rFonts w:asciiTheme="majorBidi" w:hAnsiTheme="majorBidi" w:cstheme="majorBidi"/>
          <w:i/>
          <w:iCs/>
          <w:sz w:val="26"/>
          <w:szCs w:val="26"/>
        </w:rPr>
        <w:t xml:space="preserve"> Indonesia </w:t>
      </w:r>
      <w:proofErr w:type="spellStart"/>
      <w:r w:rsidRPr="009C17B7">
        <w:rPr>
          <w:rFonts w:asciiTheme="majorBidi" w:hAnsiTheme="majorBidi" w:cstheme="majorBidi"/>
          <w:i/>
          <w:iCs/>
          <w:sz w:val="26"/>
          <w:szCs w:val="26"/>
        </w:rPr>
        <w:t>Tbk</w:t>
      </w:r>
      <w:proofErr w:type="spellEnd"/>
      <w:r w:rsidRPr="009C17B7">
        <w:rPr>
          <w:rFonts w:asciiTheme="majorBidi" w:hAnsiTheme="majorBidi" w:cstheme="majorBidi"/>
          <w:i/>
          <w:iCs/>
          <w:sz w:val="26"/>
          <w:szCs w:val="26"/>
        </w:rPr>
        <w:t>.</w:t>
      </w:r>
    </w:p>
    <w:p w14:paraId="1DB82871" w14:textId="77777777" w:rsidR="00674410" w:rsidRPr="009C17B7" w:rsidRDefault="00674410" w:rsidP="00FE3D84">
      <w:pPr>
        <w:ind w:left="461"/>
        <w:rPr>
          <w:rFonts w:asciiTheme="majorBidi" w:hAnsiTheme="majorBidi" w:cstheme="majorBidi"/>
          <w:sz w:val="26"/>
          <w:szCs w:val="26"/>
        </w:rPr>
      </w:pPr>
    </w:p>
    <w:p w14:paraId="0379F37A" w14:textId="7F6F5A17" w:rsidR="0004065F" w:rsidRPr="009C17B7" w:rsidRDefault="0004065F" w:rsidP="000406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Theme="majorBidi" w:hAnsiTheme="majorBidi"/>
          <w:sz w:val="26"/>
          <w:szCs w:val="26"/>
        </w:rPr>
      </w:pPr>
      <w:r w:rsidRPr="009C17B7">
        <w:rPr>
          <w:rFonts w:asciiTheme="majorBidi" w:hAnsiTheme="majorBidi"/>
          <w:sz w:val="26"/>
          <w:szCs w:val="26"/>
          <w:cs/>
        </w:rPr>
        <w:t xml:space="preserve">ผู้ถือหุ้นใหญ่ของ </w:t>
      </w:r>
      <w:r w:rsidRPr="009C17B7">
        <w:rPr>
          <w:rFonts w:asciiTheme="majorBidi" w:hAnsiTheme="majorBidi" w:cstheme="majorBidi"/>
          <w:sz w:val="26"/>
          <w:szCs w:val="26"/>
        </w:rPr>
        <w:t xml:space="preserve">PT Bank </w:t>
      </w:r>
      <w:proofErr w:type="spellStart"/>
      <w:r w:rsidRPr="009C17B7">
        <w:rPr>
          <w:rFonts w:asciiTheme="majorBidi" w:hAnsiTheme="majorBidi" w:cstheme="majorBidi"/>
          <w:sz w:val="26"/>
          <w:szCs w:val="26"/>
        </w:rPr>
        <w:t>JTrust</w:t>
      </w:r>
      <w:proofErr w:type="spellEnd"/>
      <w:r w:rsidRPr="009C17B7">
        <w:rPr>
          <w:rFonts w:asciiTheme="majorBidi" w:hAnsiTheme="majorBidi" w:cstheme="majorBidi"/>
          <w:sz w:val="26"/>
          <w:szCs w:val="26"/>
        </w:rPr>
        <w:t xml:space="preserve"> Indonesia </w:t>
      </w:r>
      <w:proofErr w:type="spellStart"/>
      <w:r w:rsidRPr="009C17B7">
        <w:rPr>
          <w:rFonts w:asciiTheme="majorBidi" w:hAnsiTheme="majorBidi" w:cstheme="majorBidi"/>
          <w:sz w:val="26"/>
          <w:szCs w:val="26"/>
        </w:rPr>
        <w:t>Tbk</w:t>
      </w:r>
      <w:proofErr w:type="spellEnd"/>
      <w:r w:rsidRPr="009C17B7">
        <w:rPr>
          <w:rFonts w:asciiTheme="majorBidi" w:hAnsiTheme="majorBidi" w:cstheme="majorBidi"/>
          <w:sz w:val="26"/>
          <w:szCs w:val="26"/>
        </w:rPr>
        <w:t>. (</w:t>
      </w:r>
      <w:r w:rsidRPr="009C17B7">
        <w:rPr>
          <w:rFonts w:asciiTheme="majorBidi" w:hAnsiTheme="majorBidi"/>
          <w:sz w:val="26"/>
          <w:szCs w:val="26"/>
          <w:cs/>
        </w:rPr>
        <w:t xml:space="preserve">ซึ่งถือหุ้นประมาณร้อยละ </w:t>
      </w:r>
      <w:r w:rsidR="00E63425">
        <w:rPr>
          <w:rFonts w:asciiTheme="majorBidi" w:hAnsiTheme="majorBidi"/>
          <w:sz w:val="26"/>
          <w:szCs w:val="26"/>
        </w:rPr>
        <w:t xml:space="preserve">97 </w:t>
      </w:r>
      <w:r w:rsidRPr="009C17B7">
        <w:rPr>
          <w:rFonts w:asciiTheme="majorBidi" w:hAnsiTheme="majorBidi"/>
          <w:sz w:val="26"/>
          <w:szCs w:val="26"/>
          <w:cs/>
        </w:rPr>
        <w:t xml:space="preserve">ของหุ้นทั้งหมด) เป็นบริษัทในกลุ่มเดียวกันกับผู้ที่เป็นโจทก์ฟ้องบริษัทในคดีความต่างๆ ตามที่กล่าวไว้ในหมายเหตุประกอบงบการเงินข้อ </w:t>
      </w:r>
      <w:r w:rsidR="00E63425">
        <w:rPr>
          <w:rFonts w:asciiTheme="majorBidi" w:hAnsiTheme="majorBidi"/>
          <w:sz w:val="26"/>
          <w:szCs w:val="26"/>
        </w:rPr>
        <w:t>17</w:t>
      </w:r>
    </w:p>
    <w:p w14:paraId="6165BB09" w14:textId="16A21062" w:rsidR="00D62E37" w:rsidRDefault="00D62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0A968B51" w14:textId="40B8C089" w:rsidR="0004065F" w:rsidRPr="00870DB4" w:rsidRDefault="008E6598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16" w:name="_Toc40301766"/>
      <w:bookmarkStart w:id="17" w:name="_Toc40348057"/>
      <w:bookmarkStart w:id="18" w:name="_Toc40348058"/>
      <w:bookmarkEnd w:id="16"/>
      <w:bookmarkEnd w:id="17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ค่าเผื่อผลขาดทุนด้านเครดิตที่คาดว่าจะเกิดขึ้น</w:t>
      </w:r>
      <w:bookmarkEnd w:id="18"/>
    </w:p>
    <w:p w14:paraId="0EC901B3" w14:textId="77777777" w:rsidR="00B37583" w:rsidRPr="009C17B7" w:rsidRDefault="00B37583" w:rsidP="00B37583">
      <w:pPr>
        <w:rPr>
          <w:rFonts w:asciiTheme="majorBidi" w:hAnsiTheme="majorBidi" w:cstheme="majorBidi"/>
          <w:sz w:val="26"/>
          <w:szCs w:val="26"/>
          <w:lang w:val="th-TH"/>
        </w:rPr>
      </w:pPr>
    </w:p>
    <w:p w14:paraId="45C0C0F6" w14:textId="5FE1E7E0" w:rsidR="008E6598" w:rsidRPr="009C17B7" w:rsidRDefault="00E54533" w:rsidP="00E54533">
      <w:pPr>
        <w:pStyle w:val="block"/>
        <w:spacing w:after="0" w:line="240" w:lineRule="auto"/>
        <w:ind w:left="540" w:right="-7"/>
        <w:jc w:val="both"/>
        <w:rPr>
          <w:rFonts w:asciiTheme="majorBidi" w:hAnsiTheme="majorBidi" w:cs="Angsana New"/>
          <w:sz w:val="26"/>
          <w:szCs w:val="26"/>
          <w:lang w:val="en-US" w:bidi="th-TH"/>
        </w:rPr>
      </w:pPr>
      <w:r w:rsidRPr="009C17B7">
        <w:rPr>
          <w:rFonts w:asciiTheme="majorBidi" w:hAnsiTheme="majorBidi" w:cs="Angsana New"/>
          <w:sz w:val="26"/>
          <w:szCs w:val="26"/>
          <w:cs/>
          <w:lang w:val="en-US" w:bidi="th-TH"/>
        </w:rPr>
        <w:t>การเปลี่ยนแปลงค่าเผื่อผลขาดทุนด้านเครดิตที่คาดว่าจะเกิดขึ้นระหว่างงวดแสดงดังนี้</w:t>
      </w:r>
    </w:p>
    <w:p w14:paraId="7356F9DC" w14:textId="77777777" w:rsidR="00E54533" w:rsidRPr="009C17B7" w:rsidRDefault="00E54533" w:rsidP="00E5453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6"/>
          <w:szCs w:val="26"/>
          <w:lang w:bidi="th-TH"/>
        </w:rPr>
      </w:pPr>
    </w:p>
    <w:tbl>
      <w:tblPr>
        <w:tblW w:w="90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540"/>
        <w:gridCol w:w="1350"/>
        <w:gridCol w:w="254"/>
        <w:gridCol w:w="1367"/>
      </w:tblGrid>
      <w:tr w:rsidR="00D62E37" w:rsidRPr="009C17B7" w14:paraId="0C7CDEB1" w14:textId="77777777" w:rsidTr="008D2EBA">
        <w:trPr>
          <w:tblHeader/>
        </w:trPr>
        <w:tc>
          <w:tcPr>
            <w:tcW w:w="5580" w:type="dxa"/>
            <w:vAlign w:val="bottom"/>
          </w:tcPr>
          <w:p w14:paraId="0EB768C0" w14:textId="4DC121CD" w:rsidR="008E6598" w:rsidRPr="009C17B7" w:rsidRDefault="008E6598" w:rsidP="008E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2D3A36E3" w14:textId="77777777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D587197" w14:textId="3220072B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" w:type="dxa"/>
            <w:vAlign w:val="bottom"/>
          </w:tcPr>
          <w:p w14:paraId="350A8081" w14:textId="77777777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6EF095C0" w14:textId="77777777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1EADCC21" w14:textId="04B35FA7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62E37" w:rsidRPr="009C17B7" w14:paraId="2F6D3BC3" w14:textId="77777777" w:rsidTr="00D62E37">
        <w:trPr>
          <w:tblHeader/>
        </w:trPr>
        <w:tc>
          <w:tcPr>
            <w:tcW w:w="5580" w:type="dxa"/>
          </w:tcPr>
          <w:p w14:paraId="2D77D177" w14:textId="77777777" w:rsidR="008E6598" w:rsidRPr="009C17B7" w:rsidRDefault="008E6598" w:rsidP="008E6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68AB9FAA" w14:textId="70692983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1" w:type="dxa"/>
            <w:gridSpan w:val="3"/>
            <w:vAlign w:val="center"/>
          </w:tcPr>
          <w:p w14:paraId="1B192A01" w14:textId="73055F41" w:rsidR="008E6598" w:rsidRPr="009C17B7" w:rsidRDefault="008E6598" w:rsidP="008E6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="00E54533"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</w:t>
            </w: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D62E37" w:rsidRPr="009C17B7" w14:paraId="0F54320B" w14:textId="77777777" w:rsidTr="008D2EBA">
        <w:trPr>
          <w:tblHeader/>
        </w:trPr>
        <w:tc>
          <w:tcPr>
            <w:tcW w:w="5580" w:type="dxa"/>
          </w:tcPr>
          <w:p w14:paraId="0C9A61B0" w14:textId="2EDFC907" w:rsidR="00D62E37" w:rsidRPr="009C17B7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6"/>
                <w:szCs w:val="26"/>
                <w:cs/>
              </w:rPr>
            </w:pPr>
            <w:bookmarkStart w:id="19" w:name="_GoBack"/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bookmarkEnd w:id="19"/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วันที่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ปรับปรุงใหม่ </w:t>
            </w:r>
            <w:r w:rsidRPr="008B682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(ดูหมายเหตุข้อ </w:t>
            </w:r>
            <w:r w:rsidRPr="008B682F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3</w:t>
            </w:r>
            <w:r w:rsidRPr="008B682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540" w:type="dxa"/>
          </w:tcPr>
          <w:p w14:paraId="19A2591C" w14:textId="0D6A6800" w:rsidR="00D62E37" w:rsidRPr="009C17B7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41352F" w14:textId="7DB0AC46" w:rsidR="00D62E37" w:rsidRPr="009C17B7" w:rsidRDefault="00D62E37" w:rsidP="008D2EBA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1,979,71</w:t>
            </w:r>
            <w:r w:rsidR="00296D3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54" w:type="dxa"/>
          </w:tcPr>
          <w:p w14:paraId="54A1ED6B" w14:textId="77777777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631DF531" w14:textId="7DCDF7FB" w:rsidR="00D62E37" w:rsidRPr="009C17B7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453,171</w:t>
            </w:r>
          </w:p>
        </w:tc>
      </w:tr>
      <w:tr w:rsidR="00D62E37" w:rsidRPr="009C17B7" w14:paraId="3ABF3907" w14:textId="77777777" w:rsidTr="008D2EBA">
        <w:trPr>
          <w:tblHeader/>
        </w:trPr>
        <w:tc>
          <w:tcPr>
            <w:tcW w:w="5580" w:type="dxa"/>
            <w:vAlign w:val="bottom"/>
          </w:tcPr>
          <w:p w14:paraId="2C109049" w14:textId="481CA23A" w:rsidR="00D62E37" w:rsidRPr="009C17B7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540" w:type="dxa"/>
          </w:tcPr>
          <w:p w14:paraId="127C1484" w14:textId="77777777" w:rsidR="00D62E37" w:rsidRPr="009C17B7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2BD72E" w14:textId="61AF5071" w:rsidR="00D62E37" w:rsidRPr="009C17B7" w:rsidRDefault="00D62E37" w:rsidP="008D2E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159,669</w:t>
            </w:r>
          </w:p>
        </w:tc>
        <w:tc>
          <w:tcPr>
            <w:tcW w:w="254" w:type="dxa"/>
          </w:tcPr>
          <w:p w14:paraId="55EAE7A3" w14:textId="77777777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2FC52F95" w14:textId="347A1111" w:rsidR="00D62E37" w:rsidRPr="009C17B7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88,211</w:t>
            </w:r>
          </w:p>
        </w:tc>
      </w:tr>
      <w:tr w:rsidR="00D62E37" w:rsidRPr="009C17B7" w14:paraId="292ECA60" w14:textId="77777777" w:rsidTr="008D2EBA">
        <w:trPr>
          <w:tblHeader/>
        </w:trPr>
        <w:tc>
          <w:tcPr>
            <w:tcW w:w="5580" w:type="dxa"/>
            <w:vAlign w:val="bottom"/>
          </w:tcPr>
          <w:p w14:paraId="144332C2" w14:textId="542C9FF1" w:rsidR="00D62E37" w:rsidRPr="009C17B7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3CF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สินทรัพย์ทางการเงินที่ชำระคืน</w:t>
            </w:r>
            <w:r w:rsidR="00243C03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และการตัดรายการ</w:t>
            </w:r>
          </w:p>
        </w:tc>
        <w:tc>
          <w:tcPr>
            <w:tcW w:w="540" w:type="dxa"/>
          </w:tcPr>
          <w:p w14:paraId="70FEF9B1" w14:textId="77777777" w:rsidR="00D62E37" w:rsidRPr="009C17B7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BDE481" w14:textId="4F00CC72" w:rsidR="00D62E37" w:rsidRPr="009C17B7" w:rsidRDefault="00D62E37" w:rsidP="008D2EB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(124,475)</w:t>
            </w:r>
          </w:p>
        </w:tc>
        <w:tc>
          <w:tcPr>
            <w:tcW w:w="254" w:type="dxa"/>
            <w:vAlign w:val="bottom"/>
          </w:tcPr>
          <w:p w14:paraId="0FF3DD3E" w14:textId="77777777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vAlign w:val="bottom"/>
          </w:tcPr>
          <w:p w14:paraId="197B45BB" w14:textId="6CB020D4" w:rsidR="00D62E37" w:rsidRPr="009C17B7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(106,047)</w:t>
            </w:r>
          </w:p>
        </w:tc>
      </w:tr>
      <w:tr w:rsidR="00D62E37" w:rsidRPr="009C17B7" w14:paraId="1DF3C3B1" w14:textId="77777777" w:rsidTr="008D2EBA">
        <w:trPr>
          <w:tblHeader/>
        </w:trPr>
        <w:tc>
          <w:tcPr>
            <w:tcW w:w="5580" w:type="dxa"/>
            <w:vAlign w:val="bottom"/>
          </w:tcPr>
          <w:p w14:paraId="502F6FE6" w14:textId="5E128091" w:rsidR="00D62E37" w:rsidRPr="009C17B7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E33C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สินทรัพย์ทางการเงินใหม่ที่ได้มา </w:t>
            </w:r>
          </w:p>
        </w:tc>
        <w:tc>
          <w:tcPr>
            <w:tcW w:w="540" w:type="dxa"/>
          </w:tcPr>
          <w:p w14:paraId="46E4B9D3" w14:textId="77777777" w:rsidR="00D62E37" w:rsidRPr="009C17B7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B9A360" w14:textId="06DB3603" w:rsidR="00D62E37" w:rsidRPr="009C17B7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40,172</w:t>
            </w:r>
          </w:p>
        </w:tc>
        <w:tc>
          <w:tcPr>
            <w:tcW w:w="254" w:type="dxa"/>
          </w:tcPr>
          <w:p w14:paraId="1FBD7DE8" w14:textId="77777777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</w:tcPr>
          <w:p w14:paraId="4393F390" w14:textId="656C01A4" w:rsidR="00D62E37" w:rsidRPr="009C17B7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24,377</w:t>
            </w:r>
          </w:p>
        </w:tc>
      </w:tr>
      <w:tr w:rsidR="00D62E37" w:rsidRPr="009C17B7" w14:paraId="4E53B711" w14:textId="77777777" w:rsidTr="008D2EBA">
        <w:trPr>
          <w:tblHeader/>
        </w:trPr>
        <w:tc>
          <w:tcPr>
            <w:tcW w:w="5580" w:type="dxa"/>
            <w:vAlign w:val="bottom"/>
          </w:tcPr>
          <w:p w14:paraId="1E55561D" w14:textId="5EB2CA19" w:rsidR="00D62E37" w:rsidRPr="009C17B7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ผลกระทบการเปลี่ยนแปลงอัตราแลกเปลี่ยนเงินตราต่างประเทศ</w:t>
            </w:r>
          </w:p>
        </w:tc>
        <w:tc>
          <w:tcPr>
            <w:tcW w:w="540" w:type="dxa"/>
          </w:tcPr>
          <w:p w14:paraId="4AD54657" w14:textId="77777777" w:rsidR="00D62E37" w:rsidRPr="009C17B7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F84D19" w14:textId="23C93868" w:rsidR="00D62E37" w:rsidRPr="009C17B7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121,57</w:t>
            </w:r>
            <w:r w:rsidR="00296D3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54" w:type="dxa"/>
          </w:tcPr>
          <w:p w14:paraId="3AB29B96" w14:textId="77777777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</w:tcPr>
          <w:p w14:paraId="7107ABB8" w14:textId="7985B689" w:rsidR="00D62E37" w:rsidRPr="009C17B7" w:rsidRDefault="00D62E37" w:rsidP="008D2EBA">
            <w:pPr>
              <w:pStyle w:val="acctfourfigures"/>
              <w:tabs>
                <w:tab w:val="clear" w:pos="765"/>
                <w:tab w:val="decimal" w:pos="80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62E37" w:rsidRPr="009C17B7" w14:paraId="12CEE6E5" w14:textId="77777777" w:rsidTr="008D2EBA">
        <w:trPr>
          <w:trHeight w:val="53"/>
          <w:tblHeader/>
        </w:trPr>
        <w:tc>
          <w:tcPr>
            <w:tcW w:w="5580" w:type="dxa"/>
          </w:tcPr>
          <w:p w14:paraId="2BA711C1" w14:textId="4A8A4428" w:rsidR="00D62E37" w:rsidRPr="009C17B7" w:rsidRDefault="00D62E37" w:rsidP="00D62E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63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="00E63425"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="00E63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540" w:type="dxa"/>
          </w:tcPr>
          <w:p w14:paraId="4360D249" w14:textId="77777777" w:rsidR="00D62E37" w:rsidRPr="009C17B7" w:rsidRDefault="00D62E37" w:rsidP="00D62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7004B2" w14:textId="356590F1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2,176,653</w:t>
            </w:r>
          </w:p>
        </w:tc>
        <w:tc>
          <w:tcPr>
            <w:tcW w:w="254" w:type="dxa"/>
          </w:tcPr>
          <w:p w14:paraId="08711A20" w14:textId="77777777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76040208" w14:textId="1476424C" w:rsidR="00D62E37" w:rsidRPr="008D2EBA" w:rsidRDefault="00D62E37" w:rsidP="008D2EBA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459,712</w:t>
            </w:r>
          </w:p>
        </w:tc>
      </w:tr>
    </w:tbl>
    <w:p w14:paraId="5754F11C" w14:textId="77777777" w:rsidR="0004065F" w:rsidRPr="009C17B7" w:rsidRDefault="0004065F" w:rsidP="0004065F">
      <w:pPr>
        <w:rPr>
          <w:rFonts w:asciiTheme="majorBidi" w:hAnsiTheme="majorBidi" w:cstheme="majorBidi"/>
          <w:sz w:val="26"/>
          <w:szCs w:val="26"/>
        </w:rPr>
      </w:pPr>
    </w:p>
    <w:p w14:paraId="1119984F" w14:textId="724F71B8" w:rsidR="00997A80" w:rsidRPr="009C17B7" w:rsidRDefault="0045314C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  <w:tab w:val="left" w:pos="5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lang w:val="th-TH"/>
        </w:rPr>
      </w:pPr>
      <w:bookmarkStart w:id="20" w:name="_Toc40348059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การ</w:t>
      </w:r>
      <w:r w:rsidR="00F54A9D"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เปลี่ยนแปลงหนี้สินที่เกิด</w:t>
      </w:r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จากกิจกรรมจัดหาเงิน</w:t>
      </w:r>
      <w:bookmarkEnd w:id="20"/>
    </w:p>
    <w:p w14:paraId="6CCA8E83" w14:textId="77777777" w:rsidR="005F1800" w:rsidRPr="009C17B7" w:rsidRDefault="005F1800" w:rsidP="00FE3D8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1170"/>
        <w:gridCol w:w="180"/>
        <w:gridCol w:w="1350"/>
        <w:gridCol w:w="270"/>
        <w:gridCol w:w="1350"/>
      </w:tblGrid>
      <w:tr w:rsidR="00C96C84" w:rsidRPr="009C17B7" w14:paraId="5E31BCC9" w14:textId="77777777" w:rsidTr="008D2EBA">
        <w:trPr>
          <w:cantSplit/>
        </w:trPr>
        <w:tc>
          <w:tcPr>
            <w:tcW w:w="4770" w:type="dxa"/>
            <w:shd w:val="clear" w:color="auto" w:fill="auto"/>
          </w:tcPr>
          <w:p w14:paraId="1DF4B67D" w14:textId="77777777" w:rsidR="00D97124" w:rsidRPr="009C17B7" w:rsidRDefault="00D97124" w:rsidP="00D9712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009A9B2" w14:textId="5AC86A69" w:rsidR="00D97124" w:rsidRPr="009C17B7" w:rsidRDefault="00D97124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DBFF06A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E6DC15" w14:textId="77777777" w:rsidR="00C96C84" w:rsidRPr="009C17B7" w:rsidRDefault="00C96C84" w:rsidP="00D97124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  <w:p w14:paraId="72AB792A" w14:textId="641CB8B5" w:rsidR="00D97124" w:rsidRPr="009C17B7" w:rsidRDefault="00D97124" w:rsidP="00D9712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776CD1A" w14:textId="4EE99950" w:rsidR="00D97124" w:rsidRPr="009C17B7" w:rsidRDefault="00D97124" w:rsidP="00D9712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665758" w14:textId="29A56602" w:rsidR="00D97124" w:rsidRPr="009C17B7" w:rsidRDefault="00D97124" w:rsidP="00DF363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1479F4" w:rsidRPr="009C17B7"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  <w:br/>
            </w:r>
            <w:r w:rsidRPr="009C17B7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97124" w:rsidRPr="009C17B7" w14:paraId="47F6BAC7" w14:textId="77777777" w:rsidTr="008D2EBA">
        <w:trPr>
          <w:cantSplit/>
        </w:trPr>
        <w:tc>
          <w:tcPr>
            <w:tcW w:w="4770" w:type="dxa"/>
          </w:tcPr>
          <w:p w14:paraId="3524417D" w14:textId="77777777" w:rsidR="00D97124" w:rsidRPr="009C17B7" w:rsidRDefault="00D97124" w:rsidP="00D97124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F1236A" w14:textId="55A717D6" w:rsidR="00D97124" w:rsidRPr="009C17B7" w:rsidRDefault="00E63425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</w:tcPr>
          <w:p w14:paraId="1FE86C88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20F81E4" w14:textId="07A5FE21" w:rsidR="00D97124" w:rsidRPr="009C17B7" w:rsidRDefault="00D97124" w:rsidP="00C96C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เงินกู้ยืมและดอกเบี้ยค้างจ่าย</w:t>
            </w:r>
          </w:p>
        </w:tc>
      </w:tr>
      <w:tr w:rsidR="00D97124" w:rsidRPr="009C17B7" w14:paraId="7C8CE257" w14:textId="77777777" w:rsidTr="008D2EBA">
        <w:trPr>
          <w:cantSplit/>
        </w:trPr>
        <w:tc>
          <w:tcPr>
            <w:tcW w:w="4770" w:type="dxa"/>
          </w:tcPr>
          <w:p w14:paraId="5F6851E9" w14:textId="77777777" w:rsidR="00D97124" w:rsidRPr="009C17B7" w:rsidRDefault="00D97124" w:rsidP="00D9712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01B4DE2" w14:textId="77777777" w:rsidR="00D97124" w:rsidRPr="009C17B7" w:rsidRDefault="00D97124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87A2B4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</w:tcPr>
          <w:p w14:paraId="450F71C8" w14:textId="0612DAE9" w:rsidR="00D97124" w:rsidRPr="009C17B7" w:rsidRDefault="00D9712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96C84" w:rsidRPr="009C17B7" w14:paraId="3390C8CB" w14:textId="77777777" w:rsidTr="008D2EBA">
        <w:trPr>
          <w:cantSplit/>
        </w:trPr>
        <w:tc>
          <w:tcPr>
            <w:tcW w:w="4770" w:type="dxa"/>
          </w:tcPr>
          <w:p w14:paraId="43D417E5" w14:textId="1E736646" w:rsidR="00D97124" w:rsidRPr="009C17B7" w:rsidRDefault="00D97124" w:rsidP="00D97124">
            <w:pP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ณ วันที่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</w:tcPr>
          <w:p w14:paraId="3AA5826F" w14:textId="77777777" w:rsidR="00D97124" w:rsidRPr="009C17B7" w:rsidRDefault="00D97124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A89B8C8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B8F9B3" w14:textId="4A0872C2" w:rsidR="00D97124" w:rsidRPr="009C17B7" w:rsidRDefault="00D97124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18,216</w:t>
            </w:r>
          </w:p>
        </w:tc>
        <w:tc>
          <w:tcPr>
            <w:tcW w:w="270" w:type="dxa"/>
          </w:tcPr>
          <w:p w14:paraId="1082D668" w14:textId="6C2377D4" w:rsidR="00D97124" w:rsidRPr="009C17B7" w:rsidRDefault="00D97124" w:rsidP="00D9712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3E7163" w14:textId="5B93AEF1" w:rsidR="00D97124" w:rsidRPr="009C17B7" w:rsidRDefault="00A12CC4" w:rsidP="00DF363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96C84" w:rsidRPr="009C17B7" w14:paraId="399567DB" w14:textId="77777777" w:rsidTr="008D2EBA">
        <w:trPr>
          <w:cantSplit/>
        </w:trPr>
        <w:tc>
          <w:tcPr>
            <w:tcW w:w="4770" w:type="dxa"/>
          </w:tcPr>
          <w:p w14:paraId="6E29C395" w14:textId="3D010533" w:rsidR="00D97124" w:rsidRPr="009C17B7" w:rsidRDefault="00D97124" w:rsidP="00D9712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รายการที่มิใช่เงินสด</w:t>
            </w:r>
          </w:p>
        </w:tc>
        <w:tc>
          <w:tcPr>
            <w:tcW w:w="1170" w:type="dxa"/>
          </w:tcPr>
          <w:p w14:paraId="534121E4" w14:textId="77777777" w:rsidR="00D97124" w:rsidRPr="009C17B7" w:rsidRDefault="00D97124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4BDFDED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0930F" w14:textId="77777777" w:rsidR="00D97124" w:rsidRPr="009C17B7" w:rsidRDefault="00D97124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C31543" w14:textId="542EBB34" w:rsidR="00D97124" w:rsidRPr="009C17B7" w:rsidRDefault="00D97124" w:rsidP="00D9712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3A31CE" w14:textId="77777777" w:rsidR="00D97124" w:rsidRPr="009C17B7" w:rsidRDefault="00D97124" w:rsidP="00D9712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6C84" w:rsidRPr="009C17B7" w14:paraId="49BB2055" w14:textId="77777777" w:rsidTr="008D2EBA">
        <w:trPr>
          <w:cantSplit/>
        </w:trPr>
        <w:tc>
          <w:tcPr>
            <w:tcW w:w="4770" w:type="dxa"/>
          </w:tcPr>
          <w:p w14:paraId="4ED4CDA6" w14:textId="31B9CA97" w:rsidR="00D97124" w:rsidRPr="009C17B7" w:rsidRDefault="00D97124" w:rsidP="00DF3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4E22BE0" w14:textId="77777777" w:rsidR="00D97124" w:rsidRPr="009C17B7" w:rsidRDefault="00D97124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3BA10A9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B4E0AE" w14:textId="1C4CBCEE" w:rsidR="00D97124" w:rsidRPr="009C17B7" w:rsidRDefault="00D97124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70" w:type="dxa"/>
          </w:tcPr>
          <w:p w14:paraId="141DE689" w14:textId="1FA65FC6" w:rsidR="00D97124" w:rsidRPr="009C17B7" w:rsidRDefault="00D97124" w:rsidP="00D9712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C2581C" w14:textId="7F8E71E7" w:rsidR="00D97124" w:rsidRPr="009C17B7" w:rsidRDefault="00D97124" w:rsidP="00DF363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6C84" w:rsidRPr="00D62E37" w14:paraId="6E78C853" w14:textId="77777777" w:rsidTr="008D2EBA">
        <w:trPr>
          <w:cantSplit/>
        </w:trPr>
        <w:tc>
          <w:tcPr>
            <w:tcW w:w="4770" w:type="dxa"/>
          </w:tcPr>
          <w:p w14:paraId="147C8682" w14:textId="3F9DDEA5" w:rsidR="00D97124" w:rsidRPr="009C17B7" w:rsidRDefault="00D97124" w:rsidP="00DF3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การเปลี่ยนประเภทรายการจากหุ้นกู้แปลงสภาพ</w:t>
            </w:r>
          </w:p>
        </w:tc>
        <w:tc>
          <w:tcPr>
            <w:tcW w:w="1170" w:type="dxa"/>
          </w:tcPr>
          <w:p w14:paraId="0840F296" w14:textId="329DB748" w:rsidR="00D97124" w:rsidRPr="009C17B7" w:rsidRDefault="00E63425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14</w:t>
            </w:r>
          </w:p>
        </w:tc>
        <w:tc>
          <w:tcPr>
            <w:tcW w:w="180" w:type="dxa"/>
          </w:tcPr>
          <w:p w14:paraId="3EA7114D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45950C" w14:textId="46F8AFC8" w:rsidR="00D97124" w:rsidRPr="009C17B7" w:rsidRDefault="00D97124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670,549</w:t>
            </w:r>
          </w:p>
        </w:tc>
        <w:tc>
          <w:tcPr>
            <w:tcW w:w="270" w:type="dxa"/>
          </w:tcPr>
          <w:p w14:paraId="2A4F8247" w14:textId="521C646D" w:rsidR="00D97124" w:rsidRPr="009C17B7" w:rsidRDefault="00D97124" w:rsidP="00D9712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0A9166" w14:textId="462794AA" w:rsidR="00D97124" w:rsidRPr="009C17B7" w:rsidRDefault="00D97124" w:rsidP="00D9712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670,549</w:t>
            </w:r>
          </w:p>
        </w:tc>
      </w:tr>
      <w:tr w:rsidR="00C96C84" w:rsidRPr="009C17B7" w14:paraId="4F359E4E" w14:textId="77777777" w:rsidTr="008D2EBA">
        <w:trPr>
          <w:cantSplit/>
        </w:trPr>
        <w:tc>
          <w:tcPr>
            <w:tcW w:w="4770" w:type="dxa"/>
          </w:tcPr>
          <w:p w14:paraId="4B0CF1A2" w14:textId="7BDDC30A" w:rsidR="00D97124" w:rsidRPr="009C17B7" w:rsidRDefault="00D97124" w:rsidP="00DF3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6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ผลกระทบของการเปลี่ยนแปลงของอัตราแลกเปลี่ยน</w:t>
            </w:r>
            <w:r w:rsidR="00E6342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170" w:type="dxa"/>
          </w:tcPr>
          <w:p w14:paraId="4A9EA154" w14:textId="77777777" w:rsidR="00D97124" w:rsidRPr="009C17B7" w:rsidRDefault="00D97124" w:rsidP="00D9712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29FE650" w14:textId="77777777" w:rsidR="00D97124" w:rsidRPr="009C17B7" w:rsidRDefault="00D97124" w:rsidP="00D9712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41D878" w14:textId="77777777" w:rsidR="00E63425" w:rsidRDefault="00E63425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A5A41E" w14:textId="678D0691" w:rsidR="00D97124" w:rsidRPr="009C17B7" w:rsidRDefault="00D97124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1,078</w:t>
            </w:r>
          </w:p>
        </w:tc>
        <w:tc>
          <w:tcPr>
            <w:tcW w:w="270" w:type="dxa"/>
          </w:tcPr>
          <w:p w14:paraId="0B5359E4" w14:textId="5673B2F7" w:rsidR="00D97124" w:rsidRPr="009C17B7" w:rsidRDefault="00D97124" w:rsidP="00D9712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24EC7A" w14:textId="77777777" w:rsidR="00E63425" w:rsidRDefault="00E63425" w:rsidP="00DF363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B78351" w14:textId="011A4DBD" w:rsidR="00D97124" w:rsidRPr="009C17B7" w:rsidRDefault="00D97124" w:rsidP="00DF3636">
            <w:pPr>
              <w:pStyle w:val="acctfourfigures"/>
              <w:tabs>
                <w:tab w:val="clear" w:pos="765"/>
                <w:tab w:val="decimal" w:pos="81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96C84" w:rsidRPr="009C17B7" w14:paraId="324AD6C2" w14:textId="77777777" w:rsidTr="008D2EBA">
        <w:trPr>
          <w:cantSplit/>
          <w:trHeight w:val="64"/>
        </w:trPr>
        <w:tc>
          <w:tcPr>
            <w:tcW w:w="4770" w:type="dxa"/>
          </w:tcPr>
          <w:p w14:paraId="5706F50B" w14:textId="4B6972C4" w:rsidR="00D97124" w:rsidRPr="009C17B7" w:rsidRDefault="00D97124" w:rsidP="00D9712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E63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มีนาคม </w:t>
            </w:r>
            <w:r w:rsidR="00E634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</w:tcPr>
          <w:p w14:paraId="40F3979D" w14:textId="77777777" w:rsidR="00D97124" w:rsidRPr="009C17B7" w:rsidRDefault="00D97124" w:rsidP="00D9712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C0C3C19" w14:textId="77777777" w:rsidR="00D97124" w:rsidRPr="009C17B7" w:rsidRDefault="00D97124" w:rsidP="00D9712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9C60DA" w14:textId="380C6DC9" w:rsidR="00D97124" w:rsidRPr="009C17B7" w:rsidRDefault="00D97124" w:rsidP="00C96C8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690,286</w:t>
            </w:r>
          </w:p>
        </w:tc>
        <w:tc>
          <w:tcPr>
            <w:tcW w:w="270" w:type="dxa"/>
            <w:vAlign w:val="bottom"/>
          </w:tcPr>
          <w:p w14:paraId="5C6A71A8" w14:textId="0095EC71" w:rsidR="00D97124" w:rsidRPr="009C17B7" w:rsidRDefault="00D97124" w:rsidP="00D97124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B65796" w14:textId="4B253747" w:rsidR="00D97124" w:rsidRPr="009C17B7" w:rsidRDefault="00D97124" w:rsidP="00D97124">
            <w:pPr>
              <w:pStyle w:val="acctfourfigures"/>
              <w:tabs>
                <w:tab w:val="clear" w:pos="765"/>
                <w:tab w:val="decimal" w:pos="1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670,549</w:t>
            </w:r>
          </w:p>
        </w:tc>
      </w:tr>
    </w:tbl>
    <w:p w14:paraId="18032C9B" w14:textId="77777777" w:rsidR="008E6598" w:rsidRPr="009C17B7" w:rsidRDefault="008E6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u w:val="single"/>
          <w:lang w:val="th-TH"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0E8F89E7" w14:textId="5A17B6F2" w:rsidR="00CB6394" w:rsidRPr="009C17B7" w:rsidRDefault="00437B48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21" w:name="_Toc40348060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หุ้นกู้แปลงสภาพ</w:t>
      </w:r>
      <w:bookmarkEnd w:id="21"/>
    </w:p>
    <w:p w14:paraId="33AA1978" w14:textId="77777777" w:rsidR="00437B48" w:rsidRPr="009C17B7" w:rsidRDefault="00437B48" w:rsidP="00FE3D84">
      <w:pPr>
        <w:pStyle w:val="BodyText"/>
        <w:spacing w:after="0"/>
        <w:rPr>
          <w:rFonts w:asciiTheme="majorBidi" w:hAnsiTheme="majorBidi" w:cstheme="majorBidi"/>
          <w:sz w:val="26"/>
          <w:szCs w:val="26"/>
          <w:lang w:val="en-GB"/>
        </w:rPr>
      </w:pPr>
      <w:r w:rsidRPr="009C17B7">
        <w:rPr>
          <w:rFonts w:asciiTheme="majorBidi" w:hAnsiTheme="majorBidi" w:cstheme="majorBidi"/>
          <w:sz w:val="26"/>
          <w:szCs w:val="26"/>
        </w:rPr>
        <w:tab/>
      </w:r>
      <w:r w:rsidRPr="009C17B7">
        <w:rPr>
          <w:rFonts w:asciiTheme="majorBidi" w:hAnsiTheme="majorBidi" w:cstheme="majorBidi"/>
          <w:sz w:val="26"/>
          <w:szCs w:val="26"/>
        </w:rPr>
        <w:tab/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4"/>
        <w:gridCol w:w="1331"/>
        <w:gridCol w:w="18"/>
        <w:gridCol w:w="236"/>
        <w:gridCol w:w="15"/>
        <w:gridCol w:w="1367"/>
      </w:tblGrid>
      <w:tr w:rsidR="00183CE5" w:rsidRPr="009C17B7" w14:paraId="4415B849" w14:textId="77777777" w:rsidTr="00832CBA">
        <w:trPr>
          <w:trHeight w:val="259"/>
        </w:trPr>
        <w:tc>
          <w:tcPr>
            <w:tcW w:w="3368" w:type="pct"/>
          </w:tcPr>
          <w:p w14:paraId="1F9FCD10" w14:textId="77777777" w:rsidR="00437B48" w:rsidRPr="009C17B7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508AA8B1" w14:textId="77777777" w:rsidR="00437B48" w:rsidRPr="009C17B7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  <w:p w14:paraId="72766BE2" w14:textId="77777777" w:rsidR="00437B48" w:rsidRPr="009C17B7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และงบการเงินเฉพาะกิจการ</w:t>
            </w:r>
          </w:p>
        </w:tc>
      </w:tr>
      <w:tr w:rsidR="0051075B" w:rsidRPr="009C17B7" w14:paraId="62C1FB7B" w14:textId="77777777" w:rsidTr="00832CBA">
        <w:trPr>
          <w:trHeight w:val="259"/>
        </w:trPr>
        <w:tc>
          <w:tcPr>
            <w:tcW w:w="3368" w:type="pct"/>
          </w:tcPr>
          <w:p w14:paraId="104B93AD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2" w:type="pct"/>
          </w:tcPr>
          <w:p w14:paraId="3E6D0E71" w14:textId="47A4335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8" w:type="pct"/>
            <w:gridSpan w:val="3"/>
          </w:tcPr>
          <w:p w14:paraId="78CFE089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52" w:type="pct"/>
          </w:tcPr>
          <w:p w14:paraId="59E5DFA7" w14:textId="549628E2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1075B" w:rsidRPr="009C17B7" w14:paraId="521EAE7E" w14:textId="77777777" w:rsidTr="00832CBA">
        <w:trPr>
          <w:trHeight w:val="259"/>
        </w:trPr>
        <w:tc>
          <w:tcPr>
            <w:tcW w:w="3368" w:type="pct"/>
          </w:tcPr>
          <w:p w14:paraId="46D99A84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32" w:type="pct"/>
          </w:tcPr>
          <w:p w14:paraId="250984F5" w14:textId="57EC0011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48" w:type="pct"/>
            <w:gridSpan w:val="3"/>
          </w:tcPr>
          <w:p w14:paraId="793E7E05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752" w:type="pct"/>
          </w:tcPr>
          <w:p w14:paraId="6D758FE8" w14:textId="7D26B858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274" w:right="-28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</w:t>
            </w:r>
            <w:r w:rsidRPr="009C17B7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56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</w:p>
        </w:tc>
      </w:tr>
      <w:tr w:rsidR="00183CE5" w:rsidRPr="009C17B7" w14:paraId="5DD482BB" w14:textId="77777777" w:rsidTr="00832CBA">
        <w:trPr>
          <w:trHeight w:val="259"/>
        </w:trPr>
        <w:tc>
          <w:tcPr>
            <w:tcW w:w="3368" w:type="pct"/>
          </w:tcPr>
          <w:p w14:paraId="7E18F14F" w14:textId="77777777" w:rsidR="00437B48" w:rsidRPr="009C17B7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32" w:type="pct"/>
            <w:gridSpan w:val="5"/>
          </w:tcPr>
          <w:p w14:paraId="1DEE663A" w14:textId="77777777" w:rsidR="00437B48" w:rsidRPr="009C17B7" w:rsidRDefault="00437B48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51075B" w:rsidRPr="009C17B7" w14:paraId="3C994468" w14:textId="77777777" w:rsidTr="00832CBA">
        <w:trPr>
          <w:trHeight w:val="191"/>
        </w:trPr>
        <w:tc>
          <w:tcPr>
            <w:tcW w:w="3368" w:type="pct"/>
          </w:tcPr>
          <w:p w14:paraId="3CA81A99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1/2559</w:t>
            </w:r>
          </w:p>
        </w:tc>
        <w:tc>
          <w:tcPr>
            <w:tcW w:w="742" w:type="pct"/>
            <w:gridSpan w:val="2"/>
          </w:tcPr>
          <w:p w14:paraId="1811312F" w14:textId="6CD072EF" w:rsidR="0051075B" w:rsidRPr="009C17B7" w:rsidRDefault="00F9431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</w:t>
            </w:r>
            <w:r w:rsidR="00B70A73" w:rsidRPr="009C17B7">
              <w:rPr>
                <w:rFonts w:asciiTheme="majorBidi" w:hAnsiTheme="majorBidi" w:cstheme="majorBidi"/>
                <w:sz w:val="26"/>
                <w:szCs w:val="26"/>
              </w:rPr>
              <w:t>248,031</w:t>
            </w:r>
          </w:p>
        </w:tc>
        <w:tc>
          <w:tcPr>
            <w:tcW w:w="130" w:type="pct"/>
          </w:tcPr>
          <w:p w14:paraId="66988421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0411DEB4" w14:textId="6D13D018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3,921,510</w:t>
            </w:r>
          </w:p>
        </w:tc>
      </w:tr>
      <w:tr w:rsidR="0051075B" w:rsidRPr="009C17B7" w14:paraId="2BF44396" w14:textId="77777777" w:rsidTr="00832CBA">
        <w:trPr>
          <w:trHeight w:val="191"/>
        </w:trPr>
        <w:tc>
          <w:tcPr>
            <w:tcW w:w="3368" w:type="pct"/>
          </w:tcPr>
          <w:p w14:paraId="5EE21947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1/2560</w:t>
            </w:r>
          </w:p>
        </w:tc>
        <w:tc>
          <w:tcPr>
            <w:tcW w:w="742" w:type="pct"/>
            <w:gridSpan w:val="2"/>
          </w:tcPr>
          <w:p w14:paraId="22F0AE48" w14:textId="0E713FF2" w:rsidR="0051075B" w:rsidRPr="009C17B7" w:rsidRDefault="00B70A73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1,635,583</w:t>
            </w:r>
          </w:p>
        </w:tc>
        <w:tc>
          <w:tcPr>
            <w:tcW w:w="130" w:type="pct"/>
          </w:tcPr>
          <w:p w14:paraId="065AD2CE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</w:tcPr>
          <w:p w14:paraId="6555E9B9" w14:textId="5902F8CB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1,512,291</w:t>
            </w:r>
          </w:p>
        </w:tc>
      </w:tr>
      <w:tr w:rsidR="0051075B" w:rsidRPr="009C17B7" w14:paraId="1948E7B5" w14:textId="77777777" w:rsidTr="004A2E7F">
        <w:trPr>
          <w:trHeight w:val="259"/>
        </w:trPr>
        <w:tc>
          <w:tcPr>
            <w:tcW w:w="3368" w:type="pct"/>
          </w:tcPr>
          <w:p w14:paraId="54D1A21D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หุ้นกู้แปลงสภาพครั้งที่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2/2560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</w:tcPr>
          <w:p w14:paraId="09451D76" w14:textId="1B90FD2B" w:rsidR="0051075B" w:rsidRPr="009C17B7" w:rsidRDefault="00AC4F75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32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</w:tcPr>
          <w:p w14:paraId="3B87F310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</w:tcPr>
          <w:p w14:paraId="69847351" w14:textId="0249B7E2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604,916</w:t>
            </w:r>
          </w:p>
        </w:tc>
      </w:tr>
      <w:tr w:rsidR="0051075B" w:rsidRPr="009C17B7" w14:paraId="25081694" w14:textId="77777777" w:rsidTr="004A2E7F">
        <w:trPr>
          <w:trHeight w:val="259"/>
        </w:trPr>
        <w:tc>
          <w:tcPr>
            <w:tcW w:w="3368" w:type="pct"/>
          </w:tcPr>
          <w:p w14:paraId="1CEDD935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</w:tcPr>
          <w:p w14:paraId="6BB2808C" w14:textId="6EF7967A" w:rsidR="0051075B" w:rsidRPr="009C17B7" w:rsidRDefault="00AC4F75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5,883,614</w:t>
            </w:r>
          </w:p>
        </w:tc>
        <w:tc>
          <w:tcPr>
            <w:tcW w:w="130" w:type="pct"/>
          </w:tcPr>
          <w:p w14:paraId="39FA60D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</w:tcPr>
          <w:p w14:paraId="5561D3D3" w14:textId="26F6AB4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6,038,717</w:t>
            </w:r>
          </w:p>
        </w:tc>
      </w:tr>
      <w:tr w:rsidR="0051075B" w:rsidRPr="009C17B7" w14:paraId="5B1C8AC9" w14:textId="77777777" w:rsidTr="007C7536">
        <w:trPr>
          <w:trHeight w:val="259"/>
        </w:trPr>
        <w:tc>
          <w:tcPr>
            <w:tcW w:w="3368" w:type="pct"/>
          </w:tcPr>
          <w:p w14:paraId="4256E5D6" w14:textId="0A802349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="00243C0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1ABC13D1" w14:textId="6C2EACFF" w:rsidR="0051075B" w:rsidRPr="009C17B7" w:rsidRDefault="00B70A73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(1,6</w:t>
            </w:r>
            <w:r w:rsidR="00AC4F75" w:rsidRPr="009C17B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30" w:type="pct"/>
            <w:vAlign w:val="bottom"/>
          </w:tcPr>
          <w:p w14:paraId="3C5100EF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0A9D99A8" w14:textId="3352BC22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(2,228)</w:t>
            </w:r>
          </w:p>
        </w:tc>
      </w:tr>
      <w:tr w:rsidR="0051075B" w:rsidRPr="009C17B7" w14:paraId="3D17B99F" w14:textId="77777777" w:rsidTr="007C7536">
        <w:trPr>
          <w:trHeight w:val="259"/>
        </w:trPr>
        <w:tc>
          <w:tcPr>
            <w:tcW w:w="3368" w:type="pct"/>
          </w:tcPr>
          <w:p w14:paraId="7105292B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หุ้นกู้แปลงสภาพ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</w:tcBorders>
            <w:vAlign w:val="bottom"/>
          </w:tcPr>
          <w:p w14:paraId="6E0942E4" w14:textId="68FC9571" w:rsidR="0051075B" w:rsidRPr="009C17B7" w:rsidRDefault="00AC4F75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5,881,952</w:t>
            </w:r>
          </w:p>
        </w:tc>
        <w:tc>
          <w:tcPr>
            <w:tcW w:w="130" w:type="pct"/>
            <w:vAlign w:val="bottom"/>
          </w:tcPr>
          <w:p w14:paraId="745810CC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</w:tcBorders>
            <w:vAlign w:val="bottom"/>
          </w:tcPr>
          <w:p w14:paraId="71895891" w14:textId="404F2393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6,036,489</w:t>
            </w:r>
          </w:p>
        </w:tc>
      </w:tr>
      <w:tr w:rsidR="0051075B" w:rsidRPr="009C17B7" w14:paraId="042F0821" w14:textId="77777777" w:rsidTr="007C7536">
        <w:trPr>
          <w:trHeight w:val="276"/>
        </w:trPr>
        <w:tc>
          <w:tcPr>
            <w:tcW w:w="3368" w:type="pct"/>
          </w:tcPr>
          <w:p w14:paraId="5238E7D8" w14:textId="70D65A9E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5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="00243C03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มูลค่าที่จัดประเภทเป็นส่วนของผู้ถือหุ้น</w:t>
            </w:r>
          </w:p>
        </w:tc>
        <w:tc>
          <w:tcPr>
            <w:tcW w:w="742" w:type="pct"/>
            <w:gridSpan w:val="2"/>
            <w:tcBorders>
              <w:bottom w:val="single" w:sz="4" w:space="0" w:color="auto"/>
            </w:tcBorders>
            <w:vAlign w:val="bottom"/>
          </w:tcPr>
          <w:p w14:paraId="6C233690" w14:textId="1436801B" w:rsidR="0051075B" w:rsidRPr="009C17B7" w:rsidRDefault="00B70A73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C4F75" w:rsidRPr="009C17B7">
              <w:rPr>
                <w:rFonts w:asciiTheme="majorBidi" w:hAnsiTheme="majorBidi" w:cstheme="majorBidi"/>
                <w:sz w:val="26"/>
                <w:szCs w:val="26"/>
              </w:rPr>
              <w:t>45,339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0" w:type="pct"/>
            <w:vAlign w:val="bottom"/>
          </w:tcPr>
          <w:p w14:paraId="1DF11E23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bottom w:val="single" w:sz="4" w:space="0" w:color="auto"/>
            </w:tcBorders>
            <w:vAlign w:val="bottom"/>
          </w:tcPr>
          <w:p w14:paraId="461DE6E0" w14:textId="2CBC8D3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(59,458)</w:t>
            </w:r>
          </w:p>
        </w:tc>
      </w:tr>
      <w:tr w:rsidR="0051075B" w:rsidRPr="009C17B7" w14:paraId="5DBD134E" w14:textId="77777777" w:rsidTr="002264F9">
        <w:trPr>
          <w:trHeight w:val="276"/>
        </w:trPr>
        <w:tc>
          <w:tcPr>
            <w:tcW w:w="3368" w:type="pct"/>
          </w:tcPr>
          <w:p w14:paraId="1B578AEB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มูลค่าที่จัดประเภทเป็นส่วนของหนี้สิน</w:t>
            </w: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9244E" w14:textId="3A098F1B" w:rsidR="0051075B" w:rsidRPr="009C17B7" w:rsidRDefault="00AC4F75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5,836,613</w:t>
            </w:r>
          </w:p>
        </w:tc>
        <w:tc>
          <w:tcPr>
            <w:tcW w:w="130" w:type="pct"/>
            <w:vAlign w:val="bottom"/>
          </w:tcPr>
          <w:p w14:paraId="2A726A07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A5009" w14:textId="15B78FC3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5,977,031</w:t>
            </w:r>
          </w:p>
        </w:tc>
      </w:tr>
      <w:tr w:rsidR="0051075B" w:rsidRPr="009C17B7" w14:paraId="618FF5CF" w14:textId="77777777" w:rsidTr="004A2E7F">
        <w:trPr>
          <w:trHeight w:val="276"/>
        </w:trPr>
        <w:tc>
          <w:tcPr>
            <w:tcW w:w="3368" w:type="pct"/>
          </w:tcPr>
          <w:p w14:paraId="399A6D5B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double" w:sz="4" w:space="0" w:color="auto"/>
            </w:tcBorders>
            <w:vAlign w:val="bottom"/>
          </w:tcPr>
          <w:p w14:paraId="74621A9D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72A40214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double" w:sz="4" w:space="0" w:color="auto"/>
            </w:tcBorders>
            <w:vAlign w:val="bottom"/>
          </w:tcPr>
          <w:p w14:paraId="18F09BA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75B" w:rsidRPr="009C17B7" w14:paraId="09C8944B" w14:textId="77777777" w:rsidTr="002922D3">
        <w:trPr>
          <w:trHeight w:val="276"/>
        </w:trPr>
        <w:tc>
          <w:tcPr>
            <w:tcW w:w="3368" w:type="pct"/>
          </w:tcPr>
          <w:p w14:paraId="6AD6037A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แสดงอยู่ในงบแสดงฐานะการเงินดังนี้</w:t>
            </w:r>
          </w:p>
        </w:tc>
        <w:tc>
          <w:tcPr>
            <w:tcW w:w="742" w:type="pct"/>
            <w:gridSpan w:val="2"/>
            <w:vAlign w:val="bottom"/>
          </w:tcPr>
          <w:p w14:paraId="2F505423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37B87D1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BA37B93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75B" w:rsidRPr="009C17B7" w14:paraId="31F38D3E" w14:textId="77777777" w:rsidTr="002922D3">
        <w:trPr>
          <w:trHeight w:val="276"/>
        </w:trPr>
        <w:tc>
          <w:tcPr>
            <w:tcW w:w="3368" w:type="pct"/>
          </w:tcPr>
          <w:p w14:paraId="6EEDA53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หุ้นกู้แปลงสภาพภายใต้การพิจารณาคดีในชั้นศาล</w:t>
            </w:r>
          </w:p>
        </w:tc>
        <w:tc>
          <w:tcPr>
            <w:tcW w:w="742" w:type="pct"/>
            <w:gridSpan w:val="2"/>
            <w:vAlign w:val="bottom"/>
          </w:tcPr>
          <w:p w14:paraId="2DE7E9A7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34FB67D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BCB511D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1075B" w:rsidRPr="009C17B7" w14:paraId="478B8143" w14:textId="77777777" w:rsidTr="00BF70E3">
        <w:trPr>
          <w:trHeight w:val="276"/>
        </w:trPr>
        <w:tc>
          <w:tcPr>
            <w:tcW w:w="3368" w:type="pct"/>
          </w:tcPr>
          <w:p w14:paraId="677E56D7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74D675B5" w14:textId="15E19374" w:rsidR="0051075B" w:rsidRPr="009C17B7" w:rsidRDefault="00B70A73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1,600,237</w:t>
            </w:r>
          </w:p>
        </w:tc>
        <w:tc>
          <w:tcPr>
            <w:tcW w:w="130" w:type="pct"/>
            <w:vAlign w:val="bottom"/>
          </w:tcPr>
          <w:p w14:paraId="626E8767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454D74ED" w14:textId="78F08B59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1,476,772</w:t>
            </w:r>
          </w:p>
        </w:tc>
      </w:tr>
      <w:tr w:rsidR="0051075B" w:rsidRPr="009C17B7" w14:paraId="4277262F" w14:textId="77777777" w:rsidTr="00BF70E3">
        <w:trPr>
          <w:trHeight w:val="276"/>
        </w:trPr>
        <w:tc>
          <w:tcPr>
            <w:tcW w:w="3368" w:type="pct"/>
          </w:tcPr>
          <w:p w14:paraId="4DEAC70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ส่วนที่ไม่หมุนเวียน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42E2094C" w14:textId="4CCAC529" w:rsidR="0051075B" w:rsidRPr="009C17B7" w:rsidRDefault="00B70A73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4,236,376</w:t>
            </w:r>
          </w:p>
        </w:tc>
        <w:tc>
          <w:tcPr>
            <w:tcW w:w="130" w:type="pct"/>
            <w:vAlign w:val="bottom"/>
          </w:tcPr>
          <w:p w14:paraId="748B7376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24D96151" w14:textId="1BEA466B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3,909,559</w:t>
            </w:r>
          </w:p>
        </w:tc>
      </w:tr>
      <w:tr w:rsidR="0051075B" w:rsidRPr="009C17B7" w14:paraId="75F734EB" w14:textId="77777777" w:rsidTr="00BF70E3">
        <w:trPr>
          <w:trHeight w:val="276"/>
        </w:trPr>
        <w:tc>
          <w:tcPr>
            <w:tcW w:w="3368" w:type="pct"/>
          </w:tcPr>
          <w:p w14:paraId="7000B708" w14:textId="77777777" w:rsidR="0051075B" w:rsidRPr="009C17B7" w:rsidDel="00B50F50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หุ้นกู้แปลงสภาพอื่น</w:t>
            </w:r>
          </w:p>
        </w:tc>
        <w:tc>
          <w:tcPr>
            <w:tcW w:w="742" w:type="pct"/>
            <w:gridSpan w:val="2"/>
            <w:vAlign w:val="bottom"/>
          </w:tcPr>
          <w:p w14:paraId="667AA591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" w:type="pct"/>
            <w:vAlign w:val="bottom"/>
          </w:tcPr>
          <w:p w14:paraId="0A2E88AA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363DA532" w14:textId="77777777" w:rsidR="0051075B" w:rsidRPr="009C17B7" w:rsidRDefault="0051075B" w:rsidP="0051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C4F75" w:rsidRPr="009C17B7" w14:paraId="481FDC69" w14:textId="77777777" w:rsidTr="00870DB4">
        <w:trPr>
          <w:trHeight w:val="276"/>
        </w:trPr>
        <w:tc>
          <w:tcPr>
            <w:tcW w:w="3368" w:type="pct"/>
          </w:tcPr>
          <w:p w14:paraId="27B61FB2" w14:textId="77777777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-65" w:firstLine="1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742" w:type="pct"/>
            <w:gridSpan w:val="2"/>
            <w:vAlign w:val="bottom"/>
          </w:tcPr>
          <w:p w14:paraId="10EAC11D" w14:textId="1FD1D621" w:rsidR="00AC4F75" w:rsidRPr="009C17B7" w:rsidRDefault="00AC4F75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ind w:right="-4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0" w:type="pct"/>
            <w:vAlign w:val="bottom"/>
          </w:tcPr>
          <w:p w14:paraId="18FF3A06" w14:textId="77777777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vAlign w:val="bottom"/>
          </w:tcPr>
          <w:p w14:paraId="1261AC68" w14:textId="535F0683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590,700</w:t>
            </w:r>
          </w:p>
        </w:tc>
      </w:tr>
      <w:tr w:rsidR="00AC4F75" w:rsidRPr="009C17B7" w14:paraId="332807F6" w14:textId="77777777" w:rsidTr="00832CBA">
        <w:trPr>
          <w:trHeight w:val="276"/>
        </w:trPr>
        <w:tc>
          <w:tcPr>
            <w:tcW w:w="3368" w:type="pct"/>
          </w:tcPr>
          <w:p w14:paraId="18CF4550" w14:textId="77777777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65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7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2C343" w14:textId="4F4CAA2D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5,836,613</w:t>
            </w:r>
          </w:p>
        </w:tc>
        <w:tc>
          <w:tcPr>
            <w:tcW w:w="130" w:type="pct"/>
            <w:vAlign w:val="bottom"/>
          </w:tcPr>
          <w:p w14:paraId="1929B9D5" w14:textId="77777777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left="-109" w:right="-7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6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AE7B5" w14:textId="425273BE" w:rsidR="00AC4F75" w:rsidRPr="009C17B7" w:rsidRDefault="00AC4F75" w:rsidP="00AC4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5,977,031</w:t>
            </w:r>
          </w:p>
        </w:tc>
      </w:tr>
    </w:tbl>
    <w:p w14:paraId="21C62FED" w14:textId="77777777" w:rsidR="00411765" w:rsidRPr="009C17B7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</w:p>
    <w:p w14:paraId="4B295C7B" w14:textId="77777777" w:rsidR="00411765" w:rsidRPr="009C17B7" w:rsidRDefault="0041176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  <w:cs/>
          <w:lang w:val="th-TH"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th-TH"/>
        </w:rPr>
        <w:br w:type="page"/>
      </w:r>
    </w:p>
    <w:p w14:paraId="0CCDBC2B" w14:textId="2BE5CB88" w:rsidR="00640764" w:rsidRPr="009C17B7" w:rsidRDefault="00411765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rPr>
          <w:rFonts w:asciiTheme="majorBidi" w:hAnsiTheme="majorBidi" w:cstheme="majorBidi"/>
          <w:sz w:val="26"/>
          <w:szCs w:val="26"/>
          <w:lang w:val="th-TH"/>
        </w:rPr>
      </w:pPr>
      <w:r w:rsidRPr="009C17B7">
        <w:rPr>
          <w:rFonts w:asciiTheme="majorBidi" w:hAnsiTheme="majorBidi" w:cstheme="majorBidi"/>
          <w:sz w:val="26"/>
          <w:szCs w:val="26"/>
          <w:cs/>
          <w:lang w:val="th-TH"/>
        </w:rPr>
        <w:tab/>
      </w:r>
      <w:r w:rsidR="0051075B" w:rsidRPr="009C17B7">
        <w:rPr>
          <w:rFonts w:asciiTheme="majorBidi" w:hAnsiTheme="majorBidi" w:cstheme="majorBidi"/>
          <w:sz w:val="26"/>
          <w:szCs w:val="26"/>
          <w:cs/>
          <w:lang w:val="th-TH"/>
        </w:rPr>
        <w:t>ห</w:t>
      </w:r>
      <w:r w:rsidR="002D7306">
        <w:rPr>
          <w:rFonts w:asciiTheme="majorBidi" w:hAnsiTheme="majorBidi" w:cstheme="majorBidi" w:hint="cs"/>
          <w:sz w:val="26"/>
          <w:szCs w:val="26"/>
          <w:cs/>
          <w:lang w:val="th-TH"/>
        </w:rPr>
        <w:t>ุ้</w:t>
      </w:r>
      <w:r w:rsidR="0051075B" w:rsidRPr="009C17B7">
        <w:rPr>
          <w:rFonts w:asciiTheme="majorBidi" w:hAnsiTheme="majorBidi" w:cstheme="majorBidi"/>
          <w:sz w:val="26"/>
          <w:szCs w:val="26"/>
          <w:cs/>
          <w:lang w:val="th-TH"/>
        </w:rPr>
        <w:t xml:space="preserve">นกู้แปลงสภาพ ณ วันที่ </w:t>
      </w:r>
      <w:r w:rsidR="00D85EDB">
        <w:rPr>
          <w:rFonts w:asciiTheme="majorBidi" w:hAnsiTheme="majorBidi" w:cstheme="majorBidi"/>
          <w:sz w:val="26"/>
          <w:szCs w:val="26"/>
        </w:rPr>
        <w:t>31</w:t>
      </w:r>
      <w:r w:rsidR="00D85EDB" w:rsidRPr="009C17B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="0051075B" w:rsidRPr="009C17B7">
        <w:rPr>
          <w:rFonts w:asciiTheme="majorBidi" w:hAnsiTheme="majorBidi" w:cstheme="majorBidi"/>
          <w:sz w:val="26"/>
          <w:szCs w:val="26"/>
          <w:cs/>
          <w:lang w:val="th-TH"/>
        </w:rPr>
        <w:t xml:space="preserve">มีนาคม </w:t>
      </w:r>
      <w:r w:rsidR="00D85EDB">
        <w:rPr>
          <w:rFonts w:asciiTheme="majorBidi" w:hAnsiTheme="majorBidi" w:cstheme="majorBidi"/>
          <w:sz w:val="26"/>
          <w:szCs w:val="26"/>
        </w:rPr>
        <w:t>2563</w:t>
      </w:r>
      <w:r w:rsidR="00D85EDB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 </w:t>
      </w:r>
      <w:r w:rsidR="0051075B" w:rsidRPr="009C17B7">
        <w:rPr>
          <w:rFonts w:asciiTheme="majorBidi" w:hAnsiTheme="majorBidi" w:cstheme="majorBidi"/>
          <w:sz w:val="26"/>
          <w:szCs w:val="26"/>
          <w:cs/>
        </w:rPr>
        <w:t>และ</w:t>
      </w:r>
      <w:r w:rsidR="0051075B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D85EDB">
        <w:rPr>
          <w:rFonts w:asciiTheme="majorBidi" w:hAnsiTheme="majorBidi" w:cstheme="majorBidi"/>
          <w:sz w:val="26"/>
          <w:szCs w:val="26"/>
        </w:rPr>
        <w:t>31</w:t>
      </w:r>
      <w:r w:rsidR="00D85EDB" w:rsidRPr="009C17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1075B" w:rsidRPr="009C17B7">
        <w:rPr>
          <w:rFonts w:asciiTheme="majorBidi" w:hAnsiTheme="majorBidi" w:cstheme="majorBidi"/>
          <w:sz w:val="26"/>
          <w:szCs w:val="26"/>
          <w:cs/>
        </w:rPr>
        <w:t>ธันวาคม</w:t>
      </w:r>
      <w:r w:rsidR="0051075B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D85EDB">
        <w:rPr>
          <w:rFonts w:asciiTheme="majorBidi" w:hAnsiTheme="majorBidi" w:cstheme="majorBidi"/>
          <w:sz w:val="26"/>
          <w:szCs w:val="26"/>
        </w:rPr>
        <w:t>2562</w:t>
      </w:r>
      <w:r w:rsidR="00D85EDB"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="0051075B" w:rsidRPr="009C17B7">
        <w:rPr>
          <w:rFonts w:asciiTheme="majorBidi" w:hAnsiTheme="majorBidi" w:cstheme="majorBidi"/>
          <w:sz w:val="26"/>
          <w:szCs w:val="26"/>
          <w:cs/>
          <w:lang w:val="th-TH"/>
        </w:rPr>
        <w:t>มีดังนี้</w:t>
      </w:r>
    </w:p>
    <w:p w14:paraId="7FA668EE" w14:textId="77777777" w:rsidR="00997A80" w:rsidRPr="008D2EBA" w:rsidRDefault="00997A8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6"/>
          <w:szCs w:val="26"/>
        </w:rPr>
      </w:pPr>
    </w:p>
    <w:tbl>
      <w:tblPr>
        <w:tblStyle w:val="TableGrid1"/>
        <w:tblW w:w="9090" w:type="dxa"/>
        <w:tblInd w:w="535" w:type="dxa"/>
        <w:tblLook w:val="04A0" w:firstRow="1" w:lastRow="0" w:firstColumn="1" w:lastColumn="0" w:noHBand="0" w:noVBand="1"/>
      </w:tblPr>
      <w:tblGrid>
        <w:gridCol w:w="2340"/>
        <w:gridCol w:w="2250"/>
        <w:gridCol w:w="2250"/>
        <w:gridCol w:w="2250"/>
      </w:tblGrid>
      <w:tr w:rsidR="0051075B" w:rsidRPr="009C17B7" w14:paraId="464452D0" w14:textId="77777777" w:rsidTr="003C7959">
        <w:trPr>
          <w:tblHeader/>
        </w:trPr>
        <w:tc>
          <w:tcPr>
            <w:tcW w:w="2340" w:type="dxa"/>
          </w:tcPr>
          <w:p w14:paraId="2E19857B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42278DB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1/2559</w:t>
            </w:r>
          </w:p>
        </w:tc>
        <w:tc>
          <w:tcPr>
            <w:tcW w:w="2250" w:type="dxa"/>
          </w:tcPr>
          <w:p w14:paraId="598333BD" w14:textId="385EE834" w:rsidR="0051075B" w:rsidRPr="008D2EBA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1/2560</w:t>
            </w:r>
            <w:r w:rsidR="002D7306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="002D7306"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2250" w:type="dxa"/>
          </w:tcPr>
          <w:p w14:paraId="1964ACC2" w14:textId="1D1F16D9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2/2560</w:t>
            </w:r>
            <w:r w:rsidR="002D730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2D7306" w:rsidRPr="00AB7FE5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(</w:t>
            </w:r>
            <w:r w:rsidR="002D7306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2</w:t>
            </w:r>
            <w:r w:rsidR="002D7306" w:rsidRPr="00AB7FE5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  <w:t>)</w:t>
            </w:r>
          </w:p>
        </w:tc>
      </w:tr>
      <w:tr w:rsidR="0051075B" w:rsidRPr="009C17B7" w14:paraId="5F149BD3" w14:textId="77777777" w:rsidTr="003C7959">
        <w:tc>
          <w:tcPr>
            <w:tcW w:w="2340" w:type="dxa"/>
          </w:tcPr>
          <w:p w14:paraId="4629C23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</w:t>
            </w:r>
          </w:p>
          <w:p w14:paraId="4B0C8ADA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</w:t>
            </w:r>
          </w:p>
        </w:tc>
        <w:tc>
          <w:tcPr>
            <w:tcW w:w="2250" w:type="dxa"/>
          </w:tcPr>
          <w:p w14:paraId="3B37A2FD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60749CEC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  <w:tc>
          <w:tcPr>
            <w:tcW w:w="2250" w:type="dxa"/>
          </w:tcPr>
          <w:p w14:paraId="74B501D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หุ้นกู้แปลงสภาพประเภทไม่ด้อยสิทธิ ไม่มีประกันและไม่มีผู้แทนผู้ถือหุ้น</w:t>
            </w:r>
          </w:p>
        </w:tc>
      </w:tr>
      <w:tr w:rsidR="0051075B" w:rsidRPr="009C17B7" w14:paraId="33C49EBE" w14:textId="77777777" w:rsidTr="003C7959">
        <w:tc>
          <w:tcPr>
            <w:tcW w:w="2340" w:type="dxa"/>
          </w:tcPr>
          <w:p w14:paraId="34AADE4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250" w:type="dxa"/>
          </w:tcPr>
          <w:p w14:paraId="1A1DD722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1,300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50" w:type="dxa"/>
          </w:tcPr>
          <w:p w14:paraId="05D2F392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500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  <w:tc>
          <w:tcPr>
            <w:tcW w:w="2250" w:type="dxa"/>
          </w:tcPr>
          <w:p w14:paraId="08D6CEB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200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</w:p>
        </w:tc>
      </w:tr>
      <w:tr w:rsidR="0051075B" w:rsidRPr="009C17B7" w14:paraId="1FE15DCD" w14:textId="77777777" w:rsidTr="003C7959">
        <w:tc>
          <w:tcPr>
            <w:tcW w:w="2340" w:type="dxa"/>
          </w:tcPr>
          <w:p w14:paraId="190AA03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ราคาหน้าตั๋ว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47B11281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6F1FC55D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  <w:tc>
          <w:tcPr>
            <w:tcW w:w="2250" w:type="dxa"/>
          </w:tcPr>
          <w:p w14:paraId="30E36D3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100,000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เหรียญสหรัฐอเมริกา</w:t>
            </w:r>
          </w:p>
        </w:tc>
      </w:tr>
      <w:tr w:rsidR="0051075B" w:rsidRPr="009C17B7" w14:paraId="45494B15" w14:textId="77777777" w:rsidTr="003C7959">
        <w:tc>
          <w:tcPr>
            <w:tcW w:w="2340" w:type="dxa"/>
          </w:tcPr>
          <w:p w14:paraId="23D84942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วันที่ออกหุ้นกู้แปลงสภาพ</w:t>
            </w:r>
          </w:p>
        </w:tc>
        <w:tc>
          <w:tcPr>
            <w:tcW w:w="2250" w:type="dxa"/>
          </w:tcPr>
          <w:p w14:paraId="3B7F1CE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250" w:type="dxa"/>
          </w:tcPr>
          <w:p w14:paraId="16849F0A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250" w:type="dxa"/>
          </w:tcPr>
          <w:p w14:paraId="78D6034B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2560</w:t>
            </w:r>
          </w:p>
        </w:tc>
      </w:tr>
      <w:tr w:rsidR="0051075B" w:rsidRPr="009C17B7" w14:paraId="28C09AE7" w14:textId="77777777" w:rsidTr="003C7959">
        <w:tc>
          <w:tcPr>
            <w:tcW w:w="2340" w:type="dxa"/>
          </w:tcPr>
          <w:p w14:paraId="27D241C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วันที่ครบกำหนด</w:t>
            </w:r>
          </w:p>
        </w:tc>
        <w:tc>
          <w:tcPr>
            <w:tcW w:w="2250" w:type="dxa"/>
          </w:tcPr>
          <w:p w14:paraId="4831CD93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250" w:type="dxa"/>
          </w:tcPr>
          <w:p w14:paraId="39A86448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  <w:tc>
          <w:tcPr>
            <w:tcW w:w="2250" w:type="dxa"/>
          </w:tcPr>
          <w:p w14:paraId="0C1BFCDE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51075B" w:rsidRPr="009C17B7" w14:paraId="61DF924A" w14:textId="77777777" w:rsidTr="003C7959">
        <w:tc>
          <w:tcPr>
            <w:tcW w:w="2340" w:type="dxa"/>
          </w:tcPr>
          <w:p w14:paraId="000369FC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อายุหุ้นกู้แปลงสภาพ</w:t>
            </w:r>
          </w:p>
        </w:tc>
        <w:tc>
          <w:tcPr>
            <w:tcW w:w="2250" w:type="dxa"/>
          </w:tcPr>
          <w:p w14:paraId="1E05A8C3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5A280DDE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250" w:type="dxa"/>
          </w:tcPr>
          <w:p w14:paraId="4DA8DAD2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51075B" w:rsidRPr="009C17B7" w14:paraId="413EE8DF" w14:textId="77777777" w:rsidTr="003C7959">
        <w:tc>
          <w:tcPr>
            <w:tcW w:w="2340" w:type="dxa"/>
          </w:tcPr>
          <w:p w14:paraId="58FBFF3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567AD51E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250" w:type="dxa"/>
          </w:tcPr>
          <w:p w14:paraId="414ECE91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  <w:tc>
          <w:tcPr>
            <w:tcW w:w="2250" w:type="dxa"/>
          </w:tcPr>
          <w:p w14:paraId="07577562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</w:p>
        </w:tc>
      </w:tr>
      <w:tr w:rsidR="0051075B" w:rsidRPr="009C17B7" w14:paraId="273C859C" w14:textId="77777777" w:rsidTr="003C7959">
        <w:tc>
          <w:tcPr>
            <w:tcW w:w="2340" w:type="dxa"/>
          </w:tcPr>
          <w:p w14:paraId="25789CAA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กำหนดชำระดอกเบี้ย</w:t>
            </w:r>
          </w:p>
        </w:tc>
        <w:tc>
          <w:tcPr>
            <w:tcW w:w="2250" w:type="dxa"/>
          </w:tcPr>
          <w:p w14:paraId="1F1EDD9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  <w:tc>
          <w:tcPr>
            <w:tcW w:w="2250" w:type="dxa"/>
          </w:tcPr>
          <w:p w14:paraId="7E275CF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  <w:tc>
          <w:tcPr>
            <w:tcW w:w="2250" w:type="dxa"/>
          </w:tcPr>
          <w:p w14:paraId="472666A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ปีละ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ครั้ง</w:t>
            </w:r>
          </w:p>
        </w:tc>
      </w:tr>
      <w:tr w:rsidR="0051075B" w:rsidRPr="009C17B7" w14:paraId="71C3BF38" w14:textId="77777777" w:rsidTr="003C7959">
        <w:tc>
          <w:tcPr>
            <w:tcW w:w="2340" w:type="dxa"/>
          </w:tcPr>
          <w:p w14:paraId="57DE77F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วันที่ชำระดอกเบี้ย</w:t>
            </w:r>
          </w:p>
        </w:tc>
        <w:tc>
          <w:tcPr>
            <w:tcW w:w="2250" w:type="dxa"/>
          </w:tcPr>
          <w:p w14:paraId="0CACB40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สิงหาคม และ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882D84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1" w:hanging="1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กุมภาพันธ์</w:t>
            </w:r>
          </w:p>
        </w:tc>
        <w:tc>
          <w:tcPr>
            <w:tcW w:w="2250" w:type="dxa"/>
          </w:tcPr>
          <w:p w14:paraId="2EAF883D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 และ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F0A5657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5" w:hanging="155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20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250" w:type="dxa"/>
          </w:tcPr>
          <w:p w14:paraId="6A9F1AB3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 และ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4D02FB9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</w:tr>
      <w:tr w:rsidR="0051075B" w:rsidRPr="009C17B7" w14:paraId="095669F8" w14:textId="77777777" w:rsidTr="003C7959">
        <w:tc>
          <w:tcPr>
            <w:tcW w:w="2340" w:type="dxa"/>
          </w:tcPr>
          <w:p w14:paraId="7D8BC0A6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 ณ วันที่ครบกำหนดหุ้นกู้แปลงสภาพ</w:t>
            </w:r>
          </w:p>
        </w:tc>
        <w:tc>
          <w:tcPr>
            <w:tcW w:w="2250" w:type="dxa"/>
          </w:tcPr>
          <w:p w14:paraId="756AA380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170F67CE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450DF88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9" w:hanging="10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4403C003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5EEA07AF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5335A12F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4B75756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1.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ไถ่ถอนเป็นเงินสด</w:t>
            </w:r>
          </w:p>
          <w:p w14:paraId="74257E0D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ทั้งจำนวน</w:t>
            </w:r>
          </w:p>
          <w:p w14:paraId="5D61BB2C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2.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ไถ่ถอนด้วยการแปลงสภาพเป็นหุ้นสามัญ</w:t>
            </w:r>
          </w:p>
        </w:tc>
      </w:tr>
      <w:tr w:rsidR="0051075B" w:rsidRPr="009C17B7" w14:paraId="54946EEE" w14:textId="77777777" w:rsidTr="003C7959">
        <w:tc>
          <w:tcPr>
            <w:tcW w:w="2340" w:type="dxa"/>
          </w:tcPr>
          <w:p w14:paraId="532C008C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58" w:hanging="15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การไถ่ถอนด้วยการแปลงสภาพเป็นหุ้นสามัญ</w:t>
            </w:r>
          </w:p>
        </w:tc>
        <w:tc>
          <w:tcPr>
            <w:tcW w:w="2250" w:type="dxa"/>
          </w:tcPr>
          <w:p w14:paraId="5A1DD03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88,550 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44C9307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49,507 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  <w:tc>
          <w:tcPr>
            <w:tcW w:w="2250" w:type="dxa"/>
          </w:tcPr>
          <w:p w14:paraId="7554E2F9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หุ้นกู้แปลงสภาพ แปลงสภาพเป็นหุ้นสามัญจำนวน </w:t>
            </w:r>
            <w:proofErr w:type="gramStart"/>
            <w:r w:rsidRPr="009C17B7">
              <w:rPr>
                <w:rFonts w:asciiTheme="majorBidi" w:hAnsiTheme="majorBidi" w:cstheme="majorBidi"/>
                <w:sz w:val="26"/>
                <w:szCs w:val="26"/>
              </w:rPr>
              <w:t xml:space="preserve">49,507  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หุ้น</w:t>
            </w:r>
            <w:proofErr w:type="gramEnd"/>
          </w:p>
        </w:tc>
      </w:tr>
      <w:tr w:rsidR="0051075B" w:rsidRPr="009C17B7" w14:paraId="2FB9B522" w14:textId="77777777" w:rsidTr="003C7959">
        <w:tc>
          <w:tcPr>
            <w:tcW w:w="2340" w:type="dxa"/>
          </w:tcPr>
          <w:p w14:paraId="5D707FB1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ราคาแปลงสภาพ</w:t>
            </w:r>
          </w:p>
        </w:tc>
        <w:tc>
          <w:tcPr>
            <w:tcW w:w="2250" w:type="dxa"/>
          </w:tcPr>
          <w:p w14:paraId="3FDFA45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01B03476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บาทต่อ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2250" w:type="dxa"/>
          </w:tcPr>
          <w:p w14:paraId="5FD955B4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70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ต่อ 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หุ้นสามัญ</w:t>
            </w:r>
          </w:p>
        </w:tc>
      </w:tr>
      <w:tr w:rsidR="0051075B" w:rsidRPr="009C17B7" w14:paraId="0A7350C8" w14:textId="77777777" w:rsidTr="003C7959">
        <w:tc>
          <w:tcPr>
            <w:tcW w:w="2340" w:type="dxa"/>
          </w:tcPr>
          <w:p w14:paraId="0266A290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วันแปลงสภาพ</w:t>
            </w:r>
            <w:r w:rsidRPr="009C17B7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250" w:type="dxa"/>
          </w:tcPr>
          <w:p w14:paraId="36770D2F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104197A0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ของแต่ละไตรมาส</w:t>
            </w:r>
          </w:p>
        </w:tc>
        <w:tc>
          <w:tcPr>
            <w:tcW w:w="2250" w:type="dxa"/>
          </w:tcPr>
          <w:p w14:paraId="3F628D8C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42DD0515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  <w:tc>
          <w:tcPr>
            <w:tcW w:w="2250" w:type="dxa"/>
          </w:tcPr>
          <w:p w14:paraId="3418CC93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วันทำการสุดท้าย</w:t>
            </w:r>
          </w:p>
          <w:p w14:paraId="366CE3FE" w14:textId="77777777" w:rsidR="0051075B" w:rsidRPr="009C17B7" w:rsidRDefault="0051075B" w:rsidP="003C7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ของแต่ละเดือน</w:t>
            </w:r>
          </w:p>
        </w:tc>
      </w:tr>
    </w:tbl>
    <w:p w14:paraId="528725BA" w14:textId="77777777" w:rsidR="00640764" w:rsidRPr="009C17B7" w:rsidRDefault="00640764" w:rsidP="00544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6"/>
          <w:szCs w:val="26"/>
        </w:rPr>
      </w:pPr>
    </w:p>
    <w:p w14:paraId="396ABB24" w14:textId="02132380" w:rsidR="00E1137B" w:rsidRPr="008D2EBA" w:rsidRDefault="00E1137B" w:rsidP="008D2EBA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D2EBA">
        <w:rPr>
          <w:rFonts w:asciiTheme="majorBidi" w:hAnsiTheme="majorBidi"/>
          <w:sz w:val="26"/>
          <w:szCs w:val="26"/>
          <w:cs/>
        </w:rPr>
        <w:t>เนื่องจากคดีความ</w:t>
      </w:r>
      <w:r w:rsidR="002D7306">
        <w:rPr>
          <w:rFonts w:asciiTheme="majorBidi" w:hAnsiTheme="majorBidi" w:hint="cs"/>
          <w:sz w:val="26"/>
          <w:szCs w:val="26"/>
          <w:cs/>
        </w:rPr>
        <w:t>ยังอยู่ในระหว่างการ</w:t>
      </w:r>
      <w:r w:rsidRPr="008D2EBA">
        <w:rPr>
          <w:rFonts w:asciiTheme="majorBidi" w:hAnsiTheme="majorBidi"/>
          <w:sz w:val="26"/>
          <w:szCs w:val="26"/>
          <w:cs/>
        </w:rPr>
        <w:t>พิจารณา</w:t>
      </w:r>
      <w:r w:rsidR="002D7306">
        <w:rPr>
          <w:rFonts w:asciiTheme="majorBidi" w:hAnsiTheme="majorBidi" w:hint="cs"/>
          <w:sz w:val="26"/>
          <w:szCs w:val="26"/>
          <w:cs/>
        </w:rPr>
        <w:t>ของ</w:t>
      </w:r>
      <w:r w:rsidRPr="008D2EBA">
        <w:rPr>
          <w:rFonts w:asciiTheme="majorBidi" w:hAnsiTheme="majorBidi"/>
          <w:sz w:val="26"/>
          <w:szCs w:val="26"/>
          <w:cs/>
        </w:rPr>
        <w:t>ศาลกับ</w:t>
      </w:r>
      <w:r w:rsidR="002D7306" w:rsidRPr="002D7306">
        <w:t xml:space="preserve"> </w:t>
      </w:r>
      <w:proofErr w:type="spellStart"/>
      <w:r w:rsidR="002D7306" w:rsidRPr="002D7306">
        <w:rPr>
          <w:rFonts w:asciiTheme="majorBidi" w:hAnsiTheme="majorBidi"/>
          <w:sz w:val="26"/>
          <w:szCs w:val="26"/>
        </w:rPr>
        <w:t>JTrust</w:t>
      </w:r>
      <w:proofErr w:type="spellEnd"/>
      <w:r w:rsidR="002D7306" w:rsidRPr="002D7306">
        <w:rPr>
          <w:rFonts w:asciiTheme="majorBidi" w:hAnsiTheme="majorBidi"/>
          <w:sz w:val="26"/>
          <w:szCs w:val="26"/>
        </w:rPr>
        <w:t xml:space="preserve"> Asia Pte. </w:t>
      </w:r>
      <w:proofErr w:type="gramStart"/>
      <w:r w:rsidR="002D7306" w:rsidRPr="002D7306">
        <w:rPr>
          <w:rFonts w:asciiTheme="majorBidi" w:hAnsiTheme="majorBidi"/>
          <w:sz w:val="26"/>
          <w:szCs w:val="26"/>
        </w:rPr>
        <w:t xml:space="preserve">Ltd  </w:t>
      </w:r>
      <w:r w:rsidR="009A1BB9">
        <w:rPr>
          <w:rFonts w:asciiTheme="majorBidi" w:hAnsiTheme="majorBidi"/>
          <w:sz w:val="26"/>
          <w:szCs w:val="26"/>
        </w:rPr>
        <w:t>(</w:t>
      </w:r>
      <w:proofErr w:type="gramEnd"/>
      <w:r w:rsidRPr="008D2EBA">
        <w:rPr>
          <w:rFonts w:asciiTheme="majorBidi" w:hAnsiTheme="majorBidi"/>
          <w:sz w:val="26"/>
          <w:szCs w:val="26"/>
          <w:cs/>
        </w:rPr>
        <w:t>ผู้ถือ</w:t>
      </w:r>
      <w:r w:rsidR="002D7306" w:rsidRPr="009C17B7">
        <w:rPr>
          <w:rFonts w:asciiTheme="majorBidi" w:hAnsiTheme="majorBidi" w:cstheme="majorBidi"/>
          <w:sz w:val="26"/>
          <w:szCs w:val="26"/>
          <w:cs/>
          <w:lang w:val="th-TH"/>
        </w:rPr>
        <w:t>ห</w:t>
      </w:r>
      <w:r w:rsidR="002D7306">
        <w:rPr>
          <w:rFonts w:asciiTheme="majorBidi" w:hAnsiTheme="majorBidi" w:cstheme="majorBidi" w:hint="cs"/>
          <w:sz w:val="26"/>
          <w:szCs w:val="26"/>
          <w:cs/>
          <w:lang w:val="th-TH"/>
        </w:rPr>
        <w:t>ุ้น</w:t>
      </w:r>
      <w:r w:rsidR="002D7306" w:rsidRPr="009C17B7">
        <w:rPr>
          <w:rFonts w:asciiTheme="majorBidi" w:hAnsiTheme="majorBidi" w:cstheme="majorBidi"/>
          <w:sz w:val="26"/>
          <w:szCs w:val="26"/>
          <w:cs/>
          <w:lang w:val="th-TH"/>
        </w:rPr>
        <w:t>กู้แปลงสภาพ</w:t>
      </w:r>
      <w:r w:rsidRPr="008D2EBA">
        <w:rPr>
          <w:rFonts w:asciiTheme="majorBidi" w:hAnsiTheme="majorBidi" w:cstheme="majorBidi"/>
          <w:sz w:val="26"/>
          <w:szCs w:val="26"/>
        </w:rPr>
        <w:t xml:space="preserve"> </w:t>
      </w:r>
      <w:r w:rsidRPr="008D2EBA">
        <w:rPr>
          <w:rFonts w:asciiTheme="majorBidi" w:hAnsiTheme="majorBidi"/>
          <w:sz w:val="26"/>
          <w:szCs w:val="26"/>
          <w:cs/>
        </w:rPr>
        <w:t>1/2</w:t>
      </w:r>
      <w:r w:rsidR="00495D7B">
        <w:rPr>
          <w:rFonts w:asciiTheme="majorBidi" w:hAnsiTheme="majorBidi"/>
          <w:sz w:val="26"/>
          <w:szCs w:val="26"/>
        </w:rPr>
        <w:t>560</w:t>
      </w:r>
      <w:r w:rsidR="009A1BB9">
        <w:rPr>
          <w:rFonts w:asciiTheme="majorBidi" w:hAnsiTheme="majorBidi"/>
          <w:sz w:val="26"/>
          <w:szCs w:val="26"/>
        </w:rPr>
        <w:t>)</w:t>
      </w:r>
      <w:r w:rsidRPr="008D2EBA">
        <w:rPr>
          <w:rFonts w:asciiTheme="majorBidi" w:hAnsiTheme="majorBidi"/>
          <w:sz w:val="26"/>
          <w:szCs w:val="26"/>
          <w:cs/>
        </w:rPr>
        <w:t xml:space="preserve"> ทำให้สถานะสิทธิและหน้าที่ของคู่สัญญาเกี่ยวกับ</w:t>
      </w:r>
      <w:r w:rsidR="002D7306" w:rsidRPr="009C17B7">
        <w:rPr>
          <w:rFonts w:asciiTheme="majorBidi" w:hAnsiTheme="majorBidi" w:cstheme="majorBidi"/>
          <w:sz w:val="26"/>
          <w:szCs w:val="26"/>
          <w:cs/>
          <w:lang w:val="th-TH"/>
        </w:rPr>
        <w:t>ห</w:t>
      </w:r>
      <w:r w:rsidR="002D7306">
        <w:rPr>
          <w:rFonts w:asciiTheme="majorBidi" w:hAnsiTheme="majorBidi" w:cstheme="majorBidi" w:hint="cs"/>
          <w:sz w:val="26"/>
          <w:szCs w:val="26"/>
          <w:cs/>
          <w:lang w:val="th-TH"/>
        </w:rPr>
        <w:t>ุ้</w:t>
      </w:r>
      <w:r w:rsidR="002D7306" w:rsidRPr="009C17B7">
        <w:rPr>
          <w:rFonts w:asciiTheme="majorBidi" w:hAnsiTheme="majorBidi" w:cstheme="majorBidi"/>
          <w:sz w:val="26"/>
          <w:szCs w:val="26"/>
          <w:cs/>
          <w:lang w:val="th-TH"/>
        </w:rPr>
        <w:t>นกู้แปลงสภาพ</w:t>
      </w:r>
      <w:r w:rsidRPr="008D2EBA">
        <w:rPr>
          <w:rFonts w:asciiTheme="majorBidi" w:hAnsiTheme="majorBidi"/>
          <w:sz w:val="26"/>
          <w:szCs w:val="26"/>
          <w:cs/>
        </w:rPr>
        <w:t>นั้นยังไม่ชัดเจน</w:t>
      </w:r>
      <w:r w:rsidR="002D7306">
        <w:rPr>
          <w:rFonts w:asciiTheme="majorBidi" w:hAnsiTheme="majorBidi" w:hint="cs"/>
          <w:sz w:val="26"/>
          <w:szCs w:val="26"/>
          <w:cs/>
        </w:rPr>
        <w:t xml:space="preserve"> กลุ่ม</w:t>
      </w:r>
      <w:r w:rsidRPr="008D2EBA">
        <w:rPr>
          <w:rFonts w:asciiTheme="majorBidi" w:hAnsiTheme="majorBidi"/>
          <w:sz w:val="26"/>
          <w:szCs w:val="26"/>
          <w:cs/>
        </w:rPr>
        <w:t>บริษัทจึงขอระงับการชำระคืน</w:t>
      </w:r>
      <w:r w:rsidR="002D7306" w:rsidRPr="009C17B7">
        <w:rPr>
          <w:rFonts w:asciiTheme="majorBidi" w:hAnsiTheme="majorBidi" w:cstheme="majorBidi"/>
          <w:sz w:val="26"/>
          <w:szCs w:val="26"/>
          <w:cs/>
          <w:lang w:val="th-TH"/>
        </w:rPr>
        <w:t>ห</w:t>
      </w:r>
      <w:r w:rsidR="002D7306">
        <w:rPr>
          <w:rFonts w:asciiTheme="majorBidi" w:hAnsiTheme="majorBidi" w:cstheme="majorBidi" w:hint="cs"/>
          <w:sz w:val="26"/>
          <w:szCs w:val="26"/>
          <w:cs/>
          <w:lang w:val="th-TH"/>
        </w:rPr>
        <w:t>ุ้</w:t>
      </w:r>
      <w:r w:rsidR="002D7306" w:rsidRPr="009C17B7">
        <w:rPr>
          <w:rFonts w:asciiTheme="majorBidi" w:hAnsiTheme="majorBidi" w:cstheme="majorBidi"/>
          <w:sz w:val="26"/>
          <w:szCs w:val="26"/>
          <w:cs/>
          <w:lang w:val="th-TH"/>
        </w:rPr>
        <w:t>นกู้แปลงสภาพ</w:t>
      </w:r>
      <w:r w:rsidRPr="008D2EBA">
        <w:rPr>
          <w:rFonts w:asciiTheme="majorBidi" w:hAnsiTheme="majorBidi"/>
          <w:sz w:val="26"/>
          <w:szCs w:val="26"/>
          <w:cs/>
        </w:rPr>
        <w:t>ไว้จนกว่าคดีจะถึงที่สุด</w:t>
      </w:r>
    </w:p>
    <w:p w14:paraId="0C227F12" w14:textId="77777777" w:rsidR="00E1137B" w:rsidRPr="008D2EBA" w:rsidRDefault="00E1137B" w:rsidP="008D2E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26"/>
          <w:szCs w:val="26"/>
        </w:rPr>
      </w:pPr>
    </w:p>
    <w:p w14:paraId="6EE12D1B" w14:textId="33458D4A" w:rsidR="00A47ED4" w:rsidRPr="008D2EBA" w:rsidRDefault="00A47ED4" w:rsidP="008D2EBA">
      <w:pPr>
        <w:pStyle w:val="ListParagraph"/>
        <w:numPr>
          <w:ilvl w:val="0"/>
          <w:numId w:val="6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8D2EBA">
        <w:rPr>
          <w:rFonts w:asciiTheme="majorBidi" w:hAnsiTheme="majorBidi" w:cstheme="majorBidi" w:hint="cs"/>
          <w:sz w:val="26"/>
          <w:szCs w:val="26"/>
          <w:cs/>
        </w:rPr>
        <w:t>ในระหว่างไตรมาสที่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1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ของปี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2563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บริษัทได้มีการตกลงกับ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>Creation Investments Sri Lanka LLC (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ผู้ถือหุ้นกู้แปลงสภาพ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2/2560)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ในการเปลี่ยนแปลงเงื่อนไขการชำระคืนเงินต้นและอัตราดอกเบี้ยของหุ้นกู้แปลงสภาพดังกล่าว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จากเดิมที่จะครบกำหนดเมื่อวันที่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30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2563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เป็นวันทำการสุดท้ายของเดือนกันยายน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2563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โดยมีอัตราดอกเบี้ยร้อยละ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7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ทั้งนี้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E67C72" w:rsidRPr="008D2EBA">
        <w:rPr>
          <w:rFonts w:asciiTheme="majorBidi" w:hAnsiTheme="majorBidi" w:cstheme="majorBidi" w:hint="cs"/>
          <w:sz w:val="26"/>
          <w:szCs w:val="26"/>
          <w:cs/>
        </w:rPr>
        <w:t>กลุ่มบริษัทและ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บริษัทได้จัดประเภทของหุ้นกู้นี้เป็นเงินกู้ยืมระยะสั้นและดอกเบี้ยค้างจ่าย</w:t>
      </w:r>
      <w:r w:rsidR="00AF52DC">
        <w:rPr>
          <w:rFonts w:asciiTheme="majorBidi" w:hAnsiTheme="majorBidi" w:cstheme="majorBidi" w:hint="cs"/>
          <w:sz w:val="26"/>
          <w:szCs w:val="26"/>
          <w:cs/>
        </w:rPr>
        <w:t>จำนวน</w:t>
      </w:r>
      <w:r w:rsidR="00AF52DC">
        <w:rPr>
          <w:rFonts w:asciiTheme="majorBidi" w:hAnsiTheme="majorBidi" w:cstheme="majorBidi"/>
          <w:sz w:val="26"/>
          <w:szCs w:val="26"/>
        </w:rPr>
        <w:t xml:space="preserve"> 670.5 </w:t>
      </w:r>
      <w:r w:rsidR="00AF52DC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ณ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วันที่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 xml:space="preserve">31 </w:t>
      </w:r>
      <w:r w:rsidRPr="008D2EBA">
        <w:rPr>
          <w:rFonts w:asciiTheme="majorBidi" w:hAnsiTheme="majorBidi" w:cstheme="majorBidi" w:hint="cs"/>
          <w:sz w:val="26"/>
          <w:szCs w:val="26"/>
          <w:cs/>
        </w:rPr>
        <w:t>มีนาคม</w:t>
      </w:r>
      <w:r w:rsidRPr="008D2EBA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8D2EBA">
        <w:rPr>
          <w:rFonts w:asciiTheme="majorBidi" w:hAnsiTheme="majorBidi" w:cstheme="majorBidi"/>
          <w:sz w:val="26"/>
          <w:szCs w:val="26"/>
        </w:rPr>
        <w:t>2563</w:t>
      </w:r>
    </w:p>
    <w:p w14:paraId="25BF308E" w14:textId="6EC3F6D5" w:rsidR="00640764" w:rsidRPr="009C17B7" w:rsidRDefault="00640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sz w:val="22"/>
          <w:szCs w:val="20"/>
          <w:lang w:val="en-GB"/>
        </w:rPr>
      </w:pPr>
      <w:r w:rsidRPr="009C17B7">
        <w:rPr>
          <w:rFonts w:ascii="Times New Roman" w:hAnsi="Times New Roman" w:cstheme="minorBidi"/>
          <w:sz w:val="22"/>
          <w:szCs w:val="20"/>
          <w:lang w:val="en-GB"/>
        </w:rPr>
        <w:br w:type="page"/>
      </w:r>
    </w:p>
    <w:p w14:paraId="32B68536" w14:textId="77777777" w:rsidR="00552958" w:rsidRPr="009C17B7" w:rsidRDefault="00552958" w:rsidP="00FE3D84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outlineLvl w:val="0"/>
        <w:rPr>
          <w:rFonts w:ascii="Angsana New" w:hAnsi="Angsana New" w:cs="Angsana New"/>
          <w:sz w:val="30"/>
          <w:szCs w:val="30"/>
        </w:rPr>
        <w:sectPr w:rsidR="00552958" w:rsidRPr="009C17B7" w:rsidSect="00A5378C">
          <w:pgSz w:w="11909" w:h="16834" w:code="9"/>
          <w:pgMar w:top="691" w:right="1152" w:bottom="576" w:left="1152" w:header="720" w:footer="720" w:gutter="0"/>
          <w:cols w:space="720"/>
          <w:docGrid w:linePitch="326"/>
        </w:sectPr>
      </w:pPr>
    </w:p>
    <w:p w14:paraId="1F21495A" w14:textId="4B07CB39" w:rsidR="00567675" w:rsidRPr="009C17B7" w:rsidRDefault="00B44016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  <w:cs/>
          <w:lang w:val="th-TH"/>
        </w:rPr>
      </w:pPr>
      <w:bookmarkStart w:id="22" w:name="_Toc40348061"/>
      <w:r w:rsidRPr="00870DB4">
        <w:rPr>
          <w:rFonts w:ascii="Angsana New" w:hAnsi="Angsana New" w:cs="Angsana New"/>
          <w:sz w:val="26"/>
          <w:szCs w:val="26"/>
          <w:u w:val="none"/>
          <w:cs/>
          <w:lang w:val="th-TH"/>
        </w:rPr>
        <w:t>ส่วนงานดำเนินงาน</w:t>
      </w:r>
      <w:bookmarkEnd w:id="22"/>
    </w:p>
    <w:p w14:paraId="5B07C847" w14:textId="77777777" w:rsidR="00567675" w:rsidRPr="009C17B7" w:rsidRDefault="00035ED7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center" w:pos="3600"/>
          <w:tab w:val="center" w:pos="7560"/>
        </w:tabs>
        <w:spacing w:after="120" w:line="380" w:lineRule="exact"/>
        <w:ind w:left="547"/>
        <w:jc w:val="thaiDistribute"/>
        <w:rPr>
          <w:rFonts w:ascii="Angsana New" w:hAnsi="Angsana New" w:cs="Angsana New"/>
          <w:sz w:val="26"/>
          <w:szCs w:val="26"/>
          <w:lang w:val="en-GB"/>
        </w:rPr>
      </w:pPr>
      <w:r w:rsidRPr="009C17B7">
        <w:rPr>
          <w:rFonts w:ascii="Angsana New" w:hAnsi="Angsana New" w:cs="Angsana New"/>
          <w:sz w:val="26"/>
          <w:szCs w:val="26"/>
          <w:cs/>
          <w:lang w:val="en-GB"/>
        </w:rPr>
        <w:t>ก</w:t>
      </w:r>
      <w:r w:rsidRPr="009C17B7">
        <w:rPr>
          <w:rFonts w:ascii="Angsana New" w:hAnsi="Angsana New" w:cs="Angsana New"/>
          <w:sz w:val="26"/>
          <w:szCs w:val="26"/>
          <w:cs/>
        </w:rPr>
        <w:t>ลุ่มบริษัท</w:t>
      </w:r>
      <w:r w:rsidR="00320AA3" w:rsidRPr="009C17B7">
        <w:rPr>
          <w:rFonts w:ascii="Angsana New" w:hAnsi="Angsana New" w:cs="Angsana New"/>
          <w:sz w:val="26"/>
          <w:szCs w:val="26"/>
          <w:cs/>
          <w:lang w:val="en-GB"/>
        </w:rPr>
        <w:t>จัดโครงสร้างองค์กรเป็นหน่วยธุรกิจตามประเภทของผลิตภัณฑ์และบริการ</w:t>
      </w:r>
      <w:r w:rsidRPr="009C17B7">
        <w:rPr>
          <w:rFonts w:ascii="Angsana New" w:hAnsi="Angsana New" w:cs="Angsana New"/>
          <w:sz w:val="26"/>
          <w:szCs w:val="26"/>
          <w:cs/>
          <w:lang w:val="en-GB"/>
        </w:rPr>
        <w:t xml:space="preserve"> </w:t>
      </w:r>
      <w:r w:rsidR="00320AA3" w:rsidRPr="009C17B7">
        <w:rPr>
          <w:rFonts w:ascii="Angsana New" w:hAnsi="Angsana New" w:cs="Angsana New"/>
          <w:sz w:val="26"/>
          <w:szCs w:val="26"/>
          <w:cs/>
          <w:lang w:val="en-GB"/>
        </w:rPr>
        <w:t>ในระหว่างงวดปัจจุบัน</w:t>
      </w:r>
      <w:r w:rsidRPr="009C17B7">
        <w:rPr>
          <w:rFonts w:ascii="Angsana New" w:hAnsi="Angsana New" w:cs="Angsana New"/>
          <w:sz w:val="26"/>
          <w:szCs w:val="26"/>
          <w:cs/>
          <w:lang w:val="en-GB"/>
        </w:rPr>
        <w:t>กลุ่ม</w:t>
      </w:r>
      <w:r w:rsidR="00590FA5" w:rsidRPr="009C17B7">
        <w:rPr>
          <w:rFonts w:ascii="Angsana New" w:hAnsi="Angsana New" w:cs="Angsana New"/>
          <w:sz w:val="26"/>
          <w:szCs w:val="26"/>
          <w:cs/>
          <w:lang w:val="en-GB"/>
        </w:rPr>
        <w:t>บริษัท</w:t>
      </w:r>
      <w:r w:rsidR="00320AA3" w:rsidRPr="009C17B7">
        <w:rPr>
          <w:rFonts w:ascii="Angsana New" w:hAnsi="Angsana New" w:cs="Angsana New"/>
          <w:sz w:val="26"/>
          <w:szCs w:val="26"/>
          <w:cs/>
          <w:lang w:val="en-GB"/>
        </w:rPr>
        <w:t>ไม่มีการเปลี่ยนแปลงโครงสร้างของส่วนงานดำเนินงานที่รายงานข้อมูลรายได้ของส่วนงานของ</w:t>
      </w:r>
      <w:r w:rsidRPr="009C17B7">
        <w:rPr>
          <w:rFonts w:ascii="Angsana New" w:hAnsi="Angsana New" w:cs="Angsana New"/>
          <w:sz w:val="26"/>
          <w:szCs w:val="26"/>
          <w:cs/>
          <w:lang w:val="en-GB"/>
        </w:rPr>
        <w:t>กลุ่ม</w:t>
      </w:r>
      <w:r w:rsidR="00827A4A" w:rsidRPr="009C17B7">
        <w:rPr>
          <w:rFonts w:ascii="Angsana New" w:hAnsi="Angsana New" w:cs="Angsana New"/>
          <w:sz w:val="26"/>
          <w:szCs w:val="26"/>
          <w:cs/>
          <w:lang w:val="en-GB"/>
        </w:rPr>
        <w:t xml:space="preserve">บริษัท </w:t>
      </w:r>
      <w:r w:rsidR="00320AA3" w:rsidRPr="009C17B7">
        <w:rPr>
          <w:rFonts w:ascii="Angsana New" w:hAnsi="Angsana New" w:cs="Angsana New"/>
          <w:sz w:val="26"/>
          <w:szCs w:val="26"/>
          <w:cs/>
          <w:lang w:val="en-GB"/>
        </w:rPr>
        <w:t>มีดังต่อไปนี้</w:t>
      </w:r>
    </w:p>
    <w:tbl>
      <w:tblPr>
        <w:tblW w:w="16100" w:type="dxa"/>
        <w:tblLayout w:type="fixed"/>
        <w:tblLook w:val="01E0" w:firstRow="1" w:lastRow="1" w:firstColumn="1" w:lastColumn="1" w:noHBand="0" w:noVBand="0"/>
      </w:tblPr>
      <w:tblGrid>
        <w:gridCol w:w="1710"/>
        <w:gridCol w:w="810"/>
        <w:gridCol w:w="263"/>
        <w:gridCol w:w="817"/>
        <w:gridCol w:w="240"/>
        <w:gridCol w:w="708"/>
        <w:gridCol w:w="284"/>
        <w:gridCol w:w="709"/>
        <w:gridCol w:w="236"/>
        <w:gridCol w:w="756"/>
        <w:gridCol w:w="283"/>
        <w:gridCol w:w="851"/>
        <w:gridCol w:w="236"/>
        <w:gridCol w:w="756"/>
        <w:gridCol w:w="238"/>
        <w:gridCol w:w="940"/>
        <w:gridCol w:w="244"/>
        <w:gridCol w:w="739"/>
        <w:gridCol w:w="270"/>
        <w:gridCol w:w="720"/>
        <w:gridCol w:w="153"/>
        <w:gridCol w:w="117"/>
        <w:gridCol w:w="153"/>
        <w:gridCol w:w="711"/>
        <w:gridCol w:w="270"/>
        <w:gridCol w:w="720"/>
        <w:gridCol w:w="9"/>
        <w:gridCol w:w="240"/>
        <w:gridCol w:w="9"/>
        <w:gridCol w:w="838"/>
        <w:gridCol w:w="240"/>
        <w:gridCol w:w="830"/>
      </w:tblGrid>
      <w:tr w:rsidR="00183CE5" w:rsidRPr="009C17B7" w14:paraId="4F26092A" w14:textId="77777777" w:rsidTr="00870DB4">
        <w:trPr>
          <w:trHeight w:val="80"/>
        </w:trPr>
        <w:tc>
          <w:tcPr>
            <w:tcW w:w="1710" w:type="dxa"/>
            <w:vAlign w:val="bottom"/>
          </w:tcPr>
          <w:p w14:paraId="549B29AD" w14:textId="77777777" w:rsidR="00B73F5A" w:rsidRPr="009C17B7" w:rsidRDefault="00B73F5A" w:rsidP="00FE3D8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bookmarkStart w:id="23" w:name="_Hlk7708531"/>
          </w:p>
        </w:tc>
        <w:tc>
          <w:tcPr>
            <w:tcW w:w="14390" w:type="dxa"/>
            <w:gridSpan w:val="31"/>
            <w:vAlign w:val="bottom"/>
          </w:tcPr>
          <w:p w14:paraId="5F9AC28A" w14:textId="77777777" w:rsidR="00B73F5A" w:rsidRPr="009C17B7" w:rsidRDefault="00B73F5A" w:rsidP="00FE3D84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งบการเงินรวม</w:t>
            </w:r>
          </w:p>
        </w:tc>
      </w:tr>
      <w:tr w:rsidR="00183CE5" w:rsidRPr="009C17B7" w14:paraId="7733673A" w14:textId="77777777" w:rsidTr="00870DB4">
        <w:trPr>
          <w:trHeight w:val="80"/>
        </w:trPr>
        <w:tc>
          <w:tcPr>
            <w:tcW w:w="1710" w:type="dxa"/>
            <w:vAlign w:val="bottom"/>
          </w:tcPr>
          <w:p w14:paraId="013A72B8" w14:textId="77777777" w:rsidR="00B73F5A" w:rsidRPr="009C17B7" w:rsidRDefault="00B73F5A" w:rsidP="00FE3D84">
            <w:pPr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A4FA3E2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ส่วนงานธุรกิจให้บริการสินเชื่อเช่าซื้อ และสินเชื่อ</w:t>
            </w:r>
          </w:p>
        </w:tc>
        <w:tc>
          <w:tcPr>
            <w:tcW w:w="240" w:type="dxa"/>
            <w:vAlign w:val="bottom"/>
          </w:tcPr>
          <w:p w14:paraId="1C4EE0EF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gridSpan w:val="3"/>
            <w:vAlign w:val="bottom"/>
          </w:tcPr>
          <w:p w14:paraId="1917E8E0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ส่วนงานธุรกิจการบริหารสินเชื่อแก่ธุรกิจและจัดการ</w:t>
            </w:r>
          </w:p>
        </w:tc>
        <w:tc>
          <w:tcPr>
            <w:tcW w:w="236" w:type="dxa"/>
            <w:vAlign w:val="bottom"/>
          </w:tcPr>
          <w:p w14:paraId="454D87C1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4A5DE1A9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0EA6F57A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ส่วนงานธุรกิจที่ปรึกษาด้านธุรกิจ</w:t>
            </w:r>
          </w:p>
        </w:tc>
        <w:tc>
          <w:tcPr>
            <w:tcW w:w="236" w:type="dxa"/>
            <w:vAlign w:val="bottom"/>
          </w:tcPr>
          <w:p w14:paraId="3623FE12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34" w:type="dxa"/>
            <w:gridSpan w:val="3"/>
            <w:vAlign w:val="bottom"/>
          </w:tcPr>
          <w:p w14:paraId="1DD6CD96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5499AD30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ส่วนงานธุรกิจสินเชื่อรายย่อย</w:t>
            </w:r>
          </w:p>
        </w:tc>
        <w:tc>
          <w:tcPr>
            <w:tcW w:w="244" w:type="dxa"/>
            <w:vAlign w:val="bottom"/>
          </w:tcPr>
          <w:p w14:paraId="2695DF09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882" w:type="dxa"/>
            <w:gridSpan w:val="4"/>
            <w:vAlign w:val="bottom"/>
          </w:tcPr>
          <w:p w14:paraId="5E9A1284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ส่วนงานธุรกิจสินเชื่อเพื่อผู้บริโภครายย่อยภายใต้การจัดการสินเชื่อร่วมทางการเงิน</w:t>
            </w:r>
          </w:p>
        </w:tc>
        <w:tc>
          <w:tcPr>
            <w:tcW w:w="270" w:type="dxa"/>
            <w:gridSpan w:val="2"/>
            <w:vAlign w:val="bottom"/>
          </w:tcPr>
          <w:p w14:paraId="57C53F46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45193ACB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73F159D5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รายการที่ยังไม่ถูกจัดสรร</w:t>
            </w:r>
          </w:p>
        </w:tc>
        <w:tc>
          <w:tcPr>
            <w:tcW w:w="249" w:type="dxa"/>
            <w:gridSpan w:val="2"/>
            <w:vAlign w:val="bottom"/>
          </w:tcPr>
          <w:p w14:paraId="0D10234A" w14:textId="77777777" w:rsidR="00B73F5A" w:rsidRPr="009C17B7" w:rsidRDefault="00B73F5A" w:rsidP="00FE3D84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3F26785E" w14:textId="77777777" w:rsidR="00B73F5A" w:rsidRPr="009C17B7" w:rsidRDefault="00B73F5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</w:p>
          <w:p w14:paraId="41E4879D" w14:textId="77777777" w:rsidR="00B73F5A" w:rsidRPr="009C17B7" w:rsidRDefault="00B73F5A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9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</w:tr>
      <w:tr w:rsidR="009D4279" w:rsidRPr="009C17B7" w14:paraId="2F0FC125" w14:textId="77777777" w:rsidTr="00870DB4">
        <w:trPr>
          <w:trHeight w:val="139"/>
        </w:trPr>
        <w:tc>
          <w:tcPr>
            <w:tcW w:w="1710" w:type="dxa"/>
            <w:shd w:val="clear" w:color="auto" w:fill="auto"/>
            <w:vAlign w:val="bottom"/>
          </w:tcPr>
          <w:p w14:paraId="0A0C0A12" w14:textId="303C5730" w:rsidR="009D4279" w:rsidRPr="009C17B7" w:rsidRDefault="009D4279" w:rsidP="009D4279">
            <w:pPr>
              <w:ind w:left="75" w:right="-110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>สำหรับงวดสามเดือน สิ้นสุดวันที่ 31 มีนาคม</w:t>
            </w:r>
          </w:p>
        </w:tc>
        <w:tc>
          <w:tcPr>
            <w:tcW w:w="810" w:type="dxa"/>
            <w:shd w:val="clear" w:color="auto" w:fill="auto"/>
          </w:tcPr>
          <w:p w14:paraId="0AEAFA88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399EA67" w14:textId="3CB1651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63" w:type="dxa"/>
          </w:tcPr>
          <w:p w14:paraId="72C257B1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7" w:type="dxa"/>
            <w:shd w:val="clear" w:color="auto" w:fill="auto"/>
          </w:tcPr>
          <w:p w14:paraId="24AB1F42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3DAE77D" w14:textId="54A87E44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  <w:tc>
          <w:tcPr>
            <w:tcW w:w="240" w:type="dxa"/>
          </w:tcPr>
          <w:p w14:paraId="0FEF8F50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shd w:val="clear" w:color="auto" w:fill="auto"/>
          </w:tcPr>
          <w:p w14:paraId="56FF404A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F98A326" w14:textId="19523F43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84" w:type="dxa"/>
          </w:tcPr>
          <w:p w14:paraId="0DB7B5C2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shd w:val="clear" w:color="auto" w:fill="auto"/>
          </w:tcPr>
          <w:p w14:paraId="6DB8A1EA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09C0C3C" w14:textId="5F287E8D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  <w:tc>
          <w:tcPr>
            <w:tcW w:w="236" w:type="dxa"/>
          </w:tcPr>
          <w:p w14:paraId="1D8E0DF3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737A6A6B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FDD5FDB" w14:textId="3A51847B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83" w:type="dxa"/>
          </w:tcPr>
          <w:p w14:paraId="3AB2FFF1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shd w:val="clear" w:color="auto" w:fill="auto"/>
          </w:tcPr>
          <w:p w14:paraId="0D833F4A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F56D4C0" w14:textId="7F1FA304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  <w:tc>
          <w:tcPr>
            <w:tcW w:w="236" w:type="dxa"/>
          </w:tcPr>
          <w:p w14:paraId="012C95E2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shd w:val="clear" w:color="auto" w:fill="auto"/>
          </w:tcPr>
          <w:p w14:paraId="5DB430DC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05EFE7" w14:textId="64C33DB6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38" w:type="dxa"/>
          </w:tcPr>
          <w:p w14:paraId="2FD1640C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shd w:val="clear" w:color="auto" w:fill="auto"/>
          </w:tcPr>
          <w:p w14:paraId="3752CFE2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7ED833A" w14:textId="7EFDF175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  <w:tc>
          <w:tcPr>
            <w:tcW w:w="244" w:type="dxa"/>
          </w:tcPr>
          <w:p w14:paraId="4DD032C5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shd w:val="clear" w:color="auto" w:fill="auto"/>
          </w:tcPr>
          <w:p w14:paraId="48F8A8AE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D024337" w14:textId="066C00F8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70" w:type="dxa"/>
          </w:tcPr>
          <w:p w14:paraId="3AD96AC6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27F151B3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73143AA" w14:textId="6FD7FD1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  <w:tc>
          <w:tcPr>
            <w:tcW w:w="270" w:type="dxa"/>
            <w:gridSpan w:val="2"/>
          </w:tcPr>
          <w:p w14:paraId="57FD8AC0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shd w:val="clear" w:color="auto" w:fill="auto"/>
          </w:tcPr>
          <w:p w14:paraId="73696259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533A878" w14:textId="2CEEF209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70" w:type="dxa"/>
          </w:tcPr>
          <w:p w14:paraId="09D2F26B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14:paraId="45BEB320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7B42D6A" w14:textId="3FEAA439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  <w:tc>
          <w:tcPr>
            <w:tcW w:w="249" w:type="dxa"/>
            <w:gridSpan w:val="2"/>
          </w:tcPr>
          <w:p w14:paraId="163EFF9F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shd w:val="clear" w:color="auto" w:fill="auto"/>
          </w:tcPr>
          <w:p w14:paraId="20C6FEE1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EC21076" w14:textId="0D2CBEA1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2563</w:t>
            </w:r>
          </w:p>
        </w:tc>
        <w:tc>
          <w:tcPr>
            <w:tcW w:w="240" w:type="dxa"/>
          </w:tcPr>
          <w:p w14:paraId="15FE538A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shd w:val="clear" w:color="auto" w:fill="auto"/>
          </w:tcPr>
          <w:p w14:paraId="1306567D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1164988" w14:textId="7530BDF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2562</w:t>
            </w:r>
          </w:p>
        </w:tc>
      </w:tr>
      <w:tr w:rsidR="009D4279" w:rsidRPr="009C17B7" w14:paraId="1F2DF744" w14:textId="77777777" w:rsidTr="00870DB4">
        <w:trPr>
          <w:trHeight w:val="189"/>
        </w:trPr>
        <w:tc>
          <w:tcPr>
            <w:tcW w:w="1710" w:type="dxa"/>
            <w:shd w:val="clear" w:color="auto" w:fill="auto"/>
            <w:vAlign w:val="bottom"/>
          </w:tcPr>
          <w:p w14:paraId="0A718103" w14:textId="77777777" w:rsidR="009D4279" w:rsidRPr="009C17B7" w:rsidRDefault="009D4279" w:rsidP="009D4279">
            <w:pPr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14390" w:type="dxa"/>
            <w:gridSpan w:val="31"/>
          </w:tcPr>
          <w:p w14:paraId="3F6EF807" w14:textId="77777777" w:rsidR="009D4279" w:rsidRPr="009C17B7" w:rsidRDefault="009D4279" w:rsidP="009D427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9C17B7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พันบาท</w:t>
            </w:r>
            <w:r w:rsidRPr="009C17B7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)</w:t>
            </w:r>
          </w:p>
        </w:tc>
      </w:tr>
      <w:tr w:rsidR="00B234EC" w:rsidRPr="009C17B7" w14:paraId="0F2D1445" w14:textId="77777777" w:rsidTr="00870DB4">
        <w:trPr>
          <w:trHeight w:val="70"/>
        </w:trPr>
        <w:tc>
          <w:tcPr>
            <w:tcW w:w="1710" w:type="dxa"/>
          </w:tcPr>
          <w:p w14:paraId="4173B38F" w14:textId="77777777" w:rsidR="00B234EC" w:rsidRPr="009C17B7" w:rsidRDefault="00B234EC" w:rsidP="00B234EC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รายได้จากลูกค้าภายนอก</w:t>
            </w:r>
            <w:r w:rsidRPr="009C17B7"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0EBC5636" w14:textId="2AEEBCB5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469,317 </w:t>
            </w:r>
          </w:p>
        </w:tc>
        <w:tc>
          <w:tcPr>
            <w:tcW w:w="263" w:type="dxa"/>
            <w:vAlign w:val="center"/>
          </w:tcPr>
          <w:p w14:paraId="6A44004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7" w:type="dxa"/>
            <w:vAlign w:val="center"/>
          </w:tcPr>
          <w:p w14:paraId="4DCA7EA7" w14:textId="23CA36E9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574,162</w:t>
            </w:r>
          </w:p>
        </w:tc>
        <w:tc>
          <w:tcPr>
            <w:tcW w:w="240" w:type="dxa"/>
          </w:tcPr>
          <w:p w14:paraId="6C69999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bottom"/>
          </w:tcPr>
          <w:p w14:paraId="2A373125" w14:textId="1FA9433E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512 </w:t>
            </w:r>
          </w:p>
        </w:tc>
        <w:tc>
          <w:tcPr>
            <w:tcW w:w="284" w:type="dxa"/>
          </w:tcPr>
          <w:p w14:paraId="22651DE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C38E902" w14:textId="3B8556A6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446</w:t>
            </w:r>
          </w:p>
        </w:tc>
        <w:tc>
          <w:tcPr>
            <w:tcW w:w="236" w:type="dxa"/>
          </w:tcPr>
          <w:p w14:paraId="4E4FAD2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61B23FDA" w14:textId="0559EFD5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25,975</w:t>
            </w:r>
          </w:p>
        </w:tc>
        <w:tc>
          <w:tcPr>
            <w:tcW w:w="283" w:type="dxa"/>
          </w:tcPr>
          <w:p w14:paraId="0E487F1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E414B1D" w14:textId="66526377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23,114</w:t>
            </w:r>
          </w:p>
        </w:tc>
        <w:tc>
          <w:tcPr>
            <w:tcW w:w="236" w:type="dxa"/>
          </w:tcPr>
          <w:p w14:paraId="79EB474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5219CA3A" w14:textId="01BEC911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56,795 </w:t>
            </w:r>
          </w:p>
        </w:tc>
        <w:tc>
          <w:tcPr>
            <w:tcW w:w="238" w:type="dxa"/>
          </w:tcPr>
          <w:p w14:paraId="426FFAB2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5CF16085" w14:textId="0F3435D2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44,579</w:t>
            </w:r>
          </w:p>
        </w:tc>
        <w:tc>
          <w:tcPr>
            <w:tcW w:w="244" w:type="dxa"/>
          </w:tcPr>
          <w:p w14:paraId="3310B0B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bottom"/>
          </w:tcPr>
          <w:p w14:paraId="22578976" w14:textId="610165F2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827</w:t>
            </w:r>
          </w:p>
        </w:tc>
        <w:tc>
          <w:tcPr>
            <w:tcW w:w="270" w:type="dxa"/>
          </w:tcPr>
          <w:p w14:paraId="134143D2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49D37B7F" w14:textId="0DB0EFA6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4,652</w:t>
            </w:r>
          </w:p>
        </w:tc>
        <w:tc>
          <w:tcPr>
            <w:tcW w:w="270" w:type="dxa"/>
            <w:gridSpan w:val="2"/>
          </w:tcPr>
          <w:p w14:paraId="5135976B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0FFECD60" w14:textId="57E67B03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3D1985C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72D51EC" w14:textId="4009F569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</w:tcPr>
          <w:p w14:paraId="40AC9A89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38B13E68" w14:textId="59189662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553,426 </w:t>
            </w:r>
          </w:p>
        </w:tc>
        <w:tc>
          <w:tcPr>
            <w:tcW w:w="240" w:type="dxa"/>
          </w:tcPr>
          <w:p w14:paraId="02B3DDF2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49564F4D" w14:textId="1F4E1441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646,953</w:t>
            </w:r>
          </w:p>
        </w:tc>
      </w:tr>
      <w:tr w:rsidR="00B234EC" w:rsidRPr="009C17B7" w14:paraId="3088263B" w14:textId="77777777" w:rsidTr="00870DB4">
        <w:trPr>
          <w:trHeight w:val="70"/>
        </w:trPr>
        <w:tc>
          <w:tcPr>
            <w:tcW w:w="1710" w:type="dxa"/>
          </w:tcPr>
          <w:p w14:paraId="4F6F56A2" w14:textId="77777777" w:rsidR="00B234EC" w:rsidRPr="009C17B7" w:rsidRDefault="00B234EC" w:rsidP="00B234EC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7D5B6E33" w14:textId="116BD59C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111,936 </w:t>
            </w:r>
          </w:p>
        </w:tc>
        <w:tc>
          <w:tcPr>
            <w:tcW w:w="263" w:type="dxa"/>
            <w:vAlign w:val="center"/>
          </w:tcPr>
          <w:p w14:paraId="379F833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7" w:type="dxa"/>
            <w:vAlign w:val="center"/>
          </w:tcPr>
          <w:p w14:paraId="7D793249" w14:textId="70EE8CE6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135,853</w:t>
            </w:r>
          </w:p>
        </w:tc>
        <w:tc>
          <w:tcPr>
            <w:tcW w:w="240" w:type="dxa"/>
          </w:tcPr>
          <w:p w14:paraId="2D8B16E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bottom"/>
          </w:tcPr>
          <w:p w14:paraId="4BFA6379" w14:textId="0AA03B7C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16,390 </w:t>
            </w:r>
          </w:p>
        </w:tc>
        <w:tc>
          <w:tcPr>
            <w:tcW w:w="284" w:type="dxa"/>
          </w:tcPr>
          <w:p w14:paraId="5FC704B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10C4EDF" w14:textId="4016B520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32,306</w:t>
            </w:r>
          </w:p>
        </w:tc>
        <w:tc>
          <w:tcPr>
            <w:tcW w:w="236" w:type="dxa"/>
          </w:tcPr>
          <w:p w14:paraId="003AA6EB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65223A0B" w14:textId="422F657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6,085</w:t>
            </w:r>
          </w:p>
        </w:tc>
        <w:tc>
          <w:tcPr>
            <w:tcW w:w="283" w:type="dxa"/>
          </w:tcPr>
          <w:p w14:paraId="6D19AC6F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CF910E5" w14:textId="2F555696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6,086</w:t>
            </w:r>
          </w:p>
        </w:tc>
        <w:tc>
          <w:tcPr>
            <w:tcW w:w="236" w:type="dxa"/>
          </w:tcPr>
          <w:p w14:paraId="4A09CA5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74A3C7A3" w14:textId="77E77ABA" w:rsidR="00B234EC" w:rsidRPr="009C17B7" w:rsidRDefault="00B234EC" w:rsidP="00870DB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38" w:type="dxa"/>
          </w:tcPr>
          <w:p w14:paraId="4A2EB139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7C51BF08" w14:textId="065C214B" w:rsidR="00B234EC" w:rsidRPr="009C17B7" w:rsidRDefault="00B234EC" w:rsidP="00870DB4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</w:tcPr>
          <w:p w14:paraId="671A824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bottom"/>
          </w:tcPr>
          <w:p w14:paraId="7F03C443" w14:textId="1775E722" w:rsidR="00B234EC" w:rsidRPr="009C17B7" w:rsidRDefault="00B234EC" w:rsidP="00870DB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4E8D379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A99D859" w14:textId="2130AF43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gridSpan w:val="2"/>
          </w:tcPr>
          <w:p w14:paraId="1B0D8EE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7230BD3C" w14:textId="63C061BF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52D8AE4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5DA25020" w14:textId="6672D65E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</w:tcPr>
          <w:p w14:paraId="36E8CB4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1BCAE245" w14:textId="5E96C943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134,411 </w:t>
            </w:r>
          </w:p>
        </w:tc>
        <w:tc>
          <w:tcPr>
            <w:tcW w:w="240" w:type="dxa"/>
          </w:tcPr>
          <w:p w14:paraId="5157407D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1B51E9EF" w14:textId="59B3E582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174,245</w:t>
            </w:r>
          </w:p>
        </w:tc>
      </w:tr>
      <w:tr w:rsidR="00B234EC" w:rsidRPr="009C17B7" w14:paraId="2D197F6E" w14:textId="77777777" w:rsidTr="00870DB4">
        <w:trPr>
          <w:trHeight w:val="70"/>
        </w:trPr>
        <w:tc>
          <w:tcPr>
            <w:tcW w:w="1710" w:type="dxa"/>
          </w:tcPr>
          <w:p w14:paraId="722F65F2" w14:textId="77777777" w:rsidR="00B234EC" w:rsidRPr="009C17B7" w:rsidRDefault="00B234EC" w:rsidP="00B234EC">
            <w:pPr>
              <w:ind w:left="75" w:right="-115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รายได้อื่น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F66DDD1" w14:textId="657881B8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2,072 </w:t>
            </w:r>
          </w:p>
        </w:tc>
        <w:tc>
          <w:tcPr>
            <w:tcW w:w="263" w:type="dxa"/>
            <w:vAlign w:val="center"/>
          </w:tcPr>
          <w:p w14:paraId="485859CA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436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0798370" w14:textId="5B155359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11,675</w:t>
            </w:r>
          </w:p>
        </w:tc>
        <w:tc>
          <w:tcPr>
            <w:tcW w:w="240" w:type="dxa"/>
          </w:tcPr>
          <w:p w14:paraId="50B4062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55BDA6F" w14:textId="5C2B5F90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11,105 </w:t>
            </w:r>
          </w:p>
        </w:tc>
        <w:tc>
          <w:tcPr>
            <w:tcW w:w="284" w:type="dxa"/>
          </w:tcPr>
          <w:p w14:paraId="4FD7AD5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2021B45B" w14:textId="06FDF62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18,537</w:t>
            </w:r>
          </w:p>
        </w:tc>
        <w:tc>
          <w:tcPr>
            <w:tcW w:w="236" w:type="dxa"/>
          </w:tcPr>
          <w:p w14:paraId="4810C10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5CB0031" w14:textId="57D9CE2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1,798</w:t>
            </w:r>
          </w:p>
        </w:tc>
        <w:tc>
          <w:tcPr>
            <w:tcW w:w="283" w:type="dxa"/>
          </w:tcPr>
          <w:p w14:paraId="17D323E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A1629EB" w14:textId="59C7662B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1,865</w:t>
            </w:r>
          </w:p>
        </w:tc>
        <w:tc>
          <w:tcPr>
            <w:tcW w:w="236" w:type="dxa"/>
          </w:tcPr>
          <w:p w14:paraId="5F52E8A6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AB3FEB3" w14:textId="51A766F2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3,216 </w:t>
            </w:r>
          </w:p>
        </w:tc>
        <w:tc>
          <w:tcPr>
            <w:tcW w:w="238" w:type="dxa"/>
          </w:tcPr>
          <w:p w14:paraId="363EDD1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24B385F5" w14:textId="1E253E43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1,969</w:t>
            </w:r>
          </w:p>
        </w:tc>
        <w:tc>
          <w:tcPr>
            <w:tcW w:w="244" w:type="dxa"/>
          </w:tcPr>
          <w:p w14:paraId="1626C50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68603EEE" w14:textId="15D25CD8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1,103 </w:t>
            </w:r>
          </w:p>
        </w:tc>
        <w:tc>
          <w:tcPr>
            <w:tcW w:w="270" w:type="dxa"/>
          </w:tcPr>
          <w:p w14:paraId="4F5B179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74A3C6C0" w14:textId="42408F6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2,717</w:t>
            </w:r>
          </w:p>
        </w:tc>
        <w:tc>
          <w:tcPr>
            <w:tcW w:w="270" w:type="dxa"/>
            <w:gridSpan w:val="2"/>
          </w:tcPr>
          <w:p w14:paraId="4A0CB2FA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  <w:vAlign w:val="bottom"/>
          </w:tcPr>
          <w:p w14:paraId="643B0B24" w14:textId="41CA4074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48275A9D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8CC2083" w14:textId="07177A69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</w:tcPr>
          <w:p w14:paraId="3A08158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vAlign w:val="bottom"/>
          </w:tcPr>
          <w:p w14:paraId="632E06D9" w14:textId="2ABFC093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19,294</w:t>
            </w:r>
          </w:p>
        </w:tc>
        <w:tc>
          <w:tcPr>
            <w:tcW w:w="240" w:type="dxa"/>
          </w:tcPr>
          <w:p w14:paraId="77C99EE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0CE0F4BC" w14:textId="194B843F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36,763</w:t>
            </w:r>
          </w:p>
        </w:tc>
      </w:tr>
      <w:tr w:rsidR="00B234EC" w:rsidRPr="009C17B7" w14:paraId="139054D1" w14:textId="77777777" w:rsidTr="008D2EBA">
        <w:trPr>
          <w:trHeight w:val="60"/>
        </w:trPr>
        <w:tc>
          <w:tcPr>
            <w:tcW w:w="1710" w:type="dxa"/>
          </w:tcPr>
          <w:p w14:paraId="463A5C1A" w14:textId="77777777" w:rsidR="00B234EC" w:rsidRPr="009C17B7" w:rsidRDefault="00B234EC" w:rsidP="00B234EC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</w:t>
            </w: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7EC33AD" w14:textId="011D2B40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583,325</w:t>
            </w: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</w:p>
        </w:tc>
        <w:tc>
          <w:tcPr>
            <w:tcW w:w="263" w:type="dxa"/>
            <w:vAlign w:val="center"/>
          </w:tcPr>
          <w:p w14:paraId="4B8752B5" w14:textId="77777777" w:rsidR="00B234EC" w:rsidRPr="009C17B7" w:rsidRDefault="00B234EC" w:rsidP="00B234E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217CC1F2" w14:textId="5710D8DE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721,690</w:t>
            </w:r>
          </w:p>
        </w:tc>
        <w:tc>
          <w:tcPr>
            <w:tcW w:w="240" w:type="dxa"/>
          </w:tcPr>
          <w:p w14:paraId="4A2932B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298C3DA0" w14:textId="3C5C9358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28,007 </w:t>
            </w:r>
          </w:p>
        </w:tc>
        <w:tc>
          <w:tcPr>
            <w:tcW w:w="284" w:type="dxa"/>
          </w:tcPr>
          <w:p w14:paraId="0424E91D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70FA3AD" w14:textId="468D5BFA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51,289</w:t>
            </w:r>
          </w:p>
        </w:tc>
        <w:tc>
          <w:tcPr>
            <w:tcW w:w="236" w:type="dxa"/>
          </w:tcPr>
          <w:p w14:paraId="4E06E8C8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7A1D1EB0" w14:textId="380E6AD3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33,858</w:t>
            </w:r>
          </w:p>
        </w:tc>
        <w:tc>
          <w:tcPr>
            <w:tcW w:w="283" w:type="dxa"/>
          </w:tcPr>
          <w:p w14:paraId="4A2F4491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266479E" w14:textId="1C24F4C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31,065</w:t>
            </w:r>
          </w:p>
        </w:tc>
        <w:tc>
          <w:tcPr>
            <w:tcW w:w="236" w:type="dxa"/>
          </w:tcPr>
          <w:p w14:paraId="78D6432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4EDBF9D3" w14:textId="50D00F46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60,011</w:t>
            </w:r>
          </w:p>
        </w:tc>
        <w:tc>
          <w:tcPr>
            <w:tcW w:w="238" w:type="dxa"/>
          </w:tcPr>
          <w:p w14:paraId="680C03D1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2FFB65E8" w14:textId="58E6D01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46,548</w:t>
            </w:r>
          </w:p>
        </w:tc>
        <w:tc>
          <w:tcPr>
            <w:tcW w:w="244" w:type="dxa"/>
          </w:tcPr>
          <w:p w14:paraId="5A814E38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2DA2AB7D" w14:textId="29CAC0A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1,930 </w:t>
            </w:r>
          </w:p>
        </w:tc>
        <w:tc>
          <w:tcPr>
            <w:tcW w:w="270" w:type="dxa"/>
          </w:tcPr>
          <w:p w14:paraId="54999886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37D3CC6" w14:textId="624D9185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7,369</w:t>
            </w:r>
          </w:p>
        </w:tc>
        <w:tc>
          <w:tcPr>
            <w:tcW w:w="270" w:type="dxa"/>
            <w:gridSpan w:val="2"/>
          </w:tcPr>
          <w:p w14:paraId="1691479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  <w:vAlign w:val="bottom"/>
          </w:tcPr>
          <w:p w14:paraId="5E73D5D3" w14:textId="54D486C3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1CDEF06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FBA20DF" w14:textId="7842D2CF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</w:tcPr>
          <w:p w14:paraId="128BE959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</w:tcBorders>
            <w:vAlign w:val="bottom"/>
          </w:tcPr>
          <w:p w14:paraId="1C83C91C" w14:textId="369E4596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870DB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707,131 </w:t>
            </w:r>
          </w:p>
        </w:tc>
        <w:tc>
          <w:tcPr>
            <w:tcW w:w="240" w:type="dxa"/>
          </w:tcPr>
          <w:p w14:paraId="06C6FF7B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center"/>
          </w:tcPr>
          <w:p w14:paraId="1B43D007" w14:textId="70E06507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857,961</w:t>
            </w:r>
          </w:p>
        </w:tc>
      </w:tr>
      <w:tr w:rsidR="00AC3EBC" w:rsidRPr="009C17B7" w14:paraId="01A3B85E" w14:textId="77777777" w:rsidTr="008D2EBA">
        <w:trPr>
          <w:trHeight w:val="70"/>
        </w:trPr>
        <w:tc>
          <w:tcPr>
            <w:tcW w:w="1710" w:type="dxa"/>
          </w:tcPr>
          <w:p w14:paraId="23129937" w14:textId="77777777" w:rsidR="00B234EC" w:rsidRPr="009C17B7" w:rsidRDefault="00B234EC" w:rsidP="00B234EC">
            <w:pPr>
              <w:tabs>
                <w:tab w:val="clear" w:pos="227"/>
                <w:tab w:val="clear" w:pos="1644"/>
              </w:tabs>
              <w:ind w:left="156" w:right="-115" w:hanging="90"/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</w:pPr>
            <w:r w:rsidRPr="009C17B7">
              <w:rPr>
                <w:rFonts w:asciiTheme="majorBidi" w:hAnsiTheme="majorBidi" w:cs="Angsana New"/>
                <w:sz w:val="21"/>
                <w:szCs w:val="21"/>
                <w:cs/>
                <w:lang w:val="en-GB"/>
              </w:rPr>
              <w:t>รายการปรับปรุงและตัด รายการระหว่างกัน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B8C8ACE" w14:textId="6B90C011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(111,936)</w:t>
            </w:r>
          </w:p>
        </w:tc>
        <w:tc>
          <w:tcPr>
            <w:tcW w:w="263" w:type="dxa"/>
            <w:vAlign w:val="center"/>
          </w:tcPr>
          <w:p w14:paraId="79B5C0AC" w14:textId="77777777" w:rsidR="00B234EC" w:rsidRPr="009C17B7" w:rsidRDefault="00B234EC" w:rsidP="00B234EC">
            <w:pPr>
              <w:tabs>
                <w:tab w:val="clear" w:pos="454"/>
                <w:tab w:val="decimal" w:pos="436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eastAsia="en-GB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67540644" w14:textId="77777777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6B06FB9" w14:textId="4D9D1D44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(135,853)</w:t>
            </w:r>
          </w:p>
        </w:tc>
        <w:tc>
          <w:tcPr>
            <w:tcW w:w="240" w:type="dxa"/>
          </w:tcPr>
          <w:p w14:paraId="29BAD27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F29EDC8" w14:textId="1F789245" w:rsidR="00B234EC" w:rsidRPr="009C17B7" w:rsidRDefault="00B234EC" w:rsidP="00870DB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(16,390)</w:t>
            </w:r>
          </w:p>
        </w:tc>
        <w:tc>
          <w:tcPr>
            <w:tcW w:w="284" w:type="dxa"/>
          </w:tcPr>
          <w:p w14:paraId="069412D6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393238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FD5F31" w14:textId="0975FBDF" w:rsidR="00B234EC" w:rsidRPr="009C17B7" w:rsidRDefault="00B234EC" w:rsidP="00870DB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(32,306)</w:t>
            </w:r>
          </w:p>
        </w:tc>
        <w:tc>
          <w:tcPr>
            <w:tcW w:w="236" w:type="dxa"/>
          </w:tcPr>
          <w:p w14:paraId="583987AF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21716D9" w14:textId="0E4C61DF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(6,085)</w:t>
            </w:r>
          </w:p>
        </w:tc>
        <w:tc>
          <w:tcPr>
            <w:tcW w:w="283" w:type="dxa"/>
          </w:tcPr>
          <w:p w14:paraId="3AD4473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D11FB6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CA5FF32" w14:textId="51062F4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(6,086)</w:t>
            </w:r>
          </w:p>
        </w:tc>
        <w:tc>
          <w:tcPr>
            <w:tcW w:w="236" w:type="dxa"/>
          </w:tcPr>
          <w:p w14:paraId="273BD10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CCF6F75" w14:textId="75509E31" w:rsidR="00B234EC" w:rsidRPr="009C17B7" w:rsidRDefault="00B234EC" w:rsidP="00870DB4">
            <w:pPr>
              <w:pStyle w:val="acctfourfigures"/>
              <w:tabs>
                <w:tab w:val="clear" w:pos="765"/>
                <w:tab w:val="decimal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38" w:type="dxa"/>
          </w:tcPr>
          <w:p w14:paraId="7CF3BAE2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center"/>
          </w:tcPr>
          <w:p w14:paraId="4224AA1B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1282E0" w14:textId="7784945A" w:rsidR="00B234EC" w:rsidRPr="009C17B7" w:rsidRDefault="00B234EC" w:rsidP="00870DB4">
            <w:pPr>
              <w:pStyle w:val="acctfourfigures"/>
              <w:tabs>
                <w:tab w:val="clear" w:pos="765"/>
                <w:tab w:val="decimal" w:pos="2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4" w:type="dxa"/>
          </w:tcPr>
          <w:p w14:paraId="3833B55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32C004D9" w14:textId="343C3356" w:rsidR="00B234EC" w:rsidRPr="009C17B7" w:rsidRDefault="00B234EC" w:rsidP="00870DB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0B86CE8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AC8CEC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6C31EF" w14:textId="46E430FE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  <w:gridSpan w:val="2"/>
          </w:tcPr>
          <w:p w14:paraId="62C47DC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271B3BD4" w14:textId="3B384F2C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</w:tcPr>
          <w:p w14:paraId="5AD2EE62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9F14EE6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8A462BF" w14:textId="5815529B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</w:tcPr>
          <w:p w14:paraId="456D03B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tcBorders>
              <w:bottom w:val="single" w:sz="4" w:space="0" w:color="auto"/>
            </w:tcBorders>
            <w:vAlign w:val="bottom"/>
          </w:tcPr>
          <w:p w14:paraId="02346484" w14:textId="450EE8A3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(134,411)</w:t>
            </w:r>
          </w:p>
        </w:tc>
        <w:tc>
          <w:tcPr>
            <w:tcW w:w="240" w:type="dxa"/>
          </w:tcPr>
          <w:p w14:paraId="2F00D80C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14:paraId="7C14E027" w14:textId="77777777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94F48AC" w14:textId="535EEF67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(174,245)</w:t>
            </w:r>
          </w:p>
        </w:tc>
      </w:tr>
      <w:tr w:rsidR="00AC3EBC" w:rsidRPr="009C17B7" w14:paraId="759E1A16" w14:textId="77777777" w:rsidTr="008D2EBA">
        <w:trPr>
          <w:trHeight w:val="70"/>
        </w:trPr>
        <w:tc>
          <w:tcPr>
            <w:tcW w:w="1710" w:type="dxa"/>
          </w:tcPr>
          <w:p w14:paraId="00E4A560" w14:textId="77777777" w:rsidR="00B234EC" w:rsidRPr="009C17B7" w:rsidRDefault="00B234EC" w:rsidP="00B234EC">
            <w:pPr>
              <w:ind w:left="75" w:right="-115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GB"/>
              </w:rPr>
              <w:t>รวมรายได้สุทธิ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A90255" w14:textId="7C131EBA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471,389</w:t>
            </w:r>
          </w:p>
        </w:tc>
        <w:tc>
          <w:tcPr>
            <w:tcW w:w="263" w:type="dxa"/>
            <w:vAlign w:val="center"/>
          </w:tcPr>
          <w:p w14:paraId="14CB4D89" w14:textId="77777777" w:rsidR="00B234EC" w:rsidRPr="009C17B7" w:rsidRDefault="00B234EC" w:rsidP="00B234EC">
            <w:pPr>
              <w:tabs>
                <w:tab w:val="clear" w:pos="454"/>
                <w:tab w:val="decimal" w:pos="600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6A330C" w14:textId="048EBD62" w:rsidR="00B234EC" w:rsidRPr="009C17B7" w:rsidRDefault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585,837</w:t>
            </w:r>
          </w:p>
        </w:tc>
        <w:tc>
          <w:tcPr>
            <w:tcW w:w="240" w:type="dxa"/>
          </w:tcPr>
          <w:p w14:paraId="433528A1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47716" w14:textId="73041D28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11,617</w:t>
            </w:r>
          </w:p>
        </w:tc>
        <w:tc>
          <w:tcPr>
            <w:tcW w:w="284" w:type="dxa"/>
          </w:tcPr>
          <w:p w14:paraId="4E397596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0D93B" w14:textId="7FDF8F73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18,983</w:t>
            </w:r>
          </w:p>
        </w:tc>
        <w:tc>
          <w:tcPr>
            <w:tcW w:w="236" w:type="dxa"/>
          </w:tcPr>
          <w:p w14:paraId="577A68D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vAlign w:val="bottom"/>
          </w:tcPr>
          <w:p w14:paraId="0E144FEE" w14:textId="3E8F1BCC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27,773</w:t>
            </w:r>
          </w:p>
        </w:tc>
        <w:tc>
          <w:tcPr>
            <w:tcW w:w="283" w:type="dxa"/>
          </w:tcPr>
          <w:p w14:paraId="3C4B18C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036B48" w14:textId="132A460A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24,979</w:t>
            </w:r>
          </w:p>
        </w:tc>
        <w:tc>
          <w:tcPr>
            <w:tcW w:w="236" w:type="dxa"/>
          </w:tcPr>
          <w:p w14:paraId="263777D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CF594" w14:textId="57CDBACF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60,011</w:t>
            </w:r>
          </w:p>
        </w:tc>
        <w:tc>
          <w:tcPr>
            <w:tcW w:w="238" w:type="dxa"/>
          </w:tcPr>
          <w:p w14:paraId="5B660861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center"/>
          </w:tcPr>
          <w:p w14:paraId="745C545E" w14:textId="0A84747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46,548</w:t>
            </w:r>
          </w:p>
        </w:tc>
        <w:tc>
          <w:tcPr>
            <w:tcW w:w="244" w:type="dxa"/>
          </w:tcPr>
          <w:p w14:paraId="151D7FE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08E2C" w14:textId="1675985C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1,930 </w:t>
            </w:r>
          </w:p>
        </w:tc>
        <w:tc>
          <w:tcPr>
            <w:tcW w:w="270" w:type="dxa"/>
          </w:tcPr>
          <w:p w14:paraId="211AEBE1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0D7CB91" w14:textId="3862B6B2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7,369</w:t>
            </w:r>
          </w:p>
        </w:tc>
        <w:tc>
          <w:tcPr>
            <w:tcW w:w="270" w:type="dxa"/>
            <w:gridSpan w:val="2"/>
          </w:tcPr>
          <w:p w14:paraId="11A92F5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95F17" w14:textId="3E07AA20" w:rsidR="00B234EC" w:rsidRPr="009C17B7" w:rsidRDefault="00B234EC" w:rsidP="00870DB4">
            <w:pPr>
              <w:pStyle w:val="acctfourfigures"/>
              <w:tabs>
                <w:tab w:val="clear" w:pos="765"/>
                <w:tab w:val="decimal" w:pos="230"/>
              </w:tabs>
              <w:spacing w:line="240" w:lineRule="atLeast"/>
              <w:ind w:left="-37" w:right="41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270" w:type="dxa"/>
          </w:tcPr>
          <w:p w14:paraId="0B11CA5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448BAB3E" w14:textId="471650D6" w:rsidR="00B234EC" w:rsidRPr="009C17B7" w:rsidRDefault="00B234EC" w:rsidP="00B234EC">
            <w:pPr>
              <w:pStyle w:val="acctfourfigures"/>
              <w:tabs>
                <w:tab w:val="clear" w:pos="765"/>
                <w:tab w:val="decimal" w:pos="169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</w:tcPr>
          <w:p w14:paraId="3D35423D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AFA66" w14:textId="3E27F8F6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572,720</w:t>
            </w:r>
          </w:p>
        </w:tc>
        <w:tc>
          <w:tcPr>
            <w:tcW w:w="240" w:type="dxa"/>
          </w:tcPr>
          <w:p w14:paraId="54A4E588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068160" w14:textId="1E86B954" w:rsidR="00B234EC" w:rsidRPr="009C17B7" w:rsidRDefault="00B234EC" w:rsidP="00870DB4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683,716</w:t>
            </w:r>
          </w:p>
        </w:tc>
      </w:tr>
      <w:tr w:rsidR="00B234EC" w:rsidRPr="009C17B7" w14:paraId="22B6CA93" w14:textId="77777777" w:rsidTr="008D2EBA">
        <w:trPr>
          <w:trHeight w:val="70"/>
        </w:trPr>
        <w:tc>
          <w:tcPr>
            <w:tcW w:w="1710" w:type="dxa"/>
          </w:tcPr>
          <w:p w14:paraId="5DF005C0" w14:textId="31809BB1" w:rsidR="00B234EC" w:rsidRPr="009C17B7" w:rsidRDefault="00B234EC" w:rsidP="00870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160" w:right="-120" w:hanging="81"/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กำไร (ขาดทุน) ของส่วนงานก่อนหักภาษี</w:t>
            </w: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C198A1A" w14:textId="2DE1966A" w:rsidR="00B234EC" w:rsidRPr="009C17B7" w:rsidDel="00B44016" w:rsidRDefault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  <w:t>(</w:t>
            </w:r>
            <w:r w:rsidRPr="009C17B7">
              <w:rPr>
                <w:rFonts w:asciiTheme="majorBidi" w:hAnsiTheme="majorBidi" w:cstheme="majorBidi"/>
                <w:sz w:val="21"/>
                <w:szCs w:val="21"/>
              </w:rPr>
              <w:t>4,923</w:t>
            </w:r>
            <w:r w:rsidRPr="009C17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5AD3F1FE" w14:textId="77777777" w:rsidR="00B234EC" w:rsidRPr="009C17B7" w:rsidRDefault="00B234EC" w:rsidP="00B234EC">
            <w:pPr>
              <w:tabs>
                <w:tab w:val="clear" w:pos="454"/>
                <w:tab w:val="decimal" w:pos="436"/>
                <w:tab w:val="decimal" w:pos="597"/>
              </w:tabs>
              <w:ind w:left="-108" w:right="-108"/>
              <w:jc w:val="center"/>
              <w:rPr>
                <w:rFonts w:asciiTheme="majorBidi" w:hAnsiTheme="majorBidi" w:cstheme="majorBidi"/>
                <w:sz w:val="21"/>
                <w:szCs w:val="21"/>
                <w:lang w:val="en-GB" w:bidi="ar-SA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vAlign w:val="bottom"/>
          </w:tcPr>
          <w:p w14:paraId="0FF7825B" w14:textId="4254346D" w:rsidR="00B234EC" w:rsidRPr="009C17B7" w:rsidRDefault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185,997</w:t>
            </w:r>
          </w:p>
        </w:tc>
        <w:tc>
          <w:tcPr>
            <w:tcW w:w="240" w:type="dxa"/>
            <w:vAlign w:val="bottom"/>
          </w:tcPr>
          <w:p w14:paraId="255091CF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  <w:vAlign w:val="bottom"/>
          </w:tcPr>
          <w:p w14:paraId="1EF6873F" w14:textId="336C2439" w:rsidR="00B234EC" w:rsidRPr="009C17B7" w:rsidDel="00B44016" w:rsidRDefault="00B234EC" w:rsidP="00870DB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(34,257)</w:t>
            </w:r>
          </w:p>
        </w:tc>
        <w:tc>
          <w:tcPr>
            <w:tcW w:w="284" w:type="dxa"/>
            <w:vAlign w:val="bottom"/>
          </w:tcPr>
          <w:p w14:paraId="72AF359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vAlign w:val="bottom"/>
          </w:tcPr>
          <w:p w14:paraId="46A769B9" w14:textId="56B66464" w:rsidR="00B234EC" w:rsidRPr="009C17B7" w:rsidRDefault="00B234EC" w:rsidP="00870DB4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(15,093)</w:t>
            </w:r>
          </w:p>
        </w:tc>
        <w:tc>
          <w:tcPr>
            <w:tcW w:w="236" w:type="dxa"/>
            <w:vAlign w:val="bottom"/>
          </w:tcPr>
          <w:p w14:paraId="1F8FBAE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6801B11D" w14:textId="2E362752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9,495</w:t>
            </w:r>
          </w:p>
        </w:tc>
        <w:tc>
          <w:tcPr>
            <w:tcW w:w="283" w:type="dxa"/>
            <w:vAlign w:val="bottom"/>
          </w:tcPr>
          <w:p w14:paraId="23F4A225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tcBorders>
              <w:top w:val="double" w:sz="4" w:space="0" w:color="auto"/>
            </w:tcBorders>
            <w:vAlign w:val="bottom"/>
          </w:tcPr>
          <w:p w14:paraId="7AFD1B89" w14:textId="6E8F4A34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13,464</w:t>
            </w:r>
          </w:p>
        </w:tc>
        <w:tc>
          <w:tcPr>
            <w:tcW w:w="236" w:type="dxa"/>
            <w:vAlign w:val="bottom"/>
          </w:tcPr>
          <w:p w14:paraId="5B165C8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tcBorders>
              <w:top w:val="double" w:sz="4" w:space="0" w:color="auto"/>
            </w:tcBorders>
            <w:vAlign w:val="bottom"/>
          </w:tcPr>
          <w:p w14:paraId="03E816A3" w14:textId="0A1EAFCB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11,092</w:t>
            </w:r>
          </w:p>
        </w:tc>
        <w:tc>
          <w:tcPr>
            <w:tcW w:w="238" w:type="dxa"/>
            <w:vAlign w:val="bottom"/>
          </w:tcPr>
          <w:p w14:paraId="79B92727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  <w:vAlign w:val="bottom"/>
          </w:tcPr>
          <w:p w14:paraId="4F200F5C" w14:textId="564ABECF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30,387</w:t>
            </w:r>
          </w:p>
        </w:tc>
        <w:tc>
          <w:tcPr>
            <w:tcW w:w="244" w:type="dxa"/>
            <w:vAlign w:val="bottom"/>
          </w:tcPr>
          <w:p w14:paraId="1BFA1092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tcBorders>
              <w:top w:val="double" w:sz="4" w:space="0" w:color="auto"/>
            </w:tcBorders>
            <w:vAlign w:val="bottom"/>
          </w:tcPr>
          <w:p w14:paraId="635A63D7" w14:textId="2C083BFA" w:rsidR="00B234EC" w:rsidRPr="009C17B7" w:rsidRDefault="00B234EC" w:rsidP="00870DB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(31,51</w:t>
            </w:r>
            <w:r w:rsidR="003678EB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9C17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70" w:type="dxa"/>
            <w:vAlign w:val="bottom"/>
          </w:tcPr>
          <w:p w14:paraId="1DB50ECB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  <w:rtl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46053380" w14:textId="2FCB0E43" w:rsidR="00B234EC" w:rsidRPr="009C17B7" w:rsidRDefault="00B234EC" w:rsidP="00870DB4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(11,818)</w:t>
            </w:r>
          </w:p>
        </w:tc>
        <w:tc>
          <w:tcPr>
            <w:tcW w:w="270" w:type="dxa"/>
            <w:gridSpan w:val="2"/>
            <w:vAlign w:val="bottom"/>
          </w:tcPr>
          <w:p w14:paraId="5095805A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tcBorders>
              <w:top w:val="double" w:sz="4" w:space="0" w:color="auto"/>
            </w:tcBorders>
            <w:vAlign w:val="bottom"/>
          </w:tcPr>
          <w:p w14:paraId="1269E825" w14:textId="1BEEE0C8" w:rsidR="00B234EC" w:rsidRPr="009C17B7" w:rsidRDefault="00B234EC" w:rsidP="00870DB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(62,646)</w:t>
            </w:r>
          </w:p>
        </w:tc>
        <w:tc>
          <w:tcPr>
            <w:tcW w:w="270" w:type="dxa"/>
            <w:vAlign w:val="bottom"/>
          </w:tcPr>
          <w:p w14:paraId="03FB990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62B57BE" w14:textId="3632143A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(56,710)</w:t>
            </w:r>
          </w:p>
        </w:tc>
        <w:tc>
          <w:tcPr>
            <w:tcW w:w="249" w:type="dxa"/>
            <w:gridSpan w:val="2"/>
            <w:vAlign w:val="bottom"/>
          </w:tcPr>
          <w:p w14:paraId="27D213EE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47" w:type="dxa"/>
            <w:gridSpan w:val="2"/>
            <w:tcBorders>
              <w:top w:val="double" w:sz="4" w:space="0" w:color="auto"/>
            </w:tcBorders>
            <w:vAlign w:val="bottom"/>
          </w:tcPr>
          <w:p w14:paraId="41534742" w14:textId="52F1AE5A" w:rsidR="00B234EC" w:rsidRPr="009C17B7" w:rsidRDefault="00B234EC" w:rsidP="00870DB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20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(112,75</w:t>
            </w:r>
            <w:r w:rsidR="003678EB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9C17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240" w:type="dxa"/>
            <w:vAlign w:val="bottom"/>
          </w:tcPr>
          <w:p w14:paraId="32E198DA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vAlign w:val="bottom"/>
          </w:tcPr>
          <w:p w14:paraId="13B1AFED" w14:textId="1327D9C4" w:rsidR="00B234EC" w:rsidRPr="009C17B7" w:rsidRDefault="00B234EC" w:rsidP="00870DB4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right="-12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146,227</w:t>
            </w:r>
          </w:p>
        </w:tc>
      </w:tr>
      <w:tr w:rsidR="00B234EC" w:rsidRPr="009C17B7" w14:paraId="60906C13" w14:textId="77777777" w:rsidTr="00870DB4">
        <w:trPr>
          <w:trHeight w:val="139"/>
        </w:trPr>
        <w:tc>
          <w:tcPr>
            <w:tcW w:w="1710" w:type="dxa"/>
            <w:vAlign w:val="bottom"/>
          </w:tcPr>
          <w:p w14:paraId="59863B13" w14:textId="77777777" w:rsidR="00B234EC" w:rsidRPr="009C17B7" w:rsidRDefault="00B234EC" w:rsidP="00B234EC">
            <w:pPr>
              <w:spacing w:line="100" w:lineRule="exact"/>
              <w:ind w:left="75"/>
              <w:rPr>
                <w:rFonts w:asciiTheme="majorBidi" w:hAnsiTheme="majorBidi" w:cs="Angsana New"/>
                <w:sz w:val="21"/>
                <w:szCs w:val="21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D95214C" w14:textId="7AD9DE29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3" w:type="dxa"/>
            <w:vAlign w:val="center"/>
          </w:tcPr>
          <w:p w14:paraId="2D2B0879" w14:textId="77777777" w:rsidR="00B234EC" w:rsidRPr="009C17B7" w:rsidRDefault="00B234EC" w:rsidP="00B234EC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7" w:type="dxa"/>
            <w:vAlign w:val="center"/>
          </w:tcPr>
          <w:p w14:paraId="66F0D5B5" w14:textId="77777777" w:rsidR="00B234EC" w:rsidRPr="009C17B7" w:rsidRDefault="00B234EC" w:rsidP="00B234EC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40437318" w14:textId="77777777" w:rsidR="00B234EC" w:rsidRPr="009C17B7" w:rsidRDefault="00B234EC" w:rsidP="00B234EC">
            <w:pPr>
              <w:pStyle w:val="BodyText"/>
              <w:tabs>
                <w:tab w:val="clear" w:pos="454"/>
                <w:tab w:val="decimal" w:pos="510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6A34099" w14:textId="132CC04F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dxa"/>
            <w:vAlign w:val="center"/>
          </w:tcPr>
          <w:p w14:paraId="6FF22876" w14:textId="77777777" w:rsidR="00B234EC" w:rsidRPr="009C17B7" w:rsidRDefault="00B234EC" w:rsidP="00B234EC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380732E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436"/>
              </w:tabs>
              <w:spacing w:line="100" w:lineRule="exact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36" w:type="dxa"/>
            <w:vAlign w:val="center"/>
          </w:tcPr>
          <w:p w14:paraId="07378688" w14:textId="77777777" w:rsidR="00B234EC" w:rsidRPr="009C17B7" w:rsidRDefault="00B234EC" w:rsidP="00B234EC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7830C9FF" w14:textId="36DA6274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dxa"/>
            <w:vAlign w:val="center"/>
          </w:tcPr>
          <w:p w14:paraId="02C23D7E" w14:textId="77777777" w:rsidR="00B234EC" w:rsidRPr="009C17B7" w:rsidRDefault="00B234EC" w:rsidP="00B234EC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0BDB601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6" w:type="dxa"/>
            <w:vAlign w:val="center"/>
          </w:tcPr>
          <w:p w14:paraId="38FC3D27" w14:textId="77777777" w:rsidR="00B234EC" w:rsidRPr="009C17B7" w:rsidRDefault="00B234EC" w:rsidP="00B234EC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center"/>
          </w:tcPr>
          <w:p w14:paraId="3FC2C43B" w14:textId="72FFC81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8" w:type="dxa"/>
            <w:vAlign w:val="center"/>
          </w:tcPr>
          <w:p w14:paraId="2DEED4B7" w14:textId="77777777" w:rsidR="00B234EC" w:rsidRPr="009C17B7" w:rsidRDefault="00B234EC" w:rsidP="00B234EC">
            <w:pPr>
              <w:pStyle w:val="BodyText"/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center"/>
          </w:tcPr>
          <w:p w14:paraId="3E633CAF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4" w:type="dxa"/>
            <w:vAlign w:val="center"/>
          </w:tcPr>
          <w:p w14:paraId="001BD501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center"/>
          </w:tcPr>
          <w:p w14:paraId="46C72928" w14:textId="59AD07C8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6182BA4C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6F31EADF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90C511D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vAlign w:val="center"/>
          </w:tcPr>
          <w:p w14:paraId="1890B927" w14:textId="5E105840" w:rsidR="00B234EC" w:rsidRPr="009C17B7" w:rsidRDefault="00B234EC" w:rsidP="00B234EC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0" w:type="dxa"/>
            <w:vAlign w:val="center"/>
          </w:tcPr>
          <w:p w14:paraId="031BCB10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5C49D9A3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495"/>
              </w:tabs>
              <w:spacing w:line="100" w:lineRule="exact"/>
              <w:ind w:left="-57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49" w:type="dxa"/>
            <w:gridSpan w:val="2"/>
            <w:vAlign w:val="center"/>
          </w:tcPr>
          <w:p w14:paraId="182F1E3B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615"/>
              </w:tabs>
              <w:spacing w:line="100" w:lineRule="exact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47" w:type="dxa"/>
            <w:gridSpan w:val="2"/>
            <w:vAlign w:val="center"/>
          </w:tcPr>
          <w:p w14:paraId="62A78A02" w14:textId="34166BDD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40" w:type="dxa"/>
            <w:vAlign w:val="center"/>
          </w:tcPr>
          <w:p w14:paraId="506660FE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100" w:lineRule="exact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02A3CA31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100" w:lineRule="exact"/>
              <w:ind w:left="-81" w:right="-10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234EC" w:rsidRPr="009C17B7" w14:paraId="7D15CA06" w14:textId="77777777" w:rsidTr="00870DB4">
        <w:trPr>
          <w:trHeight w:val="70"/>
        </w:trPr>
        <w:tc>
          <w:tcPr>
            <w:tcW w:w="1710" w:type="dxa"/>
          </w:tcPr>
          <w:p w14:paraId="2EB9AB7C" w14:textId="5B34C43E" w:rsidR="00B234EC" w:rsidRPr="009C17B7" w:rsidRDefault="00B234EC" w:rsidP="00870DB4">
            <w:pPr>
              <w:spacing w:line="240" w:lineRule="auto"/>
              <w:ind w:left="160" w:hanging="90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สินทรัพย์รวมของส่วนงาน</w:t>
            </w:r>
            <w:r w:rsidRPr="009C17B7">
              <w:rPr>
                <w:rFonts w:asciiTheme="majorBidi" w:hAnsiTheme="majorBidi" w:cstheme="majorBidi"/>
                <w:sz w:val="21"/>
                <w:szCs w:val="21"/>
                <w:lang w:val="en-GB"/>
              </w:rPr>
              <w:t xml:space="preserve"> </w:t>
            </w: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ณ </w:t>
            </w:r>
            <w:r w:rsidRPr="009C17B7">
              <w:rPr>
                <w:rFonts w:asciiTheme="majorBidi" w:hAnsiTheme="majorBidi" w:cstheme="majorBidi"/>
                <w:sz w:val="21"/>
                <w:szCs w:val="21"/>
                <w:lang w:val="en-GB"/>
              </w:rPr>
              <w:t>31</w:t>
            </w: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 มีนาคม </w:t>
            </w:r>
            <w:r w:rsidRPr="009C17B7">
              <w:rPr>
                <w:rFonts w:asciiTheme="majorBidi" w:hAnsiTheme="majorBidi" w:cstheme="majorBidi"/>
                <w:sz w:val="21"/>
                <w:szCs w:val="21"/>
                <w:lang w:val="en-GB"/>
              </w:rPr>
              <w:t xml:space="preserve">/ </w:t>
            </w:r>
            <w:r w:rsidRPr="009C17B7">
              <w:rPr>
                <w:rFonts w:asciiTheme="majorBidi" w:hAnsiTheme="majorBidi" w:cstheme="majorBidi"/>
                <w:sz w:val="21"/>
                <w:szCs w:val="21"/>
                <w:lang w:val="en-GB"/>
              </w:rPr>
              <w:br/>
              <w:t xml:space="preserve">31 </w:t>
            </w: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23F4905C" w14:textId="29BDF959" w:rsidR="00B234EC" w:rsidRPr="009C17B7" w:rsidRDefault="00B234EC" w:rsidP="00870DB4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6</w:t>
            </w:r>
            <w:r w:rsidR="00D62E37">
              <w:rPr>
                <w:rFonts w:asciiTheme="majorBidi" w:hAnsiTheme="majorBidi" w:cstheme="majorBidi"/>
                <w:sz w:val="21"/>
                <w:szCs w:val="21"/>
                <w:lang w:eastAsia="en-GB"/>
              </w:rPr>
              <w:t>,</w:t>
            </w:r>
            <w:r w:rsidR="00D01F43">
              <w:rPr>
                <w:rFonts w:asciiTheme="majorBidi" w:hAnsiTheme="majorBidi" w:cstheme="majorBidi"/>
                <w:sz w:val="21"/>
                <w:szCs w:val="21"/>
                <w:lang w:val="en-US" w:eastAsia="en-GB" w:bidi="th-TH"/>
              </w:rPr>
              <w:t>096,050</w:t>
            </w:r>
          </w:p>
        </w:tc>
        <w:tc>
          <w:tcPr>
            <w:tcW w:w="263" w:type="dxa"/>
            <w:vAlign w:val="bottom"/>
          </w:tcPr>
          <w:p w14:paraId="7852EADE" w14:textId="77777777" w:rsidR="00B234EC" w:rsidRPr="009C17B7" w:rsidRDefault="00B234EC" w:rsidP="00B234E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7" w:type="dxa"/>
            <w:vAlign w:val="bottom"/>
          </w:tcPr>
          <w:p w14:paraId="20093180" w14:textId="2E58C148" w:rsidR="00B234EC" w:rsidRPr="009C17B7" w:rsidRDefault="00B234EC" w:rsidP="00B234EC">
            <w:pPr>
              <w:pStyle w:val="BodyText"/>
              <w:tabs>
                <w:tab w:val="clear" w:pos="454"/>
                <w:tab w:val="decimal" w:pos="5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6,777,768</w:t>
            </w:r>
          </w:p>
        </w:tc>
        <w:tc>
          <w:tcPr>
            <w:tcW w:w="240" w:type="dxa"/>
            <w:vAlign w:val="bottom"/>
          </w:tcPr>
          <w:p w14:paraId="1BBCAFE1" w14:textId="77777777" w:rsidR="00B234EC" w:rsidRPr="009C17B7" w:rsidRDefault="00B234EC" w:rsidP="00B234EC">
            <w:pPr>
              <w:pStyle w:val="BodyText"/>
              <w:tabs>
                <w:tab w:val="clear" w:pos="454"/>
                <w:tab w:val="decimal" w:pos="5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bottom"/>
          </w:tcPr>
          <w:p w14:paraId="30B3FCF1" w14:textId="7813961B" w:rsidR="00B234EC" w:rsidRPr="009C17B7" w:rsidRDefault="00D01F43" w:rsidP="00870DB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348,137</w:t>
            </w:r>
          </w:p>
        </w:tc>
        <w:tc>
          <w:tcPr>
            <w:tcW w:w="284" w:type="dxa"/>
            <w:vAlign w:val="bottom"/>
          </w:tcPr>
          <w:p w14:paraId="03FB77DB" w14:textId="77777777" w:rsidR="00B234EC" w:rsidRPr="009C17B7" w:rsidRDefault="00B234EC" w:rsidP="00B234E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bottom"/>
          </w:tcPr>
          <w:p w14:paraId="6131B8EA" w14:textId="11C32AB4" w:rsidR="00B234EC" w:rsidRPr="009C17B7" w:rsidRDefault="00B234EC" w:rsidP="00B234EC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403,875</w:t>
            </w:r>
          </w:p>
        </w:tc>
        <w:tc>
          <w:tcPr>
            <w:tcW w:w="236" w:type="dxa"/>
            <w:vAlign w:val="bottom"/>
          </w:tcPr>
          <w:p w14:paraId="4B8FD73A" w14:textId="77777777" w:rsidR="00B234EC" w:rsidRPr="009C17B7" w:rsidRDefault="00B234EC" w:rsidP="00B234E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6840AD53" w14:textId="227294A7" w:rsidR="00B234EC" w:rsidRPr="009C17B7" w:rsidRDefault="00D01F43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98,955</w:t>
            </w:r>
          </w:p>
        </w:tc>
        <w:tc>
          <w:tcPr>
            <w:tcW w:w="283" w:type="dxa"/>
            <w:vAlign w:val="bottom"/>
          </w:tcPr>
          <w:p w14:paraId="14464084" w14:textId="77777777" w:rsidR="00B234EC" w:rsidRPr="009C17B7" w:rsidRDefault="00B234EC" w:rsidP="00B234E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bottom"/>
          </w:tcPr>
          <w:p w14:paraId="6625C8FD" w14:textId="31DCFF2E" w:rsidR="00B234EC" w:rsidRPr="009C17B7" w:rsidRDefault="00B234EC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17,507</w:t>
            </w:r>
          </w:p>
        </w:tc>
        <w:tc>
          <w:tcPr>
            <w:tcW w:w="236" w:type="dxa"/>
            <w:vAlign w:val="bottom"/>
          </w:tcPr>
          <w:p w14:paraId="529C8539" w14:textId="77777777" w:rsidR="00B234EC" w:rsidRPr="009C17B7" w:rsidRDefault="00B234EC" w:rsidP="00B234E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59AFCA73" w14:textId="23F5BC94" w:rsidR="00B234EC" w:rsidRPr="009C17B7" w:rsidRDefault="00D01F43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805,582</w:t>
            </w:r>
          </w:p>
        </w:tc>
        <w:tc>
          <w:tcPr>
            <w:tcW w:w="238" w:type="dxa"/>
            <w:vAlign w:val="bottom"/>
          </w:tcPr>
          <w:p w14:paraId="47F68973" w14:textId="77777777" w:rsidR="00B234EC" w:rsidRPr="009C17B7" w:rsidRDefault="00B234EC" w:rsidP="00B234EC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14:paraId="5803DB4A" w14:textId="211D2088" w:rsidR="00B234EC" w:rsidRPr="009C17B7" w:rsidRDefault="00B234EC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 580,653</w:t>
            </w:r>
          </w:p>
        </w:tc>
        <w:tc>
          <w:tcPr>
            <w:tcW w:w="244" w:type="dxa"/>
            <w:vAlign w:val="bottom"/>
          </w:tcPr>
          <w:p w14:paraId="27008FE8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bottom"/>
          </w:tcPr>
          <w:p w14:paraId="5B389672" w14:textId="77777777" w:rsidR="00B234EC" w:rsidRPr="009C17B7" w:rsidRDefault="00B234EC" w:rsidP="00B234EC">
            <w:pPr>
              <w:tabs>
                <w:tab w:val="clear" w:pos="454"/>
                <w:tab w:val="decimal" w:pos="387"/>
                <w:tab w:val="decimal" w:pos="436"/>
              </w:tabs>
              <w:ind w:left="-153" w:right="-238" w:hanging="9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B9D91F1" w14:textId="40BD075C" w:rsidR="00B234EC" w:rsidRPr="009C17B7" w:rsidRDefault="00B234EC" w:rsidP="00B234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92,723</w:t>
            </w:r>
          </w:p>
        </w:tc>
        <w:tc>
          <w:tcPr>
            <w:tcW w:w="270" w:type="dxa"/>
            <w:vAlign w:val="bottom"/>
          </w:tcPr>
          <w:p w14:paraId="46F4C283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6D6EE03" w14:textId="2ED021F9" w:rsidR="00B234EC" w:rsidRPr="009C17B7" w:rsidRDefault="00B234EC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119,322</w:t>
            </w:r>
          </w:p>
        </w:tc>
        <w:tc>
          <w:tcPr>
            <w:tcW w:w="270" w:type="dxa"/>
            <w:gridSpan w:val="2"/>
            <w:vAlign w:val="bottom"/>
          </w:tcPr>
          <w:p w14:paraId="6E75BB6F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4F90AC57" w14:textId="77777777" w:rsidR="00B234EC" w:rsidRPr="009C17B7" w:rsidRDefault="00B234EC" w:rsidP="00B234EC">
            <w:pPr>
              <w:pStyle w:val="acctfourfigures"/>
              <w:tabs>
                <w:tab w:val="decimal" w:pos="436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5A48311" w14:textId="77518068" w:rsidR="00B234EC" w:rsidRPr="009C17B7" w:rsidRDefault="00B234EC" w:rsidP="00870DB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5,656,233</w:t>
            </w:r>
          </w:p>
        </w:tc>
        <w:tc>
          <w:tcPr>
            <w:tcW w:w="270" w:type="dxa"/>
            <w:vAlign w:val="bottom"/>
          </w:tcPr>
          <w:p w14:paraId="0344F2D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72465B8" w14:textId="0CB819A9" w:rsidR="00B234EC" w:rsidRPr="009C17B7" w:rsidRDefault="00B234EC" w:rsidP="00870DB4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57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</w:rPr>
              <w:t>6,817,947</w:t>
            </w:r>
          </w:p>
        </w:tc>
        <w:tc>
          <w:tcPr>
            <w:tcW w:w="249" w:type="dxa"/>
            <w:gridSpan w:val="2"/>
            <w:vAlign w:val="bottom"/>
          </w:tcPr>
          <w:p w14:paraId="1A5EE7E4" w14:textId="77777777" w:rsidR="00B234EC" w:rsidRPr="009C17B7" w:rsidRDefault="00B234EC" w:rsidP="00B234EC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5D7F2D38" w14:textId="77777777" w:rsidR="00B234EC" w:rsidRPr="009C17B7" w:rsidRDefault="00B234EC" w:rsidP="00870DB4">
            <w:pPr>
              <w:tabs>
                <w:tab w:val="decimal" w:pos="560"/>
              </w:tabs>
              <w:ind w:left="-78" w:right="-1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5F2C818" w14:textId="78A2C05F" w:rsidR="00B234EC" w:rsidRPr="009C17B7" w:rsidRDefault="00D62E37" w:rsidP="00870DB4">
            <w:pPr>
              <w:pStyle w:val="acctfourfigures"/>
              <w:tabs>
                <w:tab w:val="clear" w:pos="765"/>
                <w:tab w:val="left" w:pos="227"/>
                <w:tab w:val="decimal" w:pos="510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13,</w:t>
            </w:r>
            <w:r w:rsidR="005368DC">
              <w:rPr>
                <w:rFonts w:asciiTheme="majorBidi" w:hAnsiTheme="majorBidi" w:cstheme="majorBidi"/>
                <w:sz w:val="21"/>
                <w:szCs w:val="21"/>
              </w:rPr>
              <w:t>097,680</w:t>
            </w:r>
          </w:p>
        </w:tc>
        <w:tc>
          <w:tcPr>
            <w:tcW w:w="240" w:type="dxa"/>
            <w:vAlign w:val="bottom"/>
          </w:tcPr>
          <w:p w14:paraId="0DF32D1B" w14:textId="77777777" w:rsidR="00B234EC" w:rsidRPr="009C17B7" w:rsidRDefault="00B234EC" w:rsidP="00B23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vAlign w:val="bottom"/>
          </w:tcPr>
          <w:p w14:paraId="451621A6" w14:textId="25502C58" w:rsidR="00B234EC" w:rsidRPr="009C17B7" w:rsidRDefault="00430A62" w:rsidP="00870D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81" w:right="-10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12,724,492</w:t>
            </w:r>
          </w:p>
        </w:tc>
      </w:tr>
      <w:tr w:rsidR="00B71062" w:rsidRPr="009C17B7" w14:paraId="0B2D5724" w14:textId="77777777" w:rsidTr="00870DB4">
        <w:trPr>
          <w:trHeight w:val="70"/>
        </w:trPr>
        <w:tc>
          <w:tcPr>
            <w:tcW w:w="1710" w:type="dxa"/>
          </w:tcPr>
          <w:p w14:paraId="73080528" w14:textId="77777777" w:rsidR="00B71062" w:rsidRPr="009C17B7" w:rsidRDefault="00B71062" w:rsidP="00B7106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5" w:right="-79"/>
              <w:rPr>
                <w:rFonts w:asciiTheme="majorBidi" w:hAnsiTheme="majorBidi" w:cstheme="majorBidi"/>
                <w:sz w:val="21"/>
                <w:szCs w:val="21"/>
                <w:lang w:val="en-GB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 xml:space="preserve">หนี้สินรวมของส่วนงาน </w:t>
            </w:r>
          </w:p>
          <w:p w14:paraId="38A37356" w14:textId="15BABCB4" w:rsidR="00B71062" w:rsidRPr="009C17B7" w:rsidRDefault="00B71062" w:rsidP="00B71062">
            <w:pPr>
              <w:spacing w:line="240" w:lineRule="auto"/>
              <w:ind w:left="160" w:hanging="90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9C17B7">
              <w:rPr>
                <w:rFonts w:asciiTheme="majorBidi" w:hAnsiTheme="majorBidi" w:cstheme="majorBidi"/>
                <w:sz w:val="21"/>
                <w:szCs w:val="21"/>
                <w:cs/>
                <w:lang w:val="en-GB"/>
              </w:rPr>
              <w:tab/>
              <w:t xml:space="preserve">ณ </w:t>
            </w: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มีนาคม </w:t>
            </w:r>
            <w:r w:rsidRPr="009C17B7">
              <w:rPr>
                <w:rFonts w:asciiTheme="majorBidi" w:hAnsiTheme="majorBidi" w:cstheme="majorBidi"/>
                <w:sz w:val="21"/>
                <w:szCs w:val="21"/>
              </w:rPr>
              <w:t xml:space="preserve">/ </w:t>
            </w:r>
            <w:r w:rsidRPr="009C17B7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31 </w:t>
            </w:r>
            <w:r w:rsidRPr="009C17B7">
              <w:rPr>
                <w:rFonts w:asciiTheme="majorBidi" w:hAnsiTheme="majorBidi" w:cstheme="majorBidi"/>
                <w:sz w:val="21"/>
                <w:szCs w:val="21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718C6A4E" w14:textId="759DF48A" w:rsidR="00B71062" w:rsidRPr="00B71062" w:rsidRDefault="00B7106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7,545,494</w:t>
            </w:r>
          </w:p>
        </w:tc>
        <w:tc>
          <w:tcPr>
            <w:tcW w:w="263" w:type="dxa"/>
            <w:vAlign w:val="bottom"/>
          </w:tcPr>
          <w:p w14:paraId="32D717CA" w14:textId="77777777" w:rsidR="00B71062" w:rsidRPr="00B71062" w:rsidRDefault="00B71062" w:rsidP="00B710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17" w:type="dxa"/>
            <w:vAlign w:val="bottom"/>
          </w:tcPr>
          <w:p w14:paraId="00B87821" w14:textId="47BB3F3A" w:rsidR="00B71062" w:rsidRPr="00B71062" w:rsidRDefault="00B71062" w:rsidP="008D2EBA">
            <w:pPr>
              <w:pStyle w:val="BodyText"/>
              <w:tabs>
                <w:tab w:val="clear" w:pos="227"/>
                <w:tab w:val="clear" w:pos="454"/>
                <w:tab w:val="decimal" w:pos="59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8,614,530</w:t>
            </w:r>
          </w:p>
        </w:tc>
        <w:tc>
          <w:tcPr>
            <w:tcW w:w="240" w:type="dxa"/>
            <w:vAlign w:val="bottom"/>
          </w:tcPr>
          <w:p w14:paraId="3FE53200" w14:textId="77777777" w:rsidR="00B71062" w:rsidRPr="00B71062" w:rsidRDefault="00B71062" w:rsidP="00B71062">
            <w:pPr>
              <w:pStyle w:val="BodyText"/>
              <w:tabs>
                <w:tab w:val="clear" w:pos="454"/>
                <w:tab w:val="decimal" w:pos="5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8" w:type="dxa"/>
            <w:vAlign w:val="bottom"/>
          </w:tcPr>
          <w:p w14:paraId="56BC03B0" w14:textId="75757FE4" w:rsidR="00B71062" w:rsidRPr="00B71062" w:rsidRDefault="00B71062" w:rsidP="008D2EBA">
            <w:pPr>
              <w:pStyle w:val="acctfourfigures"/>
              <w:tabs>
                <w:tab w:val="clear" w:pos="765"/>
                <w:tab w:val="decimal" w:pos="466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75,055</w:t>
            </w:r>
          </w:p>
        </w:tc>
        <w:tc>
          <w:tcPr>
            <w:tcW w:w="284" w:type="dxa"/>
            <w:vAlign w:val="bottom"/>
          </w:tcPr>
          <w:p w14:paraId="05E66C81" w14:textId="77777777" w:rsidR="00B71062" w:rsidRPr="00B71062" w:rsidRDefault="00B71062" w:rsidP="00B710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9" w:type="dxa"/>
            <w:vAlign w:val="bottom"/>
          </w:tcPr>
          <w:p w14:paraId="73DD441D" w14:textId="37B83647" w:rsidR="00B71062" w:rsidRPr="00B71062" w:rsidRDefault="00B71062">
            <w:pPr>
              <w:pStyle w:val="acctfourfigures"/>
              <w:tabs>
                <w:tab w:val="clear" w:pos="765"/>
                <w:tab w:val="decimal" w:pos="436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60,012</w:t>
            </w:r>
          </w:p>
        </w:tc>
        <w:tc>
          <w:tcPr>
            <w:tcW w:w="236" w:type="dxa"/>
            <w:vAlign w:val="bottom"/>
          </w:tcPr>
          <w:p w14:paraId="0A8AEFAB" w14:textId="77777777" w:rsidR="00B71062" w:rsidRPr="00B71062" w:rsidRDefault="00B71062" w:rsidP="00B710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0F193297" w14:textId="61628542" w:rsidR="00B71062" w:rsidRPr="00B71062" w:rsidRDefault="00B7106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13,454</w:t>
            </w:r>
          </w:p>
        </w:tc>
        <w:tc>
          <w:tcPr>
            <w:tcW w:w="283" w:type="dxa"/>
            <w:vAlign w:val="bottom"/>
          </w:tcPr>
          <w:p w14:paraId="54B67890" w14:textId="77777777" w:rsidR="00B71062" w:rsidRPr="00B71062" w:rsidRDefault="00B71062" w:rsidP="00B710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51" w:type="dxa"/>
            <w:vAlign w:val="bottom"/>
          </w:tcPr>
          <w:p w14:paraId="773BFE81" w14:textId="1B9F2BBE" w:rsidR="00B71062" w:rsidRPr="00B71062" w:rsidRDefault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9,497</w:t>
            </w:r>
          </w:p>
        </w:tc>
        <w:tc>
          <w:tcPr>
            <w:tcW w:w="236" w:type="dxa"/>
            <w:vAlign w:val="bottom"/>
          </w:tcPr>
          <w:p w14:paraId="539FA508" w14:textId="77777777" w:rsidR="00B71062" w:rsidRPr="00B71062" w:rsidRDefault="00B71062" w:rsidP="00B710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56" w:type="dxa"/>
            <w:vAlign w:val="bottom"/>
          </w:tcPr>
          <w:p w14:paraId="2E8AFBA6" w14:textId="445DC7AE" w:rsidR="00B71062" w:rsidRPr="00B71062" w:rsidRDefault="00B7106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81,121</w:t>
            </w:r>
          </w:p>
        </w:tc>
        <w:tc>
          <w:tcPr>
            <w:tcW w:w="238" w:type="dxa"/>
            <w:vAlign w:val="bottom"/>
          </w:tcPr>
          <w:p w14:paraId="24E4DDAF" w14:textId="77777777" w:rsidR="00B71062" w:rsidRPr="00B71062" w:rsidRDefault="00B71062" w:rsidP="00B71062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40" w:type="dxa"/>
            <w:vAlign w:val="bottom"/>
          </w:tcPr>
          <w:p w14:paraId="7B1935E6" w14:textId="5CC225C4" w:rsidR="00B71062" w:rsidRPr="00B71062" w:rsidRDefault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81,331</w:t>
            </w:r>
          </w:p>
        </w:tc>
        <w:tc>
          <w:tcPr>
            <w:tcW w:w="244" w:type="dxa"/>
            <w:vAlign w:val="bottom"/>
          </w:tcPr>
          <w:p w14:paraId="1135A2A8" w14:textId="77777777" w:rsidR="00B71062" w:rsidRPr="00B71062" w:rsidRDefault="00B71062" w:rsidP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9" w:type="dxa"/>
            <w:vAlign w:val="bottom"/>
          </w:tcPr>
          <w:p w14:paraId="51ADC24C" w14:textId="1F2FBBF4" w:rsidR="00B71062" w:rsidRPr="00B71062" w:rsidRDefault="00B71062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32,791</w:t>
            </w:r>
          </w:p>
        </w:tc>
        <w:tc>
          <w:tcPr>
            <w:tcW w:w="270" w:type="dxa"/>
            <w:vAlign w:val="bottom"/>
          </w:tcPr>
          <w:p w14:paraId="1203D174" w14:textId="77777777" w:rsidR="00B71062" w:rsidRPr="00B71062" w:rsidRDefault="00B71062" w:rsidP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0" w:type="dxa"/>
            <w:vAlign w:val="bottom"/>
          </w:tcPr>
          <w:p w14:paraId="3786FB93" w14:textId="054A3AC3" w:rsidR="00B71062" w:rsidRPr="00B71062" w:rsidRDefault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>27,133</w:t>
            </w:r>
          </w:p>
        </w:tc>
        <w:tc>
          <w:tcPr>
            <w:tcW w:w="270" w:type="dxa"/>
            <w:gridSpan w:val="2"/>
            <w:vAlign w:val="bottom"/>
          </w:tcPr>
          <w:p w14:paraId="506E053A" w14:textId="77777777" w:rsidR="00B71062" w:rsidRPr="00B71062" w:rsidRDefault="00B71062" w:rsidP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64" w:type="dxa"/>
            <w:gridSpan w:val="2"/>
            <w:vAlign w:val="bottom"/>
          </w:tcPr>
          <w:p w14:paraId="16A6A0E9" w14:textId="77777777" w:rsidR="00B71062" w:rsidRPr="008D2EBA" w:rsidRDefault="00B71062" w:rsidP="00B71062">
            <w:pPr>
              <w:pStyle w:val="acctfourfigures"/>
              <w:tabs>
                <w:tab w:val="decimal" w:pos="456"/>
              </w:tabs>
              <w:spacing w:line="240" w:lineRule="atLeast"/>
              <w:ind w:left="-120" w:right="-16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  <w:p w14:paraId="27CB5F35" w14:textId="6E440646" w:rsidR="00B71062" w:rsidRPr="00B71062" w:rsidRDefault="00B71062">
            <w:pPr>
              <w:pStyle w:val="acctfourfigures"/>
              <w:tabs>
                <w:tab w:val="clear" w:pos="765"/>
                <w:tab w:val="decimal" w:pos="1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- </w:t>
            </w:r>
          </w:p>
        </w:tc>
        <w:tc>
          <w:tcPr>
            <w:tcW w:w="270" w:type="dxa"/>
            <w:vAlign w:val="bottom"/>
          </w:tcPr>
          <w:p w14:paraId="401045A0" w14:textId="77777777" w:rsidR="00B71062" w:rsidRPr="00B71062" w:rsidRDefault="00B71062" w:rsidP="00B71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B4BEF01" w14:textId="42B19FDE" w:rsidR="00B71062" w:rsidRPr="00B71062" w:rsidRDefault="00B71062">
            <w:pPr>
              <w:pStyle w:val="acctfourfigures"/>
              <w:tabs>
                <w:tab w:val="clear" w:pos="765"/>
                <w:tab w:val="decimal" w:pos="180"/>
              </w:tabs>
              <w:spacing w:line="240" w:lineRule="auto"/>
              <w:ind w:left="-57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3B1CD813" w14:textId="77777777" w:rsidR="00B71062" w:rsidRPr="00B71062" w:rsidRDefault="00B71062" w:rsidP="00B71062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72" w:right="-216"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847" w:type="dxa"/>
            <w:gridSpan w:val="2"/>
            <w:vAlign w:val="bottom"/>
          </w:tcPr>
          <w:p w14:paraId="31206AC5" w14:textId="77777777" w:rsidR="00B71062" w:rsidRPr="008D2EBA" w:rsidRDefault="00B71062" w:rsidP="00B71062">
            <w:pPr>
              <w:tabs>
                <w:tab w:val="clear" w:pos="454"/>
                <w:tab w:val="decimal" w:pos="460"/>
                <w:tab w:val="decimal" w:pos="60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3ACC442" w14:textId="77777777" w:rsidR="00B71062" w:rsidRPr="008D2EBA" w:rsidRDefault="00B71062" w:rsidP="00B71062">
            <w:pPr>
              <w:tabs>
                <w:tab w:val="clear" w:pos="454"/>
                <w:tab w:val="decimal" w:pos="460"/>
                <w:tab w:val="decimal" w:pos="600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5C9A1B28" w14:textId="3DB1A843" w:rsidR="00B71062" w:rsidRPr="00B71062" w:rsidRDefault="00B71062">
            <w:pPr>
              <w:pStyle w:val="acctfourfigures"/>
              <w:tabs>
                <w:tab w:val="clear" w:pos="765"/>
                <w:tab w:val="left" w:pos="227"/>
                <w:tab w:val="decimal" w:pos="510"/>
              </w:tabs>
              <w:spacing w:line="240" w:lineRule="atLeast"/>
              <w:ind w:right="-112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D2EBA">
              <w:rPr>
                <w:rFonts w:asciiTheme="majorBidi" w:hAnsiTheme="majorBidi" w:cstheme="majorBidi"/>
                <w:sz w:val="21"/>
                <w:szCs w:val="21"/>
              </w:rPr>
              <w:t xml:space="preserve"> 7,747,915</w:t>
            </w:r>
          </w:p>
        </w:tc>
        <w:tc>
          <w:tcPr>
            <w:tcW w:w="240" w:type="dxa"/>
            <w:vAlign w:val="bottom"/>
          </w:tcPr>
          <w:p w14:paraId="1F10A799" w14:textId="77777777" w:rsidR="00B71062" w:rsidRPr="00B71062" w:rsidRDefault="00B71062" w:rsidP="00B710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830" w:type="dxa"/>
            <w:vAlign w:val="bottom"/>
          </w:tcPr>
          <w:p w14:paraId="5CFA58CB" w14:textId="0FC1F6C0" w:rsidR="00B71062" w:rsidRPr="00B71062" w:rsidRDefault="00430A62" w:rsidP="008B68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81" w:right="-109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7,117,650</w:t>
            </w:r>
          </w:p>
        </w:tc>
      </w:tr>
      <w:bookmarkEnd w:id="23"/>
    </w:tbl>
    <w:p w14:paraId="76DE1587" w14:textId="77777777" w:rsidR="00567675" w:rsidRPr="009C17B7" w:rsidRDefault="00567675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6"/>
          <w:szCs w:val="26"/>
          <w:lang w:val="en-GB" w:bidi="ar-SA"/>
        </w:rPr>
        <w:sectPr w:rsidR="00567675" w:rsidRPr="009C17B7" w:rsidSect="00870DB4">
          <w:pgSz w:w="16834" w:h="11909" w:orient="landscape" w:code="9"/>
          <w:pgMar w:top="1152" w:right="691" w:bottom="1152" w:left="540" w:header="720" w:footer="720" w:gutter="0"/>
          <w:cols w:space="720"/>
          <w:docGrid w:linePitch="326"/>
        </w:sectPr>
      </w:pPr>
    </w:p>
    <w:p w14:paraId="40ECCCE3" w14:textId="77777777" w:rsidR="008E7440" w:rsidRPr="009C17B7" w:rsidRDefault="008E7440" w:rsidP="00FE3D84">
      <w:pPr>
        <w:ind w:left="540"/>
        <w:rPr>
          <w:rFonts w:asciiTheme="majorBidi" w:hAnsiTheme="majorBidi" w:cstheme="majorBidi"/>
          <w:b/>
          <w:bCs/>
          <w:sz w:val="26"/>
          <w:szCs w:val="26"/>
        </w:rPr>
      </w:pPr>
      <w:r w:rsidRPr="009C17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ข้อมูลเกี่ยวกับเขตภูมิศาสตร์ </w:t>
      </w:r>
    </w:p>
    <w:p w14:paraId="577CE938" w14:textId="77777777" w:rsidR="00FE37B3" w:rsidRPr="008B682F" w:rsidRDefault="00FE37B3" w:rsidP="00FE3D84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s/>
        </w:rPr>
      </w:pPr>
    </w:p>
    <w:p w14:paraId="6E0BF17E" w14:textId="77777777" w:rsidR="008E7440" w:rsidRPr="009C17B7" w:rsidRDefault="008E7440" w:rsidP="00FE3D84">
      <w:pPr>
        <w:tabs>
          <w:tab w:val="clear" w:pos="454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5B3C5B0B" w14:textId="77777777" w:rsidR="00FE37B3" w:rsidRPr="008B682F" w:rsidRDefault="00FE37B3" w:rsidP="00FE3D84">
      <w:pPr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1620"/>
        <w:gridCol w:w="180"/>
        <w:gridCol w:w="1710"/>
      </w:tblGrid>
      <w:tr w:rsidR="00183CE5" w:rsidRPr="009C17B7" w14:paraId="739D987A" w14:textId="77777777" w:rsidTr="00DA5560">
        <w:trPr>
          <w:cantSplit/>
          <w:tblHeader/>
        </w:trPr>
        <w:tc>
          <w:tcPr>
            <w:tcW w:w="5580" w:type="dxa"/>
          </w:tcPr>
          <w:p w14:paraId="357DA0F8" w14:textId="48C4DA58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0F3B3D" w:rsidRPr="009C17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31 มีนาคม</w:t>
            </w:r>
          </w:p>
        </w:tc>
        <w:tc>
          <w:tcPr>
            <w:tcW w:w="180" w:type="dxa"/>
          </w:tcPr>
          <w:p w14:paraId="2F951A1E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</w:tcPr>
          <w:p w14:paraId="0617CA71" w14:textId="45960272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="00E301EE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180" w:type="dxa"/>
          </w:tcPr>
          <w:p w14:paraId="59BE06D9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6A199CB4" w14:textId="401CAD24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256</w:t>
            </w:r>
            <w:r w:rsidR="00E301EE" w:rsidRPr="009C17B7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</w:t>
            </w:r>
          </w:p>
        </w:tc>
      </w:tr>
      <w:tr w:rsidR="00183CE5" w:rsidRPr="009C17B7" w14:paraId="16FEB7FB" w14:textId="77777777" w:rsidTr="00DA5560">
        <w:trPr>
          <w:cantSplit/>
        </w:trPr>
        <w:tc>
          <w:tcPr>
            <w:tcW w:w="5580" w:type="dxa"/>
          </w:tcPr>
          <w:p w14:paraId="7FEF8085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222666E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1CC04408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183CE5" w:rsidRPr="009C17B7" w14:paraId="7E0E38D3" w14:textId="77777777" w:rsidTr="00DA5560">
        <w:trPr>
          <w:cantSplit/>
        </w:trPr>
        <w:tc>
          <w:tcPr>
            <w:tcW w:w="5580" w:type="dxa"/>
          </w:tcPr>
          <w:p w14:paraId="44E4E031" w14:textId="77777777" w:rsidR="00756A1D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  <w:r w:rsidR="00756A1D"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และรายได้อื่น</w:t>
            </w:r>
          </w:p>
        </w:tc>
        <w:tc>
          <w:tcPr>
            <w:tcW w:w="180" w:type="dxa"/>
            <w:vAlign w:val="bottom"/>
          </w:tcPr>
          <w:p w14:paraId="1B7980A2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488F9C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BA1576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6D615C7" w14:textId="77777777" w:rsidR="00E0373E" w:rsidRPr="009C17B7" w:rsidRDefault="00E0373E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B234EC" w:rsidRPr="009C17B7" w14:paraId="3EA89A83" w14:textId="77777777" w:rsidTr="00870DB4">
        <w:trPr>
          <w:cantSplit/>
        </w:trPr>
        <w:tc>
          <w:tcPr>
            <w:tcW w:w="5580" w:type="dxa"/>
          </w:tcPr>
          <w:p w14:paraId="02A6E613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vAlign w:val="bottom"/>
          </w:tcPr>
          <w:p w14:paraId="57D51E46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5F74630" w14:textId="42BF3491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361,023</w:t>
            </w:r>
          </w:p>
        </w:tc>
        <w:tc>
          <w:tcPr>
            <w:tcW w:w="180" w:type="dxa"/>
          </w:tcPr>
          <w:p w14:paraId="1A4C795B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02D84A57" w14:textId="1CF90FA8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449,625</w:t>
            </w:r>
          </w:p>
        </w:tc>
      </w:tr>
      <w:tr w:rsidR="00B234EC" w:rsidRPr="009C17B7" w14:paraId="4C651E28" w14:textId="77777777" w:rsidTr="00870DB4">
        <w:trPr>
          <w:cantSplit/>
        </w:trPr>
        <w:tc>
          <w:tcPr>
            <w:tcW w:w="5580" w:type="dxa"/>
          </w:tcPr>
          <w:p w14:paraId="653C6231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80" w:type="dxa"/>
            <w:vAlign w:val="bottom"/>
          </w:tcPr>
          <w:p w14:paraId="588FD109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0531AF1" w14:textId="3C50766B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91,037</w:t>
            </w:r>
          </w:p>
        </w:tc>
        <w:tc>
          <w:tcPr>
            <w:tcW w:w="180" w:type="dxa"/>
          </w:tcPr>
          <w:p w14:paraId="2F3D4CC5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5DB6E467" w14:textId="6A8B53D3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107,474</w:t>
            </w:r>
          </w:p>
        </w:tc>
      </w:tr>
      <w:tr w:rsidR="00B234EC" w:rsidRPr="009C17B7" w14:paraId="59BB85B1" w14:textId="77777777" w:rsidTr="00870DB4">
        <w:trPr>
          <w:cantSplit/>
        </w:trPr>
        <w:tc>
          <w:tcPr>
            <w:tcW w:w="5580" w:type="dxa"/>
          </w:tcPr>
          <w:p w14:paraId="5E42BD18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180" w:type="dxa"/>
            <w:vAlign w:val="bottom"/>
          </w:tcPr>
          <w:p w14:paraId="415D3662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FFC2053" w14:textId="75DBB53E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7,613</w:t>
            </w:r>
          </w:p>
        </w:tc>
        <w:tc>
          <w:tcPr>
            <w:tcW w:w="180" w:type="dxa"/>
          </w:tcPr>
          <w:p w14:paraId="7670D801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621BA5FB" w14:textId="06C21F6E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15,648</w:t>
            </w:r>
          </w:p>
        </w:tc>
      </w:tr>
      <w:tr w:rsidR="00B234EC" w:rsidRPr="009C17B7" w14:paraId="6ADC4DFF" w14:textId="77777777" w:rsidTr="00870DB4">
        <w:trPr>
          <w:cantSplit/>
        </w:trPr>
        <w:tc>
          <w:tcPr>
            <w:tcW w:w="5580" w:type="dxa"/>
          </w:tcPr>
          <w:p w14:paraId="0A04CCA4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180" w:type="dxa"/>
            <w:vAlign w:val="bottom"/>
          </w:tcPr>
          <w:p w14:paraId="752B7449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1F190404" w14:textId="08C50B94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20,484</w:t>
            </w:r>
          </w:p>
        </w:tc>
        <w:tc>
          <w:tcPr>
            <w:tcW w:w="180" w:type="dxa"/>
          </w:tcPr>
          <w:p w14:paraId="1DBBCBB9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48832982" w14:textId="093B8D28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25,521</w:t>
            </w:r>
          </w:p>
        </w:tc>
      </w:tr>
      <w:tr w:rsidR="00B234EC" w:rsidRPr="009C17B7" w14:paraId="24E72CFE" w14:textId="77777777" w:rsidTr="00870DB4">
        <w:trPr>
          <w:cantSplit/>
        </w:trPr>
        <w:tc>
          <w:tcPr>
            <w:tcW w:w="5580" w:type="dxa"/>
          </w:tcPr>
          <w:p w14:paraId="20A90D73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ประเทศอินโดนีเซีย</w:t>
            </w:r>
          </w:p>
        </w:tc>
        <w:tc>
          <w:tcPr>
            <w:tcW w:w="180" w:type="dxa"/>
            <w:vAlign w:val="bottom"/>
          </w:tcPr>
          <w:p w14:paraId="1075B824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F25FBDF" w14:textId="0A59F094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13,316</w:t>
            </w:r>
          </w:p>
        </w:tc>
        <w:tc>
          <w:tcPr>
            <w:tcW w:w="180" w:type="dxa"/>
          </w:tcPr>
          <w:p w14:paraId="3F3C55BB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</w:tcPr>
          <w:p w14:paraId="08B1B7DC" w14:textId="22CDAA00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20,829</w:t>
            </w:r>
          </w:p>
        </w:tc>
      </w:tr>
      <w:tr w:rsidR="00B234EC" w:rsidRPr="009C17B7" w14:paraId="232B2E19" w14:textId="77777777" w:rsidTr="00870DB4">
        <w:trPr>
          <w:cantSplit/>
          <w:trHeight w:val="387"/>
        </w:trPr>
        <w:tc>
          <w:tcPr>
            <w:tcW w:w="5580" w:type="dxa"/>
          </w:tcPr>
          <w:p w14:paraId="53B5DD58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1" w:right="11" w:hanging="19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180" w:type="dxa"/>
            <w:vAlign w:val="bottom"/>
          </w:tcPr>
          <w:p w14:paraId="02F96758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4FE3D70" w14:textId="376F2001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</w:rPr>
              <w:t>79,247</w:t>
            </w:r>
          </w:p>
        </w:tc>
        <w:tc>
          <w:tcPr>
            <w:tcW w:w="180" w:type="dxa"/>
          </w:tcPr>
          <w:p w14:paraId="1887BA73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A088035" w14:textId="5652610E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  <w:t>64,619</w:t>
            </w:r>
          </w:p>
        </w:tc>
      </w:tr>
      <w:tr w:rsidR="00B234EC" w:rsidRPr="009C17B7" w14:paraId="5B2A61E3" w14:textId="77777777" w:rsidTr="00870DB4">
        <w:trPr>
          <w:cantSplit/>
        </w:trPr>
        <w:tc>
          <w:tcPr>
            <w:tcW w:w="5580" w:type="dxa"/>
          </w:tcPr>
          <w:p w14:paraId="4A943B70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B92708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ind w:right="11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1B3499" w14:textId="3D2B8FB8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572,720</w:t>
            </w:r>
          </w:p>
        </w:tc>
        <w:tc>
          <w:tcPr>
            <w:tcW w:w="180" w:type="dxa"/>
          </w:tcPr>
          <w:p w14:paraId="6BBDB17D" w14:textId="77777777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74EF56E" w14:textId="1E0C31D3" w:rsidR="00B234EC" w:rsidRPr="009C17B7" w:rsidRDefault="00B234EC" w:rsidP="00B234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9C17B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  <w:t>683,716</w:t>
            </w:r>
          </w:p>
        </w:tc>
      </w:tr>
    </w:tbl>
    <w:p w14:paraId="674A6D27" w14:textId="77777777" w:rsidR="004C4664" w:rsidRPr="008B682F" w:rsidRDefault="004C4664" w:rsidP="00FE3D84">
      <w:pPr>
        <w:rPr>
          <w:rFonts w:asciiTheme="majorBidi" w:hAnsiTheme="majorBidi" w:cstheme="majorBidi"/>
          <w:cs/>
          <w:lang w:val="th-TH"/>
        </w:rPr>
      </w:pPr>
    </w:p>
    <w:p w14:paraId="2D4A6682" w14:textId="4B6A568C" w:rsidR="00C34053" w:rsidRPr="009C17B7" w:rsidRDefault="00C34053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sz w:val="26"/>
          <w:szCs w:val="26"/>
          <w:u w:val="none"/>
          <w:cs/>
          <w:lang w:val="th-TH"/>
        </w:rPr>
      </w:pPr>
      <w:bookmarkStart w:id="24" w:name="_Toc40348062"/>
      <w:r w:rsidRPr="009C17B7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เครื่องมือทางการเงิน</w:t>
      </w:r>
      <w:bookmarkEnd w:id="24"/>
    </w:p>
    <w:p w14:paraId="1A4B4DF0" w14:textId="77777777" w:rsidR="00E82F20" w:rsidRPr="008B682F" w:rsidRDefault="00E82F20" w:rsidP="00FE3D8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Cs w:val="18"/>
        </w:rPr>
      </w:pPr>
    </w:p>
    <w:p w14:paraId="48FB3431" w14:textId="4599B0E2" w:rsidR="008E6598" w:rsidRPr="009C17B7" w:rsidRDefault="008E6598" w:rsidP="008E6598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26"/>
          <w:szCs w:val="26"/>
          <w:cs/>
          <w:lang w:val="en-US" w:bidi="th-TH"/>
        </w:rPr>
      </w:pPr>
      <w:r w:rsidRPr="009C17B7"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bidi="th-TH"/>
        </w:rPr>
        <w:t>มูลค่าตามบัญชีและมูลค่ายุติธรรม</w:t>
      </w:r>
    </w:p>
    <w:p w14:paraId="680E048E" w14:textId="77777777" w:rsidR="008E6598" w:rsidRPr="008B682F" w:rsidRDefault="008E6598" w:rsidP="008E65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Cs w:val="18"/>
          <w:shd w:val="clear" w:color="auto" w:fill="D9D9D9"/>
        </w:rPr>
      </w:pPr>
    </w:p>
    <w:p w14:paraId="61DA0481" w14:textId="01801213" w:rsidR="00E13FDD" w:rsidRPr="00870DB4" w:rsidRDefault="008E6598" w:rsidP="00870DB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  <w:r w:rsidRPr="009C17B7">
        <w:rPr>
          <w:rFonts w:asciiTheme="majorBidi" w:hAnsiTheme="majorBidi" w:cstheme="majorBidi"/>
          <w:sz w:val="26"/>
          <w:szCs w:val="26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9C17B7">
        <w:rPr>
          <w:rFonts w:asciiTheme="majorBidi" w:hAnsiTheme="majorBidi" w:cstheme="majorBidi"/>
          <w:sz w:val="26"/>
          <w:szCs w:val="26"/>
          <w:lang w:bidi="th-TH"/>
        </w:rPr>
        <w:t xml:space="preserve"> </w:t>
      </w:r>
    </w:p>
    <w:p w14:paraId="03EBB477" w14:textId="77777777" w:rsidR="00E13FDD" w:rsidRPr="008B682F" w:rsidRDefault="00E13FDD" w:rsidP="00E13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170"/>
        <w:gridCol w:w="1440"/>
        <w:gridCol w:w="182"/>
        <w:gridCol w:w="669"/>
        <w:gridCol w:w="180"/>
        <w:gridCol w:w="810"/>
        <w:gridCol w:w="180"/>
        <w:gridCol w:w="810"/>
        <w:gridCol w:w="180"/>
        <w:gridCol w:w="958"/>
      </w:tblGrid>
      <w:tr w:rsidR="00E13FDD" w:rsidRPr="00F70239" w14:paraId="5591F21A" w14:textId="77777777" w:rsidTr="008D2EBA">
        <w:trPr>
          <w:cantSplit/>
          <w:trHeight w:val="20"/>
          <w:tblHeader/>
        </w:trPr>
        <w:tc>
          <w:tcPr>
            <w:tcW w:w="2610" w:type="dxa"/>
            <w:vAlign w:val="bottom"/>
            <w:hideMark/>
          </w:tcPr>
          <w:p w14:paraId="0476E66B" w14:textId="77777777" w:rsidR="00E13FDD" w:rsidRPr="008D2EBA" w:rsidRDefault="00E13FDD" w:rsidP="002E4ACC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72384A" w14:textId="77777777" w:rsidR="00E13FDD" w:rsidRPr="008D2EBA" w:rsidRDefault="00E13FDD" w:rsidP="002E4ACC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9" w:type="dxa"/>
            <w:gridSpan w:val="9"/>
            <w:vAlign w:val="bottom"/>
            <w:hideMark/>
          </w:tcPr>
          <w:p w14:paraId="18E6492D" w14:textId="77777777" w:rsidR="00E13FDD" w:rsidRPr="008D2EBA" w:rsidRDefault="00E13FDD" w:rsidP="008D2EBA">
            <w:pPr>
              <w:pStyle w:val="acctfourfigures"/>
              <w:tabs>
                <w:tab w:val="clear" w:pos="765"/>
                <w:tab w:val="decimal" w:pos="2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13FDD" w:rsidRPr="00F70239" w14:paraId="2369B303" w14:textId="77777777" w:rsidTr="008D2EBA">
        <w:trPr>
          <w:cantSplit/>
          <w:trHeight w:val="20"/>
          <w:tblHeader/>
        </w:trPr>
        <w:tc>
          <w:tcPr>
            <w:tcW w:w="2610" w:type="dxa"/>
            <w:hideMark/>
          </w:tcPr>
          <w:p w14:paraId="5B01B678" w14:textId="77777777" w:rsidR="00E13FDD" w:rsidRPr="008D2EBA" w:rsidRDefault="00E13FDD" w:rsidP="002E4AC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</w:tcPr>
          <w:p w14:paraId="6BC2106D" w14:textId="77777777" w:rsidR="00E13FDD" w:rsidRPr="008D2EBA" w:rsidRDefault="00E13FDD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0EFD28F3" w14:textId="4EB9E038" w:rsidR="00E13FDD" w:rsidRPr="008D2EBA" w:rsidRDefault="00623920" w:rsidP="00D62E37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23920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2" w:type="dxa"/>
          </w:tcPr>
          <w:p w14:paraId="2118B5CA" w14:textId="77777777" w:rsidR="00E13FDD" w:rsidRPr="008D2EBA" w:rsidRDefault="00E13FDD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6EE079" w14:textId="77777777" w:rsidR="00F70239" w:rsidRDefault="00F70239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02D31C" w14:textId="47206FD4" w:rsidR="00E13FDD" w:rsidRPr="008D2EBA" w:rsidRDefault="00E13FDD" w:rsidP="002E4A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13FDD" w:rsidRPr="00F70239" w14:paraId="7EEDB2F2" w14:textId="77777777" w:rsidTr="008D2EBA">
        <w:trPr>
          <w:cantSplit/>
          <w:trHeight w:val="20"/>
          <w:tblHeader/>
        </w:trPr>
        <w:tc>
          <w:tcPr>
            <w:tcW w:w="2610" w:type="dxa"/>
            <w:hideMark/>
          </w:tcPr>
          <w:p w14:paraId="29054BC3" w14:textId="77777777" w:rsidR="00E13FDD" w:rsidRPr="008D2EBA" w:rsidRDefault="00E13FDD" w:rsidP="002E4AC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38513B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9112A9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3A85A926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B6E2C8" w14:textId="77777777" w:rsidR="00E13FDD" w:rsidRPr="008D2EBA" w:rsidRDefault="00E13FDD" w:rsidP="002E4ACC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26F389" w14:textId="77777777" w:rsidR="00E13FDD" w:rsidRPr="008D2EBA" w:rsidRDefault="00E13FDD" w:rsidP="002E4A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59C9A7" w14:textId="77777777" w:rsidR="00E13FDD" w:rsidRPr="008D2EBA" w:rsidRDefault="00E13FDD" w:rsidP="002E4ACC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9E14F" w14:textId="77777777" w:rsidR="00E13FDD" w:rsidRPr="008D2EBA" w:rsidRDefault="00E13FDD" w:rsidP="002E4A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658524" w14:textId="77777777" w:rsidR="00E13FDD" w:rsidRPr="008D2EBA" w:rsidRDefault="00E13FDD" w:rsidP="002E4ACC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19038" w14:textId="77777777" w:rsidR="00E13FDD" w:rsidRPr="008D2EBA" w:rsidRDefault="00E13FDD" w:rsidP="002E4AC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F67B88" w14:textId="77777777" w:rsidR="00E13FDD" w:rsidRPr="008D2EBA" w:rsidRDefault="00E13FDD" w:rsidP="002E4ACC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13FDD" w:rsidRPr="00F70239" w14:paraId="2D85E6AF" w14:textId="77777777" w:rsidTr="008D2EBA">
        <w:trPr>
          <w:cantSplit/>
          <w:trHeight w:val="20"/>
          <w:tblHeader/>
        </w:trPr>
        <w:tc>
          <w:tcPr>
            <w:tcW w:w="2610" w:type="dxa"/>
          </w:tcPr>
          <w:p w14:paraId="7FF6E3FF" w14:textId="19ED0AB7" w:rsidR="00E13FDD" w:rsidRPr="008D2EBA" w:rsidRDefault="00E13FDD" w:rsidP="002E4AC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="002F2BA1"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="002F2BA1"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170" w:type="dxa"/>
          </w:tcPr>
          <w:p w14:paraId="3D95B808" w14:textId="77777777" w:rsidR="00E13FDD" w:rsidRPr="008D2EBA" w:rsidRDefault="00E13FDD" w:rsidP="002E4ACC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9" w:type="dxa"/>
            <w:gridSpan w:val="9"/>
            <w:hideMark/>
          </w:tcPr>
          <w:p w14:paraId="33C1D144" w14:textId="77777777" w:rsidR="00E13FDD" w:rsidRPr="008D2EBA" w:rsidRDefault="00E13FDD" w:rsidP="002E4ACC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E13FDD" w:rsidRPr="00F70239" w14:paraId="71F6FCA5" w14:textId="77777777" w:rsidTr="008D2EBA">
        <w:trPr>
          <w:cantSplit/>
          <w:trHeight w:val="20"/>
        </w:trPr>
        <w:tc>
          <w:tcPr>
            <w:tcW w:w="2610" w:type="dxa"/>
          </w:tcPr>
          <w:p w14:paraId="04EF9E45" w14:textId="77777777" w:rsidR="00E13FDD" w:rsidRPr="008D2EBA" w:rsidRDefault="00E13FDD" w:rsidP="002E4ACC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797769C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AE2BB2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CCF0A3B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14:paraId="4DC8469C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49ABF6" w14:textId="77777777" w:rsidR="00E13FDD" w:rsidRPr="008D2EBA" w:rsidRDefault="00E13FDD" w:rsidP="002E4AC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56B551" w14:textId="77777777" w:rsidR="00E13FDD" w:rsidRPr="008D2EBA" w:rsidRDefault="00E13FDD" w:rsidP="002E4AC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97699B4" w14:textId="77777777" w:rsidR="00E13FDD" w:rsidRPr="008D2EBA" w:rsidRDefault="00E13FDD" w:rsidP="002E4AC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F3477C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10A57FE" w14:textId="77777777" w:rsidR="00E13FDD" w:rsidRPr="008D2EBA" w:rsidRDefault="00E13FDD" w:rsidP="002E4ACC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54DE5F33" w14:textId="77777777" w:rsidR="00E13FDD" w:rsidRPr="008D2EBA" w:rsidRDefault="00E13FDD" w:rsidP="002E4AC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F2BA1" w:rsidRPr="00F70239" w14:paraId="6205544E" w14:textId="77777777" w:rsidTr="008D2EBA">
        <w:trPr>
          <w:cantSplit/>
          <w:trHeight w:val="20"/>
        </w:trPr>
        <w:tc>
          <w:tcPr>
            <w:tcW w:w="2610" w:type="dxa"/>
          </w:tcPr>
          <w:p w14:paraId="2B472CF8" w14:textId="77777777" w:rsidR="002F2BA1" w:rsidRPr="008D2EBA" w:rsidRDefault="002F2BA1" w:rsidP="002F2BA1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เงินลงทุนในกิจการอื่น</w:t>
            </w:r>
          </w:p>
        </w:tc>
        <w:tc>
          <w:tcPr>
            <w:tcW w:w="1170" w:type="dxa"/>
          </w:tcPr>
          <w:p w14:paraId="6494F6A4" w14:textId="77777777" w:rsidR="002F2BA1" w:rsidRPr="008D2EBA" w:rsidRDefault="002F2BA1" w:rsidP="002F2B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C6D588" w14:textId="595D4F03" w:rsidR="002F2BA1" w:rsidRPr="008D2EBA" w:rsidRDefault="002F2B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354,667</w:t>
            </w:r>
          </w:p>
        </w:tc>
        <w:tc>
          <w:tcPr>
            <w:tcW w:w="182" w:type="dxa"/>
            <w:vAlign w:val="bottom"/>
          </w:tcPr>
          <w:p w14:paraId="03FAA817" w14:textId="77777777" w:rsidR="002F2BA1" w:rsidRPr="008D2EBA" w:rsidRDefault="002F2B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69" w:type="dxa"/>
            <w:vAlign w:val="bottom"/>
          </w:tcPr>
          <w:p w14:paraId="420F1A20" w14:textId="691F2565" w:rsidR="002F2BA1" w:rsidRPr="008D2EBA" w:rsidRDefault="002F2BA1" w:rsidP="00870DB4">
            <w:pPr>
              <w:pStyle w:val="acctfourfigures"/>
              <w:tabs>
                <w:tab w:val="clear" w:pos="765"/>
                <w:tab w:val="decimal" w:pos="9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86A1810" w14:textId="77777777" w:rsidR="002F2BA1" w:rsidRPr="008D2EBA" w:rsidRDefault="002F2BA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92A00DD" w14:textId="41FF6378" w:rsidR="002F2BA1" w:rsidRPr="008D2EBA" w:rsidRDefault="002F2BA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101,017</w:t>
            </w:r>
          </w:p>
        </w:tc>
        <w:tc>
          <w:tcPr>
            <w:tcW w:w="180" w:type="dxa"/>
            <w:vAlign w:val="bottom"/>
          </w:tcPr>
          <w:p w14:paraId="5B70236E" w14:textId="77777777" w:rsidR="002F2BA1" w:rsidRPr="008D2EBA" w:rsidRDefault="002F2BA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80C2A9E" w14:textId="4505FEED" w:rsidR="002F2BA1" w:rsidRPr="008D2EBA" w:rsidRDefault="002F2BA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253,650</w:t>
            </w:r>
          </w:p>
        </w:tc>
        <w:tc>
          <w:tcPr>
            <w:tcW w:w="180" w:type="dxa"/>
            <w:vAlign w:val="bottom"/>
          </w:tcPr>
          <w:p w14:paraId="05CBF2AD" w14:textId="77777777" w:rsidR="002F2BA1" w:rsidRPr="008D2EBA" w:rsidRDefault="002F2BA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8" w:type="dxa"/>
            <w:vAlign w:val="bottom"/>
          </w:tcPr>
          <w:p w14:paraId="7C299350" w14:textId="48B70C46" w:rsidR="002F2BA1" w:rsidRPr="008D2EBA" w:rsidRDefault="002F2BA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354,667</w:t>
            </w:r>
          </w:p>
        </w:tc>
      </w:tr>
    </w:tbl>
    <w:p w14:paraId="7149E6DA" w14:textId="77777777" w:rsidR="00F70239" w:rsidRPr="008B682F" w:rsidRDefault="00F70239" w:rsidP="0050494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18"/>
          <w:szCs w:val="18"/>
          <w:lang w:val="en-US" w:bidi="th-TH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440"/>
        <w:gridCol w:w="182"/>
        <w:gridCol w:w="669"/>
        <w:gridCol w:w="180"/>
        <w:gridCol w:w="810"/>
        <w:gridCol w:w="180"/>
        <w:gridCol w:w="810"/>
        <w:gridCol w:w="180"/>
        <w:gridCol w:w="958"/>
      </w:tblGrid>
      <w:tr w:rsidR="001634C1" w:rsidRPr="00F70239" w14:paraId="65F24ABC" w14:textId="77777777" w:rsidTr="008D2EBA">
        <w:trPr>
          <w:cantSplit/>
          <w:trHeight w:val="20"/>
          <w:tblHeader/>
        </w:trPr>
        <w:tc>
          <w:tcPr>
            <w:tcW w:w="2700" w:type="dxa"/>
            <w:vAlign w:val="bottom"/>
            <w:hideMark/>
          </w:tcPr>
          <w:p w14:paraId="595209D1" w14:textId="4D6A6BF9" w:rsidR="001634C1" w:rsidRPr="008D2EBA" w:rsidRDefault="001634C1" w:rsidP="002779E8">
            <w:pPr>
              <w:tabs>
                <w:tab w:val="clear" w:pos="5387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6"/>
                <w:szCs w:val="26"/>
              </w:rPr>
            </w:pPr>
            <w:bookmarkStart w:id="25" w:name="_Hlk40287366"/>
          </w:p>
        </w:tc>
        <w:tc>
          <w:tcPr>
            <w:tcW w:w="1080" w:type="dxa"/>
          </w:tcPr>
          <w:p w14:paraId="3B4F7902" w14:textId="77777777" w:rsidR="001634C1" w:rsidRPr="008D2EBA" w:rsidRDefault="001634C1" w:rsidP="002779E8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09" w:type="dxa"/>
            <w:gridSpan w:val="9"/>
            <w:vAlign w:val="bottom"/>
            <w:hideMark/>
          </w:tcPr>
          <w:p w14:paraId="72E212A5" w14:textId="4B355904" w:rsidR="001634C1" w:rsidRPr="008D2EBA" w:rsidRDefault="001634C1" w:rsidP="008D2EBA">
            <w:pPr>
              <w:pStyle w:val="acctfourfigures"/>
              <w:tabs>
                <w:tab w:val="clear" w:pos="765"/>
                <w:tab w:val="decimal" w:pos="2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E13FDD"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4C1" w:rsidRPr="00F70239" w14:paraId="729B105B" w14:textId="77777777" w:rsidTr="008D2EBA">
        <w:trPr>
          <w:cantSplit/>
          <w:trHeight w:val="20"/>
          <w:tblHeader/>
        </w:trPr>
        <w:tc>
          <w:tcPr>
            <w:tcW w:w="2700" w:type="dxa"/>
            <w:hideMark/>
          </w:tcPr>
          <w:p w14:paraId="1B2A05CF" w14:textId="77777777" w:rsidR="001634C1" w:rsidRPr="008D2EBA" w:rsidRDefault="001634C1" w:rsidP="002779E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62DA52D" w14:textId="77777777" w:rsidR="001634C1" w:rsidRPr="008D2EBA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hideMark/>
          </w:tcPr>
          <w:p w14:paraId="1026740F" w14:textId="77777777" w:rsidR="001634C1" w:rsidRPr="008D2EBA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2E3F2C95" w14:textId="77777777" w:rsidR="001634C1" w:rsidRPr="008D2EBA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9E0E65" w14:textId="77777777" w:rsidR="001634C1" w:rsidRPr="008D2EBA" w:rsidRDefault="001634C1" w:rsidP="002779E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634C1" w:rsidRPr="00F70239" w14:paraId="3E819FE9" w14:textId="77777777" w:rsidTr="008D2EBA">
        <w:trPr>
          <w:cantSplit/>
          <w:trHeight w:val="20"/>
          <w:tblHeader/>
        </w:trPr>
        <w:tc>
          <w:tcPr>
            <w:tcW w:w="2700" w:type="dxa"/>
            <w:hideMark/>
          </w:tcPr>
          <w:p w14:paraId="41CF60D4" w14:textId="77777777" w:rsidR="001634C1" w:rsidRPr="008D2EBA" w:rsidRDefault="001634C1" w:rsidP="002779E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BC282E6" w14:textId="77777777" w:rsidR="001634C1" w:rsidRPr="008D2EBA" w:rsidRDefault="001634C1" w:rsidP="002779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024A240" w14:textId="77777777" w:rsidR="001634C1" w:rsidRPr="008D2EBA" w:rsidRDefault="001634C1" w:rsidP="002779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18712BEC" w14:textId="77777777" w:rsidR="001634C1" w:rsidRPr="008D2EBA" w:rsidRDefault="001634C1" w:rsidP="002779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AEB8D4" w14:textId="77777777" w:rsidR="001634C1" w:rsidRPr="008D2EBA" w:rsidRDefault="001634C1" w:rsidP="002779E8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578C8" w14:textId="77777777" w:rsidR="001634C1" w:rsidRPr="008D2EBA" w:rsidRDefault="001634C1" w:rsidP="002779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2785EB" w14:textId="77777777" w:rsidR="001634C1" w:rsidRPr="008D2EBA" w:rsidRDefault="001634C1" w:rsidP="002779E8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96C8E" w14:textId="77777777" w:rsidR="001634C1" w:rsidRPr="008D2EBA" w:rsidRDefault="001634C1" w:rsidP="002779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D63184" w14:textId="77777777" w:rsidR="001634C1" w:rsidRPr="008D2EBA" w:rsidRDefault="001634C1" w:rsidP="002779E8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367C0E" w14:textId="77777777" w:rsidR="001634C1" w:rsidRPr="008D2EBA" w:rsidRDefault="001634C1" w:rsidP="002779E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041FC87" w14:textId="77777777" w:rsidR="001634C1" w:rsidRPr="008D2EBA" w:rsidRDefault="001634C1" w:rsidP="002779E8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4C1" w:rsidRPr="00F70239" w14:paraId="36F8A57C" w14:textId="77777777" w:rsidTr="008D2EBA">
        <w:trPr>
          <w:cantSplit/>
          <w:trHeight w:val="20"/>
          <w:tblHeader/>
        </w:trPr>
        <w:tc>
          <w:tcPr>
            <w:tcW w:w="2700" w:type="dxa"/>
          </w:tcPr>
          <w:p w14:paraId="0DE07175" w14:textId="77777777" w:rsidR="001634C1" w:rsidRPr="008D2EBA" w:rsidRDefault="001634C1" w:rsidP="002779E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256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</w:t>
            </w:r>
          </w:p>
        </w:tc>
        <w:tc>
          <w:tcPr>
            <w:tcW w:w="1080" w:type="dxa"/>
          </w:tcPr>
          <w:p w14:paraId="766D57BD" w14:textId="77777777" w:rsidR="001634C1" w:rsidRPr="008D2EBA" w:rsidRDefault="001634C1" w:rsidP="002779E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9" w:type="dxa"/>
            <w:gridSpan w:val="9"/>
            <w:hideMark/>
          </w:tcPr>
          <w:p w14:paraId="5BCBDD60" w14:textId="58A4B9C1" w:rsidR="001634C1" w:rsidRPr="008D2EBA" w:rsidRDefault="001634C1" w:rsidP="002779E8">
            <w:pPr>
              <w:pStyle w:val="acctfourfigures"/>
              <w:spacing w:line="240" w:lineRule="auto"/>
              <w:ind w:left="-79" w:right="-7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="009751A4" w:rsidRPr="008D2EB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8D2EBA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</w:tr>
      <w:tr w:rsidR="002049B7" w:rsidRPr="00F70239" w14:paraId="5D865DBE" w14:textId="77777777" w:rsidTr="008D2EBA">
        <w:trPr>
          <w:cantSplit/>
          <w:trHeight w:val="20"/>
        </w:trPr>
        <w:tc>
          <w:tcPr>
            <w:tcW w:w="2700" w:type="dxa"/>
          </w:tcPr>
          <w:p w14:paraId="46DC73B0" w14:textId="42771002" w:rsidR="002049B7" w:rsidRPr="008D2EBA" w:rsidRDefault="00E13FDD" w:rsidP="002049B7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2EBA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24F116A" w14:textId="77777777" w:rsidR="002049B7" w:rsidRPr="008D2EBA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5BC740" w14:textId="77777777" w:rsidR="002049B7" w:rsidRPr="008D2EBA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1F7E7D9" w14:textId="77777777" w:rsidR="002049B7" w:rsidRPr="008D2EBA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14:paraId="3E864494" w14:textId="77777777" w:rsidR="002049B7" w:rsidRPr="008D2EBA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001A5F3" w14:textId="77777777" w:rsidR="002049B7" w:rsidRPr="008D2EBA" w:rsidRDefault="002049B7" w:rsidP="002049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48405C" w14:textId="77777777" w:rsidR="002049B7" w:rsidRPr="008D2EBA" w:rsidRDefault="002049B7" w:rsidP="002049B7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D9BE2B" w14:textId="77777777" w:rsidR="002049B7" w:rsidRPr="008D2EBA" w:rsidRDefault="002049B7" w:rsidP="002049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617308" w14:textId="77777777" w:rsidR="002049B7" w:rsidRPr="008D2EBA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86B399" w14:textId="77777777" w:rsidR="002049B7" w:rsidRPr="008D2EBA" w:rsidRDefault="002049B7" w:rsidP="002049B7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07A4EF8B" w14:textId="77777777" w:rsidR="002049B7" w:rsidRPr="008D2EBA" w:rsidRDefault="002049B7" w:rsidP="002049B7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13FDD" w:rsidRPr="00F70239" w14:paraId="324FF29A" w14:textId="77777777" w:rsidTr="008D2EBA">
        <w:trPr>
          <w:cantSplit/>
          <w:trHeight w:val="20"/>
        </w:trPr>
        <w:tc>
          <w:tcPr>
            <w:tcW w:w="2700" w:type="dxa"/>
          </w:tcPr>
          <w:p w14:paraId="3DBBF344" w14:textId="6CADEFF8" w:rsidR="00E13FDD" w:rsidRPr="008D2EBA" w:rsidRDefault="00E13FDD" w:rsidP="00E13FDD">
            <w:pPr>
              <w:pStyle w:val="acctfourfigures"/>
              <w:tabs>
                <w:tab w:val="decimal" w:pos="37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เงินลงทุนในกิจการอื่น</w:t>
            </w:r>
          </w:p>
        </w:tc>
        <w:tc>
          <w:tcPr>
            <w:tcW w:w="1080" w:type="dxa"/>
          </w:tcPr>
          <w:p w14:paraId="6E7045ED" w14:textId="77777777" w:rsidR="00E13FDD" w:rsidRPr="008D2EBA" w:rsidRDefault="00E13FDD" w:rsidP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378736" w14:textId="67DBF5BA" w:rsidR="00E13FDD" w:rsidRPr="008D2EBA" w:rsidRDefault="00E13FDD" w:rsidP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342,791</w:t>
            </w:r>
          </w:p>
        </w:tc>
        <w:tc>
          <w:tcPr>
            <w:tcW w:w="182" w:type="dxa"/>
            <w:vAlign w:val="bottom"/>
          </w:tcPr>
          <w:p w14:paraId="414B1508" w14:textId="77777777" w:rsidR="00E13FDD" w:rsidRPr="008D2EBA" w:rsidRDefault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69" w:type="dxa"/>
            <w:vAlign w:val="bottom"/>
          </w:tcPr>
          <w:p w14:paraId="7872BBC1" w14:textId="7C6ECB7D" w:rsidR="00E13FDD" w:rsidRPr="008D2EBA" w:rsidRDefault="00E13FDD" w:rsidP="00870DB4">
            <w:pPr>
              <w:pStyle w:val="acctfourfigures"/>
              <w:tabs>
                <w:tab w:val="clear" w:pos="765"/>
                <w:tab w:val="decimal" w:pos="274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499D1DF" w14:textId="77777777" w:rsidR="00E13FDD" w:rsidRPr="008D2EBA" w:rsidRDefault="00E13FDD" w:rsidP="00E13F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155477" w14:textId="41818255" w:rsidR="00E13FDD" w:rsidRPr="008D2EBA" w:rsidRDefault="00E13FDD" w:rsidP="00E13F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93,234</w:t>
            </w:r>
          </w:p>
        </w:tc>
        <w:tc>
          <w:tcPr>
            <w:tcW w:w="180" w:type="dxa"/>
            <w:vAlign w:val="bottom"/>
          </w:tcPr>
          <w:p w14:paraId="59564E1E" w14:textId="77777777" w:rsidR="00E13FDD" w:rsidRPr="008D2EBA" w:rsidRDefault="00E13F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FFBC86" w14:textId="2071BD8A" w:rsidR="00E13FDD" w:rsidRPr="008D2EBA" w:rsidRDefault="00E13FDD" w:rsidP="00870DB4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279,015</w:t>
            </w:r>
          </w:p>
        </w:tc>
        <w:tc>
          <w:tcPr>
            <w:tcW w:w="180" w:type="dxa"/>
            <w:vAlign w:val="bottom"/>
          </w:tcPr>
          <w:p w14:paraId="13F0428A" w14:textId="77777777" w:rsidR="00E13FDD" w:rsidRPr="008D2EBA" w:rsidRDefault="00E13FDD" w:rsidP="00E13FDD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58" w:type="dxa"/>
            <w:vAlign w:val="bottom"/>
          </w:tcPr>
          <w:p w14:paraId="03356428" w14:textId="4681159F" w:rsidR="00E13FDD" w:rsidRPr="008D2EBA" w:rsidRDefault="00E13FDD" w:rsidP="00E13FD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372,249</w:t>
            </w:r>
          </w:p>
        </w:tc>
      </w:tr>
    </w:tbl>
    <w:p w14:paraId="3B102B35" w14:textId="0339B50A" w:rsidR="00A86B50" w:rsidRPr="00870DB4" w:rsidRDefault="00055DC1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Theme="majorBidi" w:hAnsiTheme="majorBidi" w:cstheme="majorBidi"/>
          <w:b w:val="0"/>
          <w:bCs w:val="0"/>
          <w:sz w:val="26"/>
          <w:szCs w:val="26"/>
          <w:lang w:val="th-TH"/>
        </w:rPr>
      </w:pPr>
      <w:bookmarkStart w:id="26" w:name="_Toc40348063"/>
      <w:bookmarkEnd w:id="25"/>
      <w:r w:rsidRPr="00870DB4">
        <w:rPr>
          <w:rFonts w:asciiTheme="majorBidi" w:hAnsiTheme="majorBidi" w:cstheme="majorBidi"/>
          <w:sz w:val="26"/>
          <w:szCs w:val="26"/>
          <w:u w:val="none"/>
          <w:cs/>
          <w:lang w:val="th-TH"/>
        </w:rPr>
        <w:t>หนี้สินที่อาจเกิดขึ้น</w:t>
      </w:r>
      <w:bookmarkEnd w:id="26"/>
    </w:p>
    <w:p w14:paraId="76565F9A" w14:textId="77777777" w:rsidR="00E82F20" w:rsidRPr="009C17B7" w:rsidRDefault="00E82F20" w:rsidP="00FE3D84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6"/>
          <w:szCs w:val="26"/>
        </w:rPr>
      </w:pPr>
    </w:p>
    <w:p w14:paraId="7A141200" w14:textId="77777777" w:rsidR="008122B4" w:rsidRPr="009C17B7" w:rsidRDefault="008122B4" w:rsidP="008122B4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9C17B7">
        <w:rPr>
          <w:rFonts w:asciiTheme="majorBidi" w:hAnsiTheme="majorBidi" w:cstheme="majorBidi"/>
          <w:sz w:val="26"/>
          <w:szCs w:val="26"/>
          <w:cs/>
        </w:rPr>
        <w:t>กลุ่มบริษัทตกเป็นจำเลยในคดีความหลายคดีจากการฟ้องร้องของผู้ถือหุ้นกู้แปลงสภาพรายหลัก และบริษัทที่เกี่ยวข้องกันกับผู้ถือหุ้นกู้แปลงสภาพรายหลักดังกล่าว ในฐานความผิด การแสดงสถานะการเงินของบริษัทที่ไม่ถูกต้องตามจริงและการหมิ่นประมาท การแสดงฐานะทางการเงินของบริษัทย่อยในประเทศสิงคโปร์ที่ไม่ถูกต้องตามจริง และการผิดสัญญาการจัดการสินเชื่อร่วมทางการเงินของบริษัทย่อยในประเทศอินโดนีเซีย โดยได้เรียกร้องให้บริษัทดำเนินการฟื้นฟูกิจการ และจ่ายเงินค่าเสียหายพร้อมดอกเบี้ย กลุ่มบริษัทได้ดำเนินการฟ้องร้องกลับ การวินิจฉัยชี้ขาดเบื้องต้นและการไต่สวนยังอยู่ในกระบวนการของศาล ผลลัพธ์ของคดีความดังกล่าวยังไม่สามารถระบุได้ในขณะนี้ ผู้บริหารพิจารณาว่าไม่มีประมาณการหนี้สิน</w:t>
      </w:r>
      <w:r w:rsidRPr="009C17B7">
        <w:rPr>
          <w:rFonts w:asciiTheme="majorBidi" w:hAnsiTheme="majorBidi" w:cstheme="majorBidi"/>
          <w:sz w:val="26"/>
          <w:szCs w:val="26"/>
        </w:rPr>
        <w:t xml:space="preserve"> </w:t>
      </w:r>
      <w:r w:rsidRPr="009C17B7">
        <w:rPr>
          <w:rFonts w:asciiTheme="majorBidi" w:hAnsiTheme="majorBidi" w:cstheme="majorBidi"/>
          <w:sz w:val="26"/>
          <w:szCs w:val="26"/>
          <w:cs/>
        </w:rPr>
        <w:t xml:space="preserve">การด้อยค่าของสินทรัพย์ หรือการจัดประเภทรายการใหม่ของหุ้นกู้แปลงสภาพที่จำเป็นต่องบการเงินเพิ่มเติม  </w:t>
      </w:r>
    </w:p>
    <w:p w14:paraId="5D67A92C" w14:textId="77777777" w:rsidR="00023B4D" w:rsidRPr="009C17B7" w:rsidRDefault="00023B4D" w:rsidP="00FE3D84">
      <w:pPr>
        <w:ind w:left="540"/>
        <w:jc w:val="thaiDistribute"/>
        <w:rPr>
          <w:rFonts w:cstheme="minorBidi"/>
        </w:rPr>
      </w:pPr>
    </w:p>
    <w:p w14:paraId="6CD1F16C" w14:textId="77777777" w:rsidR="00023B4D" w:rsidRPr="009C17B7" w:rsidRDefault="00023B4D" w:rsidP="00FE3D84">
      <w:pPr>
        <w:ind w:left="540"/>
        <w:jc w:val="thaiDistribute"/>
        <w:rPr>
          <w:rFonts w:cstheme="minorBidi"/>
        </w:rPr>
      </w:pPr>
    </w:p>
    <w:p w14:paraId="4D27A06A" w14:textId="77777777" w:rsidR="00023B4D" w:rsidRPr="009C17B7" w:rsidRDefault="00023B4D" w:rsidP="00FE3D84">
      <w:pPr>
        <w:ind w:left="540"/>
        <w:jc w:val="thaiDistribute"/>
        <w:rPr>
          <w:rFonts w:cstheme="minorBidi"/>
          <w:cs/>
        </w:rPr>
        <w:sectPr w:rsidR="00023B4D" w:rsidRPr="009C17B7" w:rsidSect="00FD7916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440" w:header="720" w:footer="720" w:gutter="0"/>
          <w:cols w:space="720"/>
          <w:docGrid w:linePitch="360"/>
        </w:sectPr>
      </w:pPr>
    </w:p>
    <w:p w14:paraId="6DD504C3" w14:textId="6D9784BE" w:rsidR="00D23BD9" w:rsidRPr="008D2EBA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/>
          <w:sz w:val="26"/>
          <w:szCs w:val="26"/>
          <w:cs/>
        </w:rPr>
      </w:pPr>
      <w:r w:rsidRPr="008D2EBA">
        <w:rPr>
          <w:rFonts w:ascii="Angsana New" w:hAnsi="Angsana New" w:cs="Angsana New"/>
          <w:b/>
          <w:sz w:val="26"/>
          <w:szCs w:val="26"/>
        </w:rPr>
        <w:t>1</w:t>
      </w:r>
      <w:r w:rsidR="00D103F5" w:rsidRPr="008D2EBA">
        <w:rPr>
          <w:rFonts w:ascii="Angsana New" w:hAnsi="Angsana New" w:cs="Angsana New"/>
          <w:b/>
          <w:sz w:val="26"/>
          <w:szCs w:val="26"/>
        </w:rPr>
        <w:t>7</w:t>
      </w:r>
      <w:r w:rsidRPr="008D2EBA">
        <w:rPr>
          <w:rFonts w:ascii="Angsana New" w:hAnsi="Angsana New" w:cs="Angsana New"/>
          <w:b/>
          <w:sz w:val="26"/>
          <w:szCs w:val="26"/>
        </w:rPr>
        <w:t>.1</w:t>
      </w:r>
      <w:r w:rsidRPr="008D2EBA">
        <w:rPr>
          <w:rFonts w:ascii="Angsana New" w:hAnsi="Angsana New" w:cs="Angsana New"/>
          <w:b/>
          <w:sz w:val="26"/>
          <w:szCs w:val="26"/>
        </w:rPr>
        <w:tab/>
      </w:r>
      <w:r w:rsidRPr="008D2EBA">
        <w:rPr>
          <w:rFonts w:ascii="Times New Roman" w:hAnsi="Times New Roman" w:cs="Angsana New"/>
          <w:bCs/>
          <w:sz w:val="26"/>
          <w:szCs w:val="26"/>
          <w:cs/>
        </w:rPr>
        <w:t>คดีความในประเทศไทย</w:t>
      </w:r>
    </w:p>
    <w:p w14:paraId="2024B0B7" w14:textId="77777777" w:rsidR="00D23BD9" w:rsidRPr="008D2EBA" w:rsidRDefault="00D23BD9" w:rsidP="00C345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900"/>
        <w:contextualSpacing/>
        <w:rPr>
          <w:rFonts w:ascii="Angsana New" w:hAnsi="Angsana New" w:cs="Angsana New"/>
          <w:b/>
          <w:bCs/>
          <w:sz w:val="26"/>
          <w:szCs w:val="26"/>
          <w:lang w:val="en-GB" w:bidi="ar-SA"/>
        </w:rPr>
      </w:pPr>
      <w:r w:rsidRPr="008D2EBA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คดีแพ่ง</w:t>
      </w:r>
    </w:p>
    <w:p w14:paraId="3A9C2A55" w14:textId="77777777" w:rsidR="00D23BD9" w:rsidRPr="008D2EBA" w:rsidRDefault="00D23BD9" w:rsidP="00C34571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ngsana New" w:hAnsi="Angsana New"/>
          <w:b/>
          <w:bCs/>
          <w:sz w:val="26"/>
          <w:szCs w:val="26"/>
        </w:rPr>
      </w:pPr>
      <w:r w:rsidRPr="008D2EBA">
        <w:rPr>
          <w:rFonts w:ascii="Angsana New" w:hAnsi="Angsana New"/>
          <w:b/>
          <w:bCs/>
          <w:sz w:val="26"/>
          <w:szCs w:val="26"/>
          <w:cs/>
        </w:rPr>
        <w:t xml:space="preserve">    คดีแพ่งหมายเลขดำที่</w:t>
      </w:r>
      <w:r w:rsidRPr="008D2EBA">
        <w:rPr>
          <w:rFonts w:ascii="Angsana New" w:hAnsi="Angsana New"/>
          <w:b/>
          <w:bCs/>
          <w:sz w:val="26"/>
          <w:szCs w:val="26"/>
        </w:rPr>
        <w:t xml:space="preserve"> </w:t>
      </w:r>
      <w:r w:rsidRPr="008D2EBA">
        <w:rPr>
          <w:rFonts w:ascii="Angsana New" w:hAnsi="Angsana New"/>
          <w:b/>
          <w:bCs/>
          <w:sz w:val="26"/>
          <w:szCs w:val="26"/>
          <w:cs/>
        </w:rPr>
        <w:t>พ.</w:t>
      </w:r>
      <w:r w:rsidRPr="008D2EBA">
        <w:rPr>
          <w:rFonts w:ascii="Angsana New" w:hAnsi="Angsana New"/>
          <w:b/>
          <w:bCs/>
          <w:sz w:val="26"/>
          <w:szCs w:val="26"/>
        </w:rPr>
        <w:t xml:space="preserve"> 83/2561</w:t>
      </w:r>
    </w:p>
    <w:tbl>
      <w:tblPr>
        <w:tblW w:w="14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12"/>
        <w:gridCol w:w="2160"/>
        <w:gridCol w:w="1928"/>
        <w:gridCol w:w="1857"/>
        <w:gridCol w:w="6030"/>
      </w:tblGrid>
      <w:tr w:rsidR="00183CE5" w:rsidRPr="00D52B70" w14:paraId="3EB7DC70" w14:textId="77777777" w:rsidTr="00DA2106">
        <w:trPr>
          <w:trHeight w:val="334"/>
          <w:tblHeader/>
        </w:trPr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63C18EC0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138E3AC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52710A9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55B0A5E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74D8DD8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D52B70" w14:paraId="0FB07EB1" w14:textId="77777777" w:rsidTr="00DA2106"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</w:tcPr>
          <w:p w14:paraId="2E907E58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</w:t>
            </w:r>
          </w:p>
          <w:p w14:paraId="784BBEA5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CDDC77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กรุ๊ปลีส จำกัด (มหาชน) (“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”)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>,</w:t>
            </w:r>
          </w:p>
          <w:p w14:paraId="333AD084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กรรมการและอดีตกรรมการของบริษัท</w:t>
            </w:r>
          </w:p>
          <w:p w14:paraId="725E2414" w14:textId="77777777" w:rsidR="00D23BD9" w:rsidRPr="008D2EBA" w:rsidRDefault="00D23BD9" w:rsidP="00FE3D8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2"/>
              <w:rPr>
                <w:rFonts w:asciiTheme="minorBidi" w:hAnsiTheme="minorBidi"/>
                <w:sz w:val="26"/>
                <w:szCs w:val="26"/>
              </w:rPr>
            </w:pPr>
          </w:p>
        </w:tc>
        <w:tc>
          <w:tcPr>
            <w:tcW w:w="1928" w:type="dxa"/>
            <w:tcBorders>
              <w:bottom w:val="single" w:sz="4" w:space="0" w:color="auto"/>
            </w:tcBorders>
            <w:shd w:val="clear" w:color="auto" w:fill="auto"/>
          </w:tcPr>
          <w:p w14:paraId="209B0216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ละเมิด</w:t>
            </w:r>
          </w:p>
          <w:p w14:paraId="75ABD257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58"/>
              <w:contextualSpacing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บอกล้างโมฆียกรรมของหุ้นกู้แปลงสภาพ</w:t>
            </w:r>
          </w:p>
          <w:p w14:paraId="5BB15754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3D7017F1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8,020,132,483.88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shd w:val="clear" w:color="auto" w:fill="auto"/>
          </w:tcPr>
          <w:p w14:paraId="10535E02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9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ได้ยื่นฟ้องคดีต่อศาลแพ่ง </w:t>
            </w:r>
          </w:p>
          <w:p w14:paraId="694A23F4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13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ยื่นคำให้การต่อศาลแพ่ง </w:t>
            </w:r>
          </w:p>
          <w:p w14:paraId="5C522E71" w14:textId="39FE8C96" w:rsidR="00D23BD9" w:rsidRPr="008D2EBA" w:rsidRDefault="00D23BD9" w:rsidP="00202EB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17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ยื่นคำร้องต่อศาลแพ่งให้วินิจฉัยชี้ขาดเบื้องต้นในปัญหาข้อกฎหมาย</w:t>
            </w:r>
          </w:p>
          <w:p w14:paraId="57CC86FB" w14:textId="77777777" w:rsidR="00D23BD9" w:rsidRPr="008D2EBA" w:rsidRDefault="00D23BD9" w:rsidP="003678E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ตุลาคม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2561 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ได้ยื่นคำร้องขอคุ้มครองชั่วคราวต่อศาลแพ่งให้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หาเงินประกันมาให้เป็นจำนวน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10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</w:t>
            </w:r>
          </w:p>
          <w:p w14:paraId="5C633488" w14:textId="4B5DC2D3" w:rsidR="00D23BD9" w:rsidRPr="008D2EBA" w:rsidRDefault="00D23BD9" w:rsidP="00870DB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7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2561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ศาลได้ยกคำร้องขอคุ้มครองชั่วคราว ที่ให้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หาเงินประกันจำนวน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10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ล้านบาท เพื่อเป็นหลักประกันค่าธรรมเนียมศาล และค่าใช้จ่ายต่าง ๆ รวมถึงคำร้องที่ขอให้ศาลวินิจฉัยชี้ขาดเบื้องต้นในข้อกฎหมายและประเด็นข้อพิพาทระหว่าง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นอกจากนี้ศาลนัดพิจารณาคดีต่อเนื่องโดยนั</w:t>
            </w:r>
            <w:r w:rsidR="00A97CED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</w:t>
            </w:r>
            <w:r w:rsidRPr="008D2EBA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สืบพยานโจทก์และจำเลย ระหว่างวันที่ </w:t>
            </w:r>
            <w:r w:rsidR="00A97CED" w:rsidRPr="008D2EBA">
              <w:rPr>
                <w:rFonts w:ascii="Angsana New" w:hAnsi="Angsana New" w:cs="Angsana New"/>
                <w:spacing w:val="-2"/>
                <w:sz w:val="26"/>
                <w:szCs w:val="26"/>
                <w:lang w:val="en-GB"/>
              </w:rPr>
              <w:t>2</w:t>
            </w:r>
            <w:r w:rsidRPr="008D2EBA">
              <w:rPr>
                <w:rFonts w:ascii="Angsana New" w:hAnsi="Angsana New" w:cs="Angsana New"/>
                <w:spacing w:val="-2"/>
                <w:sz w:val="26"/>
                <w:szCs w:val="26"/>
                <w:lang w:val="en-GB" w:bidi="ar-SA"/>
              </w:rPr>
              <w:t>0</w:t>
            </w:r>
            <w:r w:rsidRPr="008D2EBA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สิงหาคม และ </w:t>
            </w:r>
            <w:r w:rsidRPr="008D2EBA">
              <w:rPr>
                <w:rFonts w:ascii="Angsana New" w:hAnsi="Angsana New" w:cs="Angsana New"/>
                <w:spacing w:val="-2"/>
                <w:sz w:val="26"/>
                <w:szCs w:val="26"/>
                <w:lang w:val="en-GB" w:bidi="ar-SA"/>
              </w:rPr>
              <w:t>9</w:t>
            </w:r>
            <w:r w:rsidRPr="008D2EBA">
              <w:rPr>
                <w:rFonts w:ascii="Angsana New" w:hAnsi="Angsana New" w:cs="Angsana New"/>
                <w:spacing w:val="-2"/>
                <w:sz w:val="26"/>
                <w:szCs w:val="26"/>
                <w:cs/>
                <w:lang w:val="en-GB"/>
              </w:rPr>
              <w:t xml:space="preserve"> ตุลาคม </w:t>
            </w:r>
            <w:r w:rsidRPr="008D2EBA">
              <w:rPr>
                <w:rFonts w:ascii="Angsana New" w:hAnsi="Angsana New" w:cs="Angsana New"/>
                <w:spacing w:val="-2"/>
                <w:sz w:val="26"/>
                <w:szCs w:val="26"/>
                <w:lang w:val="en-GB" w:bidi="ar-SA"/>
              </w:rPr>
              <w:t>2562</w:t>
            </w:r>
          </w:p>
          <w:p w14:paraId="5C34A0B6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ศาลกำหนดนัดฟังคำพิพากษาวันที่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3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2562</w:t>
            </w:r>
          </w:p>
          <w:p w14:paraId="25290CCA" w14:textId="6707E7ED" w:rsidR="006A3158" w:rsidRPr="008D2EBA" w:rsidRDefault="00943256" w:rsidP="00870DB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8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 xml:space="preserve">ตุลาคม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2562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ศาลยกเลิกวันนัดพิจารณาเดิมทั้งหมดและกำหนดวันนัดสืบพยานใหม่ระหว่างวันที่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7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 xml:space="preserve">พฤษภาคม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>–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24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2563 </w:t>
            </w:r>
            <w:r w:rsidR="006D4A5E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ศาลกำหนดฟังคำพิพากษาในวันที่ </w:t>
            </w:r>
            <w:r w:rsidR="006D4A5E"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25</w:t>
            </w:r>
            <w:r w:rsidR="006D4A5E"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</w:t>
            </w:r>
            <w:r w:rsidR="006D4A5E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สิงหาคม </w:t>
            </w:r>
            <w:r w:rsidR="006D4A5E"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2563</w:t>
            </w:r>
          </w:p>
          <w:p w14:paraId="7500680B" w14:textId="77777777" w:rsidR="00101949" w:rsidRPr="008D2EBA" w:rsidRDefault="00101949" w:rsidP="001019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24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2563 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ยื่นคำร้องขอให้ศาลกำหนดวิธีการเพื่อคุ้มครองประโยชน์ของโจทก์ระหว่างพิจารณา</w:t>
            </w:r>
          </w:p>
          <w:p w14:paraId="7A6BABF3" w14:textId="54C72C22" w:rsidR="00943256" w:rsidRPr="008D2EBA" w:rsidRDefault="00101949" w:rsidP="00101949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446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เนื่องจากการระบาดของโรคติดเชื้อไวรัสโคโรนา (โควิด-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19)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ศาลยกเลิกวันนัดพิจารณาและวันฟังคำพิพากษาเดิมทั้งหมดและกำหนดวันนัดพร้อมเพื่อกำหนดวันนัดสืบพยานและนัดไต่สวนคำร้องขอให้ศาลกำหนดวิธีการเพื่อคุ้มครองประโยชน์ของโจทก์ระหว่างพิจารณาเป็นวันที่ 9 กรกฎาคม 2563</w:t>
            </w:r>
          </w:p>
        </w:tc>
      </w:tr>
    </w:tbl>
    <w:p w14:paraId="6395A97D" w14:textId="75642BE8" w:rsidR="00101949" w:rsidRPr="008D2EBA" w:rsidRDefault="00101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6"/>
          <w:szCs w:val="26"/>
          <w:cs/>
          <w:lang w:val="en-GB"/>
        </w:rPr>
      </w:pPr>
    </w:p>
    <w:p w14:paraId="45611899" w14:textId="0D9E7A3B" w:rsidR="00D23BD9" w:rsidRPr="008D2EBA" w:rsidRDefault="00101949">
      <w:pPr>
        <w:pStyle w:val="ListParagraph"/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80" w:lineRule="exact"/>
        <w:rPr>
          <w:rFonts w:ascii="Angsana New" w:hAnsi="Angsana New"/>
          <w:b/>
          <w:bCs/>
          <w:sz w:val="26"/>
          <w:szCs w:val="26"/>
          <w:lang w:val="en-GB"/>
        </w:rPr>
      </w:pPr>
      <w:r w:rsidRPr="008D2EBA">
        <w:rPr>
          <w:rFonts w:ascii="Angsana New" w:hAnsi="Angsana New"/>
          <w:b/>
          <w:bCs/>
          <w:sz w:val="26"/>
          <w:szCs w:val="26"/>
          <w:cs/>
          <w:lang w:val="en-GB"/>
        </w:rPr>
        <w:t>คดี</w:t>
      </w:r>
      <w:r w:rsidR="00D23BD9" w:rsidRPr="008D2EBA">
        <w:rPr>
          <w:rFonts w:ascii="Angsana New" w:hAnsi="Angsana New"/>
          <w:b/>
          <w:bCs/>
          <w:sz w:val="26"/>
          <w:szCs w:val="26"/>
          <w:cs/>
          <w:lang w:val="en-GB"/>
        </w:rPr>
        <w:t xml:space="preserve">แพ่งหมายเลขดำที่ พ. </w:t>
      </w:r>
      <w:r w:rsidR="00D23BD9" w:rsidRPr="008D2EBA">
        <w:rPr>
          <w:rFonts w:ascii="Angsana New" w:hAnsi="Angsana New"/>
          <w:b/>
          <w:bCs/>
          <w:sz w:val="26"/>
          <w:szCs w:val="26"/>
          <w:lang w:val="en-GB"/>
        </w:rPr>
        <w:t>2313/2561</w:t>
      </w:r>
    </w:p>
    <w:tbl>
      <w:tblPr>
        <w:tblW w:w="1505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08"/>
      </w:tblGrid>
      <w:tr w:rsidR="00183CE5" w:rsidRPr="00D52B70" w14:paraId="4D4198C3" w14:textId="77777777" w:rsidTr="002E5182">
        <w:trPr>
          <w:trHeight w:val="424"/>
          <w:tblHeader/>
        </w:trPr>
        <w:tc>
          <w:tcPr>
            <w:tcW w:w="2430" w:type="dxa"/>
            <w:shd w:val="clear" w:color="auto" w:fill="auto"/>
          </w:tcPr>
          <w:p w14:paraId="38F9886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57F3146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2361F78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0062B10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08" w:type="dxa"/>
            <w:shd w:val="clear" w:color="auto" w:fill="auto"/>
          </w:tcPr>
          <w:p w14:paraId="652EBE26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D52B70" w14:paraId="1C2B37A0" w14:textId="77777777" w:rsidTr="008D2EBA">
        <w:trPr>
          <w:trHeight w:val="1531"/>
        </w:trPr>
        <w:tc>
          <w:tcPr>
            <w:tcW w:w="2430" w:type="dxa"/>
            <w:shd w:val="clear" w:color="auto" w:fill="auto"/>
          </w:tcPr>
          <w:p w14:paraId="688E5AB6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383AEB35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</w:t>
            </w:r>
            <w:proofErr w:type="gram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Ltd  (</w:t>
            </w:r>
            <w:proofErr w:type="gram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5E2A18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ab/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ละเมิด</w:t>
            </w:r>
          </w:p>
          <w:p w14:paraId="0281AC65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51" w:hanging="151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ab/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เรียกค่าเสียหาย</w:t>
            </w:r>
          </w:p>
          <w:p w14:paraId="43BF51B8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ค่าสินไหมทดแทนพระราชบัญญัติล้มละลาย พ.ศ.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2483</w:t>
            </w:r>
          </w:p>
        </w:tc>
        <w:tc>
          <w:tcPr>
            <w:tcW w:w="1842" w:type="dxa"/>
            <w:shd w:val="clear" w:color="auto" w:fill="auto"/>
          </w:tcPr>
          <w:p w14:paraId="1DAECE1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880,000,000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08" w:type="dxa"/>
            <w:shd w:val="clear" w:color="auto" w:fill="auto"/>
          </w:tcPr>
          <w:p w14:paraId="56246B4B" w14:textId="77777777" w:rsidR="00D23BD9" w:rsidRPr="008D2EBA" w:rsidRDefault="00D23BD9" w:rsidP="008D2EBA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เมษายน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 2561 GL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ยื่นฟ้อง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ต่อศาลแพ่ง </w:t>
            </w:r>
          </w:p>
          <w:p w14:paraId="4E350585" w14:textId="77777777" w:rsidR="00D23BD9" w:rsidRPr="008D2EBA" w:rsidRDefault="00D23BD9" w:rsidP="008D2EBA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>เมื่อวันที่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 17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 2561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ศาลได้ยกคำร้องของ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 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ที่ขอจำหน่ายคดีชั่วคราว นอกจากนี้ศาลกำหนดประเด็นพิจารณาในคดีและนัดพิจารณาคดีต่อเนื่องโดยนัดสืบพยานโจทก์และจำเลย ระหว่าง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วันที่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12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และ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29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พฤศจิกายน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2562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635B301B" w14:textId="1EF5662F" w:rsidR="00101949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5 มีนาคม 2563 ศาลชั้นต้นตัดสินให้ 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JTA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ชดใช้ค่าเสียหาย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และค่าทนายความให้ 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GL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 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>685,500,000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</w:t>
            </w:r>
          </w:p>
          <w:p w14:paraId="3C517066" w14:textId="77777777" w:rsidR="00101949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 16 เมษายน 2563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JTA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ยื่นอุทธรณ์ พร้อมกับคำร้องขอทุเลาการบังคับคดี</w:t>
            </w:r>
          </w:p>
          <w:p w14:paraId="6321A105" w14:textId="765FF92A" w:rsidR="00D23BD9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ขณะนี้ 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GL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อยู่ระหว่างเตรียมคำแก้อุทธรณ์ซึ่งกำหนดยื่นศาลภายในวันที่</w:t>
            </w:r>
            <w:r w:rsidR="0054412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1 มิถุนายน 2563</w:t>
            </w:r>
          </w:p>
        </w:tc>
      </w:tr>
    </w:tbl>
    <w:p w14:paraId="7B737886" w14:textId="0AE53EAD" w:rsidR="00536041" w:rsidRPr="008D2EBA" w:rsidRDefault="00536041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26"/>
          <w:szCs w:val="26"/>
          <w:lang w:val="en-GB" w:bidi="ar-SA"/>
        </w:rPr>
      </w:pPr>
    </w:p>
    <w:p w14:paraId="3FC7CC62" w14:textId="7DE9551F" w:rsidR="00D23BD9" w:rsidRPr="008D2EBA" w:rsidRDefault="00D23BD9" w:rsidP="00C34571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26"/>
          <w:szCs w:val="26"/>
          <w:lang w:val="en-GB" w:bidi="ar-SA"/>
        </w:rPr>
      </w:pPr>
      <w:r w:rsidRPr="008D2EBA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คดีฟื้นฟูกิจการ</w:t>
      </w:r>
    </w:p>
    <w:p w14:paraId="6EF8A956" w14:textId="4C17B4EB" w:rsidR="00D23BD9" w:rsidRPr="008D2EBA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26"/>
          <w:szCs w:val="26"/>
        </w:rPr>
      </w:pPr>
      <w:r w:rsidRPr="008D2EBA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คดีฟื้นฟูกิจการ หมายเลขดำที่ ฟ.</w:t>
      </w:r>
      <w:r w:rsidRPr="008D2EBA">
        <w:rPr>
          <w:rFonts w:ascii="Angsana New" w:hAnsi="Angsana New" w:cs="Angsana New"/>
          <w:b/>
          <w:bCs/>
          <w:sz w:val="26"/>
          <w:szCs w:val="26"/>
        </w:rPr>
        <w:t>1/2561</w:t>
      </w:r>
    </w:p>
    <w:tbl>
      <w:tblPr>
        <w:tblW w:w="1509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850"/>
      </w:tblGrid>
      <w:tr w:rsidR="00183CE5" w:rsidRPr="00D52B70" w14:paraId="26275B84" w14:textId="77777777" w:rsidTr="008D2EBA">
        <w:trPr>
          <w:trHeight w:val="656"/>
          <w:tblHeader/>
        </w:trPr>
        <w:tc>
          <w:tcPr>
            <w:tcW w:w="2430" w:type="dxa"/>
            <w:shd w:val="clear" w:color="auto" w:fill="auto"/>
          </w:tcPr>
          <w:p w14:paraId="5B14D6D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shd w:val="clear" w:color="auto" w:fill="auto"/>
          </w:tcPr>
          <w:p w14:paraId="49834FE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shd w:val="clear" w:color="auto" w:fill="auto"/>
          </w:tcPr>
          <w:p w14:paraId="4D9DEBB2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shd w:val="clear" w:color="auto" w:fill="auto"/>
          </w:tcPr>
          <w:p w14:paraId="3E67F922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850" w:type="dxa"/>
            <w:shd w:val="clear" w:color="auto" w:fill="auto"/>
          </w:tcPr>
          <w:p w14:paraId="35CD75A7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D52B70" w14:paraId="4ECB886C" w14:textId="77777777" w:rsidTr="008D2EBA">
        <w:trPr>
          <w:trHeight w:val="60"/>
        </w:trPr>
        <w:tc>
          <w:tcPr>
            <w:tcW w:w="2430" w:type="dxa"/>
            <w:shd w:val="clear" w:color="auto" w:fill="auto"/>
          </w:tcPr>
          <w:p w14:paraId="4EEE943E" w14:textId="77777777" w:rsidR="00D23BD9" w:rsidRPr="008D2EBA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</w:t>
            </w:r>
          </w:p>
          <w:p w14:paraId="31B9FEB1" w14:textId="77777777" w:rsidR="00D23BD9" w:rsidRPr="008D2EBA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76CA2EB" w14:textId="77777777" w:rsidR="00D23BD9" w:rsidRPr="008D2EBA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ind w:left="175"/>
              <w:contextualSpacing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2DB2EA50" w14:textId="77777777" w:rsidR="00D23BD9" w:rsidRPr="008D2EBA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>ร้องขอให้ฟื้นฟูกิจการ</w:t>
            </w:r>
          </w:p>
        </w:tc>
        <w:tc>
          <w:tcPr>
            <w:tcW w:w="1842" w:type="dxa"/>
            <w:shd w:val="clear" w:color="auto" w:fill="auto"/>
          </w:tcPr>
          <w:p w14:paraId="43D3C9D7" w14:textId="77777777" w:rsidR="00D23BD9" w:rsidRPr="008D2EBA" w:rsidRDefault="00D23BD9" w:rsidP="0018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180,000,000</w:t>
            </w:r>
          </w:p>
          <w:p w14:paraId="2EF32196" w14:textId="77777777" w:rsidR="00D23BD9" w:rsidRPr="008D2EBA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เหรียญสหรัฐอเมริกา</w:t>
            </w:r>
          </w:p>
          <w:p w14:paraId="405C4139" w14:textId="77777777" w:rsidR="00D23BD9" w:rsidRPr="008D2EBA" w:rsidRDefault="00D23BD9" w:rsidP="006A3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4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0" w:type="dxa"/>
            <w:shd w:val="clear" w:color="auto" w:fill="auto"/>
          </w:tcPr>
          <w:p w14:paraId="2E3EF75B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10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ยื่นคำร้องขอฟื้นฟูกิจการของ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ต่อศาลล้มละลายกลาง</w:t>
            </w:r>
          </w:p>
          <w:p w14:paraId="777CDEAA" w14:textId="17A231B7" w:rsidR="00D23BD9" w:rsidRPr="008D2EBA" w:rsidRDefault="00D23BD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12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ยื่นคำคัดค้านคำร้องขอฟื้นฟูกิจการต่อศาล</w:t>
            </w:r>
          </w:p>
          <w:p w14:paraId="0C7707C3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มีนาคม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2561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ศาลล้มละลายกลางได้มีคำสั่งยกคำร้องขอฟื้นฟูกิจการที่ยื่นโดย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JTA</w:t>
            </w:r>
          </w:p>
          <w:p w14:paraId="4D717BD0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17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JTA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ได้ยื่นอุทธรณ์คำสั่งยกคำร้องขอฟื้นฟูกิจการ และศาลมีคำสั่งรับอุทธรณ์ 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18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</w:t>
            </w:r>
          </w:p>
          <w:p w14:paraId="15A7A857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2561 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ยื่นคำแก้อุทธรณ์คำสั่งยกคำร้องขอฟื้นฟูกิจการ</w:t>
            </w:r>
          </w:p>
          <w:p w14:paraId="5BF1D9E9" w14:textId="4B2BCA6C" w:rsidR="00D23BD9" w:rsidRPr="008D2EBA" w:rsidRDefault="00F7023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52" w:hanging="278"/>
              <w:contextualSpacing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26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2562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ศาลอุทธรณ์คดีชำนาญพิเศษมีคำพิพากษายกคำสั่งของศาลล้มละลายกลางที่งดไต่สวน และให้ศาลล้มละลายกลางไต่สวนคำร้องขอของ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JTA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แล้วมีคำสั่งใหม่ตามรูป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คดี</w:t>
            </w:r>
          </w:p>
          <w:p w14:paraId="6841A459" w14:textId="6A01720A" w:rsidR="00D23BD9" w:rsidRPr="008D2EBA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26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เมษายน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2562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ศาลไต่สวนพยานบางส่วนของ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JTA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และนัดไต่สวนต่อเนื่องในวันที่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26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 ถึง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 xml:space="preserve">2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cs/>
                <w:lang w:val="en-GB"/>
              </w:rPr>
              <w:t xml:space="preserve">กรกฎาคม </w:t>
            </w:r>
            <w:r w:rsidR="00D23BD9" w:rsidRPr="008D2EBA">
              <w:rPr>
                <w:rFonts w:asciiTheme="majorBidi" w:hAnsiTheme="majorBidi" w:cstheme="majorBidi"/>
                <w:spacing w:val="-2"/>
                <w:sz w:val="26"/>
                <w:szCs w:val="26"/>
                <w:lang w:val="en-GB"/>
              </w:rPr>
              <w:t>2562</w:t>
            </w:r>
          </w:p>
          <w:p w14:paraId="394AC8F8" w14:textId="5480DD8C" w:rsidR="00D23BD9" w:rsidRPr="008D2EBA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28 </w:t>
            </w:r>
            <w:r w:rsidR="00975DB3"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</w:rPr>
              <w:t>2562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ได้มีการไต่สวนพยานของคู่ความทั้งสองฝ่ายจนเสร็จสิ้น</w:t>
            </w:r>
          </w:p>
          <w:p w14:paraId="1DF284F6" w14:textId="6EC01D9F" w:rsidR="006D4A5E" w:rsidRPr="008D2EBA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เมื่อ</w:t>
            </w:r>
            <w:r w:rsidR="006D4A5E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วันที่</w:t>
            </w:r>
            <w:r w:rsidR="006D4A5E"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  <w:r w:rsidR="006D4A5E"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="006D4A5E" w:rsidRPr="008D2EBA">
              <w:rPr>
                <w:rFonts w:asciiTheme="majorBidi" w:hAnsiTheme="majorBidi" w:cstheme="majorBidi"/>
                <w:sz w:val="26"/>
                <w:szCs w:val="26"/>
              </w:rPr>
              <w:t xml:space="preserve">2562 </w:t>
            </w:r>
            <w:r w:rsidR="006D4A5E"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ศาลพิพากษายกคำร้องขอฟื้นฟูกิจการ</w:t>
            </w:r>
          </w:p>
          <w:p w14:paraId="391F6242" w14:textId="59DF9B9A" w:rsidR="00101949" w:rsidRPr="008D2EBA" w:rsidRDefault="00101949" w:rsidP="006D4A5E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="00F70239" w:rsidRPr="008D2EBA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8D2E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="00F70239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พฤศจิกายน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Pr="008D2E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2562 JTA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ยื่นอุทธรณ์คำสั่งศาลที่ให้ยกค</w:t>
            </w:r>
            <w:r w:rsidR="006D4A5E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ำ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ร้องขอฟื้นฟูกิจการ</w:t>
            </w:r>
          </w:p>
          <w:p w14:paraId="050C9562" w14:textId="420CE9FB" w:rsidR="00101949" w:rsidRPr="008D2EBA" w:rsidRDefault="00101949" w:rsidP="00870DB4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40" w:line="320" w:lineRule="exact"/>
              <w:ind w:left="346" w:hanging="274"/>
              <w:contextualSpacing/>
              <w:jc w:val="thaiDistribute"/>
              <w:rPr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ขณะนี้ </w:t>
            </w:r>
            <w:r w:rsidRPr="008D2E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GL 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อยู่ในขั้นตอนการเตรียมคำแก้อุทธรณ์ ซึ่งจะถึงกำหนดยื่นในวันที่ </w:t>
            </w:r>
            <w:r w:rsidRPr="008D2E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 </w:t>
            </w:r>
            <w:r w:rsidR="00CC5198" w:rsidRPr="008D2E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พฤษภาคม</w:t>
            </w:r>
            <w:r w:rsidRPr="008D2EBA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2563</w:t>
            </w:r>
          </w:p>
        </w:tc>
      </w:tr>
    </w:tbl>
    <w:p w14:paraId="2DEF188F" w14:textId="488DEC88" w:rsidR="00D52B70" w:rsidRDefault="00D52B70" w:rsidP="00D5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360"/>
        <w:contextualSpacing/>
        <w:rPr>
          <w:rFonts w:ascii="Angsana New" w:hAnsi="Angsana New" w:cs="Angsana New"/>
          <w:b/>
          <w:bCs/>
          <w:sz w:val="26"/>
          <w:szCs w:val="26"/>
          <w:lang w:val="en-GB"/>
        </w:rPr>
      </w:pPr>
    </w:p>
    <w:p w14:paraId="07B7FB4C" w14:textId="38303693" w:rsidR="00D52B70" w:rsidRDefault="00D52B70" w:rsidP="00D52B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360"/>
        <w:contextualSpacing/>
        <w:rPr>
          <w:rFonts w:ascii="Angsana New" w:hAnsi="Angsana New" w:cs="Angsana New"/>
          <w:b/>
          <w:bCs/>
          <w:sz w:val="26"/>
          <w:szCs w:val="26"/>
          <w:lang w:val="en-GB"/>
        </w:rPr>
      </w:pPr>
    </w:p>
    <w:p w14:paraId="5CBE9CA8" w14:textId="178CC049" w:rsidR="00D52B70" w:rsidRDefault="00D52B70" w:rsidP="008D2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ind w:left="720"/>
        <w:contextualSpacing/>
        <w:rPr>
          <w:rFonts w:ascii="Angsana New" w:hAnsi="Angsana New" w:cs="Angsana New"/>
          <w:b/>
          <w:bCs/>
          <w:sz w:val="26"/>
          <w:szCs w:val="26"/>
          <w:lang w:val="en-GB"/>
        </w:rPr>
      </w:pPr>
    </w:p>
    <w:p w14:paraId="46B1FB51" w14:textId="7B430BAB" w:rsidR="00D52B70" w:rsidRPr="008D2EBA" w:rsidRDefault="00D52B70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380" w:lineRule="exact"/>
        <w:contextualSpacing/>
        <w:rPr>
          <w:rFonts w:ascii="Angsana New" w:hAnsi="Angsana New" w:cs="Angsana New"/>
          <w:b/>
          <w:bCs/>
          <w:sz w:val="26"/>
          <w:szCs w:val="26"/>
          <w:lang w:val="en-GB"/>
        </w:rPr>
      </w:pPr>
      <w:r w:rsidRPr="00AB7FE5">
        <w:rPr>
          <w:rFonts w:ascii="Angsana New" w:hAnsi="Angsana New" w:cs="Angsana New"/>
          <w:b/>
          <w:bCs/>
          <w:sz w:val="26"/>
          <w:szCs w:val="26"/>
          <w:cs/>
          <w:lang w:val="en-GB"/>
        </w:rPr>
        <w:t>คดีอาญา</w:t>
      </w:r>
    </w:p>
    <w:p w14:paraId="66B44164" w14:textId="77777777" w:rsidR="00D23BD9" w:rsidRPr="008D2EBA" w:rsidRDefault="00D23BD9" w:rsidP="00C34571">
      <w:pPr>
        <w:pStyle w:val="ListParagraph"/>
        <w:numPr>
          <w:ilvl w:val="0"/>
          <w:numId w:val="10"/>
        </w:numPr>
        <w:tabs>
          <w:tab w:val="left" w:pos="1260"/>
        </w:tabs>
        <w:rPr>
          <w:rFonts w:ascii="Angsana New" w:hAnsi="Angsana New"/>
          <w:b/>
          <w:bCs/>
          <w:sz w:val="26"/>
          <w:szCs w:val="26"/>
        </w:rPr>
      </w:pPr>
      <w:r w:rsidRPr="008D2EBA">
        <w:rPr>
          <w:rFonts w:ascii="Angsana New" w:hAnsi="Angsana New"/>
          <w:b/>
          <w:bCs/>
          <w:sz w:val="26"/>
          <w:szCs w:val="26"/>
          <w:cs/>
        </w:rPr>
        <w:t>คดีอาญาหมายเลขดำที่ อ.</w:t>
      </w:r>
      <w:r w:rsidRPr="008D2EBA">
        <w:rPr>
          <w:rFonts w:ascii="Angsana New" w:hAnsi="Angsana New"/>
          <w:b/>
          <w:bCs/>
          <w:sz w:val="26"/>
          <w:szCs w:val="26"/>
        </w:rPr>
        <w:t xml:space="preserve"> 6/2561</w:t>
      </w:r>
    </w:p>
    <w:tbl>
      <w:tblPr>
        <w:tblW w:w="1448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985"/>
        <w:gridCol w:w="1985"/>
        <w:gridCol w:w="1842"/>
        <w:gridCol w:w="6241"/>
      </w:tblGrid>
      <w:tr w:rsidR="00183CE5" w:rsidRPr="00D52B70" w14:paraId="63461CAB" w14:textId="77777777" w:rsidTr="002E5182">
        <w:trPr>
          <w:trHeight w:val="325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CB20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9684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944F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61BB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22444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D52B70" w14:paraId="6279C274" w14:textId="77777777" w:rsidTr="002E5182">
        <w:trPr>
          <w:trHeight w:val="656"/>
        </w:trPr>
        <w:tc>
          <w:tcPr>
            <w:tcW w:w="2430" w:type="dxa"/>
            <w:shd w:val="clear" w:color="auto" w:fill="auto"/>
          </w:tcPr>
          <w:p w14:paraId="13C6AF67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5"/>
              <w:contextualSpacing/>
              <w:rPr>
                <w:rFonts w:ascii="Angsana New" w:hAnsi="Angsana New" w:cs="Angsana New"/>
                <w:sz w:val="26"/>
                <w:szCs w:val="26"/>
                <w:rtl/>
                <w:cs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บริษัท กรุ๊ปลีส จำกัด (มหาชน)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985" w:type="dxa"/>
            <w:shd w:val="clear" w:color="auto" w:fill="auto"/>
          </w:tcPr>
          <w:p w14:paraId="4843CFBE" w14:textId="77777777" w:rsidR="00D23BD9" w:rsidRPr="008D2EBA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  <w:p w14:paraId="6C85973E" w14:textId="77777777" w:rsidR="00D23BD9" w:rsidRPr="008D2EBA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Mr. Nobuyoshi Fujisawa</w:t>
            </w:r>
          </w:p>
          <w:p w14:paraId="5C0822F4" w14:textId="77777777" w:rsidR="00D23BD9" w:rsidRPr="008D2EBA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Mr. Shigeyoshi Asano</w:t>
            </w:r>
          </w:p>
          <w:p w14:paraId="3F31C72D" w14:textId="77777777" w:rsidR="00D23BD9" w:rsidRPr="008D2EBA" w:rsidRDefault="00D23BD9" w:rsidP="00C34571">
            <w:pPr>
              <w:numPr>
                <w:ilvl w:val="0"/>
                <w:numId w:val="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76" w:hanging="176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>ที่ปรึกษากฎหมาย</w:t>
            </w:r>
          </w:p>
          <w:p w14:paraId="73B2EFB2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85" w:type="dxa"/>
            <w:shd w:val="clear" w:color="auto" w:fill="auto"/>
          </w:tcPr>
          <w:p w14:paraId="32A2848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ร่วมกันยื่นคำร้องขอต่อศาลให้มีการฟื้นฟูกิจการอันเป็นเท็จ</w:t>
            </w:r>
          </w:p>
        </w:tc>
        <w:tc>
          <w:tcPr>
            <w:tcW w:w="1842" w:type="dxa"/>
            <w:shd w:val="clear" w:color="auto" w:fill="auto"/>
          </w:tcPr>
          <w:p w14:paraId="1FC27161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6241" w:type="dxa"/>
            <w:shd w:val="clear" w:color="auto" w:fill="auto"/>
          </w:tcPr>
          <w:p w14:paraId="01845D46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11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เมษายน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GL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ยื่นฟ้องคดีอาญาต่อศาลล้มละลายกลาง </w:t>
            </w:r>
          </w:p>
          <w:p w14:paraId="4DFB0166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18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กันยายน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2561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ศาลได้มีคำสั่งให้กำหนดวันนัดถามค้านพยานโจทก์และไต่สวนมูลฟ้องต่อ ในวันที่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16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และ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17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2562</w:t>
            </w:r>
          </w:p>
          <w:p w14:paraId="31717E06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16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มกราคม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2562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กระบวนพิจารณาถามค้านพยานโจทก์</w:t>
            </w:r>
          </w:p>
          <w:p w14:paraId="69FC748F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11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และ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18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>2562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ศาลไต่สวนมูลฟ้อง</w:t>
            </w:r>
          </w:p>
          <w:p w14:paraId="15107DA0" w14:textId="77777777" w:rsidR="00D23BD9" w:rsidRPr="008D2EBA" w:rsidRDefault="00D23BD9" w:rsidP="00C34571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/>
              </w:rPr>
              <w:t xml:space="preserve">22 </w:t>
            </w:r>
            <w:r w:rsidRPr="008D2EBA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กุมภาพันธ์ </w:t>
            </w:r>
            <w:r w:rsidRPr="008D2EBA">
              <w:rPr>
                <w:rFonts w:ascii="Angsana New" w:hAnsi="Angsana New"/>
                <w:sz w:val="26"/>
                <w:szCs w:val="26"/>
                <w:lang w:val="en-GB"/>
              </w:rPr>
              <w:t xml:space="preserve">2562 GL </w:t>
            </w:r>
            <w:r w:rsidRPr="008D2EBA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ถอนฟ้องจำเลยที่ </w:t>
            </w:r>
            <w:r w:rsidRPr="008D2EBA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  <w:p w14:paraId="34B01747" w14:textId="49290562" w:rsidR="00D23BD9" w:rsidRPr="008D2EBA" w:rsidRDefault="001C21A0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11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มีนาคม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2562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ศาลจำหน่ายคดีชั่วคราวเพื่อรอฟังผลของคดีฟื้นฟูกิจการ </w:t>
            </w:r>
          </w:p>
        </w:tc>
      </w:tr>
    </w:tbl>
    <w:p w14:paraId="42820C95" w14:textId="77777777" w:rsidR="00D52B70" w:rsidRPr="008D2EBA" w:rsidRDefault="00D52B70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932"/>
        </w:tabs>
        <w:spacing w:line="380" w:lineRule="exact"/>
        <w:ind w:left="1418"/>
        <w:rPr>
          <w:rFonts w:ascii="Angsana New" w:hAnsi="Angsana New"/>
          <w:sz w:val="26"/>
          <w:szCs w:val="26"/>
          <w:lang w:val="en-GB" w:bidi="ar-SA"/>
        </w:rPr>
      </w:pPr>
    </w:p>
    <w:p w14:paraId="004A469D" w14:textId="68CC6C40" w:rsidR="00D23BD9" w:rsidRPr="008D2EBA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Times New Roman" w:hAnsi="Times New Roman" w:cs="Angsana New"/>
          <w:bCs/>
          <w:sz w:val="26"/>
          <w:szCs w:val="26"/>
        </w:rPr>
      </w:pPr>
      <w:r w:rsidRPr="008D2EBA">
        <w:rPr>
          <w:rFonts w:ascii="Angsana New" w:hAnsi="Angsana New" w:cs="Angsana New"/>
          <w:b/>
          <w:sz w:val="26"/>
          <w:szCs w:val="26"/>
        </w:rPr>
        <w:t>1</w:t>
      </w:r>
      <w:r w:rsidR="000476F0" w:rsidRPr="008D2EBA">
        <w:rPr>
          <w:rFonts w:ascii="Angsana New" w:hAnsi="Angsana New" w:cs="Angsana New"/>
          <w:b/>
          <w:sz w:val="26"/>
          <w:szCs w:val="26"/>
        </w:rPr>
        <w:t>7</w:t>
      </w:r>
      <w:r w:rsidRPr="008D2EBA">
        <w:rPr>
          <w:rFonts w:ascii="Angsana New" w:hAnsi="Angsana New" w:cs="Angsana New"/>
          <w:b/>
          <w:sz w:val="26"/>
          <w:szCs w:val="26"/>
        </w:rPr>
        <w:t>.2</w:t>
      </w:r>
      <w:r w:rsidRPr="008D2EBA">
        <w:rPr>
          <w:rFonts w:ascii="Angsana New" w:hAnsi="Angsana New" w:cs="Angsana New"/>
          <w:b/>
          <w:sz w:val="26"/>
          <w:szCs w:val="26"/>
        </w:rPr>
        <w:tab/>
      </w:r>
      <w:r w:rsidRPr="008D2EBA">
        <w:rPr>
          <w:rFonts w:ascii="Times New Roman" w:hAnsi="Times New Roman" w:cs="Angsana New"/>
          <w:bCs/>
          <w:sz w:val="26"/>
          <w:szCs w:val="26"/>
          <w:cs/>
        </w:rPr>
        <w:t>คดีความในสิงคโปร์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942"/>
        <w:gridCol w:w="2273"/>
        <w:gridCol w:w="6275"/>
      </w:tblGrid>
      <w:tr w:rsidR="00183CE5" w:rsidRPr="00D52B70" w14:paraId="5C3C049F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70D3E5C1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0C221F44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942" w:type="dxa"/>
            <w:shd w:val="clear" w:color="auto" w:fill="auto"/>
          </w:tcPr>
          <w:p w14:paraId="14163AD0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2273" w:type="dxa"/>
            <w:shd w:val="clear" w:color="auto" w:fill="auto"/>
          </w:tcPr>
          <w:p w14:paraId="33DAFF80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75" w:type="dxa"/>
            <w:shd w:val="clear" w:color="auto" w:fill="auto"/>
          </w:tcPr>
          <w:p w14:paraId="7388A558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D52B70" w14:paraId="1E16851A" w14:textId="77777777" w:rsidTr="002E5182">
        <w:tc>
          <w:tcPr>
            <w:tcW w:w="1660" w:type="dxa"/>
            <w:shd w:val="clear" w:color="auto" w:fill="auto"/>
          </w:tcPr>
          <w:p w14:paraId="058A3815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Asia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Pte.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Ltd.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JTA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22963BD2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</w:rPr>
              <w:t>Group Lease Holdings Ltd. (“</w:t>
            </w:r>
            <w:r w:rsidRPr="008D2EB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GLH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>”),</w:t>
            </w: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อดีตกรรมการของบริษัทและจำเลยอื่นๆ</w:t>
            </w:r>
          </w:p>
        </w:tc>
        <w:tc>
          <w:tcPr>
            <w:tcW w:w="1942" w:type="dxa"/>
            <w:shd w:val="clear" w:color="auto" w:fill="auto"/>
          </w:tcPr>
          <w:p w14:paraId="7881B7FC" w14:textId="77777777" w:rsidR="00D23BD9" w:rsidRPr="008D2EBA" w:rsidRDefault="00D23BD9" w:rsidP="00FE3D8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ร่วมกันทำละเมิดโดยการหลอกให้มาลงทุนในบริษัท กรุ๊ปลีส จำกัด (มหาชน) (“</w:t>
            </w:r>
            <w:r w:rsidRPr="008D2EBA">
              <w:rPr>
                <w:rFonts w:asciiTheme="majorBidi" w:hAnsiTheme="majorBidi" w:cstheme="majorBidi"/>
                <w:sz w:val="26"/>
                <w:szCs w:val="26"/>
              </w:rPr>
              <w:t>GL”)</w:t>
            </w:r>
          </w:p>
        </w:tc>
        <w:tc>
          <w:tcPr>
            <w:tcW w:w="2273" w:type="dxa"/>
            <w:shd w:val="clear" w:color="auto" w:fill="auto"/>
          </w:tcPr>
          <w:p w14:paraId="237C3071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ค่าเสียหาย</w:t>
            </w:r>
          </w:p>
          <w:p w14:paraId="6E5B161F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  <w:p w14:paraId="376C9082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ค่าใช้จ่าย</w:t>
            </w:r>
          </w:p>
          <w:p w14:paraId="5AF09EC5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การชดเชยอื่นๆตามที่ศาลเห็นสมควร</w:t>
            </w:r>
          </w:p>
        </w:tc>
        <w:tc>
          <w:tcPr>
            <w:tcW w:w="6275" w:type="dxa"/>
            <w:shd w:val="clear" w:color="auto" w:fill="auto"/>
          </w:tcPr>
          <w:p w14:paraId="5C07D9B6" w14:textId="77777777" w:rsidR="00D23BD9" w:rsidRPr="008D2EBA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</w:rPr>
              <w:t>26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2560 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ได้ยื่นฟ้อง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และจำเลยอื่นๆ ต่อศาลแห่งประเทศสิงคโปร์ </w:t>
            </w:r>
          </w:p>
          <w:p w14:paraId="3437F568" w14:textId="77777777" w:rsidR="00D23BD9" w:rsidRPr="008D2EBA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ได้ยื่นคำร้องขอคุ้มครองชั่วคราวต่อศาลแห่งประเทศสิงคโปร์เพียงฝ่ายเดียว (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an Ex </w:t>
            </w:r>
            <w:proofErr w:type="spellStart"/>
            <w:r w:rsidRPr="008D2EBA">
              <w:rPr>
                <w:rFonts w:ascii="Angsana New" w:hAnsi="Angsana New"/>
                <w:sz w:val="26"/>
                <w:szCs w:val="26"/>
              </w:rPr>
              <w:t>Parte</w:t>
            </w:r>
            <w:proofErr w:type="spellEnd"/>
            <w:r w:rsidRPr="008D2EBA">
              <w:rPr>
                <w:rFonts w:ascii="Angsana New" w:hAnsi="Angsana New"/>
                <w:sz w:val="26"/>
                <w:szCs w:val="26"/>
              </w:rPr>
              <w:t xml:space="preserve"> </w:t>
            </w:r>
            <w:proofErr w:type="gramStart"/>
            <w:r w:rsidRPr="008D2EBA">
              <w:rPr>
                <w:rFonts w:ascii="Angsana New" w:hAnsi="Angsana New"/>
                <w:sz w:val="26"/>
                <w:szCs w:val="26"/>
              </w:rPr>
              <w:t xml:space="preserve">basis) 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โดยศาลแห่งประเทศสิงคโปร์ได้มีคำสั่งอนุญาตตามคำร้องดังกล่าว</w:t>
            </w:r>
            <w:proofErr w:type="gramEnd"/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โดยสั่ง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ไม่ให้ดำเนินการใดๆ เกี่ยวกับทรัพย์สินของตนที่อยู่ในประเทศสิงคโปร์ในมูลค่าไม่เกิน </w:t>
            </w:r>
            <w:r w:rsidRPr="008D2EBA">
              <w:rPr>
                <w:rFonts w:ascii="Angsana New" w:hAnsi="Angsana New"/>
                <w:sz w:val="26"/>
                <w:szCs w:val="26"/>
              </w:rPr>
              <w:t>180,000,000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ไม่รวมค่าใช้จ่ายการดำเนินการธุรกิจตามปกติ และค่าทนายความ)</w:t>
            </w:r>
          </w:p>
          <w:p w14:paraId="61CE6BE6" w14:textId="77777777" w:rsidR="00D23BD9" w:rsidRPr="008D2EBA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ได้ปฎิเสธทุกข้อกล่าวหาของ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อีกทั้ง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ได้ดำเนินการแต่งตั้งทนายในประเทศสิงคโปร์เพื่อต่อสู้คดี </w:t>
            </w:r>
          </w:p>
          <w:p w14:paraId="13C6B76D" w14:textId="17D4F020" w:rsidR="00DD0A4C" w:rsidRPr="008D2EBA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</w:rPr>
              <w:t>23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กุมภาพันธ์ </w:t>
            </w:r>
            <w:r w:rsidRPr="008D2EBA">
              <w:rPr>
                <w:rFonts w:ascii="Angsana New" w:hAnsi="Angsana New"/>
                <w:sz w:val="26"/>
                <w:szCs w:val="26"/>
              </w:rPr>
              <w:t>2561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ศาลสูงแห่งประเทศสิงคโปร์ ได้มีคำสั่งยกคำร้องขอคุ้มครองชั่วคราวสำหรับ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นอกจากนี้ ศาลสูงแห่งประเทศสิงคโปร์ยังได้ยกคำร้องของ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ที่ได้ยื่นขอขยายผลคุ้มครองชั่วคราวด้วย </w:t>
            </w:r>
          </w:p>
          <w:p w14:paraId="085D4D9B" w14:textId="29253749" w:rsidR="00D23BD9" w:rsidRPr="008D2EBA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ได้ยื่นอุทธรณ์คำสั่งยกคำร้องต่อศาล โดยในวันที่ </w:t>
            </w:r>
            <w:r w:rsidRPr="008D2EBA">
              <w:rPr>
                <w:rFonts w:ascii="Angsana New" w:hAnsi="Angsana New"/>
                <w:sz w:val="26"/>
                <w:szCs w:val="26"/>
              </w:rPr>
              <w:t>1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มิถุนายน </w:t>
            </w:r>
            <w:r w:rsidRPr="008D2EBA">
              <w:rPr>
                <w:rFonts w:ascii="Angsana New" w:hAnsi="Angsana New"/>
                <w:sz w:val="26"/>
                <w:szCs w:val="26"/>
              </w:rPr>
              <w:t>2561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ศาลแห่งประเทศสิงคโปร์มีคำสั่งรับคำร้องอุทธรณ์ของ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บางคำร้อง และศาลฎีกาแห่งประเทศสิงคโปร์ได้ตัดสินกลับคำสั่งของศาลสูงแห่งประเทศสิงคโปร์ โดยกลับคำสั่งคุ้มครองชั่วคราวและขยายขอบเขตของคำสั่งคุ้มครองชั่วคราวสำหรับ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GLH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ให้ครอบคลุมทั้งในประเทศสิงคโปร์และทั่วโลก ในมูลค่าไม่เกิน </w:t>
            </w:r>
            <w:r w:rsidRPr="008D2EBA">
              <w:rPr>
                <w:rFonts w:ascii="Angsana New" w:hAnsi="Angsana New"/>
                <w:sz w:val="26"/>
                <w:szCs w:val="26"/>
              </w:rPr>
              <w:t>180,000,000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เหรียญสหรัฐอเมริกา (รายการดังกล่าว ไม่รวมค่าใช้จ่ายในการดำเนินธุรกิจตามปกติ และค่าทนายความ) ทั้งนี้ ศาลฎีกาแห่งประเทศสิงคโปร์ไม่อนุญาตคำร้องอุทธรณ์ของ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เพื่อขยายคำสั่งคุ้มครองชั่วคราว ให้รวมถึง “การขายทรัพย์สิน การลงทุน หรือการให้กู้ยืม” อันเกี่ยวเนื่องกับการประกอบธุรกิจปกติ</w:t>
            </w:r>
          </w:p>
          <w:p w14:paraId="06033342" w14:textId="77777777" w:rsidR="00C37C5D" w:rsidRPr="008D2EBA" w:rsidRDefault="00D23BD9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>การพิจารณาคดีดังกล่าว</w:t>
            </w:r>
            <w:r w:rsidR="00C37C5D" w:rsidRPr="008D2EBA">
              <w:rPr>
                <w:rFonts w:ascii="Angsana New" w:hAnsi="Angsana New"/>
                <w:sz w:val="26"/>
                <w:szCs w:val="26"/>
                <w:cs/>
              </w:rPr>
              <w:t>มีขึ้น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ระหว่างวันที่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8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ตุลาคม ถึง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ตุลาคม </w:t>
            </w:r>
            <w:r w:rsidRPr="008D2EBA">
              <w:rPr>
                <w:rFonts w:ascii="Angsana New" w:hAnsi="Angsana New"/>
                <w:sz w:val="26"/>
                <w:szCs w:val="26"/>
              </w:rPr>
              <w:t>2562</w:t>
            </w:r>
          </w:p>
          <w:p w14:paraId="076E76A9" w14:textId="77777777" w:rsidR="00845FA8" w:rsidRPr="008D2EBA" w:rsidRDefault="00845FA8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กุมภาพันธ์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 2563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ศาลมีคำสั่งยกฟ้องของ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พร้อมทั้งสั่งให้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รับผิดชอบค่าใช้จ่ายต่างๆ ของจำเลยทุกคน</w:t>
            </w:r>
          </w:p>
          <w:p w14:paraId="1C663E90" w14:textId="5B854B91" w:rsidR="00D23BD9" w:rsidRPr="008D2EBA" w:rsidRDefault="00845FA8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8D2EBA">
              <w:rPr>
                <w:rFonts w:ascii="Angsana New" w:hAnsi="Angsana New"/>
                <w:sz w:val="26"/>
                <w:szCs w:val="26"/>
              </w:rPr>
              <w:t>2563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D2EBA">
              <w:rPr>
                <w:rFonts w:ascii="Angsana New" w:hAnsi="Angsana New"/>
                <w:sz w:val="26"/>
                <w:szCs w:val="26"/>
              </w:rPr>
              <w:t xml:space="preserve">JTA </w:t>
            </w:r>
            <w:r w:rsidRPr="008D2EBA">
              <w:rPr>
                <w:rFonts w:ascii="Angsana New" w:hAnsi="Angsana New"/>
                <w:sz w:val="26"/>
                <w:szCs w:val="26"/>
                <w:cs/>
              </w:rPr>
              <w:t>ยื่นอุทธรณ์คำพิพากษาดังกล่าวต่อศาลอุทธรณ์</w:t>
            </w:r>
          </w:p>
          <w:p w14:paraId="32F93943" w14:textId="61F50C31" w:rsidR="00CC5198" w:rsidRPr="008D2EBA" w:rsidRDefault="00CC5198" w:rsidP="00845FA8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EBA">
              <w:rPr>
                <w:rFonts w:ascii="Angsana New" w:hAnsi="Angsana New"/>
                <w:sz w:val="26"/>
                <w:szCs w:val="26"/>
                <w:cs/>
              </w:rPr>
              <w:t>ศาลกำหนดการดำเนินพิจารณาชั้นอุทธรณ์ในวันที่ 6 กรกฎาคม 2563</w:t>
            </w:r>
          </w:p>
        </w:tc>
      </w:tr>
    </w:tbl>
    <w:p w14:paraId="3F91C333" w14:textId="77777777" w:rsidR="00F70239" w:rsidRPr="008D2EBA" w:rsidRDefault="00F7023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60FCEE0A" w14:textId="12CBBFB0" w:rsidR="00D23BD9" w:rsidRPr="008D2EBA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08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  <w:r w:rsidRPr="008D2EBA">
        <w:rPr>
          <w:rFonts w:ascii="Angsana New" w:hAnsi="Angsana New" w:cs="Angsana New"/>
          <w:b/>
          <w:sz w:val="26"/>
          <w:szCs w:val="26"/>
        </w:rPr>
        <w:t>1</w:t>
      </w:r>
      <w:r w:rsidR="000476F0" w:rsidRPr="008D2EBA">
        <w:rPr>
          <w:rFonts w:ascii="Angsana New" w:hAnsi="Angsana New" w:cs="Angsana New"/>
          <w:b/>
          <w:sz w:val="26"/>
          <w:szCs w:val="26"/>
        </w:rPr>
        <w:t>7</w:t>
      </w:r>
      <w:r w:rsidRPr="008D2EBA">
        <w:rPr>
          <w:rFonts w:ascii="Angsana New" w:hAnsi="Angsana New" w:cs="Angsana New"/>
          <w:b/>
          <w:sz w:val="26"/>
          <w:szCs w:val="26"/>
        </w:rPr>
        <w:t>.3</w:t>
      </w:r>
      <w:r w:rsidRPr="008D2EBA">
        <w:rPr>
          <w:rFonts w:ascii="Angsana New" w:hAnsi="Angsana New" w:cs="Angsana New"/>
          <w:b/>
          <w:sz w:val="26"/>
          <w:szCs w:val="26"/>
        </w:rPr>
        <w:tab/>
      </w:r>
      <w:r w:rsidRPr="008D2EBA">
        <w:rPr>
          <w:rFonts w:ascii="Angsana New" w:hAnsi="Angsana New" w:cs="Angsana New"/>
          <w:bCs/>
          <w:sz w:val="26"/>
          <w:szCs w:val="26"/>
          <w:cs/>
        </w:rPr>
        <w:t>คดีความในประเทศอินโดนีเซีย</w:t>
      </w:r>
    </w:p>
    <w:p w14:paraId="09503329" w14:textId="77777777" w:rsidR="00D23BD9" w:rsidRPr="008D2EBA" w:rsidRDefault="00D23BD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26"/>
          <w:szCs w:val="26"/>
        </w:rPr>
      </w:pPr>
      <w:r w:rsidRPr="008D2EBA">
        <w:rPr>
          <w:rFonts w:ascii="Angsana New" w:hAnsi="Angsana New" w:cs="Angsana New"/>
          <w:bCs/>
          <w:sz w:val="26"/>
          <w:szCs w:val="26"/>
        </w:rPr>
        <w:tab/>
      </w:r>
      <w:r w:rsidRPr="008D2EBA">
        <w:rPr>
          <w:rFonts w:ascii="Angsana New" w:hAnsi="Angsana New" w:cs="Angsana New"/>
          <w:bCs/>
          <w:sz w:val="26"/>
          <w:szCs w:val="26"/>
          <w:cs/>
        </w:rPr>
        <w:t>ก)  คดีแพ่งหมายเลข</w:t>
      </w:r>
      <w:r w:rsidRPr="008D2EBA">
        <w:rPr>
          <w:rFonts w:ascii="Angsana New" w:hAnsi="Angsana New" w:cs="Angsana New"/>
          <w:b/>
          <w:sz w:val="26"/>
          <w:szCs w:val="26"/>
        </w:rPr>
        <w:t xml:space="preserve"> 542/PDT.G/2018/PN.JKT.PST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663"/>
      </w:tblGrid>
      <w:tr w:rsidR="00183CE5" w:rsidRPr="00D52B70" w14:paraId="757A60B9" w14:textId="77777777" w:rsidTr="002E5182">
        <w:trPr>
          <w:tblHeader/>
        </w:trPr>
        <w:tc>
          <w:tcPr>
            <w:tcW w:w="1660" w:type="dxa"/>
            <w:shd w:val="clear" w:color="auto" w:fill="auto"/>
          </w:tcPr>
          <w:p w14:paraId="64C7685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50FB81A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5BAA3458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2BA6E8C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663" w:type="dxa"/>
            <w:shd w:val="clear" w:color="auto" w:fill="auto"/>
          </w:tcPr>
          <w:p w14:paraId="3D3D5889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D23BD9" w:rsidRPr="00D52B70" w14:paraId="52BDA290" w14:textId="77777777" w:rsidTr="002E5182">
        <w:trPr>
          <w:trHeight w:val="874"/>
        </w:trPr>
        <w:tc>
          <w:tcPr>
            <w:tcW w:w="1660" w:type="dxa"/>
            <w:shd w:val="clear" w:color="auto" w:fill="auto"/>
          </w:tcPr>
          <w:p w14:paraId="72DD9B0E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Indonesia, TBK</w:t>
            </w:r>
          </w:p>
          <w:p w14:paraId="3A92600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2446" w:type="dxa"/>
            <w:shd w:val="clear" w:color="auto" w:fill="auto"/>
          </w:tcPr>
          <w:p w14:paraId="1C7B7ED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 Group Lease Finance Indonesia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48BE70DF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ผิดสัญญาการจัดการสินเชื่อร่วมทางการเงิน</w:t>
            </w:r>
          </w:p>
        </w:tc>
        <w:tc>
          <w:tcPr>
            <w:tcW w:w="1984" w:type="dxa"/>
            <w:shd w:val="clear" w:color="auto" w:fill="auto"/>
          </w:tcPr>
          <w:p w14:paraId="4CFD08A2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103,636,408,863 </w:t>
            </w:r>
          </w:p>
          <w:p w14:paraId="2240FEBA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รูเปียอินโดนีเซีย (ประมาณ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233.18 </w:t>
            </w:r>
          </w:p>
          <w:p w14:paraId="3278F12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ล้านบาท)</w:t>
            </w:r>
          </w:p>
        </w:tc>
        <w:tc>
          <w:tcPr>
            <w:tcW w:w="6663" w:type="dxa"/>
            <w:shd w:val="clear" w:color="auto" w:fill="auto"/>
          </w:tcPr>
          <w:p w14:paraId="64C90963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ตุลาคม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2561 BJTI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ยื่นฟ้องต่อศาลแขวงจาการ์ตากลาง</w:t>
            </w:r>
          </w:p>
          <w:p w14:paraId="0F7A0418" w14:textId="77777777" w:rsidR="00D23BD9" w:rsidRPr="008D2EBA" w:rsidRDefault="00D23BD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ในระหว่างเดือนพฤศจิกายนและธันวาคม 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>2561</w:t>
            </w:r>
            <w:r w:rsidRPr="008D2EBA">
              <w:rPr>
                <w:rFonts w:ascii="Angsana New" w:hAnsi="Angsana New"/>
                <w:sz w:val="26"/>
                <w:szCs w:val="26"/>
                <w:lang w:bidi="ar-SA"/>
              </w:rPr>
              <w:t xml:space="preserve">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</w:rPr>
              <w:t>ศาลได้ดำเนินกระบวน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พิจารณากระบวนการไกล่เกลี่ยหลายครั้ง แต่ไม่ประสบผลสำเร็จ</w:t>
            </w:r>
          </w:p>
          <w:p w14:paraId="5D00EC97" w14:textId="77777777" w:rsidR="006A3158" w:rsidRPr="008D2EBA" w:rsidRDefault="006A3158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22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มกราคม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2562 GLFI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ได้ยื่นคำให้การแก่ศาล</w:t>
            </w:r>
          </w:p>
          <w:p w14:paraId="078134E6" w14:textId="77777777" w:rsidR="006A3158" w:rsidRPr="008D2EBA" w:rsidRDefault="006A3158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>12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กุมภาพันธ์ </w:t>
            </w:r>
            <w:r w:rsidRPr="008D2EBA">
              <w:rPr>
                <w:rFonts w:ascii="Angsana New" w:hAnsi="Angsana New"/>
                <w:sz w:val="26"/>
                <w:szCs w:val="26"/>
                <w:lang w:val="en-GB" w:bidi="ar-SA"/>
              </w:rPr>
              <w:t xml:space="preserve">2562 BJTI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ยื่นคำคัดค้านคำให้การแก่ศาล</w:t>
            </w:r>
          </w:p>
          <w:p w14:paraId="11DDFB42" w14:textId="40E01F7F" w:rsidR="006A3158" w:rsidRPr="008D2EBA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16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ศาลมีคำพิพากษายกฟ้อง</w:t>
            </w:r>
          </w:p>
          <w:p w14:paraId="0BFCD837" w14:textId="472B86F2" w:rsidR="006A3158" w:rsidRPr="008D2EBA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18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ได้รับหนังสือ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แจ้งถึงการอุทธรณ์จาก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BJTI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ประกอบด้วยคำร้องและหมายเรียกให้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GLFI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ไปปรากฎตัวต่อหน้าศาลแขวง</w:t>
            </w:r>
          </w:p>
          <w:p w14:paraId="7DFF7A29" w14:textId="2B7F5885" w:rsidR="006A3158" w:rsidRPr="008D2EBA" w:rsidRDefault="00F70239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ส่งคำแก้อุทธรณ์</w:t>
            </w:r>
            <w:r w:rsidR="006A3158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ต่อศาลสูง</w:t>
            </w:r>
          </w:p>
          <w:p w14:paraId="25D76154" w14:textId="1100CB4C" w:rsidR="00D23BD9" w:rsidRPr="008D2EBA" w:rsidRDefault="00C96C84" w:rsidP="00C34571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>เมื่อวันที่ 3 ธันวาคม 2562 ศาลสูงพิพากษายกฟ้อง เนื่องจากเห็นว่าคดีไม่มีมูล</w:t>
            </w:r>
          </w:p>
        </w:tc>
      </w:tr>
    </w:tbl>
    <w:p w14:paraId="569E048E" w14:textId="7D048D9E" w:rsidR="00F70239" w:rsidRDefault="00F7023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5EDDFDEB" w14:textId="05631231" w:rsidR="00D52B70" w:rsidRDefault="00D52B7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44BD91E8" w14:textId="37933C49" w:rsidR="00D52B70" w:rsidRDefault="00D52B7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267C8F8B" w14:textId="139B84DE" w:rsidR="00D52B70" w:rsidRDefault="00D52B7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5044E30F" w14:textId="7DC788F1" w:rsidR="00D52B70" w:rsidRDefault="00D52B7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6ADD853A" w14:textId="77777777" w:rsidR="00D52B70" w:rsidRPr="008D2EBA" w:rsidRDefault="00D52B7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Cs/>
          <w:sz w:val="26"/>
          <w:szCs w:val="26"/>
        </w:rPr>
      </w:pPr>
    </w:p>
    <w:p w14:paraId="6C074811" w14:textId="22B91DB5" w:rsidR="00D23BD9" w:rsidRPr="008D2EBA" w:rsidRDefault="00F70239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540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7"/>
        <w:jc w:val="thaiDistribute"/>
        <w:textAlignment w:val="baseline"/>
        <w:rPr>
          <w:rFonts w:ascii="Angsana New" w:hAnsi="Angsana New" w:cs="Angsana New"/>
          <w:b/>
          <w:sz w:val="26"/>
          <w:szCs w:val="26"/>
        </w:rPr>
      </w:pPr>
      <w:r w:rsidRPr="008D2EBA">
        <w:rPr>
          <w:rFonts w:ascii="Angsana New" w:hAnsi="Angsana New" w:cs="Angsana New"/>
          <w:bCs/>
          <w:sz w:val="26"/>
          <w:szCs w:val="26"/>
          <w:cs/>
        </w:rPr>
        <w:tab/>
      </w:r>
      <w:r w:rsidR="00D23BD9" w:rsidRPr="008D2EBA">
        <w:rPr>
          <w:rFonts w:ascii="Angsana New" w:hAnsi="Angsana New" w:cs="Angsana New"/>
          <w:bCs/>
          <w:sz w:val="26"/>
          <w:szCs w:val="26"/>
          <w:cs/>
        </w:rPr>
        <w:t>ข)  คดีหมายเลขที่</w:t>
      </w:r>
      <w:r w:rsidR="00D23BD9" w:rsidRPr="008D2EBA">
        <w:rPr>
          <w:rFonts w:ascii="Angsana New" w:hAnsi="Angsana New" w:cs="Angsana New"/>
          <w:b/>
          <w:sz w:val="26"/>
          <w:szCs w:val="26"/>
          <w:cs/>
        </w:rPr>
        <w:t xml:space="preserve"> </w:t>
      </w:r>
      <w:r w:rsidR="00D23BD9" w:rsidRPr="008D2EBA">
        <w:rPr>
          <w:rFonts w:ascii="Angsana New" w:hAnsi="Angsana New" w:cs="Angsana New"/>
          <w:b/>
          <w:sz w:val="26"/>
          <w:szCs w:val="26"/>
        </w:rPr>
        <w:t>321</w:t>
      </w:r>
      <w:r w:rsidR="00D23BD9" w:rsidRPr="008D2EBA">
        <w:rPr>
          <w:rFonts w:ascii="Angsana New" w:hAnsi="Angsana New" w:cs="Angsana New"/>
          <w:b/>
          <w:sz w:val="26"/>
          <w:szCs w:val="26"/>
          <w:cs/>
        </w:rPr>
        <w:t>/</w:t>
      </w:r>
      <w:r w:rsidR="00D23BD9" w:rsidRPr="008D2EBA">
        <w:rPr>
          <w:rFonts w:ascii="Angsana New" w:hAnsi="Angsana New" w:cs="Angsana New"/>
          <w:b/>
          <w:sz w:val="26"/>
          <w:szCs w:val="26"/>
        </w:rPr>
        <w:t>PDT.G/</w:t>
      </w:r>
      <w:r w:rsidR="0017198F" w:rsidRPr="008D2EBA">
        <w:rPr>
          <w:rFonts w:ascii="Angsana New" w:hAnsi="Angsana New" w:cs="Angsana New"/>
          <w:b/>
          <w:sz w:val="26"/>
          <w:szCs w:val="26"/>
        </w:rPr>
        <w:t>2019</w:t>
      </w:r>
      <w:r w:rsidR="00D23BD9" w:rsidRPr="008D2EBA">
        <w:rPr>
          <w:rFonts w:ascii="Angsana New" w:hAnsi="Angsana New" w:cs="Angsana New"/>
          <w:b/>
          <w:sz w:val="26"/>
          <w:szCs w:val="26"/>
          <w:cs/>
        </w:rPr>
        <w:t>/</w:t>
      </w:r>
      <w:r w:rsidR="00D23BD9" w:rsidRPr="008D2EBA">
        <w:rPr>
          <w:rFonts w:ascii="Angsana New" w:hAnsi="Angsana New" w:cs="Angsana New"/>
          <w:b/>
          <w:sz w:val="26"/>
          <w:szCs w:val="26"/>
        </w:rPr>
        <w:t>PN.JKT.PST</w:t>
      </w:r>
      <w:r w:rsidR="0017198F" w:rsidRPr="008D2EBA">
        <w:rPr>
          <w:rFonts w:ascii="Angsana New" w:hAnsi="Angsana New" w:cs="Angsana New"/>
          <w:b/>
          <w:sz w:val="26"/>
          <w:szCs w:val="26"/>
        </w:rPr>
        <w:t xml:space="preserve"> (</w:t>
      </w:r>
      <w:r w:rsidR="0017198F" w:rsidRPr="008D2EBA">
        <w:rPr>
          <w:rFonts w:ascii="Angsana New" w:hAnsi="Angsana New" w:cs="Angsana New"/>
          <w:bCs/>
          <w:sz w:val="26"/>
          <w:szCs w:val="26"/>
          <w:cs/>
        </w:rPr>
        <w:t>แก้ไ</w:t>
      </w:r>
      <w:r w:rsidR="00C60764" w:rsidRPr="008D2EBA">
        <w:rPr>
          <w:rFonts w:ascii="Angsana New" w:hAnsi="Angsana New" w:cs="Angsana New"/>
          <w:bCs/>
          <w:sz w:val="26"/>
          <w:szCs w:val="26"/>
          <w:cs/>
        </w:rPr>
        <w:t>ข</w:t>
      </w:r>
      <w:r w:rsidR="0017198F" w:rsidRPr="008D2EBA">
        <w:rPr>
          <w:rFonts w:ascii="Angsana New" w:hAnsi="Angsana New" w:cs="Angsana New"/>
          <w:bCs/>
          <w:sz w:val="26"/>
          <w:szCs w:val="26"/>
          <w:cs/>
        </w:rPr>
        <w:t>จาก</w:t>
      </w:r>
      <w:r w:rsidR="0017198F" w:rsidRPr="008D2EBA">
        <w:rPr>
          <w:rFonts w:ascii="Angsana New" w:hAnsi="Angsana New" w:cs="Angsana New"/>
          <w:b/>
          <w:sz w:val="26"/>
          <w:szCs w:val="26"/>
          <w:cs/>
        </w:rPr>
        <w:t xml:space="preserve"> </w:t>
      </w:r>
      <w:r w:rsidRPr="008D2EBA">
        <w:rPr>
          <w:rFonts w:ascii="Angsana New" w:hAnsi="Angsana New" w:cs="Angsana New"/>
          <w:b/>
          <w:sz w:val="26"/>
          <w:szCs w:val="26"/>
        </w:rPr>
        <w:t>254</w:t>
      </w:r>
      <w:r w:rsidR="0017198F" w:rsidRPr="008D2EBA">
        <w:rPr>
          <w:rFonts w:ascii="Angsana New" w:hAnsi="Angsana New" w:cs="Angsana New"/>
          <w:b/>
          <w:sz w:val="26"/>
          <w:szCs w:val="26"/>
          <w:cs/>
        </w:rPr>
        <w:t>/</w:t>
      </w:r>
      <w:r w:rsidR="0017198F" w:rsidRPr="008D2EBA">
        <w:rPr>
          <w:rFonts w:ascii="Angsana New" w:hAnsi="Angsana New" w:cs="Angsana New"/>
          <w:b/>
          <w:sz w:val="26"/>
          <w:szCs w:val="26"/>
        </w:rPr>
        <w:t>PDT.G/201</w:t>
      </w:r>
      <w:r w:rsidRPr="008D2EBA">
        <w:rPr>
          <w:rFonts w:ascii="Angsana New" w:hAnsi="Angsana New" w:cs="Angsana New"/>
          <w:b/>
          <w:sz w:val="26"/>
          <w:szCs w:val="26"/>
        </w:rPr>
        <w:t>9</w:t>
      </w:r>
      <w:r w:rsidR="0017198F" w:rsidRPr="008D2EBA">
        <w:rPr>
          <w:rFonts w:ascii="Angsana New" w:hAnsi="Angsana New" w:cs="Angsana New"/>
          <w:b/>
          <w:sz w:val="26"/>
          <w:szCs w:val="26"/>
          <w:cs/>
        </w:rPr>
        <w:t>/</w:t>
      </w:r>
      <w:r w:rsidR="0017198F" w:rsidRPr="008D2EBA">
        <w:rPr>
          <w:rFonts w:ascii="Angsana New" w:hAnsi="Angsana New" w:cs="Angsana New"/>
          <w:b/>
          <w:sz w:val="26"/>
          <w:szCs w:val="26"/>
        </w:rPr>
        <w:t>PN.JKT.PST)</w:t>
      </w:r>
    </w:p>
    <w:tbl>
      <w:tblPr>
        <w:tblpPr w:leftFromText="180" w:rightFromText="180" w:vertAnchor="text" w:tblpY="1"/>
        <w:tblOverlap w:val="never"/>
        <w:tblW w:w="13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0"/>
        <w:gridCol w:w="2446"/>
        <w:gridCol w:w="1559"/>
        <w:gridCol w:w="1984"/>
        <w:gridCol w:w="6229"/>
      </w:tblGrid>
      <w:tr w:rsidR="00183CE5" w:rsidRPr="00D52B70" w14:paraId="1A4D5FB7" w14:textId="77777777" w:rsidTr="00B0208F">
        <w:trPr>
          <w:tblHeader/>
        </w:trPr>
        <w:tc>
          <w:tcPr>
            <w:tcW w:w="1660" w:type="dxa"/>
            <w:shd w:val="clear" w:color="auto" w:fill="auto"/>
          </w:tcPr>
          <w:p w14:paraId="6E64992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โจทก์</w:t>
            </w:r>
          </w:p>
        </w:tc>
        <w:tc>
          <w:tcPr>
            <w:tcW w:w="2446" w:type="dxa"/>
            <w:shd w:val="clear" w:color="auto" w:fill="auto"/>
          </w:tcPr>
          <w:p w14:paraId="24554DD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จำเลย</w:t>
            </w:r>
          </w:p>
        </w:tc>
        <w:tc>
          <w:tcPr>
            <w:tcW w:w="1559" w:type="dxa"/>
            <w:shd w:val="clear" w:color="auto" w:fill="auto"/>
          </w:tcPr>
          <w:p w14:paraId="7798A3CC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ฐานความผิด</w:t>
            </w:r>
          </w:p>
        </w:tc>
        <w:tc>
          <w:tcPr>
            <w:tcW w:w="1984" w:type="dxa"/>
            <w:shd w:val="clear" w:color="auto" w:fill="auto"/>
          </w:tcPr>
          <w:p w14:paraId="35D0AFC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ทุนทรัพย์ที่พิพาท</w:t>
            </w:r>
          </w:p>
        </w:tc>
        <w:tc>
          <w:tcPr>
            <w:tcW w:w="6229" w:type="dxa"/>
            <w:shd w:val="clear" w:color="auto" w:fill="auto"/>
          </w:tcPr>
          <w:p w14:paraId="21F39FF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8D2EBA">
              <w:rPr>
                <w:rFonts w:cs="Angsana New"/>
                <w:b/>
                <w:bCs/>
                <w:sz w:val="26"/>
                <w:szCs w:val="26"/>
                <w:cs/>
              </w:rPr>
              <w:t>ความคืบหน้า</w:t>
            </w:r>
          </w:p>
        </w:tc>
      </w:tr>
      <w:tr w:rsidR="00183CE5" w:rsidRPr="00D52B70" w14:paraId="132B7007" w14:textId="77777777" w:rsidTr="00B0208F">
        <w:trPr>
          <w:trHeight w:val="2134"/>
        </w:trPr>
        <w:tc>
          <w:tcPr>
            <w:tcW w:w="1660" w:type="dxa"/>
            <w:shd w:val="clear" w:color="auto" w:fill="auto"/>
          </w:tcPr>
          <w:p w14:paraId="255DA8C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PT Group Lease Finance Indonesia 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GLFI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  <w:p w14:paraId="15219897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46" w:type="dxa"/>
            <w:shd w:val="clear" w:color="auto" w:fill="auto"/>
          </w:tcPr>
          <w:p w14:paraId="44E7A3B5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PT Bank </w:t>
            </w:r>
            <w:proofErr w:type="spellStart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JTrust</w:t>
            </w:r>
            <w:proofErr w:type="spellEnd"/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 Indonesia, TBK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(“</w:t>
            </w:r>
            <w:r w:rsidRPr="008D2EBA">
              <w:rPr>
                <w:rFonts w:ascii="Angsana New" w:hAnsi="Angsana New" w:cs="Angsana New"/>
                <w:b/>
                <w:bCs/>
                <w:sz w:val="26"/>
                <w:szCs w:val="26"/>
                <w:lang w:val="en-GB" w:bidi="ar-SA"/>
              </w:rPr>
              <w:t>BJTI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”)</w:t>
            </w:r>
          </w:p>
        </w:tc>
        <w:tc>
          <w:tcPr>
            <w:tcW w:w="1559" w:type="dxa"/>
            <w:shd w:val="clear" w:color="auto" w:fill="auto"/>
          </w:tcPr>
          <w:p w14:paraId="05804234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เรียกค่าเสียหาย</w:t>
            </w:r>
          </w:p>
        </w:tc>
        <w:tc>
          <w:tcPr>
            <w:tcW w:w="1984" w:type="dxa"/>
            <w:shd w:val="clear" w:color="auto" w:fill="auto"/>
          </w:tcPr>
          <w:p w14:paraId="24788A80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21,690,420,090</w:t>
            </w:r>
          </w:p>
          <w:p w14:paraId="4BFA8E38" w14:textId="1CAE938D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รูเปีย</w:t>
            </w:r>
            <w:r w:rsidR="009D0847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อินโดนีเซีย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หรือ เท่ากั</w:t>
            </w:r>
            <w:r w:rsidR="009D0847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บ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48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</w:p>
          <w:p w14:paraId="662ED681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2DE7FCB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37D7AB63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แก้ไขเป็น</w:t>
            </w:r>
          </w:p>
          <w:p w14:paraId="67D6CECD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6402414" w14:textId="77777777" w:rsidR="00D52B70" w:rsidRPr="008D2EBA" w:rsidRDefault="00D52B70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5DD029E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2</w:t>
            </w:r>
            <w:r w:rsidRPr="008D2EB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>,735,749,549</w:t>
            </w:r>
          </w:p>
          <w:p w14:paraId="64A806E0" w14:textId="11BB659B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รูเปีย</w:t>
            </w:r>
            <w:r w:rsidR="009D0847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อินโดนีเซีย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หรือ เท่ากับ</w:t>
            </w:r>
            <w:r w:rsidR="009D0847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</w:t>
            </w:r>
            <w:r w:rsidRPr="008D2EBA">
              <w:rPr>
                <w:rFonts w:ascii="Angsana New" w:hAnsi="Angsana New" w:cs="Angsana New"/>
                <w:sz w:val="26"/>
                <w:szCs w:val="26"/>
                <w:lang w:val="en-GB" w:bidi="ar-SA"/>
              </w:rPr>
              <w:t xml:space="preserve">45 </w:t>
            </w:r>
            <w:r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ล้านบาท</w:t>
            </w:r>
          </w:p>
          <w:p w14:paraId="1D1CB1B8" w14:textId="77777777" w:rsidR="00D23BD9" w:rsidRPr="008D2EBA" w:rsidRDefault="00D23BD9" w:rsidP="00FE3D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6229" w:type="dxa"/>
            <w:shd w:val="clear" w:color="auto" w:fill="auto"/>
          </w:tcPr>
          <w:p w14:paraId="70DA9A5C" w14:textId="5024C3BB" w:rsidR="00D23BD9" w:rsidRPr="008D2EBA" w:rsidRDefault="0054412A" w:rsidP="00202EB3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วันที่ 29 เมษายน 2562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, GLFI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ยื่นฟ้อง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BJTI </w:t>
            </w:r>
            <w:r w:rsidR="00D23BD9" w:rsidRPr="008D2EB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เป็นคดีแพ่งต่อศาลแขวงกรุงจาการ์ตากลาง</w:t>
            </w:r>
          </w:p>
          <w:p w14:paraId="0D60B64F" w14:textId="080AD261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23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ศาลวินิจฉัยเอกสารและชี้สถานะของทั้งสองฝ่ายว่าชัดเจนและสมบูรณ์ ศาลแต่งตั้งผู้ไกล่เกลี่ยสำหรับคดีนี้และนัดวันไกล่เกลี่ยวันแรกในวันที่ </w:t>
            </w:r>
            <w:r>
              <w:rPr>
                <w:rFonts w:ascii="Angsana New" w:hAnsi="Angsana New" w:cs="Angsana New"/>
                <w:spacing w:val="-8"/>
                <w:sz w:val="26"/>
                <w:szCs w:val="26"/>
              </w:rPr>
              <w:br/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29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523EA3FA" w14:textId="1B2604CB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29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พฤษภาคม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BJTI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ไม่ได้เดินทางมาเพื่อไกล่เกลี่ย ผู้ไกล่เกลี่ยจึงนัดวันไกล่เกลี่ยใหม่เป็นวันที่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19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</w:t>
            </w:r>
          </w:p>
          <w:p w14:paraId="48259F43" w14:textId="32B57F13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  <w:t xml:space="preserve">10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ได้ยื่นคำฟ้องฉบับแก้ไขเพิ่มเติม คดีถูกบันทึกและเปลี่ยนแปลงเลขคดีเป็นคดี</w:t>
            </w:r>
            <w:r w:rsidR="00D23BD9"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เลขที่ 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</w:rPr>
              <w:t>321/PDT.G/2019/PN.</w:t>
            </w:r>
            <w:r w:rsidR="00ED2999" w:rsidRPr="008D2EBA">
              <w:rPr>
                <w:rFonts w:asciiTheme="majorBidi" w:hAnsiTheme="majorBidi" w:cstheme="majorBidi"/>
                <w:sz w:val="26"/>
                <w:szCs w:val="26"/>
              </w:rPr>
              <w:t>JKT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</w:rPr>
              <w:t>.P</w:t>
            </w:r>
            <w:r w:rsidR="00ED2999" w:rsidRPr="008D2EBA">
              <w:rPr>
                <w:rFonts w:asciiTheme="majorBidi" w:hAnsiTheme="majorBidi" w:cstheme="majorBidi"/>
                <w:sz w:val="26"/>
                <w:szCs w:val="26"/>
              </w:rPr>
              <w:t>ST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</w:p>
          <w:p w14:paraId="665BA754" w14:textId="03595AF8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19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BJTI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ไม่ได้เข้าไกล่เกลี่ยเนื่องจากความเข้าใจผิด ผู้ไกล่เกลี่ยกำหนดวันไกล่เกลี่ยใหม่</w:t>
            </w:r>
          </w:p>
          <w:p w14:paraId="652F211F" w14:textId="097FA360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27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มิถุนายน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การไกล่เกลี่ยถูกระงับไว้ชั่วคราว คู่ความตกลงที่จะเชิญผู้มอบฉันทะเข้ามาในการไกล่เกลี่ยครั้งถัดไปเพื่อความพยายามที่จะแก้ไขข้อพิพาท ผู้ไกล่เกลี่ยกำหนดวันไกล่เกลี่ยถัดไป 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4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5C1699C5" w14:textId="0159A83F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GLFI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ได้รับหมายแจ้งคดีที่มีการแก้ไข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การสืบพยานนัดแรกสำหรับคดี</w:t>
            </w:r>
            <w:r w:rsidR="00D23BD9"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เลขที่ 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</w:rPr>
              <w:t>321/PDT.G/2019/PN.JKT.PST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 จะมีขึ้นในวันที่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6A160FE7" w14:textId="6C25D5EF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  <w:lang w:val="en-GB"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4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ระหว่างการไกล่เกลี่ย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GLFI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แจ้งต่อพนักงานไกล่เกลี่ยขอถอนฟ้องคดีเลขที่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254/PDT.G/2018/PN.JKT.PST.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ดังนั้นผู้ไกล่เกลี่ยจึงยุติการไกล่เกลี่ย คณะผู้พิพากษาประกาศยุติการดำเนินการเกี่ยวกับคดีหมายเลขนี้</w:t>
            </w:r>
          </w:p>
          <w:p w14:paraId="6B6CFBFD" w14:textId="4D0203C2" w:rsidR="00D23BD9" w:rsidRPr="008D2EBA" w:rsidRDefault="0054412A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เมื่อ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9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ศาลแขวงกรุงจาการ์ตากลาง พิจารณาเอกสารของตัวแทนคู่ความในคดีเลขที่ </w:t>
            </w:r>
            <w:r w:rsidR="00D23BD9" w:rsidRPr="008D2EBA">
              <w:rPr>
                <w:rFonts w:asciiTheme="majorBidi" w:hAnsiTheme="majorBidi" w:cstheme="majorBidi"/>
                <w:sz w:val="26"/>
                <w:szCs w:val="26"/>
              </w:rPr>
              <w:t>321/PDT.G/2019/PN.JKT.PST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 ตัวแทนของฝ่าย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BJTI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  <w:lang w:val="en-GB"/>
              </w:rPr>
              <w:t xml:space="preserve">ไม่สามารถส่งหนังสือมอบอำนาจได้เนื่องจากเพิ่งได้รับหนังสือแจ้งสำหรับการสืบพยานเมื่อวันที่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8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="00D23BD9"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>2562</w:t>
            </w:r>
          </w:p>
          <w:p w14:paraId="4F0C0867" w14:textId="77777777" w:rsidR="00D23BD9" w:rsidRPr="008D2EBA" w:rsidRDefault="00D23BD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เมื่อวันที่ </w:t>
            </w: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กรกฎาคม </w:t>
            </w: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2562 </w:t>
            </w: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ศาลตรวจสอบเอกสารของ</w:t>
            </w: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BJTI </w:t>
            </w: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เสร็จสิ้น</w:t>
            </w:r>
          </w:p>
          <w:p w14:paraId="46A4D99C" w14:textId="269132A0" w:rsidR="00AF52DC" w:rsidRPr="008D2EBA" w:rsidRDefault="00943256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มีการดำเนินกระบวนการไกล่เกลี่ย และการเลื่อนการไกล่เกลี่ยหลายครั้</w:t>
            </w:r>
            <w:r w:rsidR="00B0208F"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ง</w:t>
            </w:r>
          </w:p>
          <w:p w14:paraId="457055BF" w14:textId="77777777" w:rsidR="00101949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  <w:lang w:val="en-GB"/>
              </w:rPr>
              <w:t xml:space="preserve">เมื่อวันที่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3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มีนาคม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2563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ศาลดำเนินการสืบพยานของ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</w:rPr>
              <w:t>GLFI</w:t>
            </w:r>
          </w:p>
          <w:p w14:paraId="0196646C" w14:textId="77777777" w:rsidR="00101949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เมื่อวันที่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21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เมษายน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2563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 xml:space="preserve">ศาลดำเนินการสืบพยานของ </w:t>
            </w:r>
            <w:r w:rsidRPr="008D2EBA">
              <w:rPr>
                <w:rFonts w:asciiTheme="majorBidi" w:hAnsiTheme="majorBidi" w:cstheme="majorBidi"/>
                <w:spacing w:val="-8"/>
                <w:sz w:val="26"/>
                <w:szCs w:val="26"/>
              </w:rPr>
              <w:t>BJTI</w:t>
            </w:r>
          </w:p>
          <w:p w14:paraId="01972328" w14:textId="77777777" w:rsidR="00101949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เมื่อวันที่ 5 พฤษภาคม 2563 คู่ความทั้งสองฝ่ายส่งแถลงการปิดคดีต่อศาล</w:t>
            </w:r>
          </w:p>
          <w:p w14:paraId="1BAB3C0D" w14:textId="413A521C" w:rsidR="00943256" w:rsidRPr="008D2EBA" w:rsidRDefault="00101949" w:rsidP="008D2EBA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contextualSpacing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lang w:val="en-GB" w:bidi="ar-SA"/>
              </w:rPr>
            </w:pPr>
            <w:r w:rsidRPr="008D2EBA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กำหนดอ่านคำพิพากษาวันที่ 19 พฤษภาคม 2563</w:t>
            </w:r>
          </w:p>
        </w:tc>
      </w:tr>
    </w:tbl>
    <w:p w14:paraId="047583F4" w14:textId="550AD1DE" w:rsidR="00D23BD9" w:rsidRPr="009C17B7" w:rsidRDefault="00B0208F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sz w:val="30"/>
          <w:szCs w:val="30"/>
          <w:cs/>
        </w:rPr>
      </w:pPr>
      <w:r w:rsidRPr="009C17B7">
        <w:rPr>
          <w:rFonts w:ascii="Angsana New" w:hAnsi="Angsana New" w:cs="Angsana New"/>
          <w:sz w:val="30"/>
          <w:szCs w:val="30"/>
          <w:cs/>
        </w:rPr>
        <w:br w:type="textWrapping" w:clear="all"/>
      </w:r>
    </w:p>
    <w:p w14:paraId="1575E0E9" w14:textId="77777777" w:rsidR="00717A3B" w:rsidRPr="009C17B7" w:rsidRDefault="00717A3B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549"/>
          <w:tab w:val="left" w:pos="1440"/>
          <w:tab w:val="left" w:pos="2880"/>
          <w:tab w:val="left" w:pos="3240"/>
          <w:tab w:val="center" w:pos="6120"/>
        </w:tabs>
        <w:overflowPunct w:val="0"/>
        <w:autoSpaceDE w:val="0"/>
        <w:autoSpaceDN w:val="0"/>
        <w:adjustRightInd w:val="0"/>
        <w:spacing w:before="120" w:after="120" w:line="380" w:lineRule="exact"/>
        <w:ind w:left="540" w:hanging="533"/>
        <w:jc w:val="thaiDistribute"/>
        <w:textAlignment w:val="baseline"/>
        <w:rPr>
          <w:rFonts w:ascii="Angsana New" w:hAnsi="Angsana New" w:cs="Angsana New"/>
          <w:sz w:val="30"/>
          <w:szCs w:val="30"/>
        </w:rPr>
        <w:sectPr w:rsidR="00717A3B" w:rsidRPr="009C17B7" w:rsidSect="00AD21F3">
          <w:pgSz w:w="16834" w:h="11909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66420DDA" w14:textId="21155A25" w:rsidR="0027052C" w:rsidRPr="009C17B7" w:rsidRDefault="006E7F1E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right="-25"/>
        <w:jc w:val="thaiDistribute"/>
        <w:rPr>
          <w:rFonts w:ascii="Angsana New" w:hAnsi="Angsana New" w:cs="Angsana New"/>
          <w:b/>
          <w:sz w:val="26"/>
          <w:szCs w:val="26"/>
        </w:rPr>
      </w:pPr>
      <w:r w:rsidRPr="009C17B7">
        <w:rPr>
          <w:rFonts w:ascii="Angsana New" w:hAnsi="Angsana New" w:cs="Angsana New"/>
          <w:b/>
          <w:sz w:val="26"/>
          <w:szCs w:val="26"/>
          <w:cs/>
        </w:rPr>
        <w:t>ตามที่กล่าวในหมายเหตุ</w:t>
      </w:r>
      <w:r w:rsidR="00EE1F6F" w:rsidRPr="009C17B7">
        <w:rPr>
          <w:rFonts w:ascii="Angsana New" w:hAnsi="Angsana New" w:cs="Angsana New"/>
          <w:b/>
          <w:sz w:val="26"/>
          <w:szCs w:val="26"/>
          <w:cs/>
        </w:rPr>
        <w:t>ประกอบงบการเงินข้อ</w:t>
      </w:r>
      <w:r w:rsidRPr="009C17B7">
        <w:rPr>
          <w:rFonts w:ascii="Angsana New" w:hAnsi="Angsana New" w:cs="Angsana New"/>
          <w:b/>
          <w:sz w:val="26"/>
          <w:szCs w:val="26"/>
          <w:cs/>
        </w:rPr>
        <w:t xml:space="preserve"> </w:t>
      </w:r>
      <w:r w:rsidR="004022CA" w:rsidRPr="009C17B7">
        <w:rPr>
          <w:rFonts w:ascii="Angsana New" w:hAnsi="Angsana New" w:cs="Angsana New"/>
          <w:bCs/>
          <w:sz w:val="26"/>
          <w:szCs w:val="26"/>
        </w:rPr>
        <w:t>1</w:t>
      </w:r>
      <w:r w:rsidR="00101949" w:rsidRPr="009C17B7">
        <w:rPr>
          <w:rFonts w:ascii="Angsana New" w:hAnsi="Angsana New" w:cs="Angsana New"/>
          <w:bCs/>
          <w:sz w:val="26"/>
          <w:szCs w:val="26"/>
        </w:rPr>
        <w:t>7</w:t>
      </w:r>
      <w:r w:rsidR="004022CA" w:rsidRPr="009C17B7">
        <w:rPr>
          <w:rFonts w:ascii="Angsana New" w:hAnsi="Angsana New" w:cs="Angsana New"/>
          <w:bCs/>
          <w:sz w:val="26"/>
          <w:szCs w:val="26"/>
        </w:rPr>
        <w:t>.1 1</w:t>
      </w:r>
      <w:r w:rsidR="00101949" w:rsidRPr="009C17B7">
        <w:rPr>
          <w:rFonts w:ascii="Angsana New" w:hAnsi="Angsana New" w:cs="Angsana New"/>
          <w:bCs/>
          <w:sz w:val="26"/>
          <w:szCs w:val="26"/>
        </w:rPr>
        <w:t>7</w:t>
      </w:r>
      <w:r w:rsidRPr="009C17B7">
        <w:rPr>
          <w:rFonts w:ascii="Angsana New" w:hAnsi="Angsana New" w:cs="Angsana New"/>
          <w:bCs/>
          <w:sz w:val="26"/>
          <w:szCs w:val="26"/>
        </w:rPr>
        <w:t xml:space="preserve">.2 </w:t>
      </w:r>
      <w:r w:rsidRPr="009C17B7">
        <w:rPr>
          <w:rFonts w:ascii="Angsana New" w:hAnsi="Angsana New" w:cs="Angsana New"/>
          <w:b/>
          <w:sz w:val="26"/>
          <w:szCs w:val="26"/>
          <w:cs/>
        </w:rPr>
        <w:t>และ</w:t>
      </w:r>
      <w:r w:rsidRPr="009C17B7">
        <w:rPr>
          <w:rFonts w:ascii="Angsana New" w:hAnsi="Angsana New" w:cs="Angsana New"/>
          <w:bCs/>
          <w:sz w:val="26"/>
          <w:szCs w:val="26"/>
          <w:cs/>
        </w:rPr>
        <w:t xml:space="preserve"> </w:t>
      </w:r>
      <w:r w:rsidR="004022CA" w:rsidRPr="009C17B7">
        <w:rPr>
          <w:rFonts w:ascii="Angsana New" w:hAnsi="Angsana New" w:cs="Angsana New"/>
          <w:bCs/>
          <w:sz w:val="26"/>
          <w:szCs w:val="26"/>
        </w:rPr>
        <w:t>1</w:t>
      </w:r>
      <w:r w:rsidR="00101949" w:rsidRPr="009C17B7">
        <w:rPr>
          <w:rFonts w:ascii="Angsana New" w:hAnsi="Angsana New" w:cs="Angsana New"/>
          <w:bCs/>
          <w:sz w:val="26"/>
          <w:szCs w:val="26"/>
        </w:rPr>
        <w:t>7</w:t>
      </w:r>
      <w:r w:rsidRPr="009C17B7">
        <w:rPr>
          <w:rFonts w:ascii="Angsana New" w:hAnsi="Angsana New" w:cs="Angsana New"/>
          <w:bCs/>
          <w:sz w:val="26"/>
          <w:szCs w:val="26"/>
        </w:rPr>
        <w:t>.3</w:t>
      </w:r>
      <w:r w:rsidRPr="009C17B7">
        <w:rPr>
          <w:rFonts w:ascii="Angsana New" w:hAnsi="Angsana New" w:cs="Angsana New"/>
          <w:b/>
          <w:sz w:val="26"/>
          <w:szCs w:val="26"/>
        </w:rPr>
        <w:t xml:space="preserve"> </w:t>
      </w:r>
      <w:r w:rsidRPr="009C17B7">
        <w:rPr>
          <w:rFonts w:ascii="Angsana New" w:hAnsi="Angsana New" w:cs="Angsana New"/>
          <w:b/>
          <w:sz w:val="26"/>
          <w:szCs w:val="26"/>
          <w:cs/>
        </w:rPr>
        <w:t>กลุ่มบริษัทได้ตระหนักถึงความสำคัญของสถานการณ์ดังกล่าวข้างต้นและได้พิจารณาร่วมกับที่ปรึกษาทางกฎหมายภายนอกของกลุ่มบริษัทเกี่ยวกับความเป็นไปได้ของการผิดเงื่อนไขหรือข้อตกลงที่กำหนดไว้ในสัญญาให้สินเชื่อโดยสถาบันทางการเงิน สัญญาเกี่ยวกับหุ้นกู้ต่างๆ และสัญญาสินเชื่อร่วมทางการเงินในทันทีรวมทั้งคดีความที่ได้ฟ้องร้องกลุ่มบริษัท</w:t>
      </w:r>
      <w:r w:rsidR="001D5961" w:rsidRPr="009C17B7">
        <w:rPr>
          <w:rFonts w:ascii="Angsana New" w:hAnsi="Angsana New" w:cs="Angsana New"/>
          <w:b/>
          <w:sz w:val="26"/>
          <w:szCs w:val="26"/>
        </w:rPr>
        <w:t xml:space="preserve"> </w:t>
      </w:r>
      <w:r w:rsidRPr="009C17B7">
        <w:rPr>
          <w:rFonts w:ascii="Angsana New" w:hAnsi="Angsana New" w:cs="Angsana New"/>
          <w:b/>
          <w:sz w:val="26"/>
          <w:szCs w:val="26"/>
          <w:cs/>
        </w:rPr>
        <w:t>โดยฝ่ายบริหารของกลุ่มบริษัทและที่ปรึกษาทางกฏหมาย เชื่อว่ากลุ่มบริษัทไม่ได้ผิดเงื่อนไขหรือข้อตกลงใดๆในสัญญาเหล่านั้นกับทางเจ้าหนี้ และผู้ร่วมสินเชื่อทางการเงิน และไม่ได้ทำผิดกฎหมายใดๆตามที่ถูกกล่าวหาแต่อย่างใด นอกจากนั้น</w:t>
      </w:r>
      <w:r w:rsidR="00590FA5" w:rsidRPr="009C17B7">
        <w:rPr>
          <w:rFonts w:ascii="Angsana New" w:hAnsi="Angsana New" w:cs="Angsana New"/>
          <w:b/>
          <w:sz w:val="26"/>
          <w:szCs w:val="26"/>
          <w:cs/>
        </w:rPr>
        <w:t>บริษัท</w:t>
      </w:r>
      <w:r w:rsidRPr="009C17B7">
        <w:rPr>
          <w:rFonts w:ascii="Angsana New" w:hAnsi="Angsana New" w:cs="Angsana New"/>
          <w:b/>
          <w:sz w:val="26"/>
          <w:szCs w:val="26"/>
          <w:cs/>
        </w:rPr>
        <w:t>ยังเชื่อว่าตราบเท่าที่คดีความยังไม่เป็นที่ยุติ การที่</w:t>
      </w:r>
      <w:r w:rsidR="00590FA5" w:rsidRPr="009C17B7">
        <w:rPr>
          <w:rFonts w:ascii="Angsana New" w:hAnsi="Angsana New" w:cs="Angsana New"/>
          <w:b/>
          <w:sz w:val="26"/>
          <w:szCs w:val="26"/>
          <w:cs/>
        </w:rPr>
        <w:t>บริษัท</w:t>
      </w:r>
      <w:r w:rsidRPr="009C17B7">
        <w:rPr>
          <w:rFonts w:ascii="Angsana New" w:hAnsi="Angsana New" w:cs="Angsana New"/>
          <w:b/>
          <w:sz w:val="26"/>
          <w:szCs w:val="26"/>
          <w:cs/>
        </w:rPr>
        <w:t>ไม่ชำระดอกเบี้ยหุ้นกู้แปลงสภาพนั้นไม่ถือว่า</w:t>
      </w:r>
      <w:r w:rsidR="00590FA5" w:rsidRPr="009C17B7">
        <w:rPr>
          <w:rFonts w:ascii="Angsana New" w:hAnsi="Angsana New" w:cs="Angsana New"/>
          <w:b/>
          <w:sz w:val="26"/>
          <w:szCs w:val="26"/>
          <w:cs/>
        </w:rPr>
        <w:t>บริษัท</w:t>
      </w:r>
      <w:r w:rsidRPr="009C17B7">
        <w:rPr>
          <w:rFonts w:ascii="Angsana New" w:hAnsi="Angsana New" w:cs="Angsana New"/>
          <w:b/>
          <w:sz w:val="26"/>
          <w:szCs w:val="26"/>
          <w:cs/>
        </w:rPr>
        <w:t>ผิดเงื่อนไขหรือข้อตกลงใดๆ ในหุ้นกู้แปลงสภาพ</w:t>
      </w:r>
    </w:p>
    <w:p w14:paraId="0F1A61C7" w14:textId="77777777" w:rsidR="00304920" w:rsidRPr="009C17B7" w:rsidRDefault="00304920" w:rsidP="00FE3D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6"/>
          <w:szCs w:val="26"/>
          <w:cs/>
          <w:lang w:val="th-TH"/>
        </w:rPr>
      </w:pPr>
    </w:p>
    <w:p w14:paraId="1E3C088E" w14:textId="4A04CF30" w:rsidR="008122B4" w:rsidRPr="009C17B7" w:rsidRDefault="008122B4" w:rsidP="008D2EBA">
      <w:pPr>
        <w:pStyle w:val="Heading1"/>
        <w:keepLines/>
        <w:numPr>
          <w:ilvl w:val="0"/>
          <w:numId w:val="2"/>
        </w:numPr>
        <w:shd w:val="clear" w:color="auto" w:fill="auto"/>
        <w:tabs>
          <w:tab w:val="clear" w:pos="340"/>
        </w:tabs>
        <w:ind w:left="540" w:right="-45" w:hanging="540"/>
        <w:jc w:val="thaiDistribute"/>
        <w:rPr>
          <w:rFonts w:ascii="Angsana New" w:hAnsi="Angsana New" w:cs="Angsana New"/>
          <w:sz w:val="26"/>
          <w:szCs w:val="26"/>
          <w:u w:val="none"/>
        </w:rPr>
      </w:pPr>
      <w:bookmarkStart w:id="27" w:name="_Toc40348064"/>
      <w:r w:rsidRPr="009C17B7">
        <w:rPr>
          <w:rFonts w:ascii="Angsana New" w:hAnsi="Angsana New" w:cs="Angsana New"/>
          <w:sz w:val="26"/>
          <w:szCs w:val="26"/>
          <w:u w:val="none"/>
          <w:cs/>
        </w:rPr>
        <w:t xml:space="preserve">ผลกระทบจาก </w:t>
      </w:r>
      <w:r w:rsidRPr="009C17B7">
        <w:rPr>
          <w:rFonts w:ascii="Angsana New" w:hAnsi="Angsana New" w:cs="Angsana New"/>
          <w:sz w:val="26"/>
          <w:szCs w:val="26"/>
          <w:u w:val="none"/>
        </w:rPr>
        <w:t>COVID-19</w:t>
      </w:r>
      <w:bookmarkEnd w:id="27"/>
    </w:p>
    <w:p w14:paraId="75D36D92" w14:textId="77777777" w:rsidR="00FF5FE0" w:rsidRPr="009C17B7" w:rsidRDefault="00FF5FE0" w:rsidP="00706E7D">
      <w:pPr>
        <w:rPr>
          <w:rFonts w:ascii="Angsana New" w:hAnsi="Angsana New" w:cs="Angsana New"/>
          <w:sz w:val="26"/>
          <w:szCs w:val="26"/>
        </w:rPr>
      </w:pPr>
    </w:p>
    <w:p w14:paraId="5189428E" w14:textId="6B6F1093" w:rsidR="00F70239" w:rsidRPr="008D2EBA" w:rsidRDefault="00F70239" w:rsidP="00F70239">
      <w:pPr>
        <w:spacing w:line="26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  <w:r w:rsidRPr="008D2EBA">
        <w:rPr>
          <w:rFonts w:ascii="Angsana New" w:hAnsi="Angsana New" w:cs="Angsana New"/>
          <w:sz w:val="26"/>
          <w:szCs w:val="26"/>
          <w:cs/>
        </w:rPr>
        <w:t xml:space="preserve">วิกฤติ </w:t>
      </w:r>
      <w:r w:rsidRPr="008D2EBA">
        <w:rPr>
          <w:rFonts w:ascii="Angsana New" w:hAnsi="Angsana New" w:cs="Angsana New"/>
          <w:sz w:val="26"/>
          <w:szCs w:val="26"/>
        </w:rPr>
        <w:t>COVID-</w:t>
      </w:r>
      <w:r w:rsidRPr="008D2EBA">
        <w:rPr>
          <w:rFonts w:ascii="Angsana New" w:hAnsi="Angsana New" w:cs="Angsana New"/>
          <w:sz w:val="26"/>
          <w:szCs w:val="26"/>
          <w:cs/>
        </w:rPr>
        <w:t xml:space="preserve">19 ในปัจจุบันส่งผลกระทบต่อการดำเนินงานของกลุ่มบริษัท โดยความรุนแรงของผลกระทบจากวิกฤติครั้งนี้แตกต่างกันไปในแต่ละประเทศ ผู้บริหารได้เริ่มวิเคราะห์ความรุนแรงของผลจากการระบาดใหญ่ครั้งนี้ในแต่ละบริษัท เพื่อบรรเทาผลกระทบที่อาจเกิดขึ้นในอนาคต ผู้บริหารได้ตัดสินใจที่จะตั้งค่าเผื่อผลขาดทุนตามประมาณการของผู้บริหารซึ่งประเมินโดยใช้ข้อบ่งชี้ที่มีในปัจจุบันเพื่อบรรเทาผลกระทบจากการลดลงของรายได้ชั่วคราวที่เกิดจาก </w:t>
      </w:r>
      <w:r w:rsidR="00623920" w:rsidRPr="008D2EBA">
        <w:rPr>
          <w:rFonts w:ascii="Angsana New" w:hAnsi="Angsana New" w:cs="Angsana New"/>
          <w:sz w:val="26"/>
          <w:szCs w:val="26"/>
        </w:rPr>
        <w:t>C</w:t>
      </w:r>
      <w:r w:rsidR="00623920">
        <w:rPr>
          <w:rFonts w:ascii="Angsana New" w:hAnsi="Angsana New" w:cs="Angsana New"/>
          <w:sz w:val="26"/>
          <w:szCs w:val="26"/>
        </w:rPr>
        <w:t>OVID</w:t>
      </w:r>
      <w:r w:rsidRPr="008D2EBA">
        <w:rPr>
          <w:rFonts w:ascii="Angsana New" w:hAnsi="Angsana New" w:cs="Angsana New"/>
          <w:sz w:val="26"/>
          <w:szCs w:val="26"/>
        </w:rPr>
        <w:t>-</w:t>
      </w:r>
      <w:r w:rsidRPr="008D2EBA">
        <w:rPr>
          <w:rFonts w:ascii="Angsana New" w:hAnsi="Angsana New" w:cs="Angsana New"/>
          <w:sz w:val="26"/>
          <w:szCs w:val="26"/>
          <w:cs/>
        </w:rPr>
        <w:t>19 และมาตรการบรรเทาทุกข์สำหรับลูกค้ารายย่อยในประเทศไทย</w:t>
      </w:r>
    </w:p>
    <w:p w14:paraId="4D82B3BD" w14:textId="722F7679" w:rsidR="00927CE6" w:rsidRPr="009C17B7" w:rsidRDefault="00F70239">
      <w:pPr>
        <w:rPr>
          <w:rFonts w:ascii="Angsana New" w:hAnsi="Angsana New" w:cs="Angsana New"/>
          <w:sz w:val="26"/>
          <w:szCs w:val="26"/>
          <w:cs/>
          <w:lang w:val="th-TH"/>
        </w:rPr>
      </w:pPr>
      <w:r w:rsidRPr="00D62E37" w:rsidDel="00F70239">
        <w:rPr>
          <w:rFonts w:ascii="Angsana New" w:hAnsi="Angsana New" w:cs="Angsana New"/>
          <w:b/>
          <w:sz w:val="26"/>
          <w:szCs w:val="26"/>
          <w:highlight w:val="yellow"/>
          <w:cs/>
        </w:rPr>
        <w:t xml:space="preserve"> </w:t>
      </w:r>
    </w:p>
    <w:p w14:paraId="1F6D97EA" w14:textId="77777777" w:rsidR="009E3E80" w:rsidRPr="003C7959" w:rsidRDefault="009E3E80" w:rsidP="00FE3D8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Theme="majorBidi" w:hAnsiTheme="majorBidi" w:cstheme="majorBidi"/>
          <w:sz w:val="26"/>
          <w:szCs w:val="26"/>
          <w:lang w:val="en-GB"/>
        </w:rPr>
      </w:pPr>
    </w:p>
    <w:sectPr w:rsidR="009E3E80" w:rsidRPr="003C7959" w:rsidSect="004022CA">
      <w:footerReference w:type="default" r:id="rId16"/>
      <w:pgSz w:w="11907" w:h="16840" w:code="9"/>
      <w:pgMar w:top="691" w:right="1107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C474DD" w14:textId="77777777" w:rsidR="00F32E46" w:rsidRDefault="00F32E46">
      <w:r>
        <w:separator/>
      </w:r>
    </w:p>
  </w:endnote>
  <w:endnote w:type="continuationSeparator" w:id="0">
    <w:p w14:paraId="4D60F5D7" w14:textId="77777777" w:rsidR="00F32E46" w:rsidRDefault="00F32E46">
      <w:r>
        <w:continuationSeparator/>
      </w:r>
    </w:p>
  </w:endnote>
  <w:endnote w:type="continuationNotice" w:id="1">
    <w:p w14:paraId="4E70648E" w14:textId="77777777" w:rsidR="00F32E46" w:rsidRDefault="00F32E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229908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3AC7342" w14:textId="77777777" w:rsidR="00D85EDB" w:rsidRPr="00A5378C" w:rsidRDefault="00D85EDB" w:rsidP="00A537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429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429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429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429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066523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7E4B9C60" w14:textId="77777777" w:rsidR="00D85EDB" w:rsidRPr="00A355B8" w:rsidRDefault="00D85EDB" w:rsidP="00A355B8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55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5197460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0"/>
        <w:szCs w:val="30"/>
      </w:rPr>
    </w:sdtEndPr>
    <w:sdtContent>
      <w:p w14:paraId="61A36204" w14:textId="77777777" w:rsidR="00D85EDB" w:rsidRPr="00A355B8" w:rsidRDefault="00D85EDB" w:rsidP="004022CA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A355B8">
          <w:rPr>
            <w:rFonts w:ascii="Angsana New" w:hAnsi="Angsana New" w:cs="Angsana New"/>
            <w:sz w:val="30"/>
            <w:szCs w:val="30"/>
          </w:rPr>
          <w:fldChar w:fldCharType="begin"/>
        </w:r>
        <w:r w:rsidRPr="00A355B8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A355B8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65</w:t>
        </w:r>
        <w:r w:rsidRPr="00A355B8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6C140" w14:textId="77777777" w:rsidR="00F32E46" w:rsidRDefault="00F32E46">
      <w:r>
        <w:separator/>
      </w:r>
    </w:p>
  </w:footnote>
  <w:footnote w:type="continuationSeparator" w:id="0">
    <w:p w14:paraId="533529FE" w14:textId="77777777" w:rsidR="00F32E46" w:rsidRDefault="00F32E46">
      <w:r>
        <w:continuationSeparator/>
      </w:r>
    </w:p>
  </w:footnote>
  <w:footnote w:type="continuationNotice" w:id="1">
    <w:p w14:paraId="3781EF5F" w14:textId="77777777" w:rsidR="00F32E46" w:rsidRDefault="00F32E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49AFE0" w14:textId="77777777" w:rsidR="00D85EDB" w:rsidRPr="00FA7747" w:rsidRDefault="00D85EDB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1E24C5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1E24C5">
      <w:rPr>
        <w:rFonts w:ascii="Angsana New" w:hAnsi="Angsana New" w:cs="Angsana New" w:hint="cs"/>
        <w:b/>
        <w:bCs/>
        <w:sz w:val="32"/>
        <w:szCs w:val="32"/>
        <w:cs/>
      </w:rPr>
      <w:t>กรุ๊ปลีส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1E24C5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69ECE662" w14:textId="77777777" w:rsidR="00D85EDB" w:rsidRPr="00FA7747" w:rsidRDefault="00D85EDB" w:rsidP="001E24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Pr="00FA7747">
      <w:rPr>
        <w:rFonts w:ascii="Angsana New" w:hAnsi="Angsana New" w:cs="Angsana New"/>
        <w:b/>
        <w:bCs/>
        <w:sz w:val="32"/>
        <w:szCs w:val="32"/>
        <w:cs/>
      </w:rPr>
      <w:t>การเงิน</w:t>
    </w:r>
    <w:r w:rsidRPr="00A43448">
      <w:rPr>
        <w:rFonts w:ascii="Angsana New" w:hAnsi="Angsana New" w:cs="Angsana New"/>
        <w:b/>
        <w:bCs/>
        <w:sz w:val="32"/>
        <w:szCs w:val="32"/>
        <w:cs/>
      </w:rPr>
      <w:t>ระหว่างกาล</w:t>
    </w:r>
    <w:r w:rsidRPr="00A43448"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04F3EC7" w14:textId="1A23F3BC" w:rsidR="00D85EDB" w:rsidRDefault="00D85EDB" w:rsidP="001E24C5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 w:rsidRPr="00EC450F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/>
        <w:b w:val="0"/>
        <w:bCs/>
        <w:sz w:val="32"/>
        <w:szCs w:val="32"/>
        <w:cs/>
      </w:rPr>
      <w:t xml:space="preserve">สิ้นสุดวันที่ </w:t>
    </w:r>
    <w:r w:rsidRPr="005A6472">
      <w:rPr>
        <w:rFonts w:ascii="Angsana New" w:hAnsi="Angsana New" w:cs="Angsana New"/>
        <w:sz w:val="32"/>
        <w:szCs w:val="32"/>
        <w:lang w:val="en-US"/>
      </w:rPr>
      <w:t>3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1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มีนาคม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1E24C5">
      <w:rPr>
        <w:rFonts w:ascii="Angsana New" w:hAnsi="Angsana New" w:cs="Angsana New"/>
        <w:sz w:val="32"/>
        <w:szCs w:val="32"/>
        <w:lang w:val="en-US" w:bidi="th-TH"/>
      </w:rPr>
      <w:t>25</w:t>
    </w:r>
    <w:r w:rsidRPr="00D37C0E">
      <w:rPr>
        <w:rFonts w:ascii="Angsana New" w:hAnsi="Angsana New" w:cs="Angsana New"/>
        <w:sz w:val="32"/>
        <w:szCs w:val="32"/>
        <w:lang w:val="en-US" w:bidi="th-TH"/>
      </w:rPr>
      <w:t>6</w:t>
    </w:r>
    <w:r w:rsidRPr="00D37C0E">
      <w:rPr>
        <w:rFonts w:ascii="Angsana New" w:hAnsi="Angsana New" w:cs="Angsana New" w:hint="cs"/>
        <w:b w:val="0"/>
        <w:bCs/>
        <w:sz w:val="32"/>
        <w:szCs w:val="32"/>
        <w:cs/>
        <w:lang w:val="en-US" w:bidi="th-TH"/>
      </w:rPr>
      <w:t>3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3B2837D4" w14:textId="77777777" w:rsidR="00D85EDB" w:rsidRPr="00D026E6" w:rsidRDefault="00D85EDB" w:rsidP="006F1268">
    <w:pPr>
      <w:pStyle w:val="acctmainheading"/>
      <w:tabs>
        <w:tab w:val="left" w:pos="1365"/>
      </w:tabs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  <w:r>
      <w:rPr>
        <w:rFonts w:ascii="Angsana New" w:hAnsi="Angsana New" w:cs="Angsana New"/>
        <w:b w:val="0"/>
        <w:i/>
        <w:sz w:val="32"/>
        <w:szCs w:val="32"/>
        <w:cs/>
        <w:lang w:val="en-US" w:bidi="th-TH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50DA81" w14:textId="77777777" w:rsidR="00D85EDB" w:rsidRPr="00FA7747" w:rsidRDefault="00D85ED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59DB335F" w14:textId="77777777" w:rsidR="00D85EDB" w:rsidRPr="00FA7747" w:rsidRDefault="00D85EDB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94E994E" w14:textId="6B6FEFA9" w:rsidR="00D85EDB" w:rsidRPr="00410770" w:rsidRDefault="00D85EDB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สำหรับงวดสามเดือนและเก้าเดือนสิ้นสุดวันที่ 30 มิถุนายน 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75C1E59" w14:textId="77777777" w:rsidR="00D85EDB" w:rsidRPr="00074891" w:rsidRDefault="00D85EDB" w:rsidP="00713C50">
    <w:pPr>
      <w:pStyle w:val="Header"/>
      <w:rPr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9B368" w14:textId="77777777" w:rsidR="00D85EDB" w:rsidRDefault="00D85EDB" w:rsidP="00713C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00E44AD"/>
    <w:multiLevelType w:val="hybridMultilevel"/>
    <w:tmpl w:val="C178998C"/>
    <w:lvl w:ilvl="0" w:tplc="139C964E">
      <w:start w:val="1"/>
      <w:numFmt w:val="thaiLetters"/>
      <w:lvlText w:val="%1)"/>
      <w:lvlJc w:val="left"/>
      <w:pPr>
        <w:ind w:left="126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0082217A"/>
    <w:multiLevelType w:val="hybridMultilevel"/>
    <w:tmpl w:val="926244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9BA5127"/>
    <w:multiLevelType w:val="multilevel"/>
    <w:tmpl w:val="130E6814"/>
    <w:lvl w:ilvl="0">
      <w:start w:val="1"/>
      <w:numFmt w:val="decimal"/>
      <w:pStyle w:val="01HeadingTH"/>
      <w:lvlText w:val="%1."/>
      <w:lvlJc w:val="left"/>
      <w:pPr>
        <w:ind w:left="5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US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0CF003C5"/>
    <w:multiLevelType w:val="hybridMultilevel"/>
    <w:tmpl w:val="983845E0"/>
    <w:lvl w:ilvl="0" w:tplc="128CF338">
      <w:start w:val="1"/>
      <w:numFmt w:val="bullet"/>
      <w:lvlText w:val="-"/>
      <w:lvlJc w:val="left"/>
      <w:pPr>
        <w:ind w:left="126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9836CC9"/>
    <w:multiLevelType w:val="hybridMultilevel"/>
    <w:tmpl w:val="06AE9DAA"/>
    <w:lvl w:ilvl="0" w:tplc="FC5E3C9C">
      <w:start w:val="1"/>
      <w:numFmt w:val="decimal"/>
      <w:lvlText w:val="(%1)"/>
      <w:lvlJc w:val="left"/>
      <w:pPr>
        <w:ind w:left="1287" w:hanging="360"/>
      </w:pPr>
      <w:rPr>
        <w:rFonts w:hint="default"/>
        <w:b w:val="0"/>
        <w:bCs w:val="0"/>
        <w:i w:val="0"/>
        <w:i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99B7476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3252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972" w:hanging="360"/>
      </w:pPr>
    </w:lvl>
    <w:lvl w:ilvl="2" w:tplc="0409001B" w:tentative="1">
      <w:start w:val="1"/>
      <w:numFmt w:val="lowerRoman"/>
      <w:lvlText w:val="%3."/>
      <w:lvlJc w:val="right"/>
      <w:pPr>
        <w:ind w:left="4692" w:hanging="180"/>
      </w:pPr>
    </w:lvl>
    <w:lvl w:ilvl="3" w:tplc="0409000F" w:tentative="1">
      <w:start w:val="1"/>
      <w:numFmt w:val="decimal"/>
      <w:lvlText w:val="%4."/>
      <w:lvlJc w:val="left"/>
      <w:pPr>
        <w:ind w:left="5412" w:hanging="360"/>
      </w:pPr>
    </w:lvl>
    <w:lvl w:ilvl="4" w:tplc="04090019" w:tentative="1">
      <w:start w:val="1"/>
      <w:numFmt w:val="lowerLetter"/>
      <w:lvlText w:val="%5."/>
      <w:lvlJc w:val="left"/>
      <w:pPr>
        <w:ind w:left="6132" w:hanging="360"/>
      </w:pPr>
    </w:lvl>
    <w:lvl w:ilvl="5" w:tplc="0409001B" w:tentative="1">
      <w:start w:val="1"/>
      <w:numFmt w:val="lowerRoman"/>
      <w:lvlText w:val="%6."/>
      <w:lvlJc w:val="right"/>
      <w:pPr>
        <w:ind w:left="6852" w:hanging="180"/>
      </w:pPr>
    </w:lvl>
    <w:lvl w:ilvl="6" w:tplc="0409000F" w:tentative="1">
      <w:start w:val="1"/>
      <w:numFmt w:val="decimal"/>
      <w:lvlText w:val="%7."/>
      <w:lvlJc w:val="left"/>
      <w:pPr>
        <w:ind w:left="7572" w:hanging="360"/>
      </w:pPr>
    </w:lvl>
    <w:lvl w:ilvl="7" w:tplc="04090019" w:tentative="1">
      <w:start w:val="1"/>
      <w:numFmt w:val="lowerLetter"/>
      <w:lvlText w:val="%8."/>
      <w:lvlJc w:val="left"/>
      <w:pPr>
        <w:ind w:left="8292" w:hanging="360"/>
      </w:pPr>
    </w:lvl>
    <w:lvl w:ilvl="8" w:tplc="040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10" w15:restartNumberingAfterBreak="0">
    <w:nsid w:val="38A54631"/>
    <w:multiLevelType w:val="hybridMultilevel"/>
    <w:tmpl w:val="293A0594"/>
    <w:lvl w:ilvl="0" w:tplc="5CC692CC">
      <w:start w:val="1"/>
      <w:numFmt w:val="thaiLetters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9B179DD"/>
    <w:multiLevelType w:val="hybridMultilevel"/>
    <w:tmpl w:val="EA30B936"/>
    <w:lvl w:ilvl="0" w:tplc="D952B4C2"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3C8C1157"/>
    <w:multiLevelType w:val="hybridMultilevel"/>
    <w:tmpl w:val="16F87D5C"/>
    <w:lvl w:ilvl="0" w:tplc="6D6669C4">
      <w:start w:val="8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592C1E"/>
    <w:multiLevelType w:val="hybridMultilevel"/>
    <w:tmpl w:val="848C6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263C93"/>
    <w:multiLevelType w:val="multilevel"/>
    <w:tmpl w:val="A9B29E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i w:val="0"/>
        <w:color w:val="auto"/>
        <w:sz w:val="26"/>
        <w:szCs w:val="26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b w:val="0"/>
        <w:bCs w:val="0"/>
        <w:i w:val="0"/>
        <w:iCs w:val="0"/>
        <w:sz w:val="24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7B324F9"/>
    <w:multiLevelType w:val="hybridMultilevel"/>
    <w:tmpl w:val="C49C1DB0"/>
    <w:lvl w:ilvl="0" w:tplc="18CA85B4">
      <w:start w:val="8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8" w15:restartNumberingAfterBreak="0">
    <w:nsid w:val="5F934E1C"/>
    <w:multiLevelType w:val="hybridMultilevel"/>
    <w:tmpl w:val="5F76BE6E"/>
    <w:lvl w:ilvl="0" w:tplc="EF6EE7C0">
      <w:start w:val="8"/>
      <w:numFmt w:val="bullet"/>
      <w:lvlText w:val="-"/>
      <w:lvlJc w:val="left"/>
      <w:pPr>
        <w:ind w:left="9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1" w:hanging="360"/>
      </w:pPr>
      <w:rPr>
        <w:rFonts w:ascii="Wingdings" w:hAnsi="Wingdings" w:hint="default"/>
      </w:rPr>
    </w:lvl>
  </w:abstractNum>
  <w:abstractNum w:abstractNumId="19" w15:restartNumberingAfterBreak="0">
    <w:nsid w:val="65BD47D3"/>
    <w:multiLevelType w:val="multilevel"/>
    <w:tmpl w:val="5B4AC2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066EF"/>
    <w:multiLevelType w:val="multilevel"/>
    <w:tmpl w:val="6D605816"/>
    <w:lvl w:ilvl="0">
      <w:start w:val="1"/>
      <w:numFmt w:val="decimal"/>
      <w:lvlText w:val="%1)"/>
      <w:lvlJc w:val="left"/>
      <w:pPr>
        <w:tabs>
          <w:tab w:val="num" w:pos="1060"/>
        </w:tabs>
        <w:ind w:left="1060" w:hanging="340"/>
      </w:pPr>
    </w:lvl>
    <w:lvl w:ilvl="1">
      <w:start w:val="1"/>
      <w:numFmt w:val="lowerLetter"/>
      <w:lvlText w:val="—"/>
      <w:lvlJc w:val="left"/>
      <w:pPr>
        <w:tabs>
          <w:tab w:val="num" w:pos="1400"/>
        </w:tabs>
        <w:ind w:left="140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40"/>
        </w:tabs>
        <w:ind w:left="174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2081"/>
        </w:tabs>
        <w:ind w:left="208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421"/>
        </w:tabs>
        <w:ind w:left="242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761"/>
        </w:tabs>
        <w:ind w:left="276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101"/>
        </w:tabs>
        <w:ind w:left="310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441"/>
        </w:tabs>
        <w:ind w:left="344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781"/>
        </w:tabs>
        <w:ind w:left="3781" w:hanging="340"/>
      </w:pPr>
      <w:rPr>
        <w:rFonts w:ascii="9999999" w:hAnsi="9999999"/>
      </w:rPr>
    </w:lvl>
  </w:abstractNum>
  <w:abstractNum w:abstractNumId="22" w15:restartNumberingAfterBreak="0">
    <w:nsid w:val="6E42258F"/>
    <w:multiLevelType w:val="hybridMultilevel"/>
    <w:tmpl w:val="B520291C"/>
    <w:lvl w:ilvl="0" w:tplc="A1CA322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6C0BD9"/>
    <w:multiLevelType w:val="hybridMultilevel"/>
    <w:tmpl w:val="236070D6"/>
    <w:lvl w:ilvl="0" w:tplc="43824B68">
      <w:start w:val="1"/>
      <w:numFmt w:val="bullet"/>
      <w:lvlText w:val="-"/>
      <w:lvlJc w:val="left"/>
      <w:pPr>
        <w:ind w:left="45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2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1780" w:hanging="360"/>
      </w:pPr>
      <w:rPr>
        <w:rFonts w:ascii="Calibri" w:eastAsia="Calibri" w:hAnsi="Calibri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7AD0489F"/>
    <w:multiLevelType w:val="hybridMultilevel"/>
    <w:tmpl w:val="BBA409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252BB"/>
    <w:multiLevelType w:val="hybridMultilevel"/>
    <w:tmpl w:val="0D04B95C"/>
    <w:lvl w:ilvl="0" w:tplc="C0728A82">
      <w:numFmt w:val="bullet"/>
      <w:lvlText w:val="-"/>
      <w:lvlJc w:val="left"/>
      <w:pPr>
        <w:ind w:left="55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4"/>
  </w:num>
  <w:num w:numId="4">
    <w:abstractNumId w:val="22"/>
  </w:num>
  <w:num w:numId="5">
    <w:abstractNumId w:val="26"/>
  </w:num>
  <w:num w:numId="6">
    <w:abstractNumId w:val="8"/>
  </w:num>
  <w:num w:numId="7">
    <w:abstractNumId w:val="2"/>
  </w:num>
  <w:num w:numId="8">
    <w:abstractNumId w:val="24"/>
  </w:num>
  <w:num w:numId="9">
    <w:abstractNumId w:val="10"/>
  </w:num>
  <w:num w:numId="10">
    <w:abstractNumId w:val="1"/>
  </w:num>
  <w:num w:numId="11">
    <w:abstractNumId w:val="9"/>
  </w:num>
  <w:num w:numId="12">
    <w:abstractNumId w:val="15"/>
  </w:num>
  <w:num w:numId="13">
    <w:abstractNumId w:val="20"/>
  </w:num>
  <w:num w:numId="14">
    <w:abstractNumId w:val="23"/>
  </w:num>
  <w:num w:numId="15">
    <w:abstractNumId w:val="16"/>
  </w:num>
  <w:num w:numId="16">
    <w:abstractNumId w:val="3"/>
  </w:num>
  <w:num w:numId="17">
    <w:abstractNumId w:val="13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25"/>
  </w:num>
  <w:num w:numId="24">
    <w:abstractNumId w:val="5"/>
  </w:num>
  <w:num w:numId="25">
    <w:abstractNumId w:val="6"/>
  </w:num>
  <w:num w:numId="26">
    <w:abstractNumId w:val="21"/>
  </w:num>
  <w:num w:numId="27">
    <w:abstractNumId w:val="0"/>
  </w:num>
  <w:num w:numId="28">
    <w:abstractNumId w:val="24"/>
  </w:num>
  <w:num w:numId="29">
    <w:abstractNumId w:val="11"/>
  </w:num>
  <w:num w:numId="30">
    <w:abstractNumId w:val="27"/>
  </w:num>
  <w:num w:numId="31">
    <w:abstractNumId w:val="18"/>
  </w:num>
  <w:num w:numId="32">
    <w:abstractNumId w:val="12"/>
  </w:num>
  <w:num w:numId="33">
    <w:abstractNumId w:val="17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9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  <w:num w:numId="46">
    <w:abstractNumId w:val="0"/>
  </w:num>
  <w:num w:numId="47">
    <w:abstractNumId w:val="0"/>
  </w:num>
  <w:num w:numId="48">
    <w:abstractNumId w:val="0"/>
  </w:num>
  <w:num w:numId="49">
    <w:abstractNumId w:val="0"/>
  </w:num>
  <w:num w:numId="50">
    <w:abstractNumId w:val="0"/>
  </w:num>
  <w:num w:numId="51">
    <w:abstractNumId w:val="0"/>
  </w:num>
  <w:num w:numId="52">
    <w:abstractNumId w:val="0"/>
  </w:num>
  <w:num w:numId="53">
    <w:abstractNumId w:val="0"/>
  </w:num>
  <w:num w:numId="54">
    <w:abstractNumId w:val="0"/>
  </w:num>
  <w:num w:numId="55">
    <w:abstractNumId w:val="0"/>
  </w:num>
  <w:num w:numId="56">
    <w:abstractNumId w:val="0"/>
  </w:num>
  <w:num w:numId="57">
    <w:abstractNumId w:val="0"/>
  </w:num>
  <w:num w:numId="58">
    <w:abstractNumId w:val="0"/>
  </w:num>
  <w:num w:numId="59">
    <w:abstractNumId w:val="0"/>
  </w:num>
  <w:num w:numId="60">
    <w:abstractNumId w:val="0"/>
  </w:num>
  <w:num w:numId="61">
    <w:abstractNumId w:val="7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264"/>
    <w:rsid w:val="000005C2"/>
    <w:rsid w:val="000006F0"/>
    <w:rsid w:val="00000AB6"/>
    <w:rsid w:val="00001077"/>
    <w:rsid w:val="000015A1"/>
    <w:rsid w:val="000019CD"/>
    <w:rsid w:val="00001BEF"/>
    <w:rsid w:val="0000200C"/>
    <w:rsid w:val="000025CB"/>
    <w:rsid w:val="00002D6B"/>
    <w:rsid w:val="00002F50"/>
    <w:rsid w:val="00003477"/>
    <w:rsid w:val="000039AE"/>
    <w:rsid w:val="0000435C"/>
    <w:rsid w:val="0000464A"/>
    <w:rsid w:val="00004819"/>
    <w:rsid w:val="00004A86"/>
    <w:rsid w:val="00005185"/>
    <w:rsid w:val="0000564C"/>
    <w:rsid w:val="0000579C"/>
    <w:rsid w:val="00005ACB"/>
    <w:rsid w:val="00005BAB"/>
    <w:rsid w:val="00005D4F"/>
    <w:rsid w:val="00005DC0"/>
    <w:rsid w:val="00006390"/>
    <w:rsid w:val="000064DE"/>
    <w:rsid w:val="00006518"/>
    <w:rsid w:val="00006B52"/>
    <w:rsid w:val="00007873"/>
    <w:rsid w:val="00007B57"/>
    <w:rsid w:val="00007F8E"/>
    <w:rsid w:val="0001022E"/>
    <w:rsid w:val="00010374"/>
    <w:rsid w:val="00010C80"/>
    <w:rsid w:val="000112EE"/>
    <w:rsid w:val="000115FB"/>
    <w:rsid w:val="0001192B"/>
    <w:rsid w:val="00012E83"/>
    <w:rsid w:val="0001336E"/>
    <w:rsid w:val="000135F7"/>
    <w:rsid w:val="0001364C"/>
    <w:rsid w:val="0001367E"/>
    <w:rsid w:val="00013716"/>
    <w:rsid w:val="00013C02"/>
    <w:rsid w:val="00015C52"/>
    <w:rsid w:val="000167EF"/>
    <w:rsid w:val="00016879"/>
    <w:rsid w:val="00016E14"/>
    <w:rsid w:val="000172A7"/>
    <w:rsid w:val="00017563"/>
    <w:rsid w:val="00017853"/>
    <w:rsid w:val="000179F5"/>
    <w:rsid w:val="00020021"/>
    <w:rsid w:val="00020144"/>
    <w:rsid w:val="0002039E"/>
    <w:rsid w:val="0002055E"/>
    <w:rsid w:val="00020575"/>
    <w:rsid w:val="00020666"/>
    <w:rsid w:val="00020882"/>
    <w:rsid w:val="000208BF"/>
    <w:rsid w:val="00020E35"/>
    <w:rsid w:val="00020F08"/>
    <w:rsid w:val="00021255"/>
    <w:rsid w:val="00022087"/>
    <w:rsid w:val="0002231A"/>
    <w:rsid w:val="00022BB4"/>
    <w:rsid w:val="00022CE8"/>
    <w:rsid w:val="00023B4D"/>
    <w:rsid w:val="00023CE6"/>
    <w:rsid w:val="00024304"/>
    <w:rsid w:val="000243CE"/>
    <w:rsid w:val="00024953"/>
    <w:rsid w:val="00024B71"/>
    <w:rsid w:val="00024F30"/>
    <w:rsid w:val="00025287"/>
    <w:rsid w:val="00025B1F"/>
    <w:rsid w:val="00025B80"/>
    <w:rsid w:val="00025C16"/>
    <w:rsid w:val="00026132"/>
    <w:rsid w:val="000261DD"/>
    <w:rsid w:val="000264F9"/>
    <w:rsid w:val="0002666D"/>
    <w:rsid w:val="00026B06"/>
    <w:rsid w:val="00027A4F"/>
    <w:rsid w:val="00027BD5"/>
    <w:rsid w:val="00027ED2"/>
    <w:rsid w:val="0003010E"/>
    <w:rsid w:val="000302E4"/>
    <w:rsid w:val="000315C3"/>
    <w:rsid w:val="00031980"/>
    <w:rsid w:val="00031A44"/>
    <w:rsid w:val="00031ADE"/>
    <w:rsid w:val="00031F4C"/>
    <w:rsid w:val="00032517"/>
    <w:rsid w:val="00032ABF"/>
    <w:rsid w:val="0003340E"/>
    <w:rsid w:val="00033483"/>
    <w:rsid w:val="000339D5"/>
    <w:rsid w:val="00033D3C"/>
    <w:rsid w:val="00033EFB"/>
    <w:rsid w:val="00034B9C"/>
    <w:rsid w:val="00034CB6"/>
    <w:rsid w:val="000350B5"/>
    <w:rsid w:val="000351D6"/>
    <w:rsid w:val="00035579"/>
    <w:rsid w:val="000356B4"/>
    <w:rsid w:val="00035878"/>
    <w:rsid w:val="00035A15"/>
    <w:rsid w:val="00035BFA"/>
    <w:rsid w:val="00035D7C"/>
    <w:rsid w:val="00035ED7"/>
    <w:rsid w:val="00036576"/>
    <w:rsid w:val="00036C24"/>
    <w:rsid w:val="00036CAC"/>
    <w:rsid w:val="00036E95"/>
    <w:rsid w:val="00036F52"/>
    <w:rsid w:val="000378C7"/>
    <w:rsid w:val="00037979"/>
    <w:rsid w:val="00037E33"/>
    <w:rsid w:val="000404E2"/>
    <w:rsid w:val="0004065F"/>
    <w:rsid w:val="00040791"/>
    <w:rsid w:val="00040952"/>
    <w:rsid w:val="00040E69"/>
    <w:rsid w:val="00041597"/>
    <w:rsid w:val="000417FD"/>
    <w:rsid w:val="00041C82"/>
    <w:rsid w:val="00041E72"/>
    <w:rsid w:val="00042021"/>
    <w:rsid w:val="000425EC"/>
    <w:rsid w:val="00042ACF"/>
    <w:rsid w:val="00042B99"/>
    <w:rsid w:val="00042F74"/>
    <w:rsid w:val="0004334B"/>
    <w:rsid w:val="00043355"/>
    <w:rsid w:val="000434F1"/>
    <w:rsid w:val="00043DDD"/>
    <w:rsid w:val="00043EF5"/>
    <w:rsid w:val="0004445C"/>
    <w:rsid w:val="000444A8"/>
    <w:rsid w:val="00044500"/>
    <w:rsid w:val="00044872"/>
    <w:rsid w:val="00044DAA"/>
    <w:rsid w:val="00045154"/>
    <w:rsid w:val="0004523B"/>
    <w:rsid w:val="00045740"/>
    <w:rsid w:val="00045E6A"/>
    <w:rsid w:val="000463AC"/>
    <w:rsid w:val="00046A71"/>
    <w:rsid w:val="00047017"/>
    <w:rsid w:val="000476F0"/>
    <w:rsid w:val="00047CC7"/>
    <w:rsid w:val="00047E0B"/>
    <w:rsid w:val="00047E70"/>
    <w:rsid w:val="0005031A"/>
    <w:rsid w:val="00050935"/>
    <w:rsid w:val="00050AD4"/>
    <w:rsid w:val="00050BEF"/>
    <w:rsid w:val="00050C98"/>
    <w:rsid w:val="00050DDE"/>
    <w:rsid w:val="00051417"/>
    <w:rsid w:val="00051814"/>
    <w:rsid w:val="000518C8"/>
    <w:rsid w:val="00051BC0"/>
    <w:rsid w:val="00051E25"/>
    <w:rsid w:val="00051F69"/>
    <w:rsid w:val="000520F6"/>
    <w:rsid w:val="00052251"/>
    <w:rsid w:val="000528EF"/>
    <w:rsid w:val="000529F4"/>
    <w:rsid w:val="00052EB3"/>
    <w:rsid w:val="00052FF6"/>
    <w:rsid w:val="00054433"/>
    <w:rsid w:val="00054663"/>
    <w:rsid w:val="00054F0A"/>
    <w:rsid w:val="00055245"/>
    <w:rsid w:val="000553C1"/>
    <w:rsid w:val="0005542F"/>
    <w:rsid w:val="00055589"/>
    <w:rsid w:val="000558C4"/>
    <w:rsid w:val="00055DC1"/>
    <w:rsid w:val="000569A6"/>
    <w:rsid w:val="000570A0"/>
    <w:rsid w:val="000606AB"/>
    <w:rsid w:val="00060AB1"/>
    <w:rsid w:val="00060C26"/>
    <w:rsid w:val="0006165F"/>
    <w:rsid w:val="00061955"/>
    <w:rsid w:val="00061B0E"/>
    <w:rsid w:val="00061CDD"/>
    <w:rsid w:val="00062031"/>
    <w:rsid w:val="00062766"/>
    <w:rsid w:val="0006276B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5FCB"/>
    <w:rsid w:val="000666E6"/>
    <w:rsid w:val="00066B03"/>
    <w:rsid w:val="00066C26"/>
    <w:rsid w:val="000672DA"/>
    <w:rsid w:val="000672F9"/>
    <w:rsid w:val="000675C1"/>
    <w:rsid w:val="000678F0"/>
    <w:rsid w:val="000704B7"/>
    <w:rsid w:val="00070559"/>
    <w:rsid w:val="0007075C"/>
    <w:rsid w:val="000719EE"/>
    <w:rsid w:val="00071C80"/>
    <w:rsid w:val="00071E82"/>
    <w:rsid w:val="00071F73"/>
    <w:rsid w:val="00072132"/>
    <w:rsid w:val="00072166"/>
    <w:rsid w:val="00072552"/>
    <w:rsid w:val="000732DB"/>
    <w:rsid w:val="00073367"/>
    <w:rsid w:val="000736E0"/>
    <w:rsid w:val="00073C23"/>
    <w:rsid w:val="00074621"/>
    <w:rsid w:val="00074891"/>
    <w:rsid w:val="00074F14"/>
    <w:rsid w:val="0007571A"/>
    <w:rsid w:val="00075907"/>
    <w:rsid w:val="00075927"/>
    <w:rsid w:val="00075BC1"/>
    <w:rsid w:val="00075D21"/>
    <w:rsid w:val="00075FFE"/>
    <w:rsid w:val="00076BDC"/>
    <w:rsid w:val="00077245"/>
    <w:rsid w:val="00077E11"/>
    <w:rsid w:val="00077F9C"/>
    <w:rsid w:val="00080A5F"/>
    <w:rsid w:val="0008106E"/>
    <w:rsid w:val="0008157C"/>
    <w:rsid w:val="000815B7"/>
    <w:rsid w:val="00081947"/>
    <w:rsid w:val="000819B2"/>
    <w:rsid w:val="00081F88"/>
    <w:rsid w:val="000823E3"/>
    <w:rsid w:val="000826F9"/>
    <w:rsid w:val="00082881"/>
    <w:rsid w:val="00082944"/>
    <w:rsid w:val="00083497"/>
    <w:rsid w:val="00083D8D"/>
    <w:rsid w:val="00083E1D"/>
    <w:rsid w:val="00084299"/>
    <w:rsid w:val="000849D1"/>
    <w:rsid w:val="00084E43"/>
    <w:rsid w:val="00084E93"/>
    <w:rsid w:val="00084FB1"/>
    <w:rsid w:val="00085378"/>
    <w:rsid w:val="00085406"/>
    <w:rsid w:val="0008577C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8ED"/>
    <w:rsid w:val="00090A18"/>
    <w:rsid w:val="00090EBA"/>
    <w:rsid w:val="00090F48"/>
    <w:rsid w:val="000911C3"/>
    <w:rsid w:val="000913A0"/>
    <w:rsid w:val="0009140C"/>
    <w:rsid w:val="00092224"/>
    <w:rsid w:val="00092B09"/>
    <w:rsid w:val="00092DFA"/>
    <w:rsid w:val="00092EEE"/>
    <w:rsid w:val="00092F02"/>
    <w:rsid w:val="0009316C"/>
    <w:rsid w:val="0009353D"/>
    <w:rsid w:val="00093B30"/>
    <w:rsid w:val="000941C0"/>
    <w:rsid w:val="0009470A"/>
    <w:rsid w:val="000949AE"/>
    <w:rsid w:val="00094BAF"/>
    <w:rsid w:val="00094BC2"/>
    <w:rsid w:val="00094D1B"/>
    <w:rsid w:val="00094FB4"/>
    <w:rsid w:val="00095845"/>
    <w:rsid w:val="00095A5F"/>
    <w:rsid w:val="00095B3D"/>
    <w:rsid w:val="00095E09"/>
    <w:rsid w:val="00095E95"/>
    <w:rsid w:val="000967D6"/>
    <w:rsid w:val="00096A7A"/>
    <w:rsid w:val="00096F65"/>
    <w:rsid w:val="000970FD"/>
    <w:rsid w:val="00097659"/>
    <w:rsid w:val="000A01C3"/>
    <w:rsid w:val="000A0559"/>
    <w:rsid w:val="000A09EB"/>
    <w:rsid w:val="000A0BB9"/>
    <w:rsid w:val="000A0C9E"/>
    <w:rsid w:val="000A0FBB"/>
    <w:rsid w:val="000A12A1"/>
    <w:rsid w:val="000A15E3"/>
    <w:rsid w:val="000A171A"/>
    <w:rsid w:val="000A1C47"/>
    <w:rsid w:val="000A1E4E"/>
    <w:rsid w:val="000A2225"/>
    <w:rsid w:val="000A2279"/>
    <w:rsid w:val="000A26A7"/>
    <w:rsid w:val="000A28AB"/>
    <w:rsid w:val="000A3093"/>
    <w:rsid w:val="000A37E2"/>
    <w:rsid w:val="000A398B"/>
    <w:rsid w:val="000A3A0A"/>
    <w:rsid w:val="000A4114"/>
    <w:rsid w:val="000A42BF"/>
    <w:rsid w:val="000A4553"/>
    <w:rsid w:val="000A4B0B"/>
    <w:rsid w:val="000A4C2E"/>
    <w:rsid w:val="000A4D19"/>
    <w:rsid w:val="000A534B"/>
    <w:rsid w:val="000A5401"/>
    <w:rsid w:val="000A6842"/>
    <w:rsid w:val="000A6B33"/>
    <w:rsid w:val="000A6D5A"/>
    <w:rsid w:val="000A6E57"/>
    <w:rsid w:val="000A6F12"/>
    <w:rsid w:val="000A7176"/>
    <w:rsid w:val="000A74A7"/>
    <w:rsid w:val="000A7635"/>
    <w:rsid w:val="000A78E1"/>
    <w:rsid w:val="000A79CC"/>
    <w:rsid w:val="000A7C89"/>
    <w:rsid w:val="000B00A5"/>
    <w:rsid w:val="000B09DC"/>
    <w:rsid w:val="000B0D32"/>
    <w:rsid w:val="000B1064"/>
    <w:rsid w:val="000B142E"/>
    <w:rsid w:val="000B14A1"/>
    <w:rsid w:val="000B1666"/>
    <w:rsid w:val="000B1B59"/>
    <w:rsid w:val="000B1C16"/>
    <w:rsid w:val="000B1CB1"/>
    <w:rsid w:val="000B21CA"/>
    <w:rsid w:val="000B268E"/>
    <w:rsid w:val="000B287F"/>
    <w:rsid w:val="000B33FE"/>
    <w:rsid w:val="000B3423"/>
    <w:rsid w:val="000B39FE"/>
    <w:rsid w:val="000B44E3"/>
    <w:rsid w:val="000B4D54"/>
    <w:rsid w:val="000B4F74"/>
    <w:rsid w:val="000B5306"/>
    <w:rsid w:val="000B5589"/>
    <w:rsid w:val="000B57F9"/>
    <w:rsid w:val="000B599C"/>
    <w:rsid w:val="000B5A36"/>
    <w:rsid w:val="000B63FA"/>
    <w:rsid w:val="000B6CDD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D1C"/>
    <w:rsid w:val="000C0DBC"/>
    <w:rsid w:val="000C1276"/>
    <w:rsid w:val="000C135C"/>
    <w:rsid w:val="000C137C"/>
    <w:rsid w:val="000C13EE"/>
    <w:rsid w:val="000C1494"/>
    <w:rsid w:val="000C154D"/>
    <w:rsid w:val="000C1616"/>
    <w:rsid w:val="000C199A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05"/>
    <w:rsid w:val="000C4DF0"/>
    <w:rsid w:val="000C5243"/>
    <w:rsid w:val="000C539F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05"/>
    <w:rsid w:val="000C7C98"/>
    <w:rsid w:val="000C7FD9"/>
    <w:rsid w:val="000D01FE"/>
    <w:rsid w:val="000D041B"/>
    <w:rsid w:val="000D0562"/>
    <w:rsid w:val="000D08FD"/>
    <w:rsid w:val="000D0AE2"/>
    <w:rsid w:val="000D0CDC"/>
    <w:rsid w:val="000D0FED"/>
    <w:rsid w:val="000D165D"/>
    <w:rsid w:val="000D16F5"/>
    <w:rsid w:val="000D1947"/>
    <w:rsid w:val="000D1979"/>
    <w:rsid w:val="000D1F12"/>
    <w:rsid w:val="000D2500"/>
    <w:rsid w:val="000D262E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1AB"/>
    <w:rsid w:val="000D53AB"/>
    <w:rsid w:val="000D5A9D"/>
    <w:rsid w:val="000D6054"/>
    <w:rsid w:val="000D6183"/>
    <w:rsid w:val="000D63C5"/>
    <w:rsid w:val="000D6590"/>
    <w:rsid w:val="000D6696"/>
    <w:rsid w:val="000D6971"/>
    <w:rsid w:val="000D6FB3"/>
    <w:rsid w:val="000D7072"/>
    <w:rsid w:val="000D7AE3"/>
    <w:rsid w:val="000E015E"/>
    <w:rsid w:val="000E069E"/>
    <w:rsid w:val="000E06AC"/>
    <w:rsid w:val="000E099D"/>
    <w:rsid w:val="000E0BB8"/>
    <w:rsid w:val="000E10DB"/>
    <w:rsid w:val="000E14C0"/>
    <w:rsid w:val="000E16D7"/>
    <w:rsid w:val="000E179A"/>
    <w:rsid w:val="000E23F3"/>
    <w:rsid w:val="000E28E6"/>
    <w:rsid w:val="000E2C49"/>
    <w:rsid w:val="000E2F85"/>
    <w:rsid w:val="000E3283"/>
    <w:rsid w:val="000E3392"/>
    <w:rsid w:val="000E3890"/>
    <w:rsid w:val="000E42B7"/>
    <w:rsid w:val="000E438F"/>
    <w:rsid w:val="000E44BF"/>
    <w:rsid w:val="000E4B9B"/>
    <w:rsid w:val="000E4BD7"/>
    <w:rsid w:val="000E532E"/>
    <w:rsid w:val="000E54C4"/>
    <w:rsid w:val="000E56AF"/>
    <w:rsid w:val="000E5B32"/>
    <w:rsid w:val="000E5B65"/>
    <w:rsid w:val="000E5F52"/>
    <w:rsid w:val="000E6687"/>
    <w:rsid w:val="000E6788"/>
    <w:rsid w:val="000E7AEE"/>
    <w:rsid w:val="000F0217"/>
    <w:rsid w:val="000F02B7"/>
    <w:rsid w:val="000F0637"/>
    <w:rsid w:val="000F0832"/>
    <w:rsid w:val="000F08E2"/>
    <w:rsid w:val="000F0BC6"/>
    <w:rsid w:val="000F0FF4"/>
    <w:rsid w:val="000F16A3"/>
    <w:rsid w:val="000F172B"/>
    <w:rsid w:val="000F173C"/>
    <w:rsid w:val="000F17E5"/>
    <w:rsid w:val="000F18AE"/>
    <w:rsid w:val="000F1A6F"/>
    <w:rsid w:val="000F2770"/>
    <w:rsid w:val="000F2C64"/>
    <w:rsid w:val="000F2EE7"/>
    <w:rsid w:val="000F3B3D"/>
    <w:rsid w:val="000F4D71"/>
    <w:rsid w:val="000F59B5"/>
    <w:rsid w:val="000F5DB2"/>
    <w:rsid w:val="000F6F02"/>
    <w:rsid w:val="000F700F"/>
    <w:rsid w:val="000F71DD"/>
    <w:rsid w:val="000F7354"/>
    <w:rsid w:val="000F7E89"/>
    <w:rsid w:val="00100142"/>
    <w:rsid w:val="0010067E"/>
    <w:rsid w:val="00100A6A"/>
    <w:rsid w:val="00101949"/>
    <w:rsid w:val="00101A27"/>
    <w:rsid w:val="00101A8B"/>
    <w:rsid w:val="00101E1D"/>
    <w:rsid w:val="00102262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960"/>
    <w:rsid w:val="00104BE9"/>
    <w:rsid w:val="00105E29"/>
    <w:rsid w:val="001060D2"/>
    <w:rsid w:val="00106136"/>
    <w:rsid w:val="00106190"/>
    <w:rsid w:val="001063D4"/>
    <w:rsid w:val="00106658"/>
    <w:rsid w:val="00107B8A"/>
    <w:rsid w:val="0011021A"/>
    <w:rsid w:val="00110402"/>
    <w:rsid w:val="001108C2"/>
    <w:rsid w:val="00110B7B"/>
    <w:rsid w:val="00110C30"/>
    <w:rsid w:val="001111E1"/>
    <w:rsid w:val="00111498"/>
    <w:rsid w:val="00111928"/>
    <w:rsid w:val="00111B99"/>
    <w:rsid w:val="00112677"/>
    <w:rsid w:val="00113288"/>
    <w:rsid w:val="00113FF0"/>
    <w:rsid w:val="001144C8"/>
    <w:rsid w:val="00114D64"/>
    <w:rsid w:val="00114DEB"/>
    <w:rsid w:val="00115D9F"/>
    <w:rsid w:val="00116572"/>
    <w:rsid w:val="0011673B"/>
    <w:rsid w:val="00116924"/>
    <w:rsid w:val="00116AA6"/>
    <w:rsid w:val="00116EC2"/>
    <w:rsid w:val="00116F60"/>
    <w:rsid w:val="001179E6"/>
    <w:rsid w:val="00117BE6"/>
    <w:rsid w:val="00117D0F"/>
    <w:rsid w:val="001201B0"/>
    <w:rsid w:val="001202FD"/>
    <w:rsid w:val="00120A0C"/>
    <w:rsid w:val="00120C4E"/>
    <w:rsid w:val="00120DB4"/>
    <w:rsid w:val="00120E82"/>
    <w:rsid w:val="00120F23"/>
    <w:rsid w:val="001214B7"/>
    <w:rsid w:val="001216E4"/>
    <w:rsid w:val="00121944"/>
    <w:rsid w:val="0012295A"/>
    <w:rsid w:val="0012298E"/>
    <w:rsid w:val="00122A8E"/>
    <w:rsid w:val="00122BAF"/>
    <w:rsid w:val="00123587"/>
    <w:rsid w:val="001238A0"/>
    <w:rsid w:val="001239BC"/>
    <w:rsid w:val="00123DBE"/>
    <w:rsid w:val="001246CB"/>
    <w:rsid w:val="00124D32"/>
    <w:rsid w:val="0012508D"/>
    <w:rsid w:val="00125754"/>
    <w:rsid w:val="00125877"/>
    <w:rsid w:val="001274A0"/>
    <w:rsid w:val="0012761A"/>
    <w:rsid w:val="00127973"/>
    <w:rsid w:val="0013011B"/>
    <w:rsid w:val="00130588"/>
    <w:rsid w:val="001305B6"/>
    <w:rsid w:val="001305BB"/>
    <w:rsid w:val="00130698"/>
    <w:rsid w:val="001311D3"/>
    <w:rsid w:val="0013140D"/>
    <w:rsid w:val="00131892"/>
    <w:rsid w:val="00131B88"/>
    <w:rsid w:val="00131EB2"/>
    <w:rsid w:val="00131FEB"/>
    <w:rsid w:val="00132222"/>
    <w:rsid w:val="00132980"/>
    <w:rsid w:val="00132B37"/>
    <w:rsid w:val="00132F57"/>
    <w:rsid w:val="001333FA"/>
    <w:rsid w:val="0013388D"/>
    <w:rsid w:val="00134349"/>
    <w:rsid w:val="001344E9"/>
    <w:rsid w:val="001346D4"/>
    <w:rsid w:val="00134D5F"/>
    <w:rsid w:val="00135138"/>
    <w:rsid w:val="0013549D"/>
    <w:rsid w:val="00135511"/>
    <w:rsid w:val="0013557B"/>
    <w:rsid w:val="001357F2"/>
    <w:rsid w:val="00135AB7"/>
    <w:rsid w:val="001363AF"/>
    <w:rsid w:val="0013657B"/>
    <w:rsid w:val="00137083"/>
    <w:rsid w:val="0013717D"/>
    <w:rsid w:val="00137439"/>
    <w:rsid w:val="001377AE"/>
    <w:rsid w:val="0013796D"/>
    <w:rsid w:val="001379B1"/>
    <w:rsid w:val="00137DAB"/>
    <w:rsid w:val="001400CC"/>
    <w:rsid w:val="001401E0"/>
    <w:rsid w:val="00140292"/>
    <w:rsid w:val="00140BB9"/>
    <w:rsid w:val="001418D9"/>
    <w:rsid w:val="00141A20"/>
    <w:rsid w:val="00141D2E"/>
    <w:rsid w:val="00141FC7"/>
    <w:rsid w:val="001422FE"/>
    <w:rsid w:val="00142451"/>
    <w:rsid w:val="001424C2"/>
    <w:rsid w:val="00142A43"/>
    <w:rsid w:val="00142B35"/>
    <w:rsid w:val="00142C71"/>
    <w:rsid w:val="00142EBA"/>
    <w:rsid w:val="001430E7"/>
    <w:rsid w:val="0014329A"/>
    <w:rsid w:val="001435C0"/>
    <w:rsid w:val="00143A1A"/>
    <w:rsid w:val="00143A89"/>
    <w:rsid w:val="00143F40"/>
    <w:rsid w:val="001441A1"/>
    <w:rsid w:val="001446A7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C91"/>
    <w:rsid w:val="00146F44"/>
    <w:rsid w:val="0014738E"/>
    <w:rsid w:val="001476E8"/>
    <w:rsid w:val="0014774F"/>
    <w:rsid w:val="001479F4"/>
    <w:rsid w:val="00150171"/>
    <w:rsid w:val="00150273"/>
    <w:rsid w:val="0015060B"/>
    <w:rsid w:val="001508F8"/>
    <w:rsid w:val="00151AD7"/>
    <w:rsid w:val="00151CA8"/>
    <w:rsid w:val="001525FB"/>
    <w:rsid w:val="0015288D"/>
    <w:rsid w:val="00152942"/>
    <w:rsid w:val="00152E00"/>
    <w:rsid w:val="00153A70"/>
    <w:rsid w:val="00153B4E"/>
    <w:rsid w:val="00153B92"/>
    <w:rsid w:val="00153E26"/>
    <w:rsid w:val="001544E3"/>
    <w:rsid w:val="0015451C"/>
    <w:rsid w:val="001545E7"/>
    <w:rsid w:val="00154776"/>
    <w:rsid w:val="001547A1"/>
    <w:rsid w:val="00154EB7"/>
    <w:rsid w:val="00154FC0"/>
    <w:rsid w:val="001550B0"/>
    <w:rsid w:val="00155479"/>
    <w:rsid w:val="00155582"/>
    <w:rsid w:val="001557BD"/>
    <w:rsid w:val="00155889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C97"/>
    <w:rsid w:val="0016031D"/>
    <w:rsid w:val="00160769"/>
    <w:rsid w:val="001608CB"/>
    <w:rsid w:val="0016165E"/>
    <w:rsid w:val="0016178C"/>
    <w:rsid w:val="00161AC9"/>
    <w:rsid w:val="00161C6E"/>
    <w:rsid w:val="00162451"/>
    <w:rsid w:val="00162E95"/>
    <w:rsid w:val="00162FFC"/>
    <w:rsid w:val="001634C1"/>
    <w:rsid w:val="001639BA"/>
    <w:rsid w:val="00163FB1"/>
    <w:rsid w:val="00163FC4"/>
    <w:rsid w:val="00164BF3"/>
    <w:rsid w:val="00164CFD"/>
    <w:rsid w:val="00164FA7"/>
    <w:rsid w:val="0016501A"/>
    <w:rsid w:val="001657B2"/>
    <w:rsid w:val="00165A2C"/>
    <w:rsid w:val="00165AFD"/>
    <w:rsid w:val="00166027"/>
    <w:rsid w:val="00166587"/>
    <w:rsid w:val="00167728"/>
    <w:rsid w:val="00167EB5"/>
    <w:rsid w:val="00170287"/>
    <w:rsid w:val="00170371"/>
    <w:rsid w:val="00170380"/>
    <w:rsid w:val="00170451"/>
    <w:rsid w:val="0017045E"/>
    <w:rsid w:val="00170693"/>
    <w:rsid w:val="001707FE"/>
    <w:rsid w:val="001708FA"/>
    <w:rsid w:val="00170D50"/>
    <w:rsid w:val="00170EB5"/>
    <w:rsid w:val="00171361"/>
    <w:rsid w:val="001717D4"/>
    <w:rsid w:val="00171880"/>
    <w:rsid w:val="0017198F"/>
    <w:rsid w:val="001719AF"/>
    <w:rsid w:val="00171D7E"/>
    <w:rsid w:val="001723F7"/>
    <w:rsid w:val="00172429"/>
    <w:rsid w:val="00173059"/>
    <w:rsid w:val="00173786"/>
    <w:rsid w:val="00173D47"/>
    <w:rsid w:val="00174060"/>
    <w:rsid w:val="00174161"/>
    <w:rsid w:val="0017439B"/>
    <w:rsid w:val="00174BF5"/>
    <w:rsid w:val="00175027"/>
    <w:rsid w:val="00175169"/>
    <w:rsid w:val="001751A8"/>
    <w:rsid w:val="00175590"/>
    <w:rsid w:val="001757CF"/>
    <w:rsid w:val="001758A5"/>
    <w:rsid w:val="00175C74"/>
    <w:rsid w:val="00175E89"/>
    <w:rsid w:val="00175F1A"/>
    <w:rsid w:val="001768D4"/>
    <w:rsid w:val="00176C9D"/>
    <w:rsid w:val="0017765D"/>
    <w:rsid w:val="00177EE2"/>
    <w:rsid w:val="0018075B"/>
    <w:rsid w:val="001807B9"/>
    <w:rsid w:val="001810CD"/>
    <w:rsid w:val="0018127B"/>
    <w:rsid w:val="001816E8"/>
    <w:rsid w:val="00181D49"/>
    <w:rsid w:val="00182234"/>
    <w:rsid w:val="001826FA"/>
    <w:rsid w:val="00182D71"/>
    <w:rsid w:val="001835BA"/>
    <w:rsid w:val="00183A4D"/>
    <w:rsid w:val="00183CE5"/>
    <w:rsid w:val="00183CFE"/>
    <w:rsid w:val="001841D0"/>
    <w:rsid w:val="00184715"/>
    <w:rsid w:val="00184997"/>
    <w:rsid w:val="00184FDB"/>
    <w:rsid w:val="001851D7"/>
    <w:rsid w:val="00185324"/>
    <w:rsid w:val="001854C0"/>
    <w:rsid w:val="0018561C"/>
    <w:rsid w:val="00185EEB"/>
    <w:rsid w:val="00185FDB"/>
    <w:rsid w:val="001864CA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6D8"/>
    <w:rsid w:val="00190CD1"/>
    <w:rsid w:val="00191564"/>
    <w:rsid w:val="001917D1"/>
    <w:rsid w:val="00191940"/>
    <w:rsid w:val="0019198D"/>
    <w:rsid w:val="00191B7A"/>
    <w:rsid w:val="001921AD"/>
    <w:rsid w:val="001921AF"/>
    <w:rsid w:val="00192C38"/>
    <w:rsid w:val="00192F3E"/>
    <w:rsid w:val="00193035"/>
    <w:rsid w:val="00193725"/>
    <w:rsid w:val="00193BFA"/>
    <w:rsid w:val="0019403B"/>
    <w:rsid w:val="001949BC"/>
    <w:rsid w:val="00194B2A"/>
    <w:rsid w:val="00194D35"/>
    <w:rsid w:val="00194D7B"/>
    <w:rsid w:val="00194DD2"/>
    <w:rsid w:val="001950B9"/>
    <w:rsid w:val="00195149"/>
    <w:rsid w:val="00195304"/>
    <w:rsid w:val="00195516"/>
    <w:rsid w:val="00195B1F"/>
    <w:rsid w:val="00195DC1"/>
    <w:rsid w:val="00196228"/>
    <w:rsid w:val="001962F5"/>
    <w:rsid w:val="001964A9"/>
    <w:rsid w:val="00196CB8"/>
    <w:rsid w:val="00196CBF"/>
    <w:rsid w:val="0019739F"/>
    <w:rsid w:val="001973B5"/>
    <w:rsid w:val="00197591"/>
    <w:rsid w:val="0019762E"/>
    <w:rsid w:val="00197831"/>
    <w:rsid w:val="00197C3A"/>
    <w:rsid w:val="00197E2D"/>
    <w:rsid w:val="00197EE5"/>
    <w:rsid w:val="001A06E4"/>
    <w:rsid w:val="001A0AC6"/>
    <w:rsid w:val="001A0B1A"/>
    <w:rsid w:val="001A0B75"/>
    <w:rsid w:val="001A0DC4"/>
    <w:rsid w:val="001A0E1E"/>
    <w:rsid w:val="001A1FC0"/>
    <w:rsid w:val="001A269D"/>
    <w:rsid w:val="001A2ACE"/>
    <w:rsid w:val="001A3090"/>
    <w:rsid w:val="001A3281"/>
    <w:rsid w:val="001A36C7"/>
    <w:rsid w:val="001A3849"/>
    <w:rsid w:val="001A442F"/>
    <w:rsid w:val="001A4825"/>
    <w:rsid w:val="001A485D"/>
    <w:rsid w:val="001A4A00"/>
    <w:rsid w:val="001A5E35"/>
    <w:rsid w:val="001A65B3"/>
    <w:rsid w:val="001A6BB5"/>
    <w:rsid w:val="001A6CCD"/>
    <w:rsid w:val="001A74B6"/>
    <w:rsid w:val="001A76CF"/>
    <w:rsid w:val="001A77F0"/>
    <w:rsid w:val="001A7C47"/>
    <w:rsid w:val="001B018E"/>
    <w:rsid w:val="001B025A"/>
    <w:rsid w:val="001B0394"/>
    <w:rsid w:val="001B04D8"/>
    <w:rsid w:val="001B087C"/>
    <w:rsid w:val="001B0CF7"/>
    <w:rsid w:val="001B1480"/>
    <w:rsid w:val="001B15BE"/>
    <w:rsid w:val="001B1625"/>
    <w:rsid w:val="001B1B48"/>
    <w:rsid w:val="001B1BE6"/>
    <w:rsid w:val="001B1EFC"/>
    <w:rsid w:val="001B24DE"/>
    <w:rsid w:val="001B27CE"/>
    <w:rsid w:val="001B2937"/>
    <w:rsid w:val="001B33F9"/>
    <w:rsid w:val="001B375C"/>
    <w:rsid w:val="001B37F6"/>
    <w:rsid w:val="001B4233"/>
    <w:rsid w:val="001B49E6"/>
    <w:rsid w:val="001B4DD7"/>
    <w:rsid w:val="001B4F5D"/>
    <w:rsid w:val="001B4F5E"/>
    <w:rsid w:val="001B514E"/>
    <w:rsid w:val="001B53FA"/>
    <w:rsid w:val="001B54BE"/>
    <w:rsid w:val="001B5774"/>
    <w:rsid w:val="001B584F"/>
    <w:rsid w:val="001B5F0C"/>
    <w:rsid w:val="001B5FAE"/>
    <w:rsid w:val="001B662B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19"/>
    <w:rsid w:val="001C0CE9"/>
    <w:rsid w:val="001C1415"/>
    <w:rsid w:val="001C1823"/>
    <w:rsid w:val="001C18AD"/>
    <w:rsid w:val="001C1A36"/>
    <w:rsid w:val="001C21A0"/>
    <w:rsid w:val="001C2307"/>
    <w:rsid w:val="001C246C"/>
    <w:rsid w:val="001C28A3"/>
    <w:rsid w:val="001C2FF9"/>
    <w:rsid w:val="001C351A"/>
    <w:rsid w:val="001C367A"/>
    <w:rsid w:val="001C3B09"/>
    <w:rsid w:val="001C40CD"/>
    <w:rsid w:val="001C4325"/>
    <w:rsid w:val="001C50F2"/>
    <w:rsid w:val="001C615F"/>
    <w:rsid w:val="001C63A1"/>
    <w:rsid w:val="001C63A5"/>
    <w:rsid w:val="001C64E4"/>
    <w:rsid w:val="001C6956"/>
    <w:rsid w:val="001C6B2D"/>
    <w:rsid w:val="001C6D27"/>
    <w:rsid w:val="001C6D57"/>
    <w:rsid w:val="001C74C6"/>
    <w:rsid w:val="001D0217"/>
    <w:rsid w:val="001D0DFC"/>
    <w:rsid w:val="001D0EFA"/>
    <w:rsid w:val="001D0FFF"/>
    <w:rsid w:val="001D13A9"/>
    <w:rsid w:val="001D174E"/>
    <w:rsid w:val="001D17BF"/>
    <w:rsid w:val="001D1889"/>
    <w:rsid w:val="001D1DED"/>
    <w:rsid w:val="001D2824"/>
    <w:rsid w:val="001D2B07"/>
    <w:rsid w:val="001D2FEC"/>
    <w:rsid w:val="001D38AB"/>
    <w:rsid w:val="001D3DA4"/>
    <w:rsid w:val="001D3DFA"/>
    <w:rsid w:val="001D3E79"/>
    <w:rsid w:val="001D5082"/>
    <w:rsid w:val="001D522E"/>
    <w:rsid w:val="001D5961"/>
    <w:rsid w:val="001D5D99"/>
    <w:rsid w:val="001D65E4"/>
    <w:rsid w:val="001D6F41"/>
    <w:rsid w:val="001D73E2"/>
    <w:rsid w:val="001D792D"/>
    <w:rsid w:val="001D7DA1"/>
    <w:rsid w:val="001E0205"/>
    <w:rsid w:val="001E0976"/>
    <w:rsid w:val="001E0CE4"/>
    <w:rsid w:val="001E10AC"/>
    <w:rsid w:val="001E1438"/>
    <w:rsid w:val="001E152F"/>
    <w:rsid w:val="001E185E"/>
    <w:rsid w:val="001E1C32"/>
    <w:rsid w:val="001E1CD2"/>
    <w:rsid w:val="001E1F36"/>
    <w:rsid w:val="001E221E"/>
    <w:rsid w:val="001E24C5"/>
    <w:rsid w:val="001E24EC"/>
    <w:rsid w:val="001E2593"/>
    <w:rsid w:val="001E29C9"/>
    <w:rsid w:val="001E2C14"/>
    <w:rsid w:val="001E2FAD"/>
    <w:rsid w:val="001E33CF"/>
    <w:rsid w:val="001E3A83"/>
    <w:rsid w:val="001E3F31"/>
    <w:rsid w:val="001E455D"/>
    <w:rsid w:val="001E45BD"/>
    <w:rsid w:val="001E4733"/>
    <w:rsid w:val="001E4774"/>
    <w:rsid w:val="001E4C6F"/>
    <w:rsid w:val="001E4FB5"/>
    <w:rsid w:val="001E5203"/>
    <w:rsid w:val="001E528E"/>
    <w:rsid w:val="001E56F2"/>
    <w:rsid w:val="001E6380"/>
    <w:rsid w:val="001E656B"/>
    <w:rsid w:val="001E6F38"/>
    <w:rsid w:val="001E7058"/>
    <w:rsid w:val="001E7747"/>
    <w:rsid w:val="001E7942"/>
    <w:rsid w:val="001E7A88"/>
    <w:rsid w:val="001E7EF8"/>
    <w:rsid w:val="001F0B07"/>
    <w:rsid w:val="001F0EFA"/>
    <w:rsid w:val="001F101E"/>
    <w:rsid w:val="001F12CF"/>
    <w:rsid w:val="001F134A"/>
    <w:rsid w:val="001F160F"/>
    <w:rsid w:val="001F1889"/>
    <w:rsid w:val="001F18CF"/>
    <w:rsid w:val="001F1A85"/>
    <w:rsid w:val="001F1C27"/>
    <w:rsid w:val="001F1EF5"/>
    <w:rsid w:val="001F1F39"/>
    <w:rsid w:val="001F21C6"/>
    <w:rsid w:val="001F2343"/>
    <w:rsid w:val="001F248C"/>
    <w:rsid w:val="001F257F"/>
    <w:rsid w:val="001F2E68"/>
    <w:rsid w:val="001F2E8C"/>
    <w:rsid w:val="001F2ECD"/>
    <w:rsid w:val="001F2F98"/>
    <w:rsid w:val="001F3768"/>
    <w:rsid w:val="001F3A01"/>
    <w:rsid w:val="001F3A53"/>
    <w:rsid w:val="001F3CD1"/>
    <w:rsid w:val="001F3D49"/>
    <w:rsid w:val="001F568E"/>
    <w:rsid w:val="001F5B18"/>
    <w:rsid w:val="001F5C19"/>
    <w:rsid w:val="001F5C3D"/>
    <w:rsid w:val="001F624B"/>
    <w:rsid w:val="001F6376"/>
    <w:rsid w:val="001F6556"/>
    <w:rsid w:val="001F680F"/>
    <w:rsid w:val="001F6DAD"/>
    <w:rsid w:val="001F6FA7"/>
    <w:rsid w:val="001F7627"/>
    <w:rsid w:val="001F7BC6"/>
    <w:rsid w:val="001F7CA1"/>
    <w:rsid w:val="0020021E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603"/>
    <w:rsid w:val="002018A5"/>
    <w:rsid w:val="00201AA0"/>
    <w:rsid w:val="00201CF8"/>
    <w:rsid w:val="00201EC0"/>
    <w:rsid w:val="00202491"/>
    <w:rsid w:val="00202B12"/>
    <w:rsid w:val="00202E26"/>
    <w:rsid w:val="00202E9D"/>
    <w:rsid w:val="00202EB3"/>
    <w:rsid w:val="00203012"/>
    <w:rsid w:val="00203A1C"/>
    <w:rsid w:val="00203B9F"/>
    <w:rsid w:val="00203D30"/>
    <w:rsid w:val="00203E44"/>
    <w:rsid w:val="002049B7"/>
    <w:rsid w:val="00204E6B"/>
    <w:rsid w:val="00204E7A"/>
    <w:rsid w:val="00204EA3"/>
    <w:rsid w:val="0020518E"/>
    <w:rsid w:val="00205673"/>
    <w:rsid w:val="0020659C"/>
    <w:rsid w:val="0020690E"/>
    <w:rsid w:val="00206CB0"/>
    <w:rsid w:val="00206DEC"/>
    <w:rsid w:val="00207168"/>
    <w:rsid w:val="00207395"/>
    <w:rsid w:val="00207454"/>
    <w:rsid w:val="0021020C"/>
    <w:rsid w:val="00211165"/>
    <w:rsid w:val="0021139F"/>
    <w:rsid w:val="002115C2"/>
    <w:rsid w:val="002115CB"/>
    <w:rsid w:val="002115E0"/>
    <w:rsid w:val="00212214"/>
    <w:rsid w:val="0021287D"/>
    <w:rsid w:val="00212B33"/>
    <w:rsid w:val="00212CF9"/>
    <w:rsid w:val="00212DDA"/>
    <w:rsid w:val="00213113"/>
    <w:rsid w:val="0021327E"/>
    <w:rsid w:val="0021345E"/>
    <w:rsid w:val="002134EA"/>
    <w:rsid w:val="002135AD"/>
    <w:rsid w:val="002136B7"/>
    <w:rsid w:val="00213B00"/>
    <w:rsid w:val="00213C1F"/>
    <w:rsid w:val="00213D49"/>
    <w:rsid w:val="002140E9"/>
    <w:rsid w:val="00214177"/>
    <w:rsid w:val="002141F0"/>
    <w:rsid w:val="00214863"/>
    <w:rsid w:val="00214C30"/>
    <w:rsid w:val="00215113"/>
    <w:rsid w:val="002158F7"/>
    <w:rsid w:val="00215947"/>
    <w:rsid w:val="00215A71"/>
    <w:rsid w:val="00216313"/>
    <w:rsid w:val="00216C37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BD8"/>
    <w:rsid w:val="00220F09"/>
    <w:rsid w:val="00220F81"/>
    <w:rsid w:val="00220FDE"/>
    <w:rsid w:val="0022127F"/>
    <w:rsid w:val="0022159F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128"/>
    <w:rsid w:val="00223650"/>
    <w:rsid w:val="002238C4"/>
    <w:rsid w:val="0022392A"/>
    <w:rsid w:val="002239D8"/>
    <w:rsid w:val="00223AEC"/>
    <w:rsid w:val="00223CD5"/>
    <w:rsid w:val="002249DE"/>
    <w:rsid w:val="00224A16"/>
    <w:rsid w:val="00224BB2"/>
    <w:rsid w:val="00224D67"/>
    <w:rsid w:val="002254D7"/>
    <w:rsid w:val="00225627"/>
    <w:rsid w:val="002256F3"/>
    <w:rsid w:val="00225D4D"/>
    <w:rsid w:val="0022635D"/>
    <w:rsid w:val="002264F9"/>
    <w:rsid w:val="002264FF"/>
    <w:rsid w:val="002265D8"/>
    <w:rsid w:val="002265F9"/>
    <w:rsid w:val="00226828"/>
    <w:rsid w:val="002269D4"/>
    <w:rsid w:val="00226C7A"/>
    <w:rsid w:val="00226F9A"/>
    <w:rsid w:val="00227207"/>
    <w:rsid w:val="0022736F"/>
    <w:rsid w:val="00227969"/>
    <w:rsid w:val="00227E99"/>
    <w:rsid w:val="00230246"/>
    <w:rsid w:val="00230FE6"/>
    <w:rsid w:val="0023112B"/>
    <w:rsid w:val="00231565"/>
    <w:rsid w:val="00231A7F"/>
    <w:rsid w:val="00231C05"/>
    <w:rsid w:val="00231C4B"/>
    <w:rsid w:val="00231EE0"/>
    <w:rsid w:val="0023200A"/>
    <w:rsid w:val="002321A2"/>
    <w:rsid w:val="002321AA"/>
    <w:rsid w:val="002327EF"/>
    <w:rsid w:val="00232A65"/>
    <w:rsid w:val="00232F4A"/>
    <w:rsid w:val="00233326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ADA"/>
    <w:rsid w:val="00236EFF"/>
    <w:rsid w:val="00236F74"/>
    <w:rsid w:val="00237122"/>
    <w:rsid w:val="00237317"/>
    <w:rsid w:val="00237580"/>
    <w:rsid w:val="00237DA6"/>
    <w:rsid w:val="00237EF0"/>
    <w:rsid w:val="002403EE"/>
    <w:rsid w:val="00240B99"/>
    <w:rsid w:val="00240E83"/>
    <w:rsid w:val="00240FB9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351C"/>
    <w:rsid w:val="00243648"/>
    <w:rsid w:val="00243C03"/>
    <w:rsid w:val="00243C61"/>
    <w:rsid w:val="002442ED"/>
    <w:rsid w:val="002443B7"/>
    <w:rsid w:val="002447E4"/>
    <w:rsid w:val="00245271"/>
    <w:rsid w:val="00245379"/>
    <w:rsid w:val="002454EF"/>
    <w:rsid w:val="00245AA3"/>
    <w:rsid w:val="00245F7D"/>
    <w:rsid w:val="00246041"/>
    <w:rsid w:val="002469A7"/>
    <w:rsid w:val="00246C27"/>
    <w:rsid w:val="00246C64"/>
    <w:rsid w:val="00246CE5"/>
    <w:rsid w:val="002470E8"/>
    <w:rsid w:val="00247E7D"/>
    <w:rsid w:val="00250290"/>
    <w:rsid w:val="00250423"/>
    <w:rsid w:val="00250B66"/>
    <w:rsid w:val="0025105F"/>
    <w:rsid w:val="0025142D"/>
    <w:rsid w:val="0025164D"/>
    <w:rsid w:val="00251BB8"/>
    <w:rsid w:val="00251BEC"/>
    <w:rsid w:val="00251F58"/>
    <w:rsid w:val="002524D6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3B5"/>
    <w:rsid w:val="002576D5"/>
    <w:rsid w:val="002578CE"/>
    <w:rsid w:val="00257CCA"/>
    <w:rsid w:val="00260034"/>
    <w:rsid w:val="002600EF"/>
    <w:rsid w:val="002603B1"/>
    <w:rsid w:val="0026085C"/>
    <w:rsid w:val="002608C3"/>
    <w:rsid w:val="00260911"/>
    <w:rsid w:val="0026092F"/>
    <w:rsid w:val="00260F18"/>
    <w:rsid w:val="00261E9B"/>
    <w:rsid w:val="00262497"/>
    <w:rsid w:val="002626C0"/>
    <w:rsid w:val="00262AFD"/>
    <w:rsid w:val="00262B94"/>
    <w:rsid w:val="00263041"/>
    <w:rsid w:val="00263417"/>
    <w:rsid w:val="00264106"/>
    <w:rsid w:val="00264142"/>
    <w:rsid w:val="002644C8"/>
    <w:rsid w:val="00264686"/>
    <w:rsid w:val="002646D4"/>
    <w:rsid w:val="002648A8"/>
    <w:rsid w:val="002649E5"/>
    <w:rsid w:val="00264D2E"/>
    <w:rsid w:val="00265161"/>
    <w:rsid w:val="0026521A"/>
    <w:rsid w:val="00265661"/>
    <w:rsid w:val="00265F36"/>
    <w:rsid w:val="00265F65"/>
    <w:rsid w:val="002662D6"/>
    <w:rsid w:val="00266557"/>
    <w:rsid w:val="002665F4"/>
    <w:rsid w:val="00266610"/>
    <w:rsid w:val="0026680E"/>
    <w:rsid w:val="00266CF3"/>
    <w:rsid w:val="00266DDD"/>
    <w:rsid w:val="00267877"/>
    <w:rsid w:val="00267A52"/>
    <w:rsid w:val="00267B76"/>
    <w:rsid w:val="002701B3"/>
    <w:rsid w:val="00270429"/>
    <w:rsid w:val="0027052C"/>
    <w:rsid w:val="00270C49"/>
    <w:rsid w:val="00270F60"/>
    <w:rsid w:val="0027107E"/>
    <w:rsid w:val="00271216"/>
    <w:rsid w:val="0027202F"/>
    <w:rsid w:val="00272031"/>
    <w:rsid w:val="0027215C"/>
    <w:rsid w:val="00272342"/>
    <w:rsid w:val="0027265F"/>
    <w:rsid w:val="00272C03"/>
    <w:rsid w:val="00272D23"/>
    <w:rsid w:val="00272D9E"/>
    <w:rsid w:val="00272FC2"/>
    <w:rsid w:val="002734AC"/>
    <w:rsid w:val="0027358C"/>
    <w:rsid w:val="0027366A"/>
    <w:rsid w:val="0027370B"/>
    <w:rsid w:val="0027389A"/>
    <w:rsid w:val="00273C7F"/>
    <w:rsid w:val="00274B49"/>
    <w:rsid w:val="002759A8"/>
    <w:rsid w:val="00275B69"/>
    <w:rsid w:val="00275D10"/>
    <w:rsid w:val="00275E19"/>
    <w:rsid w:val="00276171"/>
    <w:rsid w:val="00276423"/>
    <w:rsid w:val="00276DCA"/>
    <w:rsid w:val="00276F0F"/>
    <w:rsid w:val="0027703D"/>
    <w:rsid w:val="002773C2"/>
    <w:rsid w:val="0027745D"/>
    <w:rsid w:val="0027756C"/>
    <w:rsid w:val="002775DC"/>
    <w:rsid w:val="002779E8"/>
    <w:rsid w:val="0028029D"/>
    <w:rsid w:val="002803F6"/>
    <w:rsid w:val="0028050E"/>
    <w:rsid w:val="002807E8"/>
    <w:rsid w:val="00280B2C"/>
    <w:rsid w:val="00280FFC"/>
    <w:rsid w:val="002811B8"/>
    <w:rsid w:val="0028164A"/>
    <w:rsid w:val="00282433"/>
    <w:rsid w:val="00282600"/>
    <w:rsid w:val="00282648"/>
    <w:rsid w:val="00283130"/>
    <w:rsid w:val="00283275"/>
    <w:rsid w:val="0028327B"/>
    <w:rsid w:val="002835F6"/>
    <w:rsid w:val="00284D50"/>
    <w:rsid w:val="00284E05"/>
    <w:rsid w:val="00284FE0"/>
    <w:rsid w:val="00285442"/>
    <w:rsid w:val="002854F8"/>
    <w:rsid w:val="002865F4"/>
    <w:rsid w:val="00286617"/>
    <w:rsid w:val="00286671"/>
    <w:rsid w:val="0028799B"/>
    <w:rsid w:val="00287BD2"/>
    <w:rsid w:val="00287D2B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2D3"/>
    <w:rsid w:val="002925F7"/>
    <w:rsid w:val="00292E76"/>
    <w:rsid w:val="00293041"/>
    <w:rsid w:val="002932B6"/>
    <w:rsid w:val="002933FE"/>
    <w:rsid w:val="00293609"/>
    <w:rsid w:val="00293648"/>
    <w:rsid w:val="00293BE2"/>
    <w:rsid w:val="00293D22"/>
    <w:rsid w:val="00294672"/>
    <w:rsid w:val="0029489D"/>
    <w:rsid w:val="00294959"/>
    <w:rsid w:val="00294C8E"/>
    <w:rsid w:val="00294D99"/>
    <w:rsid w:val="00294F97"/>
    <w:rsid w:val="0029563C"/>
    <w:rsid w:val="002956D5"/>
    <w:rsid w:val="00295FF9"/>
    <w:rsid w:val="00296054"/>
    <w:rsid w:val="0029640F"/>
    <w:rsid w:val="0029672F"/>
    <w:rsid w:val="00296825"/>
    <w:rsid w:val="002968DE"/>
    <w:rsid w:val="00296A92"/>
    <w:rsid w:val="00296D3E"/>
    <w:rsid w:val="00296F2B"/>
    <w:rsid w:val="002975B1"/>
    <w:rsid w:val="002978B6"/>
    <w:rsid w:val="002A0398"/>
    <w:rsid w:val="002A03F0"/>
    <w:rsid w:val="002A09C2"/>
    <w:rsid w:val="002A11D1"/>
    <w:rsid w:val="002A11D5"/>
    <w:rsid w:val="002A1252"/>
    <w:rsid w:val="002A13CA"/>
    <w:rsid w:val="002A1922"/>
    <w:rsid w:val="002A1F87"/>
    <w:rsid w:val="002A2592"/>
    <w:rsid w:val="002A27D5"/>
    <w:rsid w:val="002A28E1"/>
    <w:rsid w:val="002A2D02"/>
    <w:rsid w:val="002A2D24"/>
    <w:rsid w:val="002A2DBB"/>
    <w:rsid w:val="002A2EF0"/>
    <w:rsid w:val="002A370B"/>
    <w:rsid w:val="002A37CB"/>
    <w:rsid w:val="002A443C"/>
    <w:rsid w:val="002A447F"/>
    <w:rsid w:val="002A4595"/>
    <w:rsid w:val="002A495F"/>
    <w:rsid w:val="002A4B3E"/>
    <w:rsid w:val="002A4C02"/>
    <w:rsid w:val="002A5133"/>
    <w:rsid w:val="002A5D67"/>
    <w:rsid w:val="002A6302"/>
    <w:rsid w:val="002A644B"/>
    <w:rsid w:val="002A689B"/>
    <w:rsid w:val="002A6930"/>
    <w:rsid w:val="002A6C0B"/>
    <w:rsid w:val="002A7603"/>
    <w:rsid w:val="002A78B6"/>
    <w:rsid w:val="002A7B8A"/>
    <w:rsid w:val="002A7BA5"/>
    <w:rsid w:val="002A7D0F"/>
    <w:rsid w:val="002A7D8F"/>
    <w:rsid w:val="002A7E5D"/>
    <w:rsid w:val="002A7FE4"/>
    <w:rsid w:val="002B0DC9"/>
    <w:rsid w:val="002B10A5"/>
    <w:rsid w:val="002B1773"/>
    <w:rsid w:val="002B1A76"/>
    <w:rsid w:val="002B238F"/>
    <w:rsid w:val="002B243E"/>
    <w:rsid w:val="002B245C"/>
    <w:rsid w:val="002B2E0A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F5D"/>
    <w:rsid w:val="002B55C6"/>
    <w:rsid w:val="002B5715"/>
    <w:rsid w:val="002B5734"/>
    <w:rsid w:val="002B57A1"/>
    <w:rsid w:val="002B5B13"/>
    <w:rsid w:val="002B5B7D"/>
    <w:rsid w:val="002B5DA6"/>
    <w:rsid w:val="002B6159"/>
    <w:rsid w:val="002B618B"/>
    <w:rsid w:val="002B61BE"/>
    <w:rsid w:val="002B64A4"/>
    <w:rsid w:val="002B7001"/>
    <w:rsid w:val="002B71F8"/>
    <w:rsid w:val="002B749D"/>
    <w:rsid w:val="002B750B"/>
    <w:rsid w:val="002B75DA"/>
    <w:rsid w:val="002B7981"/>
    <w:rsid w:val="002C0260"/>
    <w:rsid w:val="002C02A0"/>
    <w:rsid w:val="002C03D9"/>
    <w:rsid w:val="002C08A2"/>
    <w:rsid w:val="002C0B1C"/>
    <w:rsid w:val="002C0EED"/>
    <w:rsid w:val="002C155B"/>
    <w:rsid w:val="002C17F3"/>
    <w:rsid w:val="002C22BA"/>
    <w:rsid w:val="002C23D0"/>
    <w:rsid w:val="002C25C9"/>
    <w:rsid w:val="002C26CC"/>
    <w:rsid w:val="002C284C"/>
    <w:rsid w:val="002C2F8A"/>
    <w:rsid w:val="002C4417"/>
    <w:rsid w:val="002C482B"/>
    <w:rsid w:val="002C4AF6"/>
    <w:rsid w:val="002C519B"/>
    <w:rsid w:val="002C57C6"/>
    <w:rsid w:val="002C60A7"/>
    <w:rsid w:val="002C643D"/>
    <w:rsid w:val="002C7217"/>
    <w:rsid w:val="002C773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8B5"/>
    <w:rsid w:val="002D22DD"/>
    <w:rsid w:val="002D2979"/>
    <w:rsid w:val="002D304C"/>
    <w:rsid w:val="002D3165"/>
    <w:rsid w:val="002D369B"/>
    <w:rsid w:val="002D456F"/>
    <w:rsid w:val="002D45A1"/>
    <w:rsid w:val="002D4A98"/>
    <w:rsid w:val="002D4F70"/>
    <w:rsid w:val="002D51D5"/>
    <w:rsid w:val="002D53F4"/>
    <w:rsid w:val="002D54CF"/>
    <w:rsid w:val="002D55E7"/>
    <w:rsid w:val="002D5678"/>
    <w:rsid w:val="002D56BF"/>
    <w:rsid w:val="002D5BE0"/>
    <w:rsid w:val="002D60EF"/>
    <w:rsid w:val="002D65D8"/>
    <w:rsid w:val="002D68C2"/>
    <w:rsid w:val="002D68ED"/>
    <w:rsid w:val="002D6D42"/>
    <w:rsid w:val="002D727C"/>
    <w:rsid w:val="002D7306"/>
    <w:rsid w:val="002D7384"/>
    <w:rsid w:val="002D74C4"/>
    <w:rsid w:val="002D7539"/>
    <w:rsid w:val="002D7FA1"/>
    <w:rsid w:val="002E00A6"/>
    <w:rsid w:val="002E0128"/>
    <w:rsid w:val="002E02A1"/>
    <w:rsid w:val="002E07B3"/>
    <w:rsid w:val="002E101D"/>
    <w:rsid w:val="002E1088"/>
    <w:rsid w:val="002E10A1"/>
    <w:rsid w:val="002E10F4"/>
    <w:rsid w:val="002E1150"/>
    <w:rsid w:val="002E15C5"/>
    <w:rsid w:val="002E22BF"/>
    <w:rsid w:val="002E2783"/>
    <w:rsid w:val="002E2AD3"/>
    <w:rsid w:val="002E2C49"/>
    <w:rsid w:val="002E3AAF"/>
    <w:rsid w:val="002E3B80"/>
    <w:rsid w:val="002E3C5F"/>
    <w:rsid w:val="002E3FC1"/>
    <w:rsid w:val="002E4442"/>
    <w:rsid w:val="002E4ACC"/>
    <w:rsid w:val="002E4C88"/>
    <w:rsid w:val="002E4D02"/>
    <w:rsid w:val="002E50A6"/>
    <w:rsid w:val="002E5182"/>
    <w:rsid w:val="002E5D04"/>
    <w:rsid w:val="002E5D37"/>
    <w:rsid w:val="002E5D6C"/>
    <w:rsid w:val="002E5FC4"/>
    <w:rsid w:val="002E6263"/>
    <w:rsid w:val="002E654A"/>
    <w:rsid w:val="002E6591"/>
    <w:rsid w:val="002E69EB"/>
    <w:rsid w:val="002E6C17"/>
    <w:rsid w:val="002E6C5F"/>
    <w:rsid w:val="002E6CAB"/>
    <w:rsid w:val="002E6D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2BA1"/>
    <w:rsid w:val="002F2D98"/>
    <w:rsid w:val="002F33BD"/>
    <w:rsid w:val="002F373D"/>
    <w:rsid w:val="002F3F31"/>
    <w:rsid w:val="002F470A"/>
    <w:rsid w:val="002F472A"/>
    <w:rsid w:val="002F48A4"/>
    <w:rsid w:val="002F4B48"/>
    <w:rsid w:val="002F516A"/>
    <w:rsid w:val="002F5629"/>
    <w:rsid w:val="002F573C"/>
    <w:rsid w:val="002F6148"/>
    <w:rsid w:val="002F664E"/>
    <w:rsid w:val="002F665E"/>
    <w:rsid w:val="002F675E"/>
    <w:rsid w:val="002F6A3A"/>
    <w:rsid w:val="002F6B1D"/>
    <w:rsid w:val="002F6F5B"/>
    <w:rsid w:val="002F6FC6"/>
    <w:rsid w:val="002F6FCB"/>
    <w:rsid w:val="002F7041"/>
    <w:rsid w:val="002F7582"/>
    <w:rsid w:val="002F7E78"/>
    <w:rsid w:val="002F7EA5"/>
    <w:rsid w:val="00300750"/>
    <w:rsid w:val="0030077F"/>
    <w:rsid w:val="00300904"/>
    <w:rsid w:val="00301C87"/>
    <w:rsid w:val="0030205F"/>
    <w:rsid w:val="0030209C"/>
    <w:rsid w:val="00302130"/>
    <w:rsid w:val="003021AC"/>
    <w:rsid w:val="00302E85"/>
    <w:rsid w:val="00302EE6"/>
    <w:rsid w:val="003034E8"/>
    <w:rsid w:val="003035D9"/>
    <w:rsid w:val="00303D44"/>
    <w:rsid w:val="00303DFD"/>
    <w:rsid w:val="0030490B"/>
    <w:rsid w:val="00304920"/>
    <w:rsid w:val="00304997"/>
    <w:rsid w:val="00304D2A"/>
    <w:rsid w:val="00304D39"/>
    <w:rsid w:val="00305495"/>
    <w:rsid w:val="003055F1"/>
    <w:rsid w:val="0030566D"/>
    <w:rsid w:val="00305B63"/>
    <w:rsid w:val="00306026"/>
    <w:rsid w:val="0030636F"/>
    <w:rsid w:val="0030698E"/>
    <w:rsid w:val="00306DA0"/>
    <w:rsid w:val="003070BE"/>
    <w:rsid w:val="00307352"/>
    <w:rsid w:val="003075E8"/>
    <w:rsid w:val="00307BC3"/>
    <w:rsid w:val="00307C65"/>
    <w:rsid w:val="0031089B"/>
    <w:rsid w:val="00310BAA"/>
    <w:rsid w:val="00310CC6"/>
    <w:rsid w:val="0031116E"/>
    <w:rsid w:val="00311F22"/>
    <w:rsid w:val="00311FFB"/>
    <w:rsid w:val="00312D54"/>
    <w:rsid w:val="00313335"/>
    <w:rsid w:val="00313761"/>
    <w:rsid w:val="0031399E"/>
    <w:rsid w:val="00314048"/>
    <w:rsid w:val="00314088"/>
    <w:rsid w:val="003140CB"/>
    <w:rsid w:val="00314A06"/>
    <w:rsid w:val="00314B8A"/>
    <w:rsid w:val="003161E3"/>
    <w:rsid w:val="003166A7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0AA3"/>
    <w:rsid w:val="00321924"/>
    <w:rsid w:val="00322302"/>
    <w:rsid w:val="00322774"/>
    <w:rsid w:val="0032287A"/>
    <w:rsid w:val="003230CE"/>
    <w:rsid w:val="00323565"/>
    <w:rsid w:val="0032361C"/>
    <w:rsid w:val="00324055"/>
    <w:rsid w:val="003243B5"/>
    <w:rsid w:val="003245D6"/>
    <w:rsid w:val="00324B0E"/>
    <w:rsid w:val="00324F4C"/>
    <w:rsid w:val="0032529C"/>
    <w:rsid w:val="00325C89"/>
    <w:rsid w:val="00325ED6"/>
    <w:rsid w:val="00325F3A"/>
    <w:rsid w:val="00325FA9"/>
    <w:rsid w:val="00326130"/>
    <w:rsid w:val="00326361"/>
    <w:rsid w:val="003267BF"/>
    <w:rsid w:val="00326801"/>
    <w:rsid w:val="00327557"/>
    <w:rsid w:val="00327892"/>
    <w:rsid w:val="0033051F"/>
    <w:rsid w:val="00330856"/>
    <w:rsid w:val="0033085C"/>
    <w:rsid w:val="00331012"/>
    <w:rsid w:val="00331205"/>
    <w:rsid w:val="00331C92"/>
    <w:rsid w:val="0033276F"/>
    <w:rsid w:val="00332962"/>
    <w:rsid w:val="00332D2E"/>
    <w:rsid w:val="00333482"/>
    <w:rsid w:val="00333CEF"/>
    <w:rsid w:val="00333E34"/>
    <w:rsid w:val="00334526"/>
    <w:rsid w:val="00334958"/>
    <w:rsid w:val="003367A9"/>
    <w:rsid w:val="00336A5E"/>
    <w:rsid w:val="003374D4"/>
    <w:rsid w:val="0033781D"/>
    <w:rsid w:val="00337B93"/>
    <w:rsid w:val="00340488"/>
    <w:rsid w:val="003405C6"/>
    <w:rsid w:val="00340952"/>
    <w:rsid w:val="00340AD1"/>
    <w:rsid w:val="00340B12"/>
    <w:rsid w:val="00340EC6"/>
    <w:rsid w:val="003414C0"/>
    <w:rsid w:val="0034156A"/>
    <w:rsid w:val="0034224C"/>
    <w:rsid w:val="0034237A"/>
    <w:rsid w:val="00342477"/>
    <w:rsid w:val="0034250B"/>
    <w:rsid w:val="003425E9"/>
    <w:rsid w:val="00342B45"/>
    <w:rsid w:val="00342C77"/>
    <w:rsid w:val="00343324"/>
    <w:rsid w:val="003435CE"/>
    <w:rsid w:val="003435E9"/>
    <w:rsid w:val="00343C50"/>
    <w:rsid w:val="00344210"/>
    <w:rsid w:val="0034430E"/>
    <w:rsid w:val="00344628"/>
    <w:rsid w:val="00344E37"/>
    <w:rsid w:val="0034504C"/>
    <w:rsid w:val="00345374"/>
    <w:rsid w:val="003453AA"/>
    <w:rsid w:val="0034576D"/>
    <w:rsid w:val="00345788"/>
    <w:rsid w:val="00345D2B"/>
    <w:rsid w:val="00345FDC"/>
    <w:rsid w:val="00346051"/>
    <w:rsid w:val="003463C0"/>
    <w:rsid w:val="003468CF"/>
    <w:rsid w:val="00346CD7"/>
    <w:rsid w:val="003470F8"/>
    <w:rsid w:val="003473EC"/>
    <w:rsid w:val="003475AD"/>
    <w:rsid w:val="00347A5E"/>
    <w:rsid w:val="00347F85"/>
    <w:rsid w:val="003501A3"/>
    <w:rsid w:val="003503BC"/>
    <w:rsid w:val="00350981"/>
    <w:rsid w:val="00351089"/>
    <w:rsid w:val="0035123D"/>
    <w:rsid w:val="0035173D"/>
    <w:rsid w:val="00351862"/>
    <w:rsid w:val="0035226E"/>
    <w:rsid w:val="00352377"/>
    <w:rsid w:val="0035281F"/>
    <w:rsid w:val="00352F95"/>
    <w:rsid w:val="003530BD"/>
    <w:rsid w:val="00353BDC"/>
    <w:rsid w:val="00353EE4"/>
    <w:rsid w:val="00354205"/>
    <w:rsid w:val="00354436"/>
    <w:rsid w:val="00354621"/>
    <w:rsid w:val="003547D7"/>
    <w:rsid w:val="003549F5"/>
    <w:rsid w:val="00354A33"/>
    <w:rsid w:val="00354FD5"/>
    <w:rsid w:val="0035585D"/>
    <w:rsid w:val="00355CA1"/>
    <w:rsid w:val="00356539"/>
    <w:rsid w:val="00357151"/>
    <w:rsid w:val="003573DD"/>
    <w:rsid w:val="003574C6"/>
    <w:rsid w:val="00357553"/>
    <w:rsid w:val="0036011A"/>
    <w:rsid w:val="00360161"/>
    <w:rsid w:val="003610A2"/>
    <w:rsid w:val="00361401"/>
    <w:rsid w:val="003614E0"/>
    <w:rsid w:val="00361530"/>
    <w:rsid w:val="00361B11"/>
    <w:rsid w:val="00361BA2"/>
    <w:rsid w:val="0036206D"/>
    <w:rsid w:val="00362289"/>
    <w:rsid w:val="003627C3"/>
    <w:rsid w:val="00362A1B"/>
    <w:rsid w:val="00362A74"/>
    <w:rsid w:val="00362D09"/>
    <w:rsid w:val="00362E09"/>
    <w:rsid w:val="00362E0F"/>
    <w:rsid w:val="00362E50"/>
    <w:rsid w:val="0036329E"/>
    <w:rsid w:val="00363C35"/>
    <w:rsid w:val="003642E0"/>
    <w:rsid w:val="00364470"/>
    <w:rsid w:val="00364A19"/>
    <w:rsid w:val="00364ED1"/>
    <w:rsid w:val="003651FC"/>
    <w:rsid w:val="00365305"/>
    <w:rsid w:val="003657EC"/>
    <w:rsid w:val="00365C7A"/>
    <w:rsid w:val="00365C86"/>
    <w:rsid w:val="00365F41"/>
    <w:rsid w:val="00366510"/>
    <w:rsid w:val="003676C6"/>
    <w:rsid w:val="0036784A"/>
    <w:rsid w:val="003678EB"/>
    <w:rsid w:val="003679C8"/>
    <w:rsid w:val="00367E0E"/>
    <w:rsid w:val="00367E33"/>
    <w:rsid w:val="00367E9C"/>
    <w:rsid w:val="00370121"/>
    <w:rsid w:val="003702BE"/>
    <w:rsid w:val="0037093A"/>
    <w:rsid w:val="003709FA"/>
    <w:rsid w:val="00370C7A"/>
    <w:rsid w:val="00370CD5"/>
    <w:rsid w:val="00370CF8"/>
    <w:rsid w:val="00370EB0"/>
    <w:rsid w:val="00371225"/>
    <w:rsid w:val="00371360"/>
    <w:rsid w:val="00371AC8"/>
    <w:rsid w:val="00371BBF"/>
    <w:rsid w:val="00371C96"/>
    <w:rsid w:val="0037224C"/>
    <w:rsid w:val="0037242C"/>
    <w:rsid w:val="0037248A"/>
    <w:rsid w:val="00372675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C40"/>
    <w:rsid w:val="003752ED"/>
    <w:rsid w:val="0037559B"/>
    <w:rsid w:val="00375D98"/>
    <w:rsid w:val="00375E67"/>
    <w:rsid w:val="003760D4"/>
    <w:rsid w:val="00376166"/>
    <w:rsid w:val="003765F3"/>
    <w:rsid w:val="00376696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89D"/>
    <w:rsid w:val="00380948"/>
    <w:rsid w:val="0038139A"/>
    <w:rsid w:val="00382179"/>
    <w:rsid w:val="003821E0"/>
    <w:rsid w:val="00382906"/>
    <w:rsid w:val="00382F61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FC"/>
    <w:rsid w:val="0038642A"/>
    <w:rsid w:val="0038654D"/>
    <w:rsid w:val="003865CD"/>
    <w:rsid w:val="003869CF"/>
    <w:rsid w:val="00386C2C"/>
    <w:rsid w:val="0038715F"/>
    <w:rsid w:val="00387720"/>
    <w:rsid w:val="00387E46"/>
    <w:rsid w:val="00387E76"/>
    <w:rsid w:val="00387FBD"/>
    <w:rsid w:val="00390943"/>
    <w:rsid w:val="0039094B"/>
    <w:rsid w:val="00390979"/>
    <w:rsid w:val="003913A6"/>
    <w:rsid w:val="00391515"/>
    <w:rsid w:val="00391AC0"/>
    <w:rsid w:val="00391B41"/>
    <w:rsid w:val="00391CD1"/>
    <w:rsid w:val="003924C9"/>
    <w:rsid w:val="0039284E"/>
    <w:rsid w:val="00392AA4"/>
    <w:rsid w:val="00392BAB"/>
    <w:rsid w:val="00394291"/>
    <w:rsid w:val="00394713"/>
    <w:rsid w:val="00394C4C"/>
    <w:rsid w:val="00394ED1"/>
    <w:rsid w:val="0039558C"/>
    <w:rsid w:val="003955B1"/>
    <w:rsid w:val="00395D09"/>
    <w:rsid w:val="00396074"/>
    <w:rsid w:val="003964E8"/>
    <w:rsid w:val="00396930"/>
    <w:rsid w:val="003969E7"/>
    <w:rsid w:val="00396DDB"/>
    <w:rsid w:val="00397110"/>
    <w:rsid w:val="003975C2"/>
    <w:rsid w:val="003975F4"/>
    <w:rsid w:val="003976EF"/>
    <w:rsid w:val="003A000F"/>
    <w:rsid w:val="003A00DB"/>
    <w:rsid w:val="003A02A1"/>
    <w:rsid w:val="003A074A"/>
    <w:rsid w:val="003A0B4F"/>
    <w:rsid w:val="003A0E2D"/>
    <w:rsid w:val="003A0EF4"/>
    <w:rsid w:val="003A1095"/>
    <w:rsid w:val="003A10CE"/>
    <w:rsid w:val="003A1105"/>
    <w:rsid w:val="003A110D"/>
    <w:rsid w:val="003A135F"/>
    <w:rsid w:val="003A1425"/>
    <w:rsid w:val="003A1FE0"/>
    <w:rsid w:val="003A20B0"/>
    <w:rsid w:val="003A24E7"/>
    <w:rsid w:val="003A2785"/>
    <w:rsid w:val="003A2800"/>
    <w:rsid w:val="003A3354"/>
    <w:rsid w:val="003A3567"/>
    <w:rsid w:val="003A3575"/>
    <w:rsid w:val="003A3924"/>
    <w:rsid w:val="003A3B2C"/>
    <w:rsid w:val="003A3D66"/>
    <w:rsid w:val="003A40E3"/>
    <w:rsid w:val="003A412D"/>
    <w:rsid w:val="003A42F1"/>
    <w:rsid w:val="003A4876"/>
    <w:rsid w:val="003A49D9"/>
    <w:rsid w:val="003A4FF8"/>
    <w:rsid w:val="003A52E8"/>
    <w:rsid w:val="003A5B44"/>
    <w:rsid w:val="003A5CFF"/>
    <w:rsid w:val="003A607D"/>
    <w:rsid w:val="003A61C3"/>
    <w:rsid w:val="003A6754"/>
    <w:rsid w:val="003A699A"/>
    <w:rsid w:val="003A6F0C"/>
    <w:rsid w:val="003A79D1"/>
    <w:rsid w:val="003A7A04"/>
    <w:rsid w:val="003B0A78"/>
    <w:rsid w:val="003B0BE2"/>
    <w:rsid w:val="003B0BE6"/>
    <w:rsid w:val="003B0CA7"/>
    <w:rsid w:val="003B144F"/>
    <w:rsid w:val="003B161C"/>
    <w:rsid w:val="003B1826"/>
    <w:rsid w:val="003B1D6C"/>
    <w:rsid w:val="003B1E77"/>
    <w:rsid w:val="003B1E7C"/>
    <w:rsid w:val="003B1EF3"/>
    <w:rsid w:val="003B1F01"/>
    <w:rsid w:val="003B1F86"/>
    <w:rsid w:val="003B22C4"/>
    <w:rsid w:val="003B2A69"/>
    <w:rsid w:val="003B314F"/>
    <w:rsid w:val="003B37EC"/>
    <w:rsid w:val="003B392D"/>
    <w:rsid w:val="003B3DEC"/>
    <w:rsid w:val="003B3FDB"/>
    <w:rsid w:val="003B507A"/>
    <w:rsid w:val="003B50D2"/>
    <w:rsid w:val="003B5403"/>
    <w:rsid w:val="003B65D4"/>
    <w:rsid w:val="003B6776"/>
    <w:rsid w:val="003B678B"/>
    <w:rsid w:val="003B68AE"/>
    <w:rsid w:val="003B68CF"/>
    <w:rsid w:val="003B6B27"/>
    <w:rsid w:val="003B6DDD"/>
    <w:rsid w:val="003B6E9B"/>
    <w:rsid w:val="003B6FE6"/>
    <w:rsid w:val="003B78FE"/>
    <w:rsid w:val="003B7C45"/>
    <w:rsid w:val="003B7DB4"/>
    <w:rsid w:val="003C094B"/>
    <w:rsid w:val="003C0C88"/>
    <w:rsid w:val="003C18B0"/>
    <w:rsid w:val="003C2133"/>
    <w:rsid w:val="003C2172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5F1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959"/>
    <w:rsid w:val="003C7FBB"/>
    <w:rsid w:val="003D08E1"/>
    <w:rsid w:val="003D0DA6"/>
    <w:rsid w:val="003D0DE7"/>
    <w:rsid w:val="003D1AF0"/>
    <w:rsid w:val="003D1C00"/>
    <w:rsid w:val="003D1E40"/>
    <w:rsid w:val="003D2105"/>
    <w:rsid w:val="003D23BB"/>
    <w:rsid w:val="003D265F"/>
    <w:rsid w:val="003D2F72"/>
    <w:rsid w:val="003D3339"/>
    <w:rsid w:val="003D36A5"/>
    <w:rsid w:val="003D36E9"/>
    <w:rsid w:val="003D3B95"/>
    <w:rsid w:val="003D3BFF"/>
    <w:rsid w:val="003D3C9F"/>
    <w:rsid w:val="003D3D3C"/>
    <w:rsid w:val="003D4C0D"/>
    <w:rsid w:val="003D4E43"/>
    <w:rsid w:val="003D5012"/>
    <w:rsid w:val="003D5162"/>
    <w:rsid w:val="003D529C"/>
    <w:rsid w:val="003D5362"/>
    <w:rsid w:val="003D5F01"/>
    <w:rsid w:val="003D64C7"/>
    <w:rsid w:val="003D6828"/>
    <w:rsid w:val="003D6BA4"/>
    <w:rsid w:val="003D78FA"/>
    <w:rsid w:val="003D7E9C"/>
    <w:rsid w:val="003E00F9"/>
    <w:rsid w:val="003E0703"/>
    <w:rsid w:val="003E0BCC"/>
    <w:rsid w:val="003E0FB3"/>
    <w:rsid w:val="003E10D2"/>
    <w:rsid w:val="003E12A9"/>
    <w:rsid w:val="003E149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BFF"/>
    <w:rsid w:val="003E44C3"/>
    <w:rsid w:val="003E45EC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613"/>
    <w:rsid w:val="003F038D"/>
    <w:rsid w:val="003F0524"/>
    <w:rsid w:val="003F06E0"/>
    <w:rsid w:val="003F0C1C"/>
    <w:rsid w:val="003F148A"/>
    <w:rsid w:val="003F1C7B"/>
    <w:rsid w:val="003F1F53"/>
    <w:rsid w:val="003F226E"/>
    <w:rsid w:val="003F2371"/>
    <w:rsid w:val="003F2DC4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B36"/>
    <w:rsid w:val="003F62FF"/>
    <w:rsid w:val="003F691F"/>
    <w:rsid w:val="003F6F38"/>
    <w:rsid w:val="003F707D"/>
    <w:rsid w:val="003F759B"/>
    <w:rsid w:val="003F7692"/>
    <w:rsid w:val="003F7FB3"/>
    <w:rsid w:val="004003D7"/>
    <w:rsid w:val="00400819"/>
    <w:rsid w:val="004009A3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2CA"/>
    <w:rsid w:val="004027F0"/>
    <w:rsid w:val="0040297E"/>
    <w:rsid w:val="0040306B"/>
    <w:rsid w:val="00403A57"/>
    <w:rsid w:val="00403A67"/>
    <w:rsid w:val="00403D66"/>
    <w:rsid w:val="00403D9F"/>
    <w:rsid w:val="00403ECE"/>
    <w:rsid w:val="00404039"/>
    <w:rsid w:val="00404609"/>
    <w:rsid w:val="00404F55"/>
    <w:rsid w:val="00405062"/>
    <w:rsid w:val="004051D7"/>
    <w:rsid w:val="0040570A"/>
    <w:rsid w:val="00405A25"/>
    <w:rsid w:val="00405C7A"/>
    <w:rsid w:val="004062E3"/>
    <w:rsid w:val="004065C3"/>
    <w:rsid w:val="00406BBA"/>
    <w:rsid w:val="00406E82"/>
    <w:rsid w:val="00407C2F"/>
    <w:rsid w:val="00410770"/>
    <w:rsid w:val="0041089C"/>
    <w:rsid w:val="00410966"/>
    <w:rsid w:val="00410E02"/>
    <w:rsid w:val="0041106F"/>
    <w:rsid w:val="00411765"/>
    <w:rsid w:val="004119BC"/>
    <w:rsid w:val="004123F4"/>
    <w:rsid w:val="00412542"/>
    <w:rsid w:val="0041299E"/>
    <w:rsid w:val="00412B1C"/>
    <w:rsid w:val="0041303E"/>
    <w:rsid w:val="00413666"/>
    <w:rsid w:val="00413E23"/>
    <w:rsid w:val="00413F17"/>
    <w:rsid w:val="0041446F"/>
    <w:rsid w:val="004146E0"/>
    <w:rsid w:val="00414843"/>
    <w:rsid w:val="0041541C"/>
    <w:rsid w:val="004156EF"/>
    <w:rsid w:val="00415BA7"/>
    <w:rsid w:val="00415DFA"/>
    <w:rsid w:val="00415E3E"/>
    <w:rsid w:val="004162A3"/>
    <w:rsid w:val="004162EB"/>
    <w:rsid w:val="0041648E"/>
    <w:rsid w:val="0041650A"/>
    <w:rsid w:val="00416640"/>
    <w:rsid w:val="00416AE5"/>
    <w:rsid w:val="00416BD0"/>
    <w:rsid w:val="00417025"/>
    <w:rsid w:val="004172D5"/>
    <w:rsid w:val="004172F8"/>
    <w:rsid w:val="00417F29"/>
    <w:rsid w:val="00417F37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E82"/>
    <w:rsid w:val="004221FD"/>
    <w:rsid w:val="004223C7"/>
    <w:rsid w:val="0042290E"/>
    <w:rsid w:val="00422AAB"/>
    <w:rsid w:val="004230AE"/>
    <w:rsid w:val="00423856"/>
    <w:rsid w:val="0042401E"/>
    <w:rsid w:val="00424154"/>
    <w:rsid w:val="00424279"/>
    <w:rsid w:val="0042436C"/>
    <w:rsid w:val="0042437E"/>
    <w:rsid w:val="004243A9"/>
    <w:rsid w:val="0042444C"/>
    <w:rsid w:val="0042468B"/>
    <w:rsid w:val="0042491D"/>
    <w:rsid w:val="00424FCC"/>
    <w:rsid w:val="00425049"/>
    <w:rsid w:val="0042534C"/>
    <w:rsid w:val="004255C3"/>
    <w:rsid w:val="0042587C"/>
    <w:rsid w:val="00425A7C"/>
    <w:rsid w:val="00425C24"/>
    <w:rsid w:val="00425D31"/>
    <w:rsid w:val="00426581"/>
    <w:rsid w:val="0042693F"/>
    <w:rsid w:val="004270FB"/>
    <w:rsid w:val="00427443"/>
    <w:rsid w:val="004274B7"/>
    <w:rsid w:val="0042765C"/>
    <w:rsid w:val="00427724"/>
    <w:rsid w:val="0042781E"/>
    <w:rsid w:val="0042787C"/>
    <w:rsid w:val="00427BF1"/>
    <w:rsid w:val="00427D4A"/>
    <w:rsid w:val="00427EB9"/>
    <w:rsid w:val="00430A62"/>
    <w:rsid w:val="00430D53"/>
    <w:rsid w:val="00430D70"/>
    <w:rsid w:val="004310FE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BD3"/>
    <w:rsid w:val="00433D45"/>
    <w:rsid w:val="00433E84"/>
    <w:rsid w:val="0043416E"/>
    <w:rsid w:val="00434231"/>
    <w:rsid w:val="004342D5"/>
    <w:rsid w:val="00434DB2"/>
    <w:rsid w:val="004350AE"/>
    <w:rsid w:val="00435C4D"/>
    <w:rsid w:val="00435DC0"/>
    <w:rsid w:val="00436BA2"/>
    <w:rsid w:val="00436E1F"/>
    <w:rsid w:val="0043728C"/>
    <w:rsid w:val="0043740F"/>
    <w:rsid w:val="004374F2"/>
    <w:rsid w:val="00437B48"/>
    <w:rsid w:val="00437C41"/>
    <w:rsid w:val="00437FE4"/>
    <w:rsid w:val="00440002"/>
    <w:rsid w:val="00440222"/>
    <w:rsid w:val="004402DF"/>
    <w:rsid w:val="00440816"/>
    <w:rsid w:val="00440E84"/>
    <w:rsid w:val="00440FC7"/>
    <w:rsid w:val="00441047"/>
    <w:rsid w:val="004414A1"/>
    <w:rsid w:val="00441C4C"/>
    <w:rsid w:val="00441D7D"/>
    <w:rsid w:val="00441E8F"/>
    <w:rsid w:val="004424A2"/>
    <w:rsid w:val="0044275B"/>
    <w:rsid w:val="0044312A"/>
    <w:rsid w:val="004434FD"/>
    <w:rsid w:val="0044411B"/>
    <w:rsid w:val="00444262"/>
    <w:rsid w:val="004445E1"/>
    <w:rsid w:val="004448EA"/>
    <w:rsid w:val="00444AA2"/>
    <w:rsid w:val="00444CE2"/>
    <w:rsid w:val="00445196"/>
    <w:rsid w:val="0044554D"/>
    <w:rsid w:val="00445A9C"/>
    <w:rsid w:val="00445C45"/>
    <w:rsid w:val="00445E0C"/>
    <w:rsid w:val="00445F79"/>
    <w:rsid w:val="00446229"/>
    <w:rsid w:val="0044636C"/>
    <w:rsid w:val="004464BE"/>
    <w:rsid w:val="0044694B"/>
    <w:rsid w:val="00446D2F"/>
    <w:rsid w:val="004474F9"/>
    <w:rsid w:val="00447BB8"/>
    <w:rsid w:val="004511FA"/>
    <w:rsid w:val="0045141E"/>
    <w:rsid w:val="00451BC0"/>
    <w:rsid w:val="00451EA4"/>
    <w:rsid w:val="00452011"/>
    <w:rsid w:val="0045203F"/>
    <w:rsid w:val="0045207E"/>
    <w:rsid w:val="00452728"/>
    <w:rsid w:val="00452B8F"/>
    <w:rsid w:val="0045314C"/>
    <w:rsid w:val="00453F18"/>
    <w:rsid w:val="00454289"/>
    <w:rsid w:val="00454455"/>
    <w:rsid w:val="0045490C"/>
    <w:rsid w:val="00454974"/>
    <w:rsid w:val="004550BD"/>
    <w:rsid w:val="004553B0"/>
    <w:rsid w:val="0045540C"/>
    <w:rsid w:val="00455BA5"/>
    <w:rsid w:val="00455DF9"/>
    <w:rsid w:val="00456142"/>
    <w:rsid w:val="004561B5"/>
    <w:rsid w:val="00456B53"/>
    <w:rsid w:val="00456D39"/>
    <w:rsid w:val="0045716D"/>
    <w:rsid w:val="004573DB"/>
    <w:rsid w:val="00460722"/>
    <w:rsid w:val="00461586"/>
    <w:rsid w:val="00462970"/>
    <w:rsid w:val="00462B95"/>
    <w:rsid w:val="0046326D"/>
    <w:rsid w:val="004638AA"/>
    <w:rsid w:val="00463B99"/>
    <w:rsid w:val="00464CBA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58B"/>
    <w:rsid w:val="00467CF1"/>
    <w:rsid w:val="00467D5D"/>
    <w:rsid w:val="00470034"/>
    <w:rsid w:val="00470444"/>
    <w:rsid w:val="00470992"/>
    <w:rsid w:val="00470AC8"/>
    <w:rsid w:val="00470E45"/>
    <w:rsid w:val="00470E9F"/>
    <w:rsid w:val="004712A2"/>
    <w:rsid w:val="00471430"/>
    <w:rsid w:val="004715B8"/>
    <w:rsid w:val="00471900"/>
    <w:rsid w:val="004719E1"/>
    <w:rsid w:val="00471DC9"/>
    <w:rsid w:val="0047202B"/>
    <w:rsid w:val="00472353"/>
    <w:rsid w:val="00472BB2"/>
    <w:rsid w:val="00472CC8"/>
    <w:rsid w:val="004730ED"/>
    <w:rsid w:val="0047386D"/>
    <w:rsid w:val="00473AF2"/>
    <w:rsid w:val="0047402E"/>
    <w:rsid w:val="004740BC"/>
    <w:rsid w:val="0047419F"/>
    <w:rsid w:val="004745E7"/>
    <w:rsid w:val="00474634"/>
    <w:rsid w:val="0047483B"/>
    <w:rsid w:val="00475BED"/>
    <w:rsid w:val="00476655"/>
    <w:rsid w:val="00476B6E"/>
    <w:rsid w:val="0047777E"/>
    <w:rsid w:val="0048057C"/>
    <w:rsid w:val="00480AC2"/>
    <w:rsid w:val="0048140E"/>
    <w:rsid w:val="00481552"/>
    <w:rsid w:val="00481826"/>
    <w:rsid w:val="00481C77"/>
    <w:rsid w:val="00481E99"/>
    <w:rsid w:val="00481F41"/>
    <w:rsid w:val="004824D8"/>
    <w:rsid w:val="00482B18"/>
    <w:rsid w:val="00482DAC"/>
    <w:rsid w:val="004830E6"/>
    <w:rsid w:val="00483120"/>
    <w:rsid w:val="004836C5"/>
    <w:rsid w:val="004850EE"/>
    <w:rsid w:val="004851E6"/>
    <w:rsid w:val="00485432"/>
    <w:rsid w:val="00485AA2"/>
    <w:rsid w:val="00485B81"/>
    <w:rsid w:val="00485F7F"/>
    <w:rsid w:val="00486725"/>
    <w:rsid w:val="00486847"/>
    <w:rsid w:val="00486EAC"/>
    <w:rsid w:val="004872B6"/>
    <w:rsid w:val="004878AA"/>
    <w:rsid w:val="00487A07"/>
    <w:rsid w:val="00487B1B"/>
    <w:rsid w:val="00487F3F"/>
    <w:rsid w:val="00490346"/>
    <w:rsid w:val="00490624"/>
    <w:rsid w:val="004910CA"/>
    <w:rsid w:val="00491395"/>
    <w:rsid w:val="00491B2A"/>
    <w:rsid w:val="00491E6B"/>
    <w:rsid w:val="00492195"/>
    <w:rsid w:val="004922FD"/>
    <w:rsid w:val="00492697"/>
    <w:rsid w:val="004927AA"/>
    <w:rsid w:val="00492876"/>
    <w:rsid w:val="00492C09"/>
    <w:rsid w:val="00493061"/>
    <w:rsid w:val="00493080"/>
    <w:rsid w:val="004931CF"/>
    <w:rsid w:val="00493EEC"/>
    <w:rsid w:val="00493FE9"/>
    <w:rsid w:val="0049427C"/>
    <w:rsid w:val="00494348"/>
    <w:rsid w:val="00494699"/>
    <w:rsid w:val="004952F4"/>
    <w:rsid w:val="00495D7B"/>
    <w:rsid w:val="0049602D"/>
    <w:rsid w:val="0049613D"/>
    <w:rsid w:val="0049688E"/>
    <w:rsid w:val="00496B61"/>
    <w:rsid w:val="00497162"/>
    <w:rsid w:val="004973AE"/>
    <w:rsid w:val="004975CC"/>
    <w:rsid w:val="0049779F"/>
    <w:rsid w:val="00497E7B"/>
    <w:rsid w:val="004A03B5"/>
    <w:rsid w:val="004A0FA8"/>
    <w:rsid w:val="004A140B"/>
    <w:rsid w:val="004A18D8"/>
    <w:rsid w:val="004A195A"/>
    <w:rsid w:val="004A2683"/>
    <w:rsid w:val="004A276A"/>
    <w:rsid w:val="004A2E7F"/>
    <w:rsid w:val="004A339F"/>
    <w:rsid w:val="004A351E"/>
    <w:rsid w:val="004A3819"/>
    <w:rsid w:val="004A4359"/>
    <w:rsid w:val="004A4778"/>
    <w:rsid w:val="004A48D8"/>
    <w:rsid w:val="004A50E8"/>
    <w:rsid w:val="004A5300"/>
    <w:rsid w:val="004A5433"/>
    <w:rsid w:val="004A5676"/>
    <w:rsid w:val="004A57EE"/>
    <w:rsid w:val="004A58F7"/>
    <w:rsid w:val="004A5F17"/>
    <w:rsid w:val="004A5F59"/>
    <w:rsid w:val="004A651F"/>
    <w:rsid w:val="004A6A7D"/>
    <w:rsid w:val="004A6D26"/>
    <w:rsid w:val="004A72D3"/>
    <w:rsid w:val="004A75CD"/>
    <w:rsid w:val="004A79A3"/>
    <w:rsid w:val="004A7B84"/>
    <w:rsid w:val="004A7D06"/>
    <w:rsid w:val="004A7EC2"/>
    <w:rsid w:val="004B0A87"/>
    <w:rsid w:val="004B1A85"/>
    <w:rsid w:val="004B1A95"/>
    <w:rsid w:val="004B226C"/>
    <w:rsid w:val="004B234C"/>
    <w:rsid w:val="004B2C1F"/>
    <w:rsid w:val="004B2D2E"/>
    <w:rsid w:val="004B359E"/>
    <w:rsid w:val="004B35B1"/>
    <w:rsid w:val="004B3719"/>
    <w:rsid w:val="004B3B45"/>
    <w:rsid w:val="004B4180"/>
    <w:rsid w:val="004B419A"/>
    <w:rsid w:val="004B44FC"/>
    <w:rsid w:val="004B45DE"/>
    <w:rsid w:val="004B4A25"/>
    <w:rsid w:val="004B4A44"/>
    <w:rsid w:val="004B5840"/>
    <w:rsid w:val="004B5B8D"/>
    <w:rsid w:val="004B5C1C"/>
    <w:rsid w:val="004B5EF7"/>
    <w:rsid w:val="004B67A3"/>
    <w:rsid w:val="004B6BB8"/>
    <w:rsid w:val="004B6C51"/>
    <w:rsid w:val="004B6DD6"/>
    <w:rsid w:val="004B7350"/>
    <w:rsid w:val="004B7795"/>
    <w:rsid w:val="004B7953"/>
    <w:rsid w:val="004B7F7B"/>
    <w:rsid w:val="004C067E"/>
    <w:rsid w:val="004C08CA"/>
    <w:rsid w:val="004C0ADE"/>
    <w:rsid w:val="004C1672"/>
    <w:rsid w:val="004C218D"/>
    <w:rsid w:val="004C2890"/>
    <w:rsid w:val="004C2936"/>
    <w:rsid w:val="004C2BB0"/>
    <w:rsid w:val="004C331E"/>
    <w:rsid w:val="004C3E0C"/>
    <w:rsid w:val="004C3E2A"/>
    <w:rsid w:val="004C3F86"/>
    <w:rsid w:val="004C44DC"/>
    <w:rsid w:val="004C455E"/>
    <w:rsid w:val="004C4660"/>
    <w:rsid w:val="004C4664"/>
    <w:rsid w:val="004C4AD8"/>
    <w:rsid w:val="004C4B6E"/>
    <w:rsid w:val="004C5026"/>
    <w:rsid w:val="004C50B5"/>
    <w:rsid w:val="004C521B"/>
    <w:rsid w:val="004C5C7E"/>
    <w:rsid w:val="004C60BC"/>
    <w:rsid w:val="004C6184"/>
    <w:rsid w:val="004C6642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6C2A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7A4"/>
    <w:rsid w:val="004E288B"/>
    <w:rsid w:val="004E2928"/>
    <w:rsid w:val="004E2B41"/>
    <w:rsid w:val="004E2E23"/>
    <w:rsid w:val="004E2FA7"/>
    <w:rsid w:val="004E353C"/>
    <w:rsid w:val="004E35FC"/>
    <w:rsid w:val="004E36CD"/>
    <w:rsid w:val="004E390B"/>
    <w:rsid w:val="004E397A"/>
    <w:rsid w:val="004E3A1B"/>
    <w:rsid w:val="004E4565"/>
    <w:rsid w:val="004E478A"/>
    <w:rsid w:val="004E4A39"/>
    <w:rsid w:val="004E4CC8"/>
    <w:rsid w:val="004E532E"/>
    <w:rsid w:val="004E6109"/>
    <w:rsid w:val="004E63B1"/>
    <w:rsid w:val="004E68DF"/>
    <w:rsid w:val="004E69B8"/>
    <w:rsid w:val="004E70DA"/>
    <w:rsid w:val="004E7C71"/>
    <w:rsid w:val="004F0116"/>
    <w:rsid w:val="004F04EA"/>
    <w:rsid w:val="004F06BB"/>
    <w:rsid w:val="004F06D0"/>
    <w:rsid w:val="004F11F7"/>
    <w:rsid w:val="004F1647"/>
    <w:rsid w:val="004F1D7C"/>
    <w:rsid w:val="004F1E7F"/>
    <w:rsid w:val="004F255B"/>
    <w:rsid w:val="004F27EE"/>
    <w:rsid w:val="004F2988"/>
    <w:rsid w:val="004F2FA3"/>
    <w:rsid w:val="004F351A"/>
    <w:rsid w:val="004F3823"/>
    <w:rsid w:val="004F39BB"/>
    <w:rsid w:val="004F3FA9"/>
    <w:rsid w:val="004F3FD0"/>
    <w:rsid w:val="004F3FE0"/>
    <w:rsid w:val="004F48F8"/>
    <w:rsid w:val="004F4BDF"/>
    <w:rsid w:val="004F50A8"/>
    <w:rsid w:val="004F5258"/>
    <w:rsid w:val="004F53F4"/>
    <w:rsid w:val="004F5648"/>
    <w:rsid w:val="004F5C8C"/>
    <w:rsid w:val="004F6397"/>
    <w:rsid w:val="004F63BB"/>
    <w:rsid w:val="004F69A0"/>
    <w:rsid w:val="004F7037"/>
    <w:rsid w:val="004F7310"/>
    <w:rsid w:val="004F7A9B"/>
    <w:rsid w:val="004F7BB4"/>
    <w:rsid w:val="00500768"/>
    <w:rsid w:val="00500B7F"/>
    <w:rsid w:val="00500C77"/>
    <w:rsid w:val="00500CDA"/>
    <w:rsid w:val="00501565"/>
    <w:rsid w:val="005015EB"/>
    <w:rsid w:val="005019BB"/>
    <w:rsid w:val="00501C87"/>
    <w:rsid w:val="005021DA"/>
    <w:rsid w:val="00502261"/>
    <w:rsid w:val="00502265"/>
    <w:rsid w:val="00502542"/>
    <w:rsid w:val="00502850"/>
    <w:rsid w:val="00502BA9"/>
    <w:rsid w:val="00502CEB"/>
    <w:rsid w:val="00503515"/>
    <w:rsid w:val="00503A39"/>
    <w:rsid w:val="00503F43"/>
    <w:rsid w:val="005046AB"/>
    <w:rsid w:val="005048E0"/>
    <w:rsid w:val="0050494E"/>
    <w:rsid w:val="00504DC5"/>
    <w:rsid w:val="005053F1"/>
    <w:rsid w:val="0050546F"/>
    <w:rsid w:val="0050552A"/>
    <w:rsid w:val="0050619A"/>
    <w:rsid w:val="00506248"/>
    <w:rsid w:val="0050643C"/>
    <w:rsid w:val="00506504"/>
    <w:rsid w:val="005070F2"/>
    <w:rsid w:val="0050744D"/>
    <w:rsid w:val="00507CE0"/>
    <w:rsid w:val="0051075B"/>
    <w:rsid w:val="00510B60"/>
    <w:rsid w:val="00510CCA"/>
    <w:rsid w:val="00510E28"/>
    <w:rsid w:val="0051161C"/>
    <w:rsid w:val="005127E5"/>
    <w:rsid w:val="0051291B"/>
    <w:rsid w:val="00512BB5"/>
    <w:rsid w:val="00512F27"/>
    <w:rsid w:val="00512FED"/>
    <w:rsid w:val="00513618"/>
    <w:rsid w:val="00513669"/>
    <w:rsid w:val="0051396D"/>
    <w:rsid w:val="00514152"/>
    <w:rsid w:val="0051421C"/>
    <w:rsid w:val="00514AF2"/>
    <w:rsid w:val="00514FA0"/>
    <w:rsid w:val="00515A9C"/>
    <w:rsid w:val="00516574"/>
    <w:rsid w:val="00516DAB"/>
    <w:rsid w:val="00516EF2"/>
    <w:rsid w:val="005170FF"/>
    <w:rsid w:val="00517106"/>
    <w:rsid w:val="00517177"/>
    <w:rsid w:val="005171A5"/>
    <w:rsid w:val="00517632"/>
    <w:rsid w:val="00517A12"/>
    <w:rsid w:val="005200AE"/>
    <w:rsid w:val="005206B2"/>
    <w:rsid w:val="00520831"/>
    <w:rsid w:val="00520873"/>
    <w:rsid w:val="00520D97"/>
    <w:rsid w:val="00521054"/>
    <w:rsid w:val="005215C3"/>
    <w:rsid w:val="00521661"/>
    <w:rsid w:val="005216B0"/>
    <w:rsid w:val="00521933"/>
    <w:rsid w:val="00521E1E"/>
    <w:rsid w:val="0052270A"/>
    <w:rsid w:val="00522BB3"/>
    <w:rsid w:val="00522F35"/>
    <w:rsid w:val="00522FB2"/>
    <w:rsid w:val="005230C4"/>
    <w:rsid w:val="005237D8"/>
    <w:rsid w:val="005240BF"/>
    <w:rsid w:val="005245C2"/>
    <w:rsid w:val="0052466E"/>
    <w:rsid w:val="00524B6E"/>
    <w:rsid w:val="00524CC1"/>
    <w:rsid w:val="00525049"/>
    <w:rsid w:val="005250BE"/>
    <w:rsid w:val="00525BB3"/>
    <w:rsid w:val="00530BAE"/>
    <w:rsid w:val="00530DC1"/>
    <w:rsid w:val="00531496"/>
    <w:rsid w:val="0053154E"/>
    <w:rsid w:val="005317C4"/>
    <w:rsid w:val="005319C4"/>
    <w:rsid w:val="005319FF"/>
    <w:rsid w:val="00531D37"/>
    <w:rsid w:val="005320D2"/>
    <w:rsid w:val="005321B6"/>
    <w:rsid w:val="00532874"/>
    <w:rsid w:val="005328E4"/>
    <w:rsid w:val="00532C28"/>
    <w:rsid w:val="00532E62"/>
    <w:rsid w:val="00532F1D"/>
    <w:rsid w:val="00533973"/>
    <w:rsid w:val="00533A8F"/>
    <w:rsid w:val="00533D9A"/>
    <w:rsid w:val="00534152"/>
    <w:rsid w:val="00534491"/>
    <w:rsid w:val="005345F0"/>
    <w:rsid w:val="0053498F"/>
    <w:rsid w:val="00534C39"/>
    <w:rsid w:val="00534E23"/>
    <w:rsid w:val="00535C00"/>
    <w:rsid w:val="00535D5D"/>
    <w:rsid w:val="00536041"/>
    <w:rsid w:val="00536097"/>
    <w:rsid w:val="0053619C"/>
    <w:rsid w:val="005368D5"/>
    <w:rsid w:val="005368DC"/>
    <w:rsid w:val="00536B8E"/>
    <w:rsid w:val="005373A9"/>
    <w:rsid w:val="00537931"/>
    <w:rsid w:val="0054080D"/>
    <w:rsid w:val="00540A38"/>
    <w:rsid w:val="00540AB1"/>
    <w:rsid w:val="00540AF3"/>
    <w:rsid w:val="00541A47"/>
    <w:rsid w:val="00541A72"/>
    <w:rsid w:val="00541EC7"/>
    <w:rsid w:val="00542104"/>
    <w:rsid w:val="0054218D"/>
    <w:rsid w:val="00542549"/>
    <w:rsid w:val="005425D6"/>
    <w:rsid w:val="00542903"/>
    <w:rsid w:val="005432F4"/>
    <w:rsid w:val="005434C7"/>
    <w:rsid w:val="00543760"/>
    <w:rsid w:val="0054412A"/>
    <w:rsid w:val="00544224"/>
    <w:rsid w:val="00544316"/>
    <w:rsid w:val="0054440C"/>
    <w:rsid w:val="00544622"/>
    <w:rsid w:val="00544A56"/>
    <w:rsid w:val="00544B13"/>
    <w:rsid w:val="00544D32"/>
    <w:rsid w:val="00544DC1"/>
    <w:rsid w:val="00545144"/>
    <w:rsid w:val="00545D68"/>
    <w:rsid w:val="0054667F"/>
    <w:rsid w:val="00546AB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4FC"/>
    <w:rsid w:val="0055153E"/>
    <w:rsid w:val="00551EBD"/>
    <w:rsid w:val="00551FB4"/>
    <w:rsid w:val="00552099"/>
    <w:rsid w:val="0055222E"/>
    <w:rsid w:val="00552337"/>
    <w:rsid w:val="005526C1"/>
    <w:rsid w:val="005528DF"/>
    <w:rsid w:val="00552958"/>
    <w:rsid w:val="00552C6E"/>
    <w:rsid w:val="005530FC"/>
    <w:rsid w:val="005531E4"/>
    <w:rsid w:val="00553470"/>
    <w:rsid w:val="005534A4"/>
    <w:rsid w:val="00553D3B"/>
    <w:rsid w:val="00554523"/>
    <w:rsid w:val="00554CA8"/>
    <w:rsid w:val="00555292"/>
    <w:rsid w:val="00555547"/>
    <w:rsid w:val="0055564D"/>
    <w:rsid w:val="0055565A"/>
    <w:rsid w:val="0055581C"/>
    <w:rsid w:val="00555EDF"/>
    <w:rsid w:val="00555F77"/>
    <w:rsid w:val="0055609C"/>
    <w:rsid w:val="005563F9"/>
    <w:rsid w:val="0055683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E4B"/>
    <w:rsid w:val="00562345"/>
    <w:rsid w:val="00562729"/>
    <w:rsid w:val="00562944"/>
    <w:rsid w:val="005638F4"/>
    <w:rsid w:val="00563A84"/>
    <w:rsid w:val="00563BF4"/>
    <w:rsid w:val="00563FD0"/>
    <w:rsid w:val="00564041"/>
    <w:rsid w:val="005642BC"/>
    <w:rsid w:val="005643F2"/>
    <w:rsid w:val="005654C0"/>
    <w:rsid w:val="0056643C"/>
    <w:rsid w:val="00566DA0"/>
    <w:rsid w:val="00566DAC"/>
    <w:rsid w:val="00567423"/>
    <w:rsid w:val="00567675"/>
    <w:rsid w:val="00567D44"/>
    <w:rsid w:val="00570159"/>
    <w:rsid w:val="00570DF9"/>
    <w:rsid w:val="00570E22"/>
    <w:rsid w:val="0057161B"/>
    <w:rsid w:val="00571987"/>
    <w:rsid w:val="00571D76"/>
    <w:rsid w:val="0057213F"/>
    <w:rsid w:val="00572333"/>
    <w:rsid w:val="0057240D"/>
    <w:rsid w:val="00572823"/>
    <w:rsid w:val="0057286D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A0F"/>
    <w:rsid w:val="00574CEA"/>
    <w:rsid w:val="00575241"/>
    <w:rsid w:val="005754FE"/>
    <w:rsid w:val="00575591"/>
    <w:rsid w:val="0057573F"/>
    <w:rsid w:val="00575D99"/>
    <w:rsid w:val="00575EE3"/>
    <w:rsid w:val="00576A47"/>
    <w:rsid w:val="00576E93"/>
    <w:rsid w:val="00577291"/>
    <w:rsid w:val="005774E2"/>
    <w:rsid w:val="00577B93"/>
    <w:rsid w:val="00577DE1"/>
    <w:rsid w:val="0058029F"/>
    <w:rsid w:val="005804B6"/>
    <w:rsid w:val="00580881"/>
    <w:rsid w:val="00580A6E"/>
    <w:rsid w:val="00580C31"/>
    <w:rsid w:val="00581A14"/>
    <w:rsid w:val="00581AAF"/>
    <w:rsid w:val="0058297B"/>
    <w:rsid w:val="00583C2E"/>
    <w:rsid w:val="00583CF9"/>
    <w:rsid w:val="00583D32"/>
    <w:rsid w:val="00584D79"/>
    <w:rsid w:val="00585144"/>
    <w:rsid w:val="005861B9"/>
    <w:rsid w:val="005867B8"/>
    <w:rsid w:val="00586ABA"/>
    <w:rsid w:val="00586D37"/>
    <w:rsid w:val="00586ED9"/>
    <w:rsid w:val="005874CD"/>
    <w:rsid w:val="0058753F"/>
    <w:rsid w:val="00587ACE"/>
    <w:rsid w:val="00587EC4"/>
    <w:rsid w:val="00590634"/>
    <w:rsid w:val="005908FE"/>
    <w:rsid w:val="00590A11"/>
    <w:rsid w:val="00590CC3"/>
    <w:rsid w:val="00590D7B"/>
    <w:rsid w:val="00590FA5"/>
    <w:rsid w:val="0059192C"/>
    <w:rsid w:val="00591A8D"/>
    <w:rsid w:val="0059292F"/>
    <w:rsid w:val="005931F7"/>
    <w:rsid w:val="0059334C"/>
    <w:rsid w:val="0059371A"/>
    <w:rsid w:val="005937C0"/>
    <w:rsid w:val="005937ED"/>
    <w:rsid w:val="00593891"/>
    <w:rsid w:val="00593C68"/>
    <w:rsid w:val="00593DC0"/>
    <w:rsid w:val="00593DE3"/>
    <w:rsid w:val="005941B3"/>
    <w:rsid w:val="00594653"/>
    <w:rsid w:val="00594704"/>
    <w:rsid w:val="00595336"/>
    <w:rsid w:val="0059571B"/>
    <w:rsid w:val="00595A86"/>
    <w:rsid w:val="00596934"/>
    <w:rsid w:val="00596CA5"/>
    <w:rsid w:val="00596D27"/>
    <w:rsid w:val="00597128"/>
    <w:rsid w:val="005978E5"/>
    <w:rsid w:val="00597D00"/>
    <w:rsid w:val="00597F53"/>
    <w:rsid w:val="005A0990"/>
    <w:rsid w:val="005A1437"/>
    <w:rsid w:val="005A1F71"/>
    <w:rsid w:val="005A2674"/>
    <w:rsid w:val="005A2C97"/>
    <w:rsid w:val="005A2CF1"/>
    <w:rsid w:val="005A2E8C"/>
    <w:rsid w:val="005A356F"/>
    <w:rsid w:val="005A362D"/>
    <w:rsid w:val="005A364F"/>
    <w:rsid w:val="005A38B2"/>
    <w:rsid w:val="005A39FC"/>
    <w:rsid w:val="005A3BE1"/>
    <w:rsid w:val="005A3F43"/>
    <w:rsid w:val="005A402B"/>
    <w:rsid w:val="005A468A"/>
    <w:rsid w:val="005A4735"/>
    <w:rsid w:val="005A4AFE"/>
    <w:rsid w:val="005A4B77"/>
    <w:rsid w:val="005A5412"/>
    <w:rsid w:val="005A58B4"/>
    <w:rsid w:val="005A6472"/>
    <w:rsid w:val="005A65AF"/>
    <w:rsid w:val="005A662A"/>
    <w:rsid w:val="005A6C9D"/>
    <w:rsid w:val="005A7402"/>
    <w:rsid w:val="005A7500"/>
    <w:rsid w:val="005A7BB3"/>
    <w:rsid w:val="005B03AB"/>
    <w:rsid w:val="005B04D0"/>
    <w:rsid w:val="005B0F57"/>
    <w:rsid w:val="005B1006"/>
    <w:rsid w:val="005B125A"/>
    <w:rsid w:val="005B1282"/>
    <w:rsid w:val="005B1578"/>
    <w:rsid w:val="005B16DD"/>
    <w:rsid w:val="005B17A9"/>
    <w:rsid w:val="005B1853"/>
    <w:rsid w:val="005B1AF6"/>
    <w:rsid w:val="005B1DAB"/>
    <w:rsid w:val="005B1E01"/>
    <w:rsid w:val="005B1F77"/>
    <w:rsid w:val="005B294D"/>
    <w:rsid w:val="005B2D66"/>
    <w:rsid w:val="005B32AD"/>
    <w:rsid w:val="005B32BD"/>
    <w:rsid w:val="005B33F5"/>
    <w:rsid w:val="005B353C"/>
    <w:rsid w:val="005B35AB"/>
    <w:rsid w:val="005B36CB"/>
    <w:rsid w:val="005B3852"/>
    <w:rsid w:val="005B3B3B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58F"/>
    <w:rsid w:val="005B677E"/>
    <w:rsid w:val="005B696F"/>
    <w:rsid w:val="005B6EE0"/>
    <w:rsid w:val="005B6F5D"/>
    <w:rsid w:val="005B7078"/>
    <w:rsid w:val="005B730D"/>
    <w:rsid w:val="005B762D"/>
    <w:rsid w:val="005B76D1"/>
    <w:rsid w:val="005B7A78"/>
    <w:rsid w:val="005B7CBC"/>
    <w:rsid w:val="005C0AA0"/>
    <w:rsid w:val="005C0E8F"/>
    <w:rsid w:val="005C162A"/>
    <w:rsid w:val="005C1997"/>
    <w:rsid w:val="005C1A8A"/>
    <w:rsid w:val="005C21F2"/>
    <w:rsid w:val="005C227D"/>
    <w:rsid w:val="005C2437"/>
    <w:rsid w:val="005C2AAD"/>
    <w:rsid w:val="005C2CC1"/>
    <w:rsid w:val="005C2D4F"/>
    <w:rsid w:val="005C3298"/>
    <w:rsid w:val="005C3457"/>
    <w:rsid w:val="005C35F2"/>
    <w:rsid w:val="005C4256"/>
    <w:rsid w:val="005C43CC"/>
    <w:rsid w:val="005C48B8"/>
    <w:rsid w:val="005C4FAE"/>
    <w:rsid w:val="005C5030"/>
    <w:rsid w:val="005C55C6"/>
    <w:rsid w:val="005C55F6"/>
    <w:rsid w:val="005C5834"/>
    <w:rsid w:val="005C5DCD"/>
    <w:rsid w:val="005C5EF2"/>
    <w:rsid w:val="005C61A5"/>
    <w:rsid w:val="005C650A"/>
    <w:rsid w:val="005C6B86"/>
    <w:rsid w:val="005C7039"/>
    <w:rsid w:val="005C76C7"/>
    <w:rsid w:val="005C77EF"/>
    <w:rsid w:val="005C7FCB"/>
    <w:rsid w:val="005D0EF8"/>
    <w:rsid w:val="005D0F71"/>
    <w:rsid w:val="005D0FAD"/>
    <w:rsid w:val="005D1409"/>
    <w:rsid w:val="005D1A55"/>
    <w:rsid w:val="005D1C8B"/>
    <w:rsid w:val="005D237E"/>
    <w:rsid w:val="005D2931"/>
    <w:rsid w:val="005D2E2B"/>
    <w:rsid w:val="005D355E"/>
    <w:rsid w:val="005D3D49"/>
    <w:rsid w:val="005D4120"/>
    <w:rsid w:val="005D438D"/>
    <w:rsid w:val="005D4981"/>
    <w:rsid w:val="005D4ED9"/>
    <w:rsid w:val="005D5070"/>
    <w:rsid w:val="005D5728"/>
    <w:rsid w:val="005D5FD6"/>
    <w:rsid w:val="005D6004"/>
    <w:rsid w:val="005D606D"/>
    <w:rsid w:val="005D6B8D"/>
    <w:rsid w:val="005D79B8"/>
    <w:rsid w:val="005E0682"/>
    <w:rsid w:val="005E07DC"/>
    <w:rsid w:val="005E0B4B"/>
    <w:rsid w:val="005E104E"/>
    <w:rsid w:val="005E122B"/>
    <w:rsid w:val="005E1521"/>
    <w:rsid w:val="005E1D01"/>
    <w:rsid w:val="005E1DE1"/>
    <w:rsid w:val="005E2219"/>
    <w:rsid w:val="005E22A5"/>
    <w:rsid w:val="005E2602"/>
    <w:rsid w:val="005E27EB"/>
    <w:rsid w:val="005E3333"/>
    <w:rsid w:val="005E3860"/>
    <w:rsid w:val="005E386A"/>
    <w:rsid w:val="005E3EB0"/>
    <w:rsid w:val="005E4112"/>
    <w:rsid w:val="005E4C1E"/>
    <w:rsid w:val="005E4DC2"/>
    <w:rsid w:val="005E5383"/>
    <w:rsid w:val="005E5773"/>
    <w:rsid w:val="005E5A71"/>
    <w:rsid w:val="005E5B33"/>
    <w:rsid w:val="005E6289"/>
    <w:rsid w:val="005E64EF"/>
    <w:rsid w:val="005E6520"/>
    <w:rsid w:val="005E6AA8"/>
    <w:rsid w:val="005E6B03"/>
    <w:rsid w:val="005E6EAE"/>
    <w:rsid w:val="005E6FFC"/>
    <w:rsid w:val="005E7166"/>
    <w:rsid w:val="005E7266"/>
    <w:rsid w:val="005E7466"/>
    <w:rsid w:val="005E749B"/>
    <w:rsid w:val="005E75EB"/>
    <w:rsid w:val="005E7734"/>
    <w:rsid w:val="005E78CA"/>
    <w:rsid w:val="005E7A01"/>
    <w:rsid w:val="005E7B4F"/>
    <w:rsid w:val="005F00A9"/>
    <w:rsid w:val="005F075B"/>
    <w:rsid w:val="005F0B46"/>
    <w:rsid w:val="005F1278"/>
    <w:rsid w:val="005F14E1"/>
    <w:rsid w:val="005F17FF"/>
    <w:rsid w:val="005F1800"/>
    <w:rsid w:val="005F1A71"/>
    <w:rsid w:val="005F219C"/>
    <w:rsid w:val="005F243E"/>
    <w:rsid w:val="005F2FB8"/>
    <w:rsid w:val="005F347B"/>
    <w:rsid w:val="005F3E86"/>
    <w:rsid w:val="005F4495"/>
    <w:rsid w:val="005F47CA"/>
    <w:rsid w:val="005F4AEB"/>
    <w:rsid w:val="005F4BD5"/>
    <w:rsid w:val="005F4C47"/>
    <w:rsid w:val="005F4D0A"/>
    <w:rsid w:val="005F5294"/>
    <w:rsid w:val="005F53C4"/>
    <w:rsid w:val="005F578D"/>
    <w:rsid w:val="005F5A9C"/>
    <w:rsid w:val="005F5D64"/>
    <w:rsid w:val="005F5DDB"/>
    <w:rsid w:val="005F61CD"/>
    <w:rsid w:val="005F622C"/>
    <w:rsid w:val="005F6B83"/>
    <w:rsid w:val="005F7038"/>
    <w:rsid w:val="005F70A6"/>
    <w:rsid w:val="005F74ED"/>
    <w:rsid w:val="005F786D"/>
    <w:rsid w:val="005F7A85"/>
    <w:rsid w:val="00600114"/>
    <w:rsid w:val="00600248"/>
    <w:rsid w:val="00600698"/>
    <w:rsid w:val="006011B8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FE8"/>
    <w:rsid w:val="006055A7"/>
    <w:rsid w:val="006057E5"/>
    <w:rsid w:val="00605A61"/>
    <w:rsid w:val="00605E2D"/>
    <w:rsid w:val="006065B7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0F80"/>
    <w:rsid w:val="006113B6"/>
    <w:rsid w:val="00611585"/>
    <w:rsid w:val="00611C8D"/>
    <w:rsid w:val="0061229C"/>
    <w:rsid w:val="00612512"/>
    <w:rsid w:val="00612561"/>
    <w:rsid w:val="00612B25"/>
    <w:rsid w:val="00612B92"/>
    <w:rsid w:val="00612D72"/>
    <w:rsid w:val="00612E20"/>
    <w:rsid w:val="006133C3"/>
    <w:rsid w:val="006135A4"/>
    <w:rsid w:val="00613C70"/>
    <w:rsid w:val="00613E48"/>
    <w:rsid w:val="006141B5"/>
    <w:rsid w:val="00615052"/>
    <w:rsid w:val="00615233"/>
    <w:rsid w:val="00615435"/>
    <w:rsid w:val="006156CC"/>
    <w:rsid w:val="00615754"/>
    <w:rsid w:val="00615BEC"/>
    <w:rsid w:val="00615D6B"/>
    <w:rsid w:val="00615F52"/>
    <w:rsid w:val="006162AA"/>
    <w:rsid w:val="00616550"/>
    <w:rsid w:val="00616581"/>
    <w:rsid w:val="006173EB"/>
    <w:rsid w:val="006179C5"/>
    <w:rsid w:val="00617B41"/>
    <w:rsid w:val="00620341"/>
    <w:rsid w:val="00620948"/>
    <w:rsid w:val="00620955"/>
    <w:rsid w:val="00621FD2"/>
    <w:rsid w:val="00622219"/>
    <w:rsid w:val="00622344"/>
    <w:rsid w:val="0062292C"/>
    <w:rsid w:val="00622933"/>
    <w:rsid w:val="00622AD3"/>
    <w:rsid w:val="00623920"/>
    <w:rsid w:val="00623C83"/>
    <w:rsid w:val="006247DB"/>
    <w:rsid w:val="0062487C"/>
    <w:rsid w:val="00624BC8"/>
    <w:rsid w:val="006250B8"/>
    <w:rsid w:val="00625123"/>
    <w:rsid w:val="00625701"/>
    <w:rsid w:val="00625A0F"/>
    <w:rsid w:val="00625C6A"/>
    <w:rsid w:val="00625C7C"/>
    <w:rsid w:val="0062748B"/>
    <w:rsid w:val="0062761F"/>
    <w:rsid w:val="00627C7B"/>
    <w:rsid w:val="00627E26"/>
    <w:rsid w:val="006301F2"/>
    <w:rsid w:val="00630CCC"/>
    <w:rsid w:val="00630CFD"/>
    <w:rsid w:val="00631000"/>
    <w:rsid w:val="006311F1"/>
    <w:rsid w:val="0063134C"/>
    <w:rsid w:val="00631852"/>
    <w:rsid w:val="00631B03"/>
    <w:rsid w:val="006323E4"/>
    <w:rsid w:val="00633DDC"/>
    <w:rsid w:val="00634010"/>
    <w:rsid w:val="00634118"/>
    <w:rsid w:val="00634AF8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5A9"/>
    <w:rsid w:val="006366C3"/>
    <w:rsid w:val="006367A6"/>
    <w:rsid w:val="00636BAD"/>
    <w:rsid w:val="00636D59"/>
    <w:rsid w:val="00636DD8"/>
    <w:rsid w:val="00637766"/>
    <w:rsid w:val="006378B1"/>
    <w:rsid w:val="006378D3"/>
    <w:rsid w:val="00637D2D"/>
    <w:rsid w:val="00640547"/>
    <w:rsid w:val="00640764"/>
    <w:rsid w:val="0064078B"/>
    <w:rsid w:val="00640C78"/>
    <w:rsid w:val="00640D25"/>
    <w:rsid w:val="00640D85"/>
    <w:rsid w:val="00641286"/>
    <w:rsid w:val="0064163C"/>
    <w:rsid w:val="00641B33"/>
    <w:rsid w:val="006426F2"/>
    <w:rsid w:val="00642937"/>
    <w:rsid w:val="00642E57"/>
    <w:rsid w:val="006431DA"/>
    <w:rsid w:val="00643C00"/>
    <w:rsid w:val="00643CA7"/>
    <w:rsid w:val="00643D35"/>
    <w:rsid w:val="00643E5C"/>
    <w:rsid w:val="00643F0D"/>
    <w:rsid w:val="006440B2"/>
    <w:rsid w:val="00644985"/>
    <w:rsid w:val="00645069"/>
    <w:rsid w:val="00645A71"/>
    <w:rsid w:val="00645EA9"/>
    <w:rsid w:val="006466BA"/>
    <w:rsid w:val="006469D5"/>
    <w:rsid w:val="00646B74"/>
    <w:rsid w:val="00646FCA"/>
    <w:rsid w:val="006475F3"/>
    <w:rsid w:val="00647930"/>
    <w:rsid w:val="00647BE1"/>
    <w:rsid w:val="00650006"/>
    <w:rsid w:val="00650B17"/>
    <w:rsid w:val="00650BD0"/>
    <w:rsid w:val="00650D47"/>
    <w:rsid w:val="00651289"/>
    <w:rsid w:val="00651313"/>
    <w:rsid w:val="006513C5"/>
    <w:rsid w:val="00651BE5"/>
    <w:rsid w:val="00651C2C"/>
    <w:rsid w:val="00651C90"/>
    <w:rsid w:val="00651E4F"/>
    <w:rsid w:val="0065210B"/>
    <w:rsid w:val="00652571"/>
    <w:rsid w:val="00652C32"/>
    <w:rsid w:val="00652C79"/>
    <w:rsid w:val="0065301E"/>
    <w:rsid w:val="0065304C"/>
    <w:rsid w:val="00653284"/>
    <w:rsid w:val="00653930"/>
    <w:rsid w:val="00654492"/>
    <w:rsid w:val="00654A8B"/>
    <w:rsid w:val="006552CD"/>
    <w:rsid w:val="006559B4"/>
    <w:rsid w:val="006561BE"/>
    <w:rsid w:val="00656218"/>
    <w:rsid w:val="006564E9"/>
    <w:rsid w:val="0065659A"/>
    <w:rsid w:val="0065663B"/>
    <w:rsid w:val="00656B0B"/>
    <w:rsid w:val="0065728B"/>
    <w:rsid w:val="0065739A"/>
    <w:rsid w:val="006574EF"/>
    <w:rsid w:val="00657634"/>
    <w:rsid w:val="006579FB"/>
    <w:rsid w:val="00657F55"/>
    <w:rsid w:val="0066007E"/>
    <w:rsid w:val="006605CB"/>
    <w:rsid w:val="00660747"/>
    <w:rsid w:val="00660DC7"/>
    <w:rsid w:val="006614E0"/>
    <w:rsid w:val="00661AA4"/>
    <w:rsid w:val="00661CFD"/>
    <w:rsid w:val="006622F6"/>
    <w:rsid w:val="006626AF"/>
    <w:rsid w:val="006628A7"/>
    <w:rsid w:val="00662B04"/>
    <w:rsid w:val="00662BB5"/>
    <w:rsid w:val="00662E8A"/>
    <w:rsid w:val="00662ED8"/>
    <w:rsid w:val="0066372A"/>
    <w:rsid w:val="00663FB5"/>
    <w:rsid w:val="006640BB"/>
    <w:rsid w:val="00664375"/>
    <w:rsid w:val="00664481"/>
    <w:rsid w:val="00664C33"/>
    <w:rsid w:val="006654B7"/>
    <w:rsid w:val="006656A0"/>
    <w:rsid w:val="0066608E"/>
    <w:rsid w:val="00666276"/>
    <w:rsid w:val="0066655E"/>
    <w:rsid w:val="00666C58"/>
    <w:rsid w:val="00666D0E"/>
    <w:rsid w:val="006670C2"/>
    <w:rsid w:val="00667260"/>
    <w:rsid w:val="0066727C"/>
    <w:rsid w:val="0066747C"/>
    <w:rsid w:val="0066752D"/>
    <w:rsid w:val="00667662"/>
    <w:rsid w:val="00667667"/>
    <w:rsid w:val="00667F02"/>
    <w:rsid w:val="0067024C"/>
    <w:rsid w:val="0067030A"/>
    <w:rsid w:val="00670838"/>
    <w:rsid w:val="00670985"/>
    <w:rsid w:val="00670DEB"/>
    <w:rsid w:val="0067191F"/>
    <w:rsid w:val="00671F4B"/>
    <w:rsid w:val="00672A3F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410"/>
    <w:rsid w:val="00674633"/>
    <w:rsid w:val="00674E6D"/>
    <w:rsid w:val="006752B8"/>
    <w:rsid w:val="0067536C"/>
    <w:rsid w:val="0067542F"/>
    <w:rsid w:val="006756BC"/>
    <w:rsid w:val="00675C8F"/>
    <w:rsid w:val="00675D39"/>
    <w:rsid w:val="0067606B"/>
    <w:rsid w:val="00676197"/>
    <w:rsid w:val="006764FA"/>
    <w:rsid w:val="006766F8"/>
    <w:rsid w:val="00676C5F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229C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A07"/>
    <w:rsid w:val="006914C5"/>
    <w:rsid w:val="00691757"/>
    <w:rsid w:val="00691985"/>
    <w:rsid w:val="00691B76"/>
    <w:rsid w:val="006921D8"/>
    <w:rsid w:val="006928DC"/>
    <w:rsid w:val="00692E15"/>
    <w:rsid w:val="00693A19"/>
    <w:rsid w:val="00693BA8"/>
    <w:rsid w:val="00693DAD"/>
    <w:rsid w:val="006941D4"/>
    <w:rsid w:val="006941FE"/>
    <w:rsid w:val="006949F4"/>
    <w:rsid w:val="00694B77"/>
    <w:rsid w:val="00694F4D"/>
    <w:rsid w:val="00694F90"/>
    <w:rsid w:val="00695369"/>
    <w:rsid w:val="0069563B"/>
    <w:rsid w:val="006958E0"/>
    <w:rsid w:val="00695900"/>
    <w:rsid w:val="00695DCF"/>
    <w:rsid w:val="00696A00"/>
    <w:rsid w:val="00696D7E"/>
    <w:rsid w:val="0069714C"/>
    <w:rsid w:val="00697529"/>
    <w:rsid w:val="0069765B"/>
    <w:rsid w:val="00697B2F"/>
    <w:rsid w:val="006A0094"/>
    <w:rsid w:val="006A0292"/>
    <w:rsid w:val="006A0451"/>
    <w:rsid w:val="006A10A5"/>
    <w:rsid w:val="006A14CC"/>
    <w:rsid w:val="006A1B0E"/>
    <w:rsid w:val="006A1B37"/>
    <w:rsid w:val="006A2695"/>
    <w:rsid w:val="006A270E"/>
    <w:rsid w:val="006A27E1"/>
    <w:rsid w:val="006A2F21"/>
    <w:rsid w:val="006A3135"/>
    <w:rsid w:val="006A3158"/>
    <w:rsid w:val="006A3427"/>
    <w:rsid w:val="006A3698"/>
    <w:rsid w:val="006A3A32"/>
    <w:rsid w:val="006A3DF3"/>
    <w:rsid w:val="006A3E5E"/>
    <w:rsid w:val="006A3ED8"/>
    <w:rsid w:val="006A45B7"/>
    <w:rsid w:val="006A4D35"/>
    <w:rsid w:val="006A5B98"/>
    <w:rsid w:val="006A643D"/>
    <w:rsid w:val="006A708F"/>
    <w:rsid w:val="006A756E"/>
    <w:rsid w:val="006A766F"/>
    <w:rsid w:val="006A7903"/>
    <w:rsid w:val="006B0636"/>
    <w:rsid w:val="006B0774"/>
    <w:rsid w:val="006B0BC4"/>
    <w:rsid w:val="006B0C71"/>
    <w:rsid w:val="006B0ECB"/>
    <w:rsid w:val="006B105C"/>
    <w:rsid w:val="006B121A"/>
    <w:rsid w:val="006B1916"/>
    <w:rsid w:val="006B1AAE"/>
    <w:rsid w:val="006B1C94"/>
    <w:rsid w:val="006B2356"/>
    <w:rsid w:val="006B236E"/>
    <w:rsid w:val="006B24CE"/>
    <w:rsid w:val="006B268E"/>
    <w:rsid w:val="006B27A8"/>
    <w:rsid w:val="006B2E8E"/>
    <w:rsid w:val="006B2F26"/>
    <w:rsid w:val="006B3016"/>
    <w:rsid w:val="006B3754"/>
    <w:rsid w:val="006B3B4D"/>
    <w:rsid w:val="006B3E7C"/>
    <w:rsid w:val="006B4E32"/>
    <w:rsid w:val="006B5B69"/>
    <w:rsid w:val="006B640E"/>
    <w:rsid w:val="006B659A"/>
    <w:rsid w:val="006B6835"/>
    <w:rsid w:val="006B68F4"/>
    <w:rsid w:val="006B69B3"/>
    <w:rsid w:val="006B6ACF"/>
    <w:rsid w:val="006B6B77"/>
    <w:rsid w:val="006B746B"/>
    <w:rsid w:val="006C0113"/>
    <w:rsid w:val="006C01F9"/>
    <w:rsid w:val="006C027B"/>
    <w:rsid w:val="006C02AE"/>
    <w:rsid w:val="006C0369"/>
    <w:rsid w:val="006C0B2E"/>
    <w:rsid w:val="006C0B66"/>
    <w:rsid w:val="006C0EDD"/>
    <w:rsid w:val="006C100A"/>
    <w:rsid w:val="006C1241"/>
    <w:rsid w:val="006C1480"/>
    <w:rsid w:val="006C198A"/>
    <w:rsid w:val="006C19BE"/>
    <w:rsid w:val="006C1C84"/>
    <w:rsid w:val="006C2077"/>
    <w:rsid w:val="006C231B"/>
    <w:rsid w:val="006C2465"/>
    <w:rsid w:val="006C27ED"/>
    <w:rsid w:val="006C2A15"/>
    <w:rsid w:val="006C2D61"/>
    <w:rsid w:val="006C2D9E"/>
    <w:rsid w:val="006C2EBD"/>
    <w:rsid w:val="006C371F"/>
    <w:rsid w:val="006C389D"/>
    <w:rsid w:val="006C395A"/>
    <w:rsid w:val="006C3C42"/>
    <w:rsid w:val="006C3C48"/>
    <w:rsid w:val="006C3F9D"/>
    <w:rsid w:val="006C41D3"/>
    <w:rsid w:val="006C4F56"/>
    <w:rsid w:val="006C532F"/>
    <w:rsid w:val="006C56F6"/>
    <w:rsid w:val="006C5943"/>
    <w:rsid w:val="006C6742"/>
    <w:rsid w:val="006C6B9A"/>
    <w:rsid w:val="006C6E4C"/>
    <w:rsid w:val="006C753F"/>
    <w:rsid w:val="006C75BB"/>
    <w:rsid w:val="006C7AF0"/>
    <w:rsid w:val="006C7D44"/>
    <w:rsid w:val="006C7DA1"/>
    <w:rsid w:val="006C7F33"/>
    <w:rsid w:val="006D02B0"/>
    <w:rsid w:val="006D03D2"/>
    <w:rsid w:val="006D04DF"/>
    <w:rsid w:val="006D0BD4"/>
    <w:rsid w:val="006D0C4B"/>
    <w:rsid w:val="006D0E9E"/>
    <w:rsid w:val="006D1249"/>
    <w:rsid w:val="006D1512"/>
    <w:rsid w:val="006D15F0"/>
    <w:rsid w:val="006D17AE"/>
    <w:rsid w:val="006D1A71"/>
    <w:rsid w:val="006D1BA6"/>
    <w:rsid w:val="006D1D2F"/>
    <w:rsid w:val="006D2205"/>
    <w:rsid w:val="006D25B9"/>
    <w:rsid w:val="006D2A07"/>
    <w:rsid w:val="006D2BEB"/>
    <w:rsid w:val="006D3009"/>
    <w:rsid w:val="006D32CA"/>
    <w:rsid w:val="006D32E8"/>
    <w:rsid w:val="006D3608"/>
    <w:rsid w:val="006D376F"/>
    <w:rsid w:val="006D3AA0"/>
    <w:rsid w:val="006D3EFC"/>
    <w:rsid w:val="006D4517"/>
    <w:rsid w:val="006D4582"/>
    <w:rsid w:val="006D4A57"/>
    <w:rsid w:val="006D4A5E"/>
    <w:rsid w:val="006D55D3"/>
    <w:rsid w:val="006D568E"/>
    <w:rsid w:val="006D5691"/>
    <w:rsid w:val="006D5751"/>
    <w:rsid w:val="006D57E8"/>
    <w:rsid w:val="006D5B97"/>
    <w:rsid w:val="006D6A93"/>
    <w:rsid w:val="006D6BDC"/>
    <w:rsid w:val="006D6F1A"/>
    <w:rsid w:val="006D7DD8"/>
    <w:rsid w:val="006D7E58"/>
    <w:rsid w:val="006D7E97"/>
    <w:rsid w:val="006E0758"/>
    <w:rsid w:val="006E0A5A"/>
    <w:rsid w:val="006E1138"/>
    <w:rsid w:val="006E1B98"/>
    <w:rsid w:val="006E1F18"/>
    <w:rsid w:val="006E2433"/>
    <w:rsid w:val="006E288C"/>
    <w:rsid w:val="006E2ACC"/>
    <w:rsid w:val="006E2DD8"/>
    <w:rsid w:val="006E2F21"/>
    <w:rsid w:val="006E3065"/>
    <w:rsid w:val="006E3658"/>
    <w:rsid w:val="006E3AC6"/>
    <w:rsid w:val="006E3AE1"/>
    <w:rsid w:val="006E3C77"/>
    <w:rsid w:val="006E42E5"/>
    <w:rsid w:val="006E43AF"/>
    <w:rsid w:val="006E43C7"/>
    <w:rsid w:val="006E47ED"/>
    <w:rsid w:val="006E4A2C"/>
    <w:rsid w:val="006E4E4B"/>
    <w:rsid w:val="006E5C1C"/>
    <w:rsid w:val="006E5CD9"/>
    <w:rsid w:val="006E62AF"/>
    <w:rsid w:val="006E66A2"/>
    <w:rsid w:val="006E66D7"/>
    <w:rsid w:val="006E6A4A"/>
    <w:rsid w:val="006E7928"/>
    <w:rsid w:val="006E7AA7"/>
    <w:rsid w:val="006E7F1E"/>
    <w:rsid w:val="006F03F0"/>
    <w:rsid w:val="006F0B60"/>
    <w:rsid w:val="006F1268"/>
    <w:rsid w:val="006F1963"/>
    <w:rsid w:val="006F1B26"/>
    <w:rsid w:val="006F1BB5"/>
    <w:rsid w:val="006F1D02"/>
    <w:rsid w:val="006F23B4"/>
    <w:rsid w:val="006F2B1E"/>
    <w:rsid w:val="006F2E17"/>
    <w:rsid w:val="006F30BF"/>
    <w:rsid w:val="006F347C"/>
    <w:rsid w:val="006F41C1"/>
    <w:rsid w:val="006F45B5"/>
    <w:rsid w:val="006F49F7"/>
    <w:rsid w:val="006F4FD7"/>
    <w:rsid w:val="006F5506"/>
    <w:rsid w:val="006F5CDD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243"/>
    <w:rsid w:val="00701C8E"/>
    <w:rsid w:val="0070235D"/>
    <w:rsid w:val="007024AC"/>
    <w:rsid w:val="00702589"/>
    <w:rsid w:val="00702A9F"/>
    <w:rsid w:val="00702FBE"/>
    <w:rsid w:val="00703290"/>
    <w:rsid w:val="0070380A"/>
    <w:rsid w:val="00703F3D"/>
    <w:rsid w:val="007043E8"/>
    <w:rsid w:val="0070444B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252"/>
    <w:rsid w:val="007063BB"/>
    <w:rsid w:val="00706534"/>
    <w:rsid w:val="00706CA1"/>
    <w:rsid w:val="00706E7D"/>
    <w:rsid w:val="00706FAA"/>
    <w:rsid w:val="00707273"/>
    <w:rsid w:val="00707617"/>
    <w:rsid w:val="007076E9"/>
    <w:rsid w:val="0070773F"/>
    <w:rsid w:val="007077B5"/>
    <w:rsid w:val="00707D69"/>
    <w:rsid w:val="007100B1"/>
    <w:rsid w:val="00710403"/>
    <w:rsid w:val="007108B1"/>
    <w:rsid w:val="00710AA6"/>
    <w:rsid w:val="00710C38"/>
    <w:rsid w:val="0071119A"/>
    <w:rsid w:val="00711215"/>
    <w:rsid w:val="00711316"/>
    <w:rsid w:val="00711848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3DC8"/>
    <w:rsid w:val="00714304"/>
    <w:rsid w:val="00714CB7"/>
    <w:rsid w:val="00714F05"/>
    <w:rsid w:val="0071500E"/>
    <w:rsid w:val="0071515B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A3B"/>
    <w:rsid w:val="00717B70"/>
    <w:rsid w:val="00717E4A"/>
    <w:rsid w:val="00717E8E"/>
    <w:rsid w:val="00717FDD"/>
    <w:rsid w:val="00720458"/>
    <w:rsid w:val="007209C6"/>
    <w:rsid w:val="00720EA5"/>
    <w:rsid w:val="00721152"/>
    <w:rsid w:val="0072137A"/>
    <w:rsid w:val="00721723"/>
    <w:rsid w:val="0072199E"/>
    <w:rsid w:val="00721E6C"/>
    <w:rsid w:val="0072224F"/>
    <w:rsid w:val="007223FA"/>
    <w:rsid w:val="0072260F"/>
    <w:rsid w:val="007235FD"/>
    <w:rsid w:val="007236D5"/>
    <w:rsid w:val="007238C9"/>
    <w:rsid w:val="00723937"/>
    <w:rsid w:val="007243E5"/>
    <w:rsid w:val="0072440E"/>
    <w:rsid w:val="00724807"/>
    <w:rsid w:val="00725188"/>
    <w:rsid w:val="0072560E"/>
    <w:rsid w:val="00725720"/>
    <w:rsid w:val="00726220"/>
    <w:rsid w:val="007265B0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12"/>
    <w:rsid w:val="007309D5"/>
    <w:rsid w:val="00730B4D"/>
    <w:rsid w:val="00730BF2"/>
    <w:rsid w:val="00730C99"/>
    <w:rsid w:val="00731227"/>
    <w:rsid w:val="00731630"/>
    <w:rsid w:val="007318F5"/>
    <w:rsid w:val="00731DBF"/>
    <w:rsid w:val="00732268"/>
    <w:rsid w:val="007326CC"/>
    <w:rsid w:val="0073272A"/>
    <w:rsid w:val="0073350B"/>
    <w:rsid w:val="0073397C"/>
    <w:rsid w:val="00733C2E"/>
    <w:rsid w:val="0073453D"/>
    <w:rsid w:val="0073457C"/>
    <w:rsid w:val="007349C5"/>
    <w:rsid w:val="00735005"/>
    <w:rsid w:val="007351BE"/>
    <w:rsid w:val="0073581C"/>
    <w:rsid w:val="00735FA2"/>
    <w:rsid w:val="00736044"/>
    <w:rsid w:val="00736188"/>
    <w:rsid w:val="007362B4"/>
    <w:rsid w:val="00736801"/>
    <w:rsid w:val="00736F65"/>
    <w:rsid w:val="007372ED"/>
    <w:rsid w:val="00737D82"/>
    <w:rsid w:val="0074001C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C89"/>
    <w:rsid w:val="0074334F"/>
    <w:rsid w:val="007436C9"/>
    <w:rsid w:val="0074414F"/>
    <w:rsid w:val="00744503"/>
    <w:rsid w:val="00744973"/>
    <w:rsid w:val="00744F2E"/>
    <w:rsid w:val="00745527"/>
    <w:rsid w:val="007455AC"/>
    <w:rsid w:val="007458E6"/>
    <w:rsid w:val="00745DC9"/>
    <w:rsid w:val="007464D0"/>
    <w:rsid w:val="00746634"/>
    <w:rsid w:val="0074672E"/>
    <w:rsid w:val="00746AAD"/>
    <w:rsid w:val="00746D72"/>
    <w:rsid w:val="00746F04"/>
    <w:rsid w:val="007471AB"/>
    <w:rsid w:val="00747354"/>
    <w:rsid w:val="0074786B"/>
    <w:rsid w:val="00747F02"/>
    <w:rsid w:val="00747F40"/>
    <w:rsid w:val="007501BE"/>
    <w:rsid w:val="007503E4"/>
    <w:rsid w:val="007508BE"/>
    <w:rsid w:val="00750E34"/>
    <w:rsid w:val="00750EC8"/>
    <w:rsid w:val="00750F14"/>
    <w:rsid w:val="00751660"/>
    <w:rsid w:val="00751723"/>
    <w:rsid w:val="00751960"/>
    <w:rsid w:val="00752741"/>
    <w:rsid w:val="00752892"/>
    <w:rsid w:val="00752B04"/>
    <w:rsid w:val="00752FAF"/>
    <w:rsid w:val="00753237"/>
    <w:rsid w:val="00753A88"/>
    <w:rsid w:val="00753B4E"/>
    <w:rsid w:val="00754709"/>
    <w:rsid w:val="00754E32"/>
    <w:rsid w:val="00754FD8"/>
    <w:rsid w:val="00754FF7"/>
    <w:rsid w:val="00755249"/>
    <w:rsid w:val="0075526E"/>
    <w:rsid w:val="0075551E"/>
    <w:rsid w:val="00755579"/>
    <w:rsid w:val="00755825"/>
    <w:rsid w:val="0075645A"/>
    <w:rsid w:val="007564C5"/>
    <w:rsid w:val="00756A1D"/>
    <w:rsid w:val="00756FCA"/>
    <w:rsid w:val="00757032"/>
    <w:rsid w:val="007574C2"/>
    <w:rsid w:val="0075760D"/>
    <w:rsid w:val="00757B56"/>
    <w:rsid w:val="00757F2D"/>
    <w:rsid w:val="007601A2"/>
    <w:rsid w:val="0076046F"/>
    <w:rsid w:val="00760F10"/>
    <w:rsid w:val="00761310"/>
    <w:rsid w:val="00761378"/>
    <w:rsid w:val="007614C0"/>
    <w:rsid w:val="0076160F"/>
    <w:rsid w:val="00761E8B"/>
    <w:rsid w:val="00761FCF"/>
    <w:rsid w:val="00762034"/>
    <w:rsid w:val="007622CB"/>
    <w:rsid w:val="00762654"/>
    <w:rsid w:val="00762D0F"/>
    <w:rsid w:val="007632FE"/>
    <w:rsid w:val="0076385F"/>
    <w:rsid w:val="00763B81"/>
    <w:rsid w:val="00764235"/>
    <w:rsid w:val="007644B1"/>
    <w:rsid w:val="00764726"/>
    <w:rsid w:val="00764883"/>
    <w:rsid w:val="00765145"/>
    <w:rsid w:val="00765B1C"/>
    <w:rsid w:val="00765D64"/>
    <w:rsid w:val="00766BC9"/>
    <w:rsid w:val="00767427"/>
    <w:rsid w:val="0076769E"/>
    <w:rsid w:val="007676DA"/>
    <w:rsid w:val="007677F2"/>
    <w:rsid w:val="00767AED"/>
    <w:rsid w:val="00767B43"/>
    <w:rsid w:val="007704E8"/>
    <w:rsid w:val="00770933"/>
    <w:rsid w:val="007709FB"/>
    <w:rsid w:val="00770E7F"/>
    <w:rsid w:val="00770E8B"/>
    <w:rsid w:val="007711FC"/>
    <w:rsid w:val="0077184B"/>
    <w:rsid w:val="00771B5D"/>
    <w:rsid w:val="00772168"/>
    <w:rsid w:val="007722EC"/>
    <w:rsid w:val="00772693"/>
    <w:rsid w:val="0077290C"/>
    <w:rsid w:val="00772F4F"/>
    <w:rsid w:val="00773441"/>
    <w:rsid w:val="007736F5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6E25"/>
    <w:rsid w:val="00777195"/>
    <w:rsid w:val="007773CD"/>
    <w:rsid w:val="00777B68"/>
    <w:rsid w:val="00777BE9"/>
    <w:rsid w:val="00777CB5"/>
    <w:rsid w:val="00777E80"/>
    <w:rsid w:val="00777EA8"/>
    <w:rsid w:val="00777FEA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EDE"/>
    <w:rsid w:val="00782F39"/>
    <w:rsid w:val="00782FAC"/>
    <w:rsid w:val="0078325A"/>
    <w:rsid w:val="0078344B"/>
    <w:rsid w:val="00783963"/>
    <w:rsid w:val="007840E5"/>
    <w:rsid w:val="00784597"/>
    <w:rsid w:val="00784E75"/>
    <w:rsid w:val="007855B8"/>
    <w:rsid w:val="00785AC5"/>
    <w:rsid w:val="0078614E"/>
    <w:rsid w:val="007863D2"/>
    <w:rsid w:val="00786729"/>
    <w:rsid w:val="00787366"/>
    <w:rsid w:val="0078771F"/>
    <w:rsid w:val="00787819"/>
    <w:rsid w:val="00787C6A"/>
    <w:rsid w:val="00790DCD"/>
    <w:rsid w:val="00790E34"/>
    <w:rsid w:val="00791069"/>
    <w:rsid w:val="00791139"/>
    <w:rsid w:val="007916B1"/>
    <w:rsid w:val="0079185B"/>
    <w:rsid w:val="00791A1E"/>
    <w:rsid w:val="00791DC6"/>
    <w:rsid w:val="0079301C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FFB"/>
    <w:rsid w:val="00795880"/>
    <w:rsid w:val="00795A84"/>
    <w:rsid w:val="00795BE6"/>
    <w:rsid w:val="00795F9A"/>
    <w:rsid w:val="0079600D"/>
    <w:rsid w:val="00796BDE"/>
    <w:rsid w:val="00796C65"/>
    <w:rsid w:val="00797103"/>
    <w:rsid w:val="007979DB"/>
    <w:rsid w:val="007A015D"/>
    <w:rsid w:val="007A03BA"/>
    <w:rsid w:val="007A03FF"/>
    <w:rsid w:val="007A046F"/>
    <w:rsid w:val="007A04BF"/>
    <w:rsid w:val="007A0CA8"/>
    <w:rsid w:val="007A1058"/>
    <w:rsid w:val="007A111D"/>
    <w:rsid w:val="007A1DA3"/>
    <w:rsid w:val="007A1DDE"/>
    <w:rsid w:val="007A231E"/>
    <w:rsid w:val="007A23C4"/>
    <w:rsid w:val="007A2521"/>
    <w:rsid w:val="007A283F"/>
    <w:rsid w:val="007A2BED"/>
    <w:rsid w:val="007A31CB"/>
    <w:rsid w:val="007A3770"/>
    <w:rsid w:val="007A3BA2"/>
    <w:rsid w:val="007A3CD6"/>
    <w:rsid w:val="007A3DD1"/>
    <w:rsid w:val="007A4883"/>
    <w:rsid w:val="007A4C09"/>
    <w:rsid w:val="007A4C22"/>
    <w:rsid w:val="007A55B2"/>
    <w:rsid w:val="007A5D6F"/>
    <w:rsid w:val="007A5FA5"/>
    <w:rsid w:val="007A626D"/>
    <w:rsid w:val="007A6AC6"/>
    <w:rsid w:val="007A6C2A"/>
    <w:rsid w:val="007A7084"/>
    <w:rsid w:val="007A735A"/>
    <w:rsid w:val="007A73AA"/>
    <w:rsid w:val="007A7602"/>
    <w:rsid w:val="007B0D41"/>
    <w:rsid w:val="007B108A"/>
    <w:rsid w:val="007B12AC"/>
    <w:rsid w:val="007B1739"/>
    <w:rsid w:val="007B1801"/>
    <w:rsid w:val="007B189E"/>
    <w:rsid w:val="007B1CC5"/>
    <w:rsid w:val="007B20EE"/>
    <w:rsid w:val="007B2BF0"/>
    <w:rsid w:val="007B2C6A"/>
    <w:rsid w:val="007B301B"/>
    <w:rsid w:val="007B3736"/>
    <w:rsid w:val="007B3AAB"/>
    <w:rsid w:val="007B3CC7"/>
    <w:rsid w:val="007B3E67"/>
    <w:rsid w:val="007B3ED8"/>
    <w:rsid w:val="007B48C8"/>
    <w:rsid w:val="007B4BA8"/>
    <w:rsid w:val="007B510B"/>
    <w:rsid w:val="007B520B"/>
    <w:rsid w:val="007B5544"/>
    <w:rsid w:val="007B585C"/>
    <w:rsid w:val="007B5BCD"/>
    <w:rsid w:val="007B5F61"/>
    <w:rsid w:val="007B6323"/>
    <w:rsid w:val="007B6654"/>
    <w:rsid w:val="007B6DDF"/>
    <w:rsid w:val="007B6F97"/>
    <w:rsid w:val="007B6FFE"/>
    <w:rsid w:val="007B76AB"/>
    <w:rsid w:val="007B79B9"/>
    <w:rsid w:val="007B7AD3"/>
    <w:rsid w:val="007C031C"/>
    <w:rsid w:val="007C040E"/>
    <w:rsid w:val="007C14D5"/>
    <w:rsid w:val="007C2014"/>
    <w:rsid w:val="007C28B2"/>
    <w:rsid w:val="007C28D3"/>
    <w:rsid w:val="007C2A45"/>
    <w:rsid w:val="007C2CD6"/>
    <w:rsid w:val="007C3061"/>
    <w:rsid w:val="007C34D0"/>
    <w:rsid w:val="007C38A7"/>
    <w:rsid w:val="007C3AA0"/>
    <w:rsid w:val="007C3E12"/>
    <w:rsid w:val="007C3F99"/>
    <w:rsid w:val="007C404B"/>
    <w:rsid w:val="007C413A"/>
    <w:rsid w:val="007C414F"/>
    <w:rsid w:val="007C4245"/>
    <w:rsid w:val="007C446B"/>
    <w:rsid w:val="007C4EA7"/>
    <w:rsid w:val="007C556E"/>
    <w:rsid w:val="007C5CAE"/>
    <w:rsid w:val="007C5ED5"/>
    <w:rsid w:val="007C62F3"/>
    <w:rsid w:val="007C65DC"/>
    <w:rsid w:val="007C7536"/>
    <w:rsid w:val="007C7FAD"/>
    <w:rsid w:val="007D0109"/>
    <w:rsid w:val="007D01AE"/>
    <w:rsid w:val="007D07F0"/>
    <w:rsid w:val="007D0DCF"/>
    <w:rsid w:val="007D1023"/>
    <w:rsid w:val="007D11B0"/>
    <w:rsid w:val="007D13C5"/>
    <w:rsid w:val="007D1522"/>
    <w:rsid w:val="007D17BB"/>
    <w:rsid w:val="007D17E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72D"/>
    <w:rsid w:val="007D2B1B"/>
    <w:rsid w:val="007D2B7F"/>
    <w:rsid w:val="007D3285"/>
    <w:rsid w:val="007D3997"/>
    <w:rsid w:val="007D3C2B"/>
    <w:rsid w:val="007D3D1F"/>
    <w:rsid w:val="007D3FC2"/>
    <w:rsid w:val="007D40B6"/>
    <w:rsid w:val="007D4155"/>
    <w:rsid w:val="007D44C3"/>
    <w:rsid w:val="007D486E"/>
    <w:rsid w:val="007D4B06"/>
    <w:rsid w:val="007D4F86"/>
    <w:rsid w:val="007D58C0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609"/>
    <w:rsid w:val="007E2EB7"/>
    <w:rsid w:val="007E32E8"/>
    <w:rsid w:val="007E35F5"/>
    <w:rsid w:val="007E36E3"/>
    <w:rsid w:val="007E40A7"/>
    <w:rsid w:val="007E411D"/>
    <w:rsid w:val="007E43DF"/>
    <w:rsid w:val="007E48D0"/>
    <w:rsid w:val="007E4A65"/>
    <w:rsid w:val="007E4B34"/>
    <w:rsid w:val="007E5029"/>
    <w:rsid w:val="007E5962"/>
    <w:rsid w:val="007E61E8"/>
    <w:rsid w:val="007E63AD"/>
    <w:rsid w:val="007E6788"/>
    <w:rsid w:val="007E6B8E"/>
    <w:rsid w:val="007E6F26"/>
    <w:rsid w:val="007E6FA2"/>
    <w:rsid w:val="007E7559"/>
    <w:rsid w:val="007E7E60"/>
    <w:rsid w:val="007F010C"/>
    <w:rsid w:val="007F0659"/>
    <w:rsid w:val="007F0F90"/>
    <w:rsid w:val="007F1107"/>
    <w:rsid w:val="007F12C3"/>
    <w:rsid w:val="007F1C60"/>
    <w:rsid w:val="007F1D57"/>
    <w:rsid w:val="007F24BC"/>
    <w:rsid w:val="007F29C8"/>
    <w:rsid w:val="007F2C6A"/>
    <w:rsid w:val="007F2E47"/>
    <w:rsid w:val="007F3162"/>
    <w:rsid w:val="007F34F0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60DC"/>
    <w:rsid w:val="007F6268"/>
    <w:rsid w:val="007F62FC"/>
    <w:rsid w:val="007F6C48"/>
    <w:rsid w:val="007F71DC"/>
    <w:rsid w:val="007F741B"/>
    <w:rsid w:val="007F7AED"/>
    <w:rsid w:val="00800048"/>
    <w:rsid w:val="008001BA"/>
    <w:rsid w:val="0080054E"/>
    <w:rsid w:val="008007C2"/>
    <w:rsid w:val="00800E07"/>
    <w:rsid w:val="0080231E"/>
    <w:rsid w:val="00802769"/>
    <w:rsid w:val="00802A7B"/>
    <w:rsid w:val="00803A47"/>
    <w:rsid w:val="0080415F"/>
    <w:rsid w:val="00804175"/>
    <w:rsid w:val="008043F2"/>
    <w:rsid w:val="008048BF"/>
    <w:rsid w:val="00804E07"/>
    <w:rsid w:val="00805811"/>
    <w:rsid w:val="008059F6"/>
    <w:rsid w:val="00805C3A"/>
    <w:rsid w:val="00805C4A"/>
    <w:rsid w:val="00805D1D"/>
    <w:rsid w:val="00805D93"/>
    <w:rsid w:val="00806129"/>
    <w:rsid w:val="0080620C"/>
    <w:rsid w:val="00806667"/>
    <w:rsid w:val="00806CA1"/>
    <w:rsid w:val="00806D3E"/>
    <w:rsid w:val="0080707E"/>
    <w:rsid w:val="00807431"/>
    <w:rsid w:val="00807B5A"/>
    <w:rsid w:val="00807C2E"/>
    <w:rsid w:val="00807DCE"/>
    <w:rsid w:val="00810596"/>
    <w:rsid w:val="008107C1"/>
    <w:rsid w:val="00810F7C"/>
    <w:rsid w:val="00811524"/>
    <w:rsid w:val="008116EC"/>
    <w:rsid w:val="008117DC"/>
    <w:rsid w:val="008121E7"/>
    <w:rsid w:val="008122B4"/>
    <w:rsid w:val="0081249E"/>
    <w:rsid w:val="0081281F"/>
    <w:rsid w:val="00812A4F"/>
    <w:rsid w:val="00812F12"/>
    <w:rsid w:val="00813066"/>
    <w:rsid w:val="008131BF"/>
    <w:rsid w:val="00814209"/>
    <w:rsid w:val="00814441"/>
    <w:rsid w:val="008145C7"/>
    <w:rsid w:val="008145ED"/>
    <w:rsid w:val="00814806"/>
    <w:rsid w:val="00814B6B"/>
    <w:rsid w:val="00815005"/>
    <w:rsid w:val="00815049"/>
    <w:rsid w:val="00815354"/>
    <w:rsid w:val="00815A67"/>
    <w:rsid w:val="00815BE1"/>
    <w:rsid w:val="00815E37"/>
    <w:rsid w:val="00816692"/>
    <w:rsid w:val="00816972"/>
    <w:rsid w:val="00816A85"/>
    <w:rsid w:val="00816CAA"/>
    <w:rsid w:val="00816E11"/>
    <w:rsid w:val="00817070"/>
    <w:rsid w:val="008173D6"/>
    <w:rsid w:val="008201FB"/>
    <w:rsid w:val="00820553"/>
    <w:rsid w:val="00820B1D"/>
    <w:rsid w:val="0082143C"/>
    <w:rsid w:val="008215BB"/>
    <w:rsid w:val="008217A3"/>
    <w:rsid w:val="00821AC9"/>
    <w:rsid w:val="00822146"/>
    <w:rsid w:val="0082228F"/>
    <w:rsid w:val="008227BF"/>
    <w:rsid w:val="00822D4D"/>
    <w:rsid w:val="00822F74"/>
    <w:rsid w:val="008232D0"/>
    <w:rsid w:val="00823AC9"/>
    <w:rsid w:val="00823CC1"/>
    <w:rsid w:val="00824B74"/>
    <w:rsid w:val="00824F69"/>
    <w:rsid w:val="0082579E"/>
    <w:rsid w:val="0082585C"/>
    <w:rsid w:val="00825976"/>
    <w:rsid w:val="00825C7A"/>
    <w:rsid w:val="00825C7C"/>
    <w:rsid w:val="008261E4"/>
    <w:rsid w:val="0082647A"/>
    <w:rsid w:val="0082668F"/>
    <w:rsid w:val="00827324"/>
    <w:rsid w:val="008273A6"/>
    <w:rsid w:val="00827A4A"/>
    <w:rsid w:val="00827BC9"/>
    <w:rsid w:val="00827E45"/>
    <w:rsid w:val="00827F45"/>
    <w:rsid w:val="008301B2"/>
    <w:rsid w:val="00830C14"/>
    <w:rsid w:val="008311CC"/>
    <w:rsid w:val="008311D4"/>
    <w:rsid w:val="008313E4"/>
    <w:rsid w:val="00831B32"/>
    <w:rsid w:val="008324F4"/>
    <w:rsid w:val="00832CBA"/>
    <w:rsid w:val="008341F6"/>
    <w:rsid w:val="00834312"/>
    <w:rsid w:val="00834359"/>
    <w:rsid w:val="008349E8"/>
    <w:rsid w:val="00834C10"/>
    <w:rsid w:val="0083521C"/>
    <w:rsid w:val="008369CC"/>
    <w:rsid w:val="00836AF3"/>
    <w:rsid w:val="00836C77"/>
    <w:rsid w:val="00837473"/>
    <w:rsid w:val="00837594"/>
    <w:rsid w:val="008375B4"/>
    <w:rsid w:val="00837663"/>
    <w:rsid w:val="00837731"/>
    <w:rsid w:val="00837C64"/>
    <w:rsid w:val="00837FCA"/>
    <w:rsid w:val="00840532"/>
    <w:rsid w:val="008407D1"/>
    <w:rsid w:val="008409B4"/>
    <w:rsid w:val="008409E1"/>
    <w:rsid w:val="008410C6"/>
    <w:rsid w:val="008415F4"/>
    <w:rsid w:val="00841636"/>
    <w:rsid w:val="008420BE"/>
    <w:rsid w:val="00842534"/>
    <w:rsid w:val="00842ADA"/>
    <w:rsid w:val="00842DAC"/>
    <w:rsid w:val="00842DD0"/>
    <w:rsid w:val="00843043"/>
    <w:rsid w:val="0084323C"/>
    <w:rsid w:val="008433BF"/>
    <w:rsid w:val="00843BA4"/>
    <w:rsid w:val="00843D73"/>
    <w:rsid w:val="0084412D"/>
    <w:rsid w:val="00844579"/>
    <w:rsid w:val="00844611"/>
    <w:rsid w:val="0084473D"/>
    <w:rsid w:val="008456F6"/>
    <w:rsid w:val="00845F06"/>
    <w:rsid w:val="00845FA8"/>
    <w:rsid w:val="00845FF6"/>
    <w:rsid w:val="00846243"/>
    <w:rsid w:val="00846506"/>
    <w:rsid w:val="008465CE"/>
    <w:rsid w:val="00846609"/>
    <w:rsid w:val="00847170"/>
    <w:rsid w:val="00847836"/>
    <w:rsid w:val="00847EA7"/>
    <w:rsid w:val="008501C9"/>
    <w:rsid w:val="008507E4"/>
    <w:rsid w:val="00850982"/>
    <w:rsid w:val="00850D3B"/>
    <w:rsid w:val="00851069"/>
    <w:rsid w:val="0085144F"/>
    <w:rsid w:val="00851481"/>
    <w:rsid w:val="00851710"/>
    <w:rsid w:val="00851861"/>
    <w:rsid w:val="00851AAD"/>
    <w:rsid w:val="00851D33"/>
    <w:rsid w:val="00851F95"/>
    <w:rsid w:val="00851FF7"/>
    <w:rsid w:val="008520C6"/>
    <w:rsid w:val="008521AC"/>
    <w:rsid w:val="008524F0"/>
    <w:rsid w:val="00852666"/>
    <w:rsid w:val="00852A8C"/>
    <w:rsid w:val="0085380B"/>
    <w:rsid w:val="008539C2"/>
    <w:rsid w:val="00853B9B"/>
    <w:rsid w:val="00853D1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378"/>
    <w:rsid w:val="008559AE"/>
    <w:rsid w:val="0085643B"/>
    <w:rsid w:val="008564EE"/>
    <w:rsid w:val="0085663D"/>
    <w:rsid w:val="0085675A"/>
    <w:rsid w:val="0085693A"/>
    <w:rsid w:val="00856954"/>
    <w:rsid w:val="00856D46"/>
    <w:rsid w:val="00856F0F"/>
    <w:rsid w:val="00856FEE"/>
    <w:rsid w:val="0085718A"/>
    <w:rsid w:val="0085730E"/>
    <w:rsid w:val="008573C8"/>
    <w:rsid w:val="0085758E"/>
    <w:rsid w:val="00857781"/>
    <w:rsid w:val="0086050C"/>
    <w:rsid w:val="0086083D"/>
    <w:rsid w:val="00860B0A"/>
    <w:rsid w:val="00860DF7"/>
    <w:rsid w:val="00861103"/>
    <w:rsid w:val="008611CE"/>
    <w:rsid w:val="00861A00"/>
    <w:rsid w:val="00861A6E"/>
    <w:rsid w:val="008620A9"/>
    <w:rsid w:val="008621D0"/>
    <w:rsid w:val="00862A8A"/>
    <w:rsid w:val="00862C5F"/>
    <w:rsid w:val="00863503"/>
    <w:rsid w:val="00863641"/>
    <w:rsid w:val="00863702"/>
    <w:rsid w:val="00863C19"/>
    <w:rsid w:val="0086418B"/>
    <w:rsid w:val="0086456A"/>
    <w:rsid w:val="008645E5"/>
    <w:rsid w:val="0086481B"/>
    <w:rsid w:val="00864E4E"/>
    <w:rsid w:val="0086554F"/>
    <w:rsid w:val="008659BC"/>
    <w:rsid w:val="00865B66"/>
    <w:rsid w:val="00865F11"/>
    <w:rsid w:val="00866595"/>
    <w:rsid w:val="00866F52"/>
    <w:rsid w:val="0087099E"/>
    <w:rsid w:val="00870DA6"/>
    <w:rsid w:val="00870DB4"/>
    <w:rsid w:val="0087113A"/>
    <w:rsid w:val="00871184"/>
    <w:rsid w:val="008711DE"/>
    <w:rsid w:val="008714D3"/>
    <w:rsid w:val="008719F2"/>
    <w:rsid w:val="00871F4D"/>
    <w:rsid w:val="0087241D"/>
    <w:rsid w:val="00872944"/>
    <w:rsid w:val="00872BE2"/>
    <w:rsid w:val="008732D9"/>
    <w:rsid w:val="00873370"/>
    <w:rsid w:val="0087466A"/>
    <w:rsid w:val="00874729"/>
    <w:rsid w:val="00874CB4"/>
    <w:rsid w:val="00874E71"/>
    <w:rsid w:val="008753BF"/>
    <w:rsid w:val="0087613F"/>
    <w:rsid w:val="008762E1"/>
    <w:rsid w:val="0087672C"/>
    <w:rsid w:val="00876F09"/>
    <w:rsid w:val="008770C0"/>
    <w:rsid w:val="00877572"/>
    <w:rsid w:val="0087765E"/>
    <w:rsid w:val="00877795"/>
    <w:rsid w:val="00877833"/>
    <w:rsid w:val="00877AE7"/>
    <w:rsid w:val="008800B4"/>
    <w:rsid w:val="00880129"/>
    <w:rsid w:val="008809BC"/>
    <w:rsid w:val="0088133B"/>
    <w:rsid w:val="00881468"/>
    <w:rsid w:val="00881AAB"/>
    <w:rsid w:val="00881C08"/>
    <w:rsid w:val="00881DE5"/>
    <w:rsid w:val="00881E48"/>
    <w:rsid w:val="0088207D"/>
    <w:rsid w:val="008822F9"/>
    <w:rsid w:val="0088230B"/>
    <w:rsid w:val="0088238A"/>
    <w:rsid w:val="00882472"/>
    <w:rsid w:val="00882488"/>
    <w:rsid w:val="00882701"/>
    <w:rsid w:val="008832E2"/>
    <w:rsid w:val="008832ED"/>
    <w:rsid w:val="008834BE"/>
    <w:rsid w:val="008835F3"/>
    <w:rsid w:val="0088396D"/>
    <w:rsid w:val="00884721"/>
    <w:rsid w:val="00884BC6"/>
    <w:rsid w:val="008852FA"/>
    <w:rsid w:val="008853DC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EEE"/>
    <w:rsid w:val="00886F5C"/>
    <w:rsid w:val="00887A9B"/>
    <w:rsid w:val="00887B46"/>
    <w:rsid w:val="00887E44"/>
    <w:rsid w:val="008902C8"/>
    <w:rsid w:val="00890BAB"/>
    <w:rsid w:val="008911DD"/>
    <w:rsid w:val="008913DC"/>
    <w:rsid w:val="00891686"/>
    <w:rsid w:val="008917DC"/>
    <w:rsid w:val="00891F83"/>
    <w:rsid w:val="00892596"/>
    <w:rsid w:val="008925E3"/>
    <w:rsid w:val="008929A3"/>
    <w:rsid w:val="00892D9A"/>
    <w:rsid w:val="00893085"/>
    <w:rsid w:val="008930F4"/>
    <w:rsid w:val="008932FC"/>
    <w:rsid w:val="008934F6"/>
    <w:rsid w:val="00893537"/>
    <w:rsid w:val="00893917"/>
    <w:rsid w:val="00893D9D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7262"/>
    <w:rsid w:val="00897795"/>
    <w:rsid w:val="00897888"/>
    <w:rsid w:val="008978FB"/>
    <w:rsid w:val="00897F43"/>
    <w:rsid w:val="008A085A"/>
    <w:rsid w:val="008A0A0A"/>
    <w:rsid w:val="008A0B38"/>
    <w:rsid w:val="008A0B91"/>
    <w:rsid w:val="008A129D"/>
    <w:rsid w:val="008A14D8"/>
    <w:rsid w:val="008A159E"/>
    <w:rsid w:val="008A15BA"/>
    <w:rsid w:val="008A178B"/>
    <w:rsid w:val="008A1E08"/>
    <w:rsid w:val="008A207C"/>
    <w:rsid w:val="008A242D"/>
    <w:rsid w:val="008A29FD"/>
    <w:rsid w:val="008A2BC7"/>
    <w:rsid w:val="008A2CB2"/>
    <w:rsid w:val="008A2D53"/>
    <w:rsid w:val="008A352D"/>
    <w:rsid w:val="008A3771"/>
    <w:rsid w:val="008A3BFB"/>
    <w:rsid w:val="008A3F84"/>
    <w:rsid w:val="008A438E"/>
    <w:rsid w:val="008A4604"/>
    <w:rsid w:val="008A47F0"/>
    <w:rsid w:val="008A5C84"/>
    <w:rsid w:val="008A619F"/>
    <w:rsid w:val="008A6214"/>
    <w:rsid w:val="008A6608"/>
    <w:rsid w:val="008A663B"/>
    <w:rsid w:val="008A7D7A"/>
    <w:rsid w:val="008B0059"/>
    <w:rsid w:val="008B0324"/>
    <w:rsid w:val="008B0430"/>
    <w:rsid w:val="008B04FB"/>
    <w:rsid w:val="008B09A3"/>
    <w:rsid w:val="008B0D29"/>
    <w:rsid w:val="008B10F1"/>
    <w:rsid w:val="008B169A"/>
    <w:rsid w:val="008B1BBE"/>
    <w:rsid w:val="008B1C3A"/>
    <w:rsid w:val="008B1DF8"/>
    <w:rsid w:val="008B22E8"/>
    <w:rsid w:val="008B24BC"/>
    <w:rsid w:val="008B2535"/>
    <w:rsid w:val="008B2636"/>
    <w:rsid w:val="008B2905"/>
    <w:rsid w:val="008B2EDF"/>
    <w:rsid w:val="008B2EE3"/>
    <w:rsid w:val="008B3969"/>
    <w:rsid w:val="008B3A33"/>
    <w:rsid w:val="008B3C3B"/>
    <w:rsid w:val="008B403D"/>
    <w:rsid w:val="008B46BC"/>
    <w:rsid w:val="008B5468"/>
    <w:rsid w:val="008B5885"/>
    <w:rsid w:val="008B5C20"/>
    <w:rsid w:val="008B682F"/>
    <w:rsid w:val="008B6D30"/>
    <w:rsid w:val="008B6D6D"/>
    <w:rsid w:val="008B6DD8"/>
    <w:rsid w:val="008B7FA5"/>
    <w:rsid w:val="008C0652"/>
    <w:rsid w:val="008C07F9"/>
    <w:rsid w:val="008C0857"/>
    <w:rsid w:val="008C0EF0"/>
    <w:rsid w:val="008C1A65"/>
    <w:rsid w:val="008C1AE2"/>
    <w:rsid w:val="008C1D9F"/>
    <w:rsid w:val="008C2C97"/>
    <w:rsid w:val="008C3634"/>
    <w:rsid w:val="008C364C"/>
    <w:rsid w:val="008C3693"/>
    <w:rsid w:val="008C49A6"/>
    <w:rsid w:val="008C4A02"/>
    <w:rsid w:val="008C4BD5"/>
    <w:rsid w:val="008C4BD6"/>
    <w:rsid w:val="008C4BEF"/>
    <w:rsid w:val="008C50D1"/>
    <w:rsid w:val="008C5863"/>
    <w:rsid w:val="008C5930"/>
    <w:rsid w:val="008C5E39"/>
    <w:rsid w:val="008C63B6"/>
    <w:rsid w:val="008C6491"/>
    <w:rsid w:val="008C6874"/>
    <w:rsid w:val="008C6AB4"/>
    <w:rsid w:val="008C6B48"/>
    <w:rsid w:val="008C7161"/>
    <w:rsid w:val="008C72CD"/>
    <w:rsid w:val="008C77A3"/>
    <w:rsid w:val="008C7D2E"/>
    <w:rsid w:val="008C7F47"/>
    <w:rsid w:val="008D004C"/>
    <w:rsid w:val="008D047C"/>
    <w:rsid w:val="008D0565"/>
    <w:rsid w:val="008D06F6"/>
    <w:rsid w:val="008D0CCA"/>
    <w:rsid w:val="008D10DE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EBA"/>
    <w:rsid w:val="008D3706"/>
    <w:rsid w:val="008D3D3C"/>
    <w:rsid w:val="008D41DA"/>
    <w:rsid w:val="008D42DF"/>
    <w:rsid w:val="008D4409"/>
    <w:rsid w:val="008D4E0F"/>
    <w:rsid w:val="008D5B84"/>
    <w:rsid w:val="008D5EAC"/>
    <w:rsid w:val="008D611E"/>
    <w:rsid w:val="008D62B0"/>
    <w:rsid w:val="008D6387"/>
    <w:rsid w:val="008D679C"/>
    <w:rsid w:val="008D7989"/>
    <w:rsid w:val="008D7FD8"/>
    <w:rsid w:val="008E027F"/>
    <w:rsid w:val="008E0440"/>
    <w:rsid w:val="008E05A7"/>
    <w:rsid w:val="008E097F"/>
    <w:rsid w:val="008E0BF4"/>
    <w:rsid w:val="008E0D4B"/>
    <w:rsid w:val="008E0F73"/>
    <w:rsid w:val="008E1511"/>
    <w:rsid w:val="008E16A6"/>
    <w:rsid w:val="008E1E2D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5A95"/>
    <w:rsid w:val="008E5EF5"/>
    <w:rsid w:val="008E6196"/>
    <w:rsid w:val="008E629F"/>
    <w:rsid w:val="008E6372"/>
    <w:rsid w:val="008E64ED"/>
    <w:rsid w:val="008E6598"/>
    <w:rsid w:val="008E66C5"/>
    <w:rsid w:val="008E69B4"/>
    <w:rsid w:val="008E6E0F"/>
    <w:rsid w:val="008E716F"/>
    <w:rsid w:val="008E72D2"/>
    <w:rsid w:val="008E7440"/>
    <w:rsid w:val="008E773E"/>
    <w:rsid w:val="008E795E"/>
    <w:rsid w:val="008E7E31"/>
    <w:rsid w:val="008E7F7A"/>
    <w:rsid w:val="008F01B8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37C"/>
    <w:rsid w:val="008F3B09"/>
    <w:rsid w:val="008F3F48"/>
    <w:rsid w:val="008F46C2"/>
    <w:rsid w:val="008F47D1"/>
    <w:rsid w:val="008F49A3"/>
    <w:rsid w:val="008F4ABC"/>
    <w:rsid w:val="008F56A5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58"/>
    <w:rsid w:val="008F6F36"/>
    <w:rsid w:val="008F7144"/>
    <w:rsid w:val="009001F5"/>
    <w:rsid w:val="009003EB"/>
    <w:rsid w:val="009005EB"/>
    <w:rsid w:val="009009EF"/>
    <w:rsid w:val="009010EC"/>
    <w:rsid w:val="009012AE"/>
    <w:rsid w:val="00902538"/>
    <w:rsid w:val="00902541"/>
    <w:rsid w:val="009025FD"/>
    <w:rsid w:val="009027DB"/>
    <w:rsid w:val="00903001"/>
    <w:rsid w:val="00903518"/>
    <w:rsid w:val="00903EC7"/>
    <w:rsid w:val="00904115"/>
    <w:rsid w:val="009041B6"/>
    <w:rsid w:val="009045F2"/>
    <w:rsid w:val="009047C1"/>
    <w:rsid w:val="00904BF9"/>
    <w:rsid w:val="00904D07"/>
    <w:rsid w:val="00904E27"/>
    <w:rsid w:val="00905A6B"/>
    <w:rsid w:val="00905D55"/>
    <w:rsid w:val="00905F9B"/>
    <w:rsid w:val="00906245"/>
    <w:rsid w:val="00906405"/>
    <w:rsid w:val="00906650"/>
    <w:rsid w:val="009067CE"/>
    <w:rsid w:val="0090680E"/>
    <w:rsid w:val="00906A07"/>
    <w:rsid w:val="00906D67"/>
    <w:rsid w:val="00906D79"/>
    <w:rsid w:val="0090701E"/>
    <w:rsid w:val="00907884"/>
    <w:rsid w:val="0090789C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3498"/>
    <w:rsid w:val="00914BF2"/>
    <w:rsid w:val="00914F63"/>
    <w:rsid w:val="00915350"/>
    <w:rsid w:val="00915626"/>
    <w:rsid w:val="00916274"/>
    <w:rsid w:val="009164BB"/>
    <w:rsid w:val="00916B48"/>
    <w:rsid w:val="00916C6E"/>
    <w:rsid w:val="00916E8F"/>
    <w:rsid w:val="00916F3D"/>
    <w:rsid w:val="00917300"/>
    <w:rsid w:val="00917866"/>
    <w:rsid w:val="00917B76"/>
    <w:rsid w:val="00917C5F"/>
    <w:rsid w:val="00921065"/>
    <w:rsid w:val="0092178F"/>
    <w:rsid w:val="009217CE"/>
    <w:rsid w:val="00921858"/>
    <w:rsid w:val="00921C74"/>
    <w:rsid w:val="00921CCA"/>
    <w:rsid w:val="00921D7D"/>
    <w:rsid w:val="009225F7"/>
    <w:rsid w:val="009229CD"/>
    <w:rsid w:val="009230E7"/>
    <w:rsid w:val="00924343"/>
    <w:rsid w:val="00924365"/>
    <w:rsid w:val="00924429"/>
    <w:rsid w:val="009249F1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CE6"/>
    <w:rsid w:val="00927F84"/>
    <w:rsid w:val="009301E8"/>
    <w:rsid w:val="009302FB"/>
    <w:rsid w:val="00930459"/>
    <w:rsid w:val="00930746"/>
    <w:rsid w:val="00930EB7"/>
    <w:rsid w:val="00930FA1"/>
    <w:rsid w:val="00931016"/>
    <w:rsid w:val="009310D1"/>
    <w:rsid w:val="00931777"/>
    <w:rsid w:val="00931ABE"/>
    <w:rsid w:val="00932050"/>
    <w:rsid w:val="0093210F"/>
    <w:rsid w:val="00932438"/>
    <w:rsid w:val="00932F6B"/>
    <w:rsid w:val="009334D2"/>
    <w:rsid w:val="009337FE"/>
    <w:rsid w:val="00933DA9"/>
    <w:rsid w:val="00934127"/>
    <w:rsid w:val="0093442A"/>
    <w:rsid w:val="009347B1"/>
    <w:rsid w:val="00934DC3"/>
    <w:rsid w:val="009350C9"/>
    <w:rsid w:val="009353C3"/>
    <w:rsid w:val="00935757"/>
    <w:rsid w:val="00935831"/>
    <w:rsid w:val="00935A66"/>
    <w:rsid w:val="00935D1B"/>
    <w:rsid w:val="00935FF1"/>
    <w:rsid w:val="009362B7"/>
    <w:rsid w:val="00936992"/>
    <w:rsid w:val="00936AAF"/>
    <w:rsid w:val="00936ADF"/>
    <w:rsid w:val="00936C89"/>
    <w:rsid w:val="00936E66"/>
    <w:rsid w:val="0093798B"/>
    <w:rsid w:val="00937C2B"/>
    <w:rsid w:val="00937C5D"/>
    <w:rsid w:val="00937CCD"/>
    <w:rsid w:val="00937DBF"/>
    <w:rsid w:val="00937E40"/>
    <w:rsid w:val="00937F80"/>
    <w:rsid w:val="0094036A"/>
    <w:rsid w:val="009404E1"/>
    <w:rsid w:val="009405A4"/>
    <w:rsid w:val="00940617"/>
    <w:rsid w:val="009408F1"/>
    <w:rsid w:val="009410B4"/>
    <w:rsid w:val="0094165C"/>
    <w:rsid w:val="00941E08"/>
    <w:rsid w:val="00941E9B"/>
    <w:rsid w:val="00942305"/>
    <w:rsid w:val="009424DD"/>
    <w:rsid w:val="0094265E"/>
    <w:rsid w:val="00942716"/>
    <w:rsid w:val="00942904"/>
    <w:rsid w:val="00943256"/>
    <w:rsid w:val="00943257"/>
    <w:rsid w:val="009436EF"/>
    <w:rsid w:val="009438F7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DE1"/>
    <w:rsid w:val="00945E72"/>
    <w:rsid w:val="009460FB"/>
    <w:rsid w:val="00946C8D"/>
    <w:rsid w:val="00946F34"/>
    <w:rsid w:val="00947071"/>
    <w:rsid w:val="00947437"/>
    <w:rsid w:val="0094780E"/>
    <w:rsid w:val="009479CA"/>
    <w:rsid w:val="00947C9E"/>
    <w:rsid w:val="00947E39"/>
    <w:rsid w:val="00950015"/>
    <w:rsid w:val="009501F4"/>
    <w:rsid w:val="00950215"/>
    <w:rsid w:val="009502C4"/>
    <w:rsid w:val="00950D26"/>
    <w:rsid w:val="00951236"/>
    <w:rsid w:val="00951288"/>
    <w:rsid w:val="00952372"/>
    <w:rsid w:val="009527FE"/>
    <w:rsid w:val="0095302A"/>
    <w:rsid w:val="009533D1"/>
    <w:rsid w:val="00953613"/>
    <w:rsid w:val="00953716"/>
    <w:rsid w:val="00953792"/>
    <w:rsid w:val="00953A9A"/>
    <w:rsid w:val="00953F4F"/>
    <w:rsid w:val="009543AF"/>
    <w:rsid w:val="00954970"/>
    <w:rsid w:val="00954A37"/>
    <w:rsid w:val="00954C49"/>
    <w:rsid w:val="009553B2"/>
    <w:rsid w:val="009554A1"/>
    <w:rsid w:val="00955617"/>
    <w:rsid w:val="00956384"/>
    <w:rsid w:val="00957082"/>
    <w:rsid w:val="00957775"/>
    <w:rsid w:val="00957B02"/>
    <w:rsid w:val="00957F1E"/>
    <w:rsid w:val="00957F81"/>
    <w:rsid w:val="00960645"/>
    <w:rsid w:val="00960A1B"/>
    <w:rsid w:val="009612CA"/>
    <w:rsid w:val="009616EA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667"/>
    <w:rsid w:val="00963808"/>
    <w:rsid w:val="00963E74"/>
    <w:rsid w:val="009652B6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27"/>
    <w:rsid w:val="009704F5"/>
    <w:rsid w:val="009709AD"/>
    <w:rsid w:val="00970B02"/>
    <w:rsid w:val="00970BB9"/>
    <w:rsid w:val="00970ED6"/>
    <w:rsid w:val="00971A94"/>
    <w:rsid w:val="00971F7E"/>
    <w:rsid w:val="0097214F"/>
    <w:rsid w:val="009723D3"/>
    <w:rsid w:val="0097260E"/>
    <w:rsid w:val="009726A6"/>
    <w:rsid w:val="00972B5A"/>
    <w:rsid w:val="00972CC9"/>
    <w:rsid w:val="0097305F"/>
    <w:rsid w:val="00973A74"/>
    <w:rsid w:val="00973C1A"/>
    <w:rsid w:val="00973C24"/>
    <w:rsid w:val="00974514"/>
    <w:rsid w:val="00974AB7"/>
    <w:rsid w:val="00974B5C"/>
    <w:rsid w:val="0097506E"/>
    <w:rsid w:val="009751A4"/>
    <w:rsid w:val="009756C4"/>
    <w:rsid w:val="00975769"/>
    <w:rsid w:val="00975DB3"/>
    <w:rsid w:val="00976ED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385"/>
    <w:rsid w:val="0098319B"/>
    <w:rsid w:val="00983693"/>
    <w:rsid w:val="00983AA5"/>
    <w:rsid w:val="009840FC"/>
    <w:rsid w:val="009843C0"/>
    <w:rsid w:val="00984426"/>
    <w:rsid w:val="00984569"/>
    <w:rsid w:val="009846BF"/>
    <w:rsid w:val="00984A4D"/>
    <w:rsid w:val="00984BFA"/>
    <w:rsid w:val="00985EC8"/>
    <w:rsid w:val="00985FAB"/>
    <w:rsid w:val="00986140"/>
    <w:rsid w:val="00986632"/>
    <w:rsid w:val="009869D7"/>
    <w:rsid w:val="00986B69"/>
    <w:rsid w:val="00986F20"/>
    <w:rsid w:val="009870DC"/>
    <w:rsid w:val="00987174"/>
    <w:rsid w:val="00987DE5"/>
    <w:rsid w:val="00990DC0"/>
    <w:rsid w:val="00990DD0"/>
    <w:rsid w:val="00990F85"/>
    <w:rsid w:val="00990F9C"/>
    <w:rsid w:val="00991336"/>
    <w:rsid w:val="00991581"/>
    <w:rsid w:val="009918B9"/>
    <w:rsid w:val="00991B34"/>
    <w:rsid w:val="00991E7B"/>
    <w:rsid w:val="0099255E"/>
    <w:rsid w:val="00992BEF"/>
    <w:rsid w:val="00992C2A"/>
    <w:rsid w:val="00992E9A"/>
    <w:rsid w:val="0099306C"/>
    <w:rsid w:val="009936F4"/>
    <w:rsid w:val="009938E5"/>
    <w:rsid w:val="00993A74"/>
    <w:rsid w:val="00993CCF"/>
    <w:rsid w:val="009949BE"/>
    <w:rsid w:val="00994D83"/>
    <w:rsid w:val="00994F06"/>
    <w:rsid w:val="00995C97"/>
    <w:rsid w:val="00996307"/>
    <w:rsid w:val="00996A0B"/>
    <w:rsid w:val="00996BAC"/>
    <w:rsid w:val="0099711C"/>
    <w:rsid w:val="009971A7"/>
    <w:rsid w:val="00997A80"/>
    <w:rsid w:val="00997F3D"/>
    <w:rsid w:val="00997F80"/>
    <w:rsid w:val="009A0E1E"/>
    <w:rsid w:val="009A0E33"/>
    <w:rsid w:val="009A1035"/>
    <w:rsid w:val="009A11A4"/>
    <w:rsid w:val="009A1244"/>
    <w:rsid w:val="009A15C0"/>
    <w:rsid w:val="009A15E1"/>
    <w:rsid w:val="009A1A9E"/>
    <w:rsid w:val="009A1BB9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CD3"/>
    <w:rsid w:val="009A4F45"/>
    <w:rsid w:val="009A506F"/>
    <w:rsid w:val="009A562F"/>
    <w:rsid w:val="009A569D"/>
    <w:rsid w:val="009A57B8"/>
    <w:rsid w:val="009A5B16"/>
    <w:rsid w:val="009A6189"/>
    <w:rsid w:val="009A661F"/>
    <w:rsid w:val="009A6682"/>
    <w:rsid w:val="009A680D"/>
    <w:rsid w:val="009A6F76"/>
    <w:rsid w:val="009A70D3"/>
    <w:rsid w:val="009A70DB"/>
    <w:rsid w:val="009A78C9"/>
    <w:rsid w:val="009A7A53"/>
    <w:rsid w:val="009A7EF8"/>
    <w:rsid w:val="009A7F8B"/>
    <w:rsid w:val="009B0351"/>
    <w:rsid w:val="009B0E72"/>
    <w:rsid w:val="009B1809"/>
    <w:rsid w:val="009B196F"/>
    <w:rsid w:val="009B1B16"/>
    <w:rsid w:val="009B1F57"/>
    <w:rsid w:val="009B1FCD"/>
    <w:rsid w:val="009B2A89"/>
    <w:rsid w:val="009B2B80"/>
    <w:rsid w:val="009B2D73"/>
    <w:rsid w:val="009B34D6"/>
    <w:rsid w:val="009B34DB"/>
    <w:rsid w:val="009B3DEB"/>
    <w:rsid w:val="009B4212"/>
    <w:rsid w:val="009B4213"/>
    <w:rsid w:val="009B42D6"/>
    <w:rsid w:val="009B491F"/>
    <w:rsid w:val="009B4B10"/>
    <w:rsid w:val="009B4B3D"/>
    <w:rsid w:val="009B4D99"/>
    <w:rsid w:val="009B4E0B"/>
    <w:rsid w:val="009B50AA"/>
    <w:rsid w:val="009B56FF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FA5"/>
    <w:rsid w:val="009C036C"/>
    <w:rsid w:val="009C0CFD"/>
    <w:rsid w:val="009C0E8F"/>
    <w:rsid w:val="009C14CC"/>
    <w:rsid w:val="009C170F"/>
    <w:rsid w:val="009C17B7"/>
    <w:rsid w:val="009C1C22"/>
    <w:rsid w:val="009C1FCE"/>
    <w:rsid w:val="009C2132"/>
    <w:rsid w:val="009C30EC"/>
    <w:rsid w:val="009C3212"/>
    <w:rsid w:val="009C3287"/>
    <w:rsid w:val="009C35D7"/>
    <w:rsid w:val="009C384C"/>
    <w:rsid w:val="009C3859"/>
    <w:rsid w:val="009C451A"/>
    <w:rsid w:val="009C48BA"/>
    <w:rsid w:val="009C49AB"/>
    <w:rsid w:val="009C4E10"/>
    <w:rsid w:val="009C526E"/>
    <w:rsid w:val="009C59AA"/>
    <w:rsid w:val="009C5D1D"/>
    <w:rsid w:val="009C6099"/>
    <w:rsid w:val="009C6540"/>
    <w:rsid w:val="009C665B"/>
    <w:rsid w:val="009C69EB"/>
    <w:rsid w:val="009C6A49"/>
    <w:rsid w:val="009C6DF7"/>
    <w:rsid w:val="009C7504"/>
    <w:rsid w:val="009C79ED"/>
    <w:rsid w:val="009C7A60"/>
    <w:rsid w:val="009D01B6"/>
    <w:rsid w:val="009D04F1"/>
    <w:rsid w:val="009D06C2"/>
    <w:rsid w:val="009D06E0"/>
    <w:rsid w:val="009D07F9"/>
    <w:rsid w:val="009D0847"/>
    <w:rsid w:val="009D0DBA"/>
    <w:rsid w:val="009D0FB6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602"/>
    <w:rsid w:val="009D3888"/>
    <w:rsid w:val="009D40F5"/>
    <w:rsid w:val="009D4279"/>
    <w:rsid w:val="009D4604"/>
    <w:rsid w:val="009D4972"/>
    <w:rsid w:val="009D51BE"/>
    <w:rsid w:val="009D5E07"/>
    <w:rsid w:val="009D5E8B"/>
    <w:rsid w:val="009D6071"/>
    <w:rsid w:val="009D60E5"/>
    <w:rsid w:val="009D6129"/>
    <w:rsid w:val="009D64B4"/>
    <w:rsid w:val="009D68C8"/>
    <w:rsid w:val="009D68D2"/>
    <w:rsid w:val="009D6B17"/>
    <w:rsid w:val="009D7190"/>
    <w:rsid w:val="009D72D0"/>
    <w:rsid w:val="009D733E"/>
    <w:rsid w:val="009D7A5C"/>
    <w:rsid w:val="009D7E85"/>
    <w:rsid w:val="009E02B4"/>
    <w:rsid w:val="009E0BB7"/>
    <w:rsid w:val="009E0CB6"/>
    <w:rsid w:val="009E0E04"/>
    <w:rsid w:val="009E1249"/>
    <w:rsid w:val="009E162D"/>
    <w:rsid w:val="009E17EB"/>
    <w:rsid w:val="009E1F45"/>
    <w:rsid w:val="009E278D"/>
    <w:rsid w:val="009E28DE"/>
    <w:rsid w:val="009E29CE"/>
    <w:rsid w:val="009E2BCC"/>
    <w:rsid w:val="009E2CC1"/>
    <w:rsid w:val="009E3146"/>
    <w:rsid w:val="009E3225"/>
    <w:rsid w:val="009E3D85"/>
    <w:rsid w:val="009E3D8E"/>
    <w:rsid w:val="009E3E80"/>
    <w:rsid w:val="009E404B"/>
    <w:rsid w:val="009E43A6"/>
    <w:rsid w:val="009E4444"/>
    <w:rsid w:val="009E491C"/>
    <w:rsid w:val="009E4F0F"/>
    <w:rsid w:val="009E5320"/>
    <w:rsid w:val="009E5561"/>
    <w:rsid w:val="009E5E64"/>
    <w:rsid w:val="009E60BF"/>
    <w:rsid w:val="009E6117"/>
    <w:rsid w:val="009E618D"/>
    <w:rsid w:val="009E640E"/>
    <w:rsid w:val="009E6C00"/>
    <w:rsid w:val="009E6D31"/>
    <w:rsid w:val="009E70F5"/>
    <w:rsid w:val="009E719C"/>
    <w:rsid w:val="009E7762"/>
    <w:rsid w:val="009E7A12"/>
    <w:rsid w:val="009E7E2E"/>
    <w:rsid w:val="009F0516"/>
    <w:rsid w:val="009F0986"/>
    <w:rsid w:val="009F12BE"/>
    <w:rsid w:val="009F184D"/>
    <w:rsid w:val="009F1971"/>
    <w:rsid w:val="009F1DB5"/>
    <w:rsid w:val="009F22DD"/>
    <w:rsid w:val="009F2421"/>
    <w:rsid w:val="009F2503"/>
    <w:rsid w:val="009F2970"/>
    <w:rsid w:val="009F2B59"/>
    <w:rsid w:val="009F3426"/>
    <w:rsid w:val="009F3829"/>
    <w:rsid w:val="009F39A8"/>
    <w:rsid w:val="009F3A05"/>
    <w:rsid w:val="009F3A06"/>
    <w:rsid w:val="009F40CE"/>
    <w:rsid w:val="009F43D7"/>
    <w:rsid w:val="009F4446"/>
    <w:rsid w:val="009F4969"/>
    <w:rsid w:val="009F4B99"/>
    <w:rsid w:val="009F503C"/>
    <w:rsid w:val="009F51D5"/>
    <w:rsid w:val="009F51E8"/>
    <w:rsid w:val="009F56FE"/>
    <w:rsid w:val="009F6763"/>
    <w:rsid w:val="009F6835"/>
    <w:rsid w:val="009F69D3"/>
    <w:rsid w:val="009F6A28"/>
    <w:rsid w:val="009F6AC3"/>
    <w:rsid w:val="009F6D4D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4C0"/>
    <w:rsid w:val="00A018D9"/>
    <w:rsid w:val="00A01A84"/>
    <w:rsid w:val="00A02255"/>
    <w:rsid w:val="00A02398"/>
    <w:rsid w:val="00A02CF7"/>
    <w:rsid w:val="00A02EF1"/>
    <w:rsid w:val="00A031E2"/>
    <w:rsid w:val="00A03839"/>
    <w:rsid w:val="00A04954"/>
    <w:rsid w:val="00A04BAD"/>
    <w:rsid w:val="00A05425"/>
    <w:rsid w:val="00A058E2"/>
    <w:rsid w:val="00A05905"/>
    <w:rsid w:val="00A059B7"/>
    <w:rsid w:val="00A05A08"/>
    <w:rsid w:val="00A061AA"/>
    <w:rsid w:val="00A064CD"/>
    <w:rsid w:val="00A06B1D"/>
    <w:rsid w:val="00A06BE3"/>
    <w:rsid w:val="00A0707C"/>
    <w:rsid w:val="00A07099"/>
    <w:rsid w:val="00A0753A"/>
    <w:rsid w:val="00A0767C"/>
    <w:rsid w:val="00A07804"/>
    <w:rsid w:val="00A07AC3"/>
    <w:rsid w:val="00A07AE2"/>
    <w:rsid w:val="00A07CAB"/>
    <w:rsid w:val="00A10388"/>
    <w:rsid w:val="00A10880"/>
    <w:rsid w:val="00A108A2"/>
    <w:rsid w:val="00A109DD"/>
    <w:rsid w:val="00A1139E"/>
    <w:rsid w:val="00A115E6"/>
    <w:rsid w:val="00A119E2"/>
    <w:rsid w:val="00A11A6D"/>
    <w:rsid w:val="00A11D22"/>
    <w:rsid w:val="00A120BA"/>
    <w:rsid w:val="00A121B9"/>
    <w:rsid w:val="00A123FC"/>
    <w:rsid w:val="00A12437"/>
    <w:rsid w:val="00A1249D"/>
    <w:rsid w:val="00A12B28"/>
    <w:rsid w:val="00A12B5B"/>
    <w:rsid w:val="00A12CC4"/>
    <w:rsid w:val="00A134E5"/>
    <w:rsid w:val="00A13D5D"/>
    <w:rsid w:val="00A140E3"/>
    <w:rsid w:val="00A14D47"/>
    <w:rsid w:val="00A152FB"/>
    <w:rsid w:val="00A1544E"/>
    <w:rsid w:val="00A15691"/>
    <w:rsid w:val="00A15A80"/>
    <w:rsid w:val="00A15CAB"/>
    <w:rsid w:val="00A15CF9"/>
    <w:rsid w:val="00A15D78"/>
    <w:rsid w:val="00A16777"/>
    <w:rsid w:val="00A16AE4"/>
    <w:rsid w:val="00A17ED2"/>
    <w:rsid w:val="00A200F9"/>
    <w:rsid w:val="00A203B3"/>
    <w:rsid w:val="00A20844"/>
    <w:rsid w:val="00A20A0A"/>
    <w:rsid w:val="00A21078"/>
    <w:rsid w:val="00A2158D"/>
    <w:rsid w:val="00A21B2C"/>
    <w:rsid w:val="00A21CF7"/>
    <w:rsid w:val="00A21D4C"/>
    <w:rsid w:val="00A21D4E"/>
    <w:rsid w:val="00A21EFF"/>
    <w:rsid w:val="00A220A5"/>
    <w:rsid w:val="00A22132"/>
    <w:rsid w:val="00A22430"/>
    <w:rsid w:val="00A2268E"/>
    <w:rsid w:val="00A22EE9"/>
    <w:rsid w:val="00A23218"/>
    <w:rsid w:val="00A234F3"/>
    <w:rsid w:val="00A235F3"/>
    <w:rsid w:val="00A23EFD"/>
    <w:rsid w:val="00A24897"/>
    <w:rsid w:val="00A24B4E"/>
    <w:rsid w:val="00A24C4E"/>
    <w:rsid w:val="00A24E99"/>
    <w:rsid w:val="00A256BB"/>
    <w:rsid w:val="00A2584E"/>
    <w:rsid w:val="00A25911"/>
    <w:rsid w:val="00A27240"/>
    <w:rsid w:val="00A279B1"/>
    <w:rsid w:val="00A27A9E"/>
    <w:rsid w:val="00A27AC2"/>
    <w:rsid w:val="00A30122"/>
    <w:rsid w:val="00A30160"/>
    <w:rsid w:val="00A301AA"/>
    <w:rsid w:val="00A30308"/>
    <w:rsid w:val="00A3084A"/>
    <w:rsid w:val="00A308B0"/>
    <w:rsid w:val="00A3108F"/>
    <w:rsid w:val="00A31842"/>
    <w:rsid w:val="00A319F3"/>
    <w:rsid w:val="00A31A86"/>
    <w:rsid w:val="00A31D15"/>
    <w:rsid w:val="00A31D8A"/>
    <w:rsid w:val="00A3209A"/>
    <w:rsid w:val="00A326B0"/>
    <w:rsid w:val="00A32941"/>
    <w:rsid w:val="00A32AFD"/>
    <w:rsid w:val="00A32C3C"/>
    <w:rsid w:val="00A32D3B"/>
    <w:rsid w:val="00A32FEE"/>
    <w:rsid w:val="00A3375C"/>
    <w:rsid w:val="00A337DA"/>
    <w:rsid w:val="00A33E19"/>
    <w:rsid w:val="00A34498"/>
    <w:rsid w:val="00A34CE9"/>
    <w:rsid w:val="00A34D66"/>
    <w:rsid w:val="00A355B8"/>
    <w:rsid w:val="00A35E16"/>
    <w:rsid w:val="00A36055"/>
    <w:rsid w:val="00A3608C"/>
    <w:rsid w:val="00A36381"/>
    <w:rsid w:val="00A36386"/>
    <w:rsid w:val="00A36D3E"/>
    <w:rsid w:val="00A36DD0"/>
    <w:rsid w:val="00A371A4"/>
    <w:rsid w:val="00A3724B"/>
    <w:rsid w:val="00A3742D"/>
    <w:rsid w:val="00A37552"/>
    <w:rsid w:val="00A3764D"/>
    <w:rsid w:val="00A3773E"/>
    <w:rsid w:val="00A37941"/>
    <w:rsid w:val="00A37B63"/>
    <w:rsid w:val="00A37C7F"/>
    <w:rsid w:val="00A4007F"/>
    <w:rsid w:val="00A4031A"/>
    <w:rsid w:val="00A407A5"/>
    <w:rsid w:val="00A408D6"/>
    <w:rsid w:val="00A41074"/>
    <w:rsid w:val="00A41E61"/>
    <w:rsid w:val="00A4230F"/>
    <w:rsid w:val="00A4250C"/>
    <w:rsid w:val="00A4332D"/>
    <w:rsid w:val="00A43448"/>
    <w:rsid w:val="00A43ADA"/>
    <w:rsid w:val="00A43F7E"/>
    <w:rsid w:val="00A44536"/>
    <w:rsid w:val="00A44AA2"/>
    <w:rsid w:val="00A44EEE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0B9"/>
    <w:rsid w:val="00A471F1"/>
    <w:rsid w:val="00A47ED4"/>
    <w:rsid w:val="00A50766"/>
    <w:rsid w:val="00A517EB"/>
    <w:rsid w:val="00A517F2"/>
    <w:rsid w:val="00A51B78"/>
    <w:rsid w:val="00A520E3"/>
    <w:rsid w:val="00A52184"/>
    <w:rsid w:val="00A528C8"/>
    <w:rsid w:val="00A52AB3"/>
    <w:rsid w:val="00A52B64"/>
    <w:rsid w:val="00A53306"/>
    <w:rsid w:val="00A53557"/>
    <w:rsid w:val="00A5378C"/>
    <w:rsid w:val="00A539CE"/>
    <w:rsid w:val="00A5411E"/>
    <w:rsid w:val="00A545FC"/>
    <w:rsid w:val="00A546F3"/>
    <w:rsid w:val="00A54914"/>
    <w:rsid w:val="00A5492B"/>
    <w:rsid w:val="00A550F2"/>
    <w:rsid w:val="00A5536E"/>
    <w:rsid w:val="00A5541F"/>
    <w:rsid w:val="00A557C1"/>
    <w:rsid w:val="00A56306"/>
    <w:rsid w:val="00A569EB"/>
    <w:rsid w:val="00A57118"/>
    <w:rsid w:val="00A57189"/>
    <w:rsid w:val="00A575B9"/>
    <w:rsid w:val="00A576AE"/>
    <w:rsid w:val="00A60227"/>
    <w:rsid w:val="00A6058B"/>
    <w:rsid w:val="00A6095F"/>
    <w:rsid w:val="00A60C56"/>
    <w:rsid w:val="00A613CC"/>
    <w:rsid w:val="00A61497"/>
    <w:rsid w:val="00A6152D"/>
    <w:rsid w:val="00A616C6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6A"/>
    <w:rsid w:val="00A6567A"/>
    <w:rsid w:val="00A65A25"/>
    <w:rsid w:val="00A65ADB"/>
    <w:rsid w:val="00A65B15"/>
    <w:rsid w:val="00A65D2C"/>
    <w:rsid w:val="00A65E27"/>
    <w:rsid w:val="00A66268"/>
    <w:rsid w:val="00A666B5"/>
    <w:rsid w:val="00A6734F"/>
    <w:rsid w:val="00A67833"/>
    <w:rsid w:val="00A679D0"/>
    <w:rsid w:val="00A67A0F"/>
    <w:rsid w:val="00A67B93"/>
    <w:rsid w:val="00A67E3F"/>
    <w:rsid w:val="00A67F40"/>
    <w:rsid w:val="00A700FB"/>
    <w:rsid w:val="00A7013A"/>
    <w:rsid w:val="00A70295"/>
    <w:rsid w:val="00A705CB"/>
    <w:rsid w:val="00A70A73"/>
    <w:rsid w:val="00A71A75"/>
    <w:rsid w:val="00A71AC3"/>
    <w:rsid w:val="00A71B5D"/>
    <w:rsid w:val="00A71E89"/>
    <w:rsid w:val="00A72441"/>
    <w:rsid w:val="00A726EC"/>
    <w:rsid w:val="00A726F1"/>
    <w:rsid w:val="00A7296C"/>
    <w:rsid w:val="00A7299A"/>
    <w:rsid w:val="00A72BD2"/>
    <w:rsid w:val="00A72CA4"/>
    <w:rsid w:val="00A72D19"/>
    <w:rsid w:val="00A72F50"/>
    <w:rsid w:val="00A72F7C"/>
    <w:rsid w:val="00A72FBA"/>
    <w:rsid w:val="00A73869"/>
    <w:rsid w:val="00A73DA4"/>
    <w:rsid w:val="00A7445B"/>
    <w:rsid w:val="00A74461"/>
    <w:rsid w:val="00A74972"/>
    <w:rsid w:val="00A756CC"/>
    <w:rsid w:val="00A7579D"/>
    <w:rsid w:val="00A75847"/>
    <w:rsid w:val="00A75B6B"/>
    <w:rsid w:val="00A75CB4"/>
    <w:rsid w:val="00A764D0"/>
    <w:rsid w:val="00A76663"/>
    <w:rsid w:val="00A77B4C"/>
    <w:rsid w:val="00A77B4E"/>
    <w:rsid w:val="00A77B4F"/>
    <w:rsid w:val="00A77C15"/>
    <w:rsid w:val="00A77E88"/>
    <w:rsid w:val="00A8071B"/>
    <w:rsid w:val="00A80A1E"/>
    <w:rsid w:val="00A80D71"/>
    <w:rsid w:val="00A80FF3"/>
    <w:rsid w:val="00A8123B"/>
    <w:rsid w:val="00A8129C"/>
    <w:rsid w:val="00A813DD"/>
    <w:rsid w:val="00A81559"/>
    <w:rsid w:val="00A81883"/>
    <w:rsid w:val="00A81995"/>
    <w:rsid w:val="00A819DD"/>
    <w:rsid w:val="00A81C89"/>
    <w:rsid w:val="00A82A8E"/>
    <w:rsid w:val="00A82F83"/>
    <w:rsid w:val="00A8300B"/>
    <w:rsid w:val="00A836C8"/>
    <w:rsid w:val="00A8374B"/>
    <w:rsid w:val="00A83A6D"/>
    <w:rsid w:val="00A8429A"/>
    <w:rsid w:val="00A8472B"/>
    <w:rsid w:val="00A8494E"/>
    <w:rsid w:val="00A85AEA"/>
    <w:rsid w:val="00A85D30"/>
    <w:rsid w:val="00A86270"/>
    <w:rsid w:val="00A86B46"/>
    <w:rsid w:val="00A86B50"/>
    <w:rsid w:val="00A86C1B"/>
    <w:rsid w:val="00A86D37"/>
    <w:rsid w:val="00A86E27"/>
    <w:rsid w:val="00A8747F"/>
    <w:rsid w:val="00A87E3C"/>
    <w:rsid w:val="00A9042C"/>
    <w:rsid w:val="00A90552"/>
    <w:rsid w:val="00A90B6E"/>
    <w:rsid w:val="00A90FA3"/>
    <w:rsid w:val="00A913A4"/>
    <w:rsid w:val="00A916DC"/>
    <w:rsid w:val="00A917B8"/>
    <w:rsid w:val="00A9199A"/>
    <w:rsid w:val="00A91B66"/>
    <w:rsid w:val="00A91B95"/>
    <w:rsid w:val="00A92228"/>
    <w:rsid w:val="00A92769"/>
    <w:rsid w:val="00A92EA7"/>
    <w:rsid w:val="00A93194"/>
    <w:rsid w:val="00A931ED"/>
    <w:rsid w:val="00A9348F"/>
    <w:rsid w:val="00A93504"/>
    <w:rsid w:val="00A935F0"/>
    <w:rsid w:val="00A93858"/>
    <w:rsid w:val="00A93B63"/>
    <w:rsid w:val="00A93E97"/>
    <w:rsid w:val="00A94329"/>
    <w:rsid w:val="00A945EF"/>
    <w:rsid w:val="00A948B4"/>
    <w:rsid w:val="00A94B5B"/>
    <w:rsid w:val="00A950DC"/>
    <w:rsid w:val="00A95376"/>
    <w:rsid w:val="00A954BA"/>
    <w:rsid w:val="00A95DE7"/>
    <w:rsid w:val="00A95EDA"/>
    <w:rsid w:val="00A960EF"/>
    <w:rsid w:val="00A966EB"/>
    <w:rsid w:val="00A96859"/>
    <w:rsid w:val="00A97083"/>
    <w:rsid w:val="00A97485"/>
    <w:rsid w:val="00A978AC"/>
    <w:rsid w:val="00A979FE"/>
    <w:rsid w:val="00A97CAC"/>
    <w:rsid w:val="00A97CED"/>
    <w:rsid w:val="00A97D87"/>
    <w:rsid w:val="00A97FD3"/>
    <w:rsid w:val="00AA00F2"/>
    <w:rsid w:val="00AA09DD"/>
    <w:rsid w:val="00AA0DF7"/>
    <w:rsid w:val="00AA14A3"/>
    <w:rsid w:val="00AA1A60"/>
    <w:rsid w:val="00AA1C99"/>
    <w:rsid w:val="00AA1D8A"/>
    <w:rsid w:val="00AA284E"/>
    <w:rsid w:val="00AA2ABA"/>
    <w:rsid w:val="00AA3477"/>
    <w:rsid w:val="00AA3C9F"/>
    <w:rsid w:val="00AA3F9D"/>
    <w:rsid w:val="00AA43EE"/>
    <w:rsid w:val="00AA4813"/>
    <w:rsid w:val="00AA4FE4"/>
    <w:rsid w:val="00AA5263"/>
    <w:rsid w:val="00AA61A9"/>
    <w:rsid w:val="00AA6B6C"/>
    <w:rsid w:val="00AA6B7A"/>
    <w:rsid w:val="00AA6EDF"/>
    <w:rsid w:val="00AA706A"/>
    <w:rsid w:val="00AA7325"/>
    <w:rsid w:val="00AA7590"/>
    <w:rsid w:val="00AA76D5"/>
    <w:rsid w:val="00AA7F0B"/>
    <w:rsid w:val="00AB0319"/>
    <w:rsid w:val="00AB070D"/>
    <w:rsid w:val="00AB08D7"/>
    <w:rsid w:val="00AB0925"/>
    <w:rsid w:val="00AB0F32"/>
    <w:rsid w:val="00AB0F6C"/>
    <w:rsid w:val="00AB0F92"/>
    <w:rsid w:val="00AB1713"/>
    <w:rsid w:val="00AB336D"/>
    <w:rsid w:val="00AB36D4"/>
    <w:rsid w:val="00AB3C9D"/>
    <w:rsid w:val="00AB3EAA"/>
    <w:rsid w:val="00AB3FD1"/>
    <w:rsid w:val="00AB4004"/>
    <w:rsid w:val="00AB4279"/>
    <w:rsid w:val="00AB4F0F"/>
    <w:rsid w:val="00AB5300"/>
    <w:rsid w:val="00AB543B"/>
    <w:rsid w:val="00AB5A85"/>
    <w:rsid w:val="00AB5C4A"/>
    <w:rsid w:val="00AB6552"/>
    <w:rsid w:val="00AB6824"/>
    <w:rsid w:val="00AB6D87"/>
    <w:rsid w:val="00AB7546"/>
    <w:rsid w:val="00AB76C0"/>
    <w:rsid w:val="00AB7AC3"/>
    <w:rsid w:val="00AB7EDA"/>
    <w:rsid w:val="00AC0296"/>
    <w:rsid w:val="00AC04A3"/>
    <w:rsid w:val="00AC0952"/>
    <w:rsid w:val="00AC09E6"/>
    <w:rsid w:val="00AC1077"/>
    <w:rsid w:val="00AC16D0"/>
    <w:rsid w:val="00AC1D4D"/>
    <w:rsid w:val="00AC1E4D"/>
    <w:rsid w:val="00AC1F39"/>
    <w:rsid w:val="00AC2050"/>
    <w:rsid w:val="00AC2CBF"/>
    <w:rsid w:val="00AC31F8"/>
    <w:rsid w:val="00AC375F"/>
    <w:rsid w:val="00AC389B"/>
    <w:rsid w:val="00AC3C4A"/>
    <w:rsid w:val="00AC3EBC"/>
    <w:rsid w:val="00AC3F12"/>
    <w:rsid w:val="00AC3FAC"/>
    <w:rsid w:val="00AC408A"/>
    <w:rsid w:val="00AC4402"/>
    <w:rsid w:val="00AC445C"/>
    <w:rsid w:val="00AC4F75"/>
    <w:rsid w:val="00AC5038"/>
    <w:rsid w:val="00AC54F3"/>
    <w:rsid w:val="00AC5673"/>
    <w:rsid w:val="00AC5AEE"/>
    <w:rsid w:val="00AC5F44"/>
    <w:rsid w:val="00AC6218"/>
    <w:rsid w:val="00AC6331"/>
    <w:rsid w:val="00AC64B4"/>
    <w:rsid w:val="00AC6641"/>
    <w:rsid w:val="00AC6D94"/>
    <w:rsid w:val="00AC7C2E"/>
    <w:rsid w:val="00AD01D3"/>
    <w:rsid w:val="00AD03A6"/>
    <w:rsid w:val="00AD0844"/>
    <w:rsid w:val="00AD0C61"/>
    <w:rsid w:val="00AD0D93"/>
    <w:rsid w:val="00AD1002"/>
    <w:rsid w:val="00AD1546"/>
    <w:rsid w:val="00AD177E"/>
    <w:rsid w:val="00AD1A1A"/>
    <w:rsid w:val="00AD1B19"/>
    <w:rsid w:val="00AD1C5B"/>
    <w:rsid w:val="00AD1D39"/>
    <w:rsid w:val="00AD1EA7"/>
    <w:rsid w:val="00AD21F3"/>
    <w:rsid w:val="00AD27DC"/>
    <w:rsid w:val="00AD288E"/>
    <w:rsid w:val="00AD2A42"/>
    <w:rsid w:val="00AD2CF6"/>
    <w:rsid w:val="00AD3001"/>
    <w:rsid w:val="00AD31F9"/>
    <w:rsid w:val="00AD34F9"/>
    <w:rsid w:val="00AD38CB"/>
    <w:rsid w:val="00AD47A7"/>
    <w:rsid w:val="00AD4B69"/>
    <w:rsid w:val="00AD4D8E"/>
    <w:rsid w:val="00AD52C3"/>
    <w:rsid w:val="00AD5401"/>
    <w:rsid w:val="00AD573E"/>
    <w:rsid w:val="00AD5972"/>
    <w:rsid w:val="00AD59F9"/>
    <w:rsid w:val="00AD5F7D"/>
    <w:rsid w:val="00AD6136"/>
    <w:rsid w:val="00AD6380"/>
    <w:rsid w:val="00AD6797"/>
    <w:rsid w:val="00AD6C0C"/>
    <w:rsid w:val="00AD6C4F"/>
    <w:rsid w:val="00AD6EA4"/>
    <w:rsid w:val="00AD6F74"/>
    <w:rsid w:val="00AD713D"/>
    <w:rsid w:val="00AD729C"/>
    <w:rsid w:val="00AD7691"/>
    <w:rsid w:val="00AD7766"/>
    <w:rsid w:val="00AD77F0"/>
    <w:rsid w:val="00AE0428"/>
    <w:rsid w:val="00AE0553"/>
    <w:rsid w:val="00AE099B"/>
    <w:rsid w:val="00AE180A"/>
    <w:rsid w:val="00AE22AE"/>
    <w:rsid w:val="00AE23E2"/>
    <w:rsid w:val="00AE260B"/>
    <w:rsid w:val="00AE2842"/>
    <w:rsid w:val="00AE2B3E"/>
    <w:rsid w:val="00AE3A62"/>
    <w:rsid w:val="00AE3FD0"/>
    <w:rsid w:val="00AE4658"/>
    <w:rsid w:val="00AE467F"/>
    <w:rsid w:val="00AE4BFC"/>
    <w:rsid w:val="00AE4D7E"/>
    <w:rsid w:val="00AE4F6D"/>
    <w:rsid w:val="00AE4FFB"/>
    <w:rsid w:val="00AE54F9"/>
    <w:rsid w:val="00AE58AA"/>
    <w:rsid w:val="00AE5C21"/>
    <w:rsid w:val="00AE5D55"/>
    <w:rsid w:val="00AE64E0"/>
    <w:rsid w:val="00AE653E"/>
    <w:rsid w:val="00AE6A8E"/>
    <w:rsid w:val="00AE6E0C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800"/>
    <w:rsid w:val="00AF0DE4"/>
    <w:rsid w:val="00AF0FAA"/>
    <w:rsid w:val="00AF1852"/>
    <w:rsid w:val="00AF18FF"/>
    <w:rsid w:val="00AF1CAC"/>
    <w:rsid w:val="00AF1F64"/>
    <w:rsid w:val="00AF21F7"/>
    <w:rsid w:val="00AF2313"/>
    <w:rsid w:val="00AF2426"/>
    <w:rsid w:val="00AF256D"/>
    <w:rsid w:val="00AF2621"/>
    <w:rsid w:val="00AF2A28"/>
    <w:rsid w:val="00AF2E64"/>
    <w:rsid w:val="00AF311E"/>
    <w:rsid w:val="00AF316E"/>
    <w:rsid w:val="00AF35AA"/>
    <w:rsid w:val="00AF35D9"/>
    <w:rsid w:val="00AF367B"/>
    <w:rsid w:val="00AF371D"/>
    <w:rsid w:val="00AF42A4"/>
    <w:rsid w:val="00AF4489"/>
    <w:rsid w:val="00AF44E6"/>
    <w:rsid w:val="00AF4E28"/>
    <w:rsid w:val="00AF505C"/>
    <w:rsid w:val="00AF5089"/>
    <w:rsid w:val="00AF5268"/>
    <w:rsid w:val="00AF52DC"/>
    <w:rsid w:val="00AF590A"/>
    <w:rsid w:val="00AF5FFF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667"/>
    <w:rsid w:val="00B00A3E"/>
    <w:rsid w:val="00B00C33"/>
    <w:rsid w:val="00B00E8F"/>
    <w:rsid w:val="00B00FC4"/>
    <w:rsid w:val="00B0101B"/>
    <w:rsid w:val="00B013FB"/>
    <w:rsid w:val="00B016FF"/>
    <w:rsid w:val="00B01BEF"/>
    <w:rsid w:val="00B0208F"/>
    <w:rsid w:val="00B02323"/>
    <w:rsid w:val="00B02437"/>
    <w:rsid w:val="00B02705"/>
    <w:rsid w:val="00B02C22"/>
    <w:rsid w:val="00B032B1"/>
    <w:rsid w:val="00B03BF5"/>
    <w:rsid w:val="00B03FC9"/>
    <w:rsid w:val="00B04523"/>
    <w:rsid w:val="00B048DB"/>
    <w:rsid w:val="00B04DC2"/>
    <w:rsid w:val="00B0511F"/>
    <w:rsid w:val="00B05316"/>
    <w:rsid w:val="00B05467"/>
    <w:rsid w:val="00B057FA"/>
    <w:rsid w:val="00B05803"/>
    <w:rsid w:val="00B06733"/>
    <w:rsid w:val="00B06855"/>
    <w:rsid w:val="00B071DB"/>
    <w:rsid w:val="00B07FCE"/>
    <w:rsid w:val="00B102D1"/>
    <w:rsid w:val="00B102FA"/>
    <w:rsid w:val="00B10327"/>
    <w:rsid w:val="00B1071D"/>
    <w:rsid w:val="00B108ED"/>
    <w:rsid w:val="00B10DB9"/>
    <w:rsid w:val="00B10F4D"/>
    <w:rsid w:val="00B112AC"/>
    <w:rsid w:val="00B114E7"/>
    <w:rsid w:val="00B1168F"/>
    <w:rsid w:val="00B1199B"/>
    <w:rsid w:val="00B11AB0"/>
    <w:rsid w:val="00B11DB3"/>
    <w:rsid w:val="00B122B2"/>
    <w:rsid w:val="00B12319"/>
    <w:rsid w:val="00B12C6E"/>
    <w:rsid w:val="00B12FC0"/>
    <w:rsid w:val="00B133DE"/>
    <w:rsid w:val="00B13444"/>
    <w:rsid w:val="00B134E2"/>
    <w:rsid w:val="00B13514"/>
    <w:rsid w:val="00B13B2B"/>
    <w:rsid w:val="00B13C3F"/>
    <w:rsid w:val="00B13D58"/>
    <w:rsid w:val="00B13EE0"/>
    <w:rsid w:val="00B140F3"/>
    <w:rsid w:val="00B14403"/>
    <w:rsid w:val="00B144BD"/>
    <w:rsid w:val="00B1486A"/>
    <w:rsid w:val="00B14FD9"/>
    <w:rsid w:val="00B15053"/>
    <w:rsid w:val="00B1576D"/>
    <w:rsid w:val="00B1591A"/>
    <w:rsid w:val="00B15F66"/>
    <w:rsid w:val="00B16033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E6F"/>
    <w:rsid w:val="00B213E6"/>
    <w:rsid w:val="00B214CA"/>
    <w:rsid w:val="00B21D3F"/>
    <w:rsid w:val="00B2249B"/>
    <w:rsid w:val="00B22555"/>
    <w:rsid w:val="00B2320D"/>
    <w:rsid w:val="00B234EC"/>
    <w:rsid w:val="00B234ED"/>
    <w:rsid w:val="00B23B48"/>
    <w:rsid w:val="00B246A7"/>
    <w:rsid w:val="00B24975"/>
    <w:rsid w:val="00B24D16"/>
    <w:rsid w:val="00B25118"/>
    <w:rsid w:val="00B2562E"/>
    <w:rsid w:val="00B259A4"/>
    <w:rsid w:val="00B25C03"/>
    <w:rsid w:val="00B264F7"/>
    <w:rsid w:val="00B26738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97"/>
    <w:rsid w:val="00B317CD"/>
    <w:rsid w:val="00B317D8"/>
    <w:rsid w:val="00B32746"/>
    <w:rsid w:val="00B3294B"/>
    <w:rsid w:val="00B32B83"/>
    <w:rsid w:val="00B32C1A"/>
    <w:rsid w:val="00B32C7E"/>
    <w:rsid w:val="00B32F71"/>
    <w:rsid w:val="00B33A30"/>
    <w:rsid w:val="00B33BB0"/>
    <w:rsid w:val="00B341CB"/>
    <w:rsid w:val="00B34B59"/>
    <w:rsid w:val="00B34E02"/>
    <w:rsid w:val="00B35052"/>
    <w:rsid w:val="00B351B7"/>
    <w:rsid w:val="00B352D6"/>
    <w:rsid w:val="00B35ACC"/>
    <w:rsid w:val="00B36135"/>
    <w:rsid w:val="00B36387"/>
    <w:rsid w:val="00B36414"/>
    <w:rsid w:val="00B36550"/>
    <w:rsid w:val="00B36A5C"/>
    <w:rsid w:val="00B36AD2"/>
    <w:rsid w:val="00B36C29"/>
    <w:rsid w:val="00B36FCA"/>
    <w:rsid w:val="00B372B7"/>
    <w:rsid w:val="00B37583"/>
    <w:rsid w:val="00B4004D"/>
    <w:rsid w:val="00B400D5"/>
    <w:rsid w:val="00B41646"/>
    <w:rsid w:val="00B41660"/>
    <w:rsid w:val="00B41C2A"/>
    <w:rsid w:val="00B42252"/>
    <w:rsid w:val="00B422F9"/>
    <w:rsid w:val="00B42383"/>
    <w:rsid w:val="00B424FC"/>
    <w:rsid w:val="00B428C2"/>
    <w:rsid w:val="00B428F8"/>
    <w:rsid w:val="00B429C6"/>
    <w:rsid w:val="00B42BB9"/>
    <w:rsid w:val="00B42C99"/>
    <w:rsid w:val="00B431B6"/>
    <w:rsid w:val="00B4399A"/>
    <w:rsid w:val="00B43E90"/>
    <w:rsid w:val="00B44016"/>
    <w:rsid w:val="00B44426"/>
    <w:rsid w:val="00B4468C"/>
    <w:rsid w:val="00B44793"/>
    <w:rsid w:val="00B448B1"/>
    <w:rsid w:val="00B44F7B"/>
    <w:rsid w:val="00B44FBF"/>
    <w:rsid w:val="00B450E4"/>
    <w:rsid w:val="00B45295"/>
    <w:rsid w:val="00B45358"/>
    <w:rsid w:val="00B45830"/>
    <w:rsid w:val="00B458AB"/>
    <w:rsid w:val="00B45D7B"/>
    <w:rsid w:val="00B45D84"/>
    <w:rsid w:val="00B46F8D"/>
    <w:rsid w:val="00B4737A"/>
    <w:rsid w:val="00B474D3"/>
    <w:rsid w:val="00B478CB"/>
    <w:rsid w:val="00B47A58"/>
    <w:rsid w:val="00B47A77"/>
    <w:rsid w:val="00B47A87"/>
    <w:rsid w:val="00B50225"/>
    <w:rsid w:val="00B505C1"/>
    <w:rsid w:val="00B506B2"/>
    <w:rsid w:val="00B50D2D"/>
    <w:rsid w:val="00B50F50"/>
    <w:rsid w:val="00B515CB"/>
    <w:rsid w:val="00B5223B"/>
    <w:rsid w:val="00B52324"/>
    <w:rsid w:val="00B52605"/>
    <w:rsid w:val="00B528DF"/>
    <w:rsid w:val="00B52E7D"/>
    <w:rsid w:val="00B530B4"/>
    <w:rsid w:val="00B53240"/>
    <w:rsid w:val="00B53311"/>
    <w:rsid w:val="00B536CF"/>
    <w:rsid w:val="00B5382C"/>
    <w:rsid w:val="00B538AC"/>
    <w:rsid w:val="00B53DE5"/>
    <w:rsid w:val="00B54189"/>
    <w:rsid w:val="00B5470F"/>
    <w:rsid w:val="00B54B3C"/>
    <w:rsid w:val="00B552A6"/>
    <w:rsid w:val="00B552AB"/>
    <w:rsid w:val="00B5556B"/>
    <w:rsid w:val="00B5565C"/>
    <w:rsid w:val="00B55936"/>
    <w:rsid w:val="00B55B6E"/>
    <w:rsid w:val="00B566CF"/>
    <w:rsid w:val="00B566EF"/>
    <w:rsid w:val="00B568B2"/>
    <w:rsid w:val="00B56C2A"/>
    <w:rsid w:val="00B56C55"/>
    <w:rsid w:val="00B56D68"/>
    <w:rsid w:val="00B574CE"/>
    <w:rsid w:val="00B579FC"/>
    <w:rsid w:val="00B6022A"/>
    <w:rsid w:val="00B6126D"/>
    <w:rsid w:val="00B6187C"/>
    <w:rsid w:val="00B61CAD"/>
    <w:rsid w:val="00B62027"/>
    <w:rsid w:val="00B620BA"/>
    <w:rsid w:val="00B63054"/>
    <w:rsid w:val="00B6332F"/>
    <w:rsid w:val="00B634AD"/>
    <w:rsid w:val="00B635D5"/>
    <w:rsid w:val="00B63C74"/>
    <w:rsid w:val="00B644AA"/>
    <w:rsid w:val="00B645A7"/>
    <w:rsid w:val="00B64ABC"/>
    <w:rsid w:val="00B64C6B"/>
    <w:rsid w:val="00B650B8"/>
    <w:rsid w:val="00B65B2E"/>
    <w:rsid w:val="00B65C55"/>
    <w:rsid w:val="00B662A4"/>
    <w:rsid w:val="00B6693F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73"/>
    <w:rsid w:val="00B70D26"/>
    <w:rsid w:val="00B70D6D"/>
    <w:rsid w:val="00B71062"/>
    <w:rsid w:val="00B71E2A"/>
    <w:rsid w:val="00B721EC"/>
    <w:rsid w:val="00B72364"/>
    <w:rsid w:val="00B7236E"/>
    <w:rsid w:val="00B7287C"/>
    <w:rsid w:val="00B72C05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5A"/>
    <w:rsid w:val="00B73FF6"/>
    <w:rsid w:val="00B74385"/>
    <w:rsid w:val="00B745B6"/>
    <w:rsid w:val="00B74D2A"/>
    <w:rsid w:val="00B751E6"/>
    <w:rsid w:val="00B7528C"/>
    <w:rsid w:val="00B759C8"/>
    <w:rsid w:val="00B767DF"/>
    <w:rsid w:val="00B768C4"/>
    <w:rsid w:val="00B76C05"/>
    <w:rsid w:val="00B76C91"/>
    <w:rsid w:val="00B76CD9"/>
    <w:rsid w:val="00B77174"/>
    <w:rsid w:val="00B77775"/>
    <w:rsid w:val="00B77901"/>
    <w:rsid w:val="00B77B8D"/>
    <w:rsid w:val="00B80053"/>
    <w:rsid w:val="00B8058C"/>
    <w:rsid w:val="00B8071F"/>
    <w:rsid w:val="00B80AB1"/>
    <w:rsid w:val="00B815E5"/>
    <w:rsid w:val="00B81625"/>
    <w:rsid w:val="00B81ADD"/>
    <w:rsid w:val="00B81C5A"/>
    <w:rsid w:val="00B82206"/>
    <w:rsid w:val="00B8226D"/>
    <w:rsid w:val="00B8241E"/>
    <w:rsid w:val="00B829D9"/>
    <w:rsid w:val="00B82A2C"/>
    <w:rsid w:val="00B82DE0"/>
    <w:rsid w:val="00B837CA"/>
    <w:rsid w:val="00B840CC"/>
    <w:rsid w:val="00B845E6"/>
    <w:rsid w:val="00B84623"/>
    <w:rsid w:val="00B84898"/>
    <w:rsid w:val="00B848FB"/>
    <w:rsid w:val="00B84CC3"/>
    <w:rsid w:val="00B84D43"/>
    <w:rsid w:val="00B851C3"/>
    <w:rsid w:val="00B85727"/>
    <w:rsid w:val="00B85757"/>
    <w:rsid w:val="00B85792"/>
    <w:rsid w:val="00B85A41"/>
    <w:rsid w:val="00B861A7"/>
    <w:rsid w:val="00B8655C"/>
    <w:rsid w:val="00B86860"/>
    <w:rsid w:val="00B86D4E"/>
    <w:rsid w:val="00B86E04"/>
    <w:rsid w:val="00B86E2B"/>
    <w:rsid w:val="00B872C3"/>
    <w:rsid w:val="00B87645"/>
    <w:rsid w:val="00B87E2B"/>
    <w:rsid w:val="00B90108"/>
    <w:rsid w:val="00B90157"/>
    <w:rsid w:val="00B903CF"/>
    <w:rsid w:val="00B918FF"/>
    <w:rsid w:val="00B91A7E"/>
    <w:rsid w:val="00B926A3"/>
    <w:rsid w:val="00B92C4A"/>
    <w:rsid w:val="00B92E48"/>
    <w:rsid w:val="00B92FD4"/>
    <w:rsid w:val="00B9320A"/>
    <w:rsid w:val="00B933F6"/>
    <w:rsid w:val="00B943F5"/>
    <w:rsid w:val="00B94D84"/>
    <w:rsid w:val="00B94D9C"/>
    <w:rsid w:val="00B95295"/>
    <w:rsid w:val="00B95854"/>
    <w:rsid w:val="00B95D4B"/>
    <w:rsid w:val="00B95F51"/>
    <w:rsid w:val="00B960D1"/>
    <w:rsid w:val="00B96A52"/>
    <w:rsid w:val="00B96E6D"/>
    <w:rsid w:val="00B9736E"/>
    <w:rsid w:val="00B97568"/>
    <w:rsid w:val="00B97B34"/>
    <w:rsid w:val="00B97C6D"/>
    <w:rsid w:val="00BA00DC"/>
    <w:rsid w:val="00BA0210"/>
    <w:rsid w:val="00BA03C6"/>
    <w:rsid w:val="00BA082A"/>
    <w:rsid w:val="00BA0DFB"/>
    <w:rsid w:val="00BA1341"/>
    <w:rsid w:val="00BA1623"/>
    <w:rsid w:val="00BA1E52"/>
    <w:rsid w:val="00BA212B"/>
    <w:rsid w:val="00BA2298"/>
    <w:rsid w:val="00BA2364"/>
    <w:rsid w:val="00BA23B3"/>
    <w:rsid w:val="00BA26CF"/>
    <w:rsid w:val="00BA3BBE"/>
    <w:rsid w:val="00BA404C"/>
    <w:rsid w:val="00BA40BD"/>
    <w:rsid w:val="00BA45C7"/>
    <w:rsid w:val="00BA4871"/>
    <w:rsid w:val="00BA4A81"/>
    <w:rsid w:val="00BA51A4"/>
    <w:rsid w:val="00BA5406"/>
    <w:rsid w:val="00BA54A3"/>
    <w:rsid w:val="00BA568F"/>
    <w:rsid w:val="00BA5701"/>
    <w:rsid w:val="00BA5F81"/>
    <w:rsid w:val="00BA6276"/>
    <w:rsid w:val="00BA630A"/>
    <w:rsid w:val="00BA647E"/>
    <w:rsid w:val="00BA6505"/>
    <w:rsid w:val="00BA6577"/>
    <w:rsid w:val="00BA699B"/>
    <w:rsid w:val="00BA69EC"/>
    <w:rsid w:val="00BA6B5D"/>
    <w:rsid w:val="00BA6D33"/>
    <w:rsid w:val="00BA7663"/>
    <w:rsid w:val="00BB0362"/>
    <w:rsid w:val="00BB03D7"/>
    <w:rsid w:val="00BB049E"/>
    <w:rsid w:val="00BB0AEE"/>
    <w:rsid w:val="00BB1C28"/>
    <w:rsid w:val="00BB293C"/>
    <w:rsid w:val="00BB310A"/>
    <w:rsid w:val="00BB32E1"/>
    <w:rsid w:val="00BB3CA0"/>
    <w:rsid w:val="00BB4024"/>
    <w:rsid w:val="00BB4070"/>
    <w:rsid w:val="00BB40F1"/>
    <w:rsid w:val="00BB420D"/>
    <w:rsid w:val="00BB4588"/>
    <w:rsid w:val="00BB4F4B"/>
    <w:rsid w:val="00BB5866"/>
    <w:rsid w:val="00BB5B8C"/>
    <w:rsid w:val="00BB61EB"/>
    <w:rsid w:val="00BB65E8"/>
    <w:rsid w:val="00BB66B1"/>
    <w:rsid w:val="00BB734A"/>
    <w:rsid w:val="00BB7B03"/>
    <w:rsid w:val="00BB7BF9"/>
    <w:rsid w:val="00BB7F2B"/>
    <w:rsid w:val="00BC00D3"/>
    <w:rsid w:val="00BC041E"/>
    <w:rsid w:val="00BC07DE"/>
    <w:rsid w:val="00BC0AD9"/>
    <w:rsid w:val="00BC0B84"/>
    <w:rsid w:val="00BC1453"/>
    <w:rsid w:val="00BC199A"/>
    <w:rsid w:val="00BC1C19"/>
    <w:rsid w:val="00BC237A"/>
    <w:rsid w:val="00BC2665"/>
    <w:rsid w:val="00BC2AA0"/>
    <w:rsid w:val="00BC2E1F"/>
    <w:rsid w:val="00BC3061"/>
    <w:rsid w:val="00BC31EA"/>
    <w:rsid w:val="00BC38BB"/>
    <w:rsid w:val="00BC3B4B"/>
    <w:rsid w:val="00BC3D41"/>
    <w:rsid w:val="00BC409F"/>
    <w:rsid w:val="00BC41F4"/>
    <w:rsid w:val="00BC42C4"/>
    <w:rsid w:val="00BC456D"/>
    <w:rsid w:val="00BC48AB"/>
    <w:rsid w:val="00BC5964"/>
    <w:rsid w:val="00BC5A35"/>
    <w:rsid w:val="00BC5F4D"/>
    <w:rsid w:val="00BC63F7"/>
    <w:rsid w:val="00BC6E23"/>
    <w:rsid w:val="00BC6F42"/>
    <w:rsid w:val="00BC7089"/>
    <w:rsid w:val="00BC7A3F"/>
    <w:rsid w:val="00BD0ACA"/>
    <w:rsid w:val="00BD1235"/>
    <w:rsid w:val="00BD15E9"/>
    <w:rsid w:val="00BD16C9"/>
    <w:rsid w:val="00BD2011"/>
    <w:rsid w:val="00BD3166"/>
    <w:rsid w:val="00BD3376"/>
    <w:rsid w:val="00BD361B"/>
    <w:rsid w:val="00BD3741"/>
    <w:rsid w:val="00BD43E0"/>
    <w:rsid w:val="00BD454A"/>
    <w:rsid w:val="00BD4A82"/>
    <w:rsid w:val="00BD50FC"/>
    <w:rsid w:val="00BD55B6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700C"/>
    <w:rsid w:val="00BD72B1"/>
    <w:rsid w:val="00BE08DD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56D"/>
    <w:rsid w:val="00BE485A"/>
    <w:rsid w:val="00BE48F9"/>
    <w:rsid w:val="00BE4F63"/>
    <w:rsid w:val="00BE554B"/>
    <w:rsid w:val="00BE5C37"/>
    <w:rsid w:val="00BE5DB7"/>
    <w:rsid w:val="00BE5E65"/>
    <w:rsid w:val="00BE6136"/>
    <w:rsid w:val="00BE619C"/>
    <w:rsid w:val="00BE6328"/>
    <w:rsid w:val="00BE6677"/>
    <w:rsid w:val="00BE667B"/>
    <w:rsid w:val="00BE6E9C"/>
    <w:rsid w:val="00BE7287"/>
    <w:rsid w:val="00BE7AA7"/>
    <w:rsid w:val="00BE7D6D"/>
    <w:rsid w:val="00BE7EE3"/>
    <w:rsid w:val="00BF014C"/>
    <w:rsid w:val="00BF0927"/>
    <w:rsid w:val="00BF0B34"/>
    <w:rsid w:val="00BF0BF9"/>
    <w:rsid w:val="00BF0E06"/>
    <w:rsid w:val="00BF15FA"/>
    <w:rsid w:val="00BF1753"/>
    <w:rsid w:val="00BF183D"/>
    <w:rsid w:val="00BF1A39"/>
    <w:rsid w:val="00BF1C63"/>
    <w:rsid w:val="00BF2148"/>
    <w:rsid w:val="00BF23EA"/>
    <w:rsid w:val="00BF2517"/>
    <w:rsid w:val="00BF2727"/>
    <w:rsid w:val="00BF2847"/>
    <w:rsid w:val="00BF294B"/>
    <w:rsid w:val="00BF2B53"/>
    <w:rsid w:val="00BF2CC3"/>
    <w:rsid w:val="00BF2E5D"/>
    <w:rsid w:val="00BF32C5"/>
    <w:rsid w:val="00BF3331"/>
    <w:rsid w:val="00BF35BC"/>
    <w:rsid w:val="00BF3621"/>
    <w:rsid w:val="00BF36D7"/>
    <w:rsid w:val="00BF36EC"/>
    <w:rsid w:val="00BF48E8"/>
    <w:rsid w:val="00BF505F"/>
    <w:rsid w:val="00BF5111"/>
    <w:rsid w:val="00BF52C0"/>
    <w:rsid w:val="00BF5366"/>
    <w:rsid w:val="00BF5A0E"/>
    <w:rsid w:val="00BF5F4A"/>
    <w:rsid w:val="00BF608F"/>
    <w:rsid w:val="00BF6680"/>
    <w:rsid w:val="00BF69EF"/>
    <w:rsid w:val="00BF70E3"/>
    <w:rsid w:val="00BF745D"/>
    <w:rsid w:val="00BF7892"/>
    <w:rsid w:val="00BF7B91"/>
    <w:rsid w:val="00C0097A"/>
    <w:rsid w:val="00C01286"/>
    <w:rsid w:val="00C0156A"/>
    <w:rsid w:val="00C01593"/>
    <w:rsid w:val="00C01648"/>
    <w:rsid w:val="00C01C15"/>
    <w:rsid w:val="00C01E42"/>
    <w:rsid w:val="00C024D4"/>
    <w:rsid w:val="00C027A4"/>
    <w:rsid w:val="00C02881"/>
    <w:rsid w:val="00C02D51"/>
    <w:rsid w:val="00C04390"/>
    <w:rsid w:val="00C043AB"/>
    <w:rsid w:val="00C046DB"/>
    <w:rsid w:val="00C0490C"/>
    <w:rsid w:val="00C04B11"/>
    <w:rsid w:val="00C04DC9"/>
    <w:rsid w:val="00C04DE0"/>
    <w:rsid w:val="00C04DEE"/>
    <w:rsid w:val="00C05553"/>
    <w:rsid w:val="00C0555D"/>
    <w:rsid w:val="00C056D7"/>
    <w:rsid w:val="00C06397"/>
    <w:rsid w:val="00C0674B"/>
    <w:rsid w:val="00C067D0"/>
    <w:rsid w:val="00C0736D"/>
    <w:rsid w:val="00C07594"/>
    <w:rsid w:val="00C07696"/>
    <w:rsid w:val="00C076C3"/>
    <w:rsid w:val="00C07831"/>
    <w:rsid w:val="00C07869"/>
    <w:rsid w:val="00C07B49"/>
    <w:rsid w:val="00C07F3A"/>
    <w:rsid w:val="00C07F5B"/>
    <w:rsid w:val="00C10278"/>
    <w:rsid w:val="00C10519"/>
    <w:rsid w:val="00C11167"/>
    <w:rsid w:val="00C111A9"/>
    <w:rsid w:val="00C113AB"/>
    <w:rsid w:val="00C11717"/>
    <w:rsid w:val="00C11933"/>
    <w:rsid w:val="00C11A43"/>
    <w:rsid w:val="00C11E56"/>
    <w:rsid w:val="00C1219E"/>
    <w:rsid w:val="00C126F8"/>
    <w:rsid w:val="00C1274A"/>
    <w:rsid w:val="00C12810"/>
    <w:rsid w:val="00C12EDD"/>
    <w:rsid w:val="00C130F0"/>
    <w:rsid w:val="00C134DA"/>
    <w:rsid w:val="00C13A18"/>
    <w:rsid w:val="00C13DA2"/>
    <w:rsid w:val="00C13DC7"/>
    <w:rsid w:val="00C13E79"/>
    <w:rsid w:val="00C13F48"/>
    <w:rsid w:val="00C142AE"/>
    <w:rsid w:val="00C1453F"/>
    <w:rsid w:val="00C14593"/>
    <w:rsid w:val="00C14BA7"/>
    <w:rsid w:val="00C14C2B"/>
    <w:rsid w:val="00C14D07"/>
    <w:rsid w:val="00C14D12"/>
    <w:rsid w:val="00C153E3"/>
    <w:rsid w:val="00C15F99"/>
    <w:rsid w:val="00C16279"/>
    <w:rsid w:val="00C1674D"/>
    <w:rsid w:val="00C16A54"/>
    <w:rsid w:val="00C16B4D"/>
    <w:rsid w:val="00C170A5"/>
    <w:rsid w:val="00C1751B"/>
    <w:rsid w:val="00C17FDF"/>
    <w:rsid w:val="00C2030C"/>
    <w:rsid w:val="00C204C2"/>
    <w:rsid w:val="00C21245"/>
    <w:rsid w:val="00C21314"/>
    <w:rsid w:val="00C213DE"/>
    <w:rsid w:val="00C21416"/>
    <w:rsid w:val="00C214F0"/>
    <w:rsid w:val="00C21752"/>
    <w:rsid w:val="00C21A3E"/>
    <w:rsid w:val="00C21DE6"/>
    <w:rsid w:val="00C22657"/>
    <w:rsid w:val="00C23145"/>
    <w:rsid w:val="00C237B9"/>
    <w:rsid w:val="00C23A18"/>
    <w:rsid w:val="00C23AD4"/>
    <w:rsid w:val="00C23C09"/>
    <w:rsid w:val="00C242B7"/>
    <w:rsid w:val="00C24346"/>
    <w:rsid w:val="00C24491"/>
    <w:rsid w:val="00C24664"/>
    <w:rsid w:val="00C246C9"/>
    <w:rsid w:val="00C2482F"/>
    <w:rsid w:val="00C24ED8"/>
    <w:rsid w:val="00C25727"/>
    <w:rsid w:val="00C25D8B"/>
    <w:rsid w:val="00C25ECB"/>
    <w:rsid w:val="00C26470"/>
    <w:rsid w:val="00C267CB"/>
    <w:rsid w:val="00C267DD"/>
    <w:rsid w:val="00C27235"/>
    <w:rsid w:val="00C27B16"/>
    <w:rsid w:val="00C27BEC"/>
    <w:rsid w:val="00C27F92"/>
    <w:rsid w:val="00C302B1"/>
    <w:rsid w:val="00C31326"/>
    <w:rsid w:val="00C319B0"/>
    <w:rsid w:val="00C31B67"/>
    <w:rsid w:val="00C31BAD"/>
    <w:rsid w:val="00C31F0B"/>
    <w:rsid w:val="00C3214F"/>
    <w:rsid w:val="00C3275F"/>
    <w:rsid w:val="00C32AAE"/>
    <w:rsid w:val="00C32DBA"/>
    <w:rsid w:val="00C334A7"/>
    <w:rsid w:val="00C3357E"/>
    <w:rsid w:val="00C33799"/>
    <w:rsid w:val="00C3402B"/>
    <w:rsid w:val="00C34053"/>
    <w:rsid w:val="00C34496"/>
    <w:rsid w:val="00C34525"/>
    <w:rsid w:val="00C34571"/>
    <w:rsid w:val="00C34844"/>
    <w:rsid w:val="00C348E7"/>
    <w:rsid w:val="00C34A99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47B"/>
    <w:rsid w:val="00C36535"/>
    <w:rsid w:val="00C3663C"/>
    <w:rsid w:val="00C36E50"/>
    <w:rsid w:val="00C372D5"/>
    <w:rsid w:val="00C3732D"/>
    <w:rsid w:val="00C375A4"/>
    <w:rsid w:val="00C377C9"/>
    <w:rsid w:val="00C37C5D"/>
    <w:rsid w:val="00C37F8D"/>
    <w:rsid w:val="00C40165"/>
    <w:rsid w:val="00C409F4"/>
    <w:rsid w:val="00C40A61"/>
    <w:rsid w:val="00C40F9B"/>
    <w:rsid w:val="00C41427"/>
    <w:rsid w:val="00C41456"/>
    <w:rsid w:val="00C41825"/>
    <w:rsid w:val="00C42F2B"/>
    <w:rsid w:val="00C431DC"/>
    <w:rsid w:val="00C432E7"/>
    <w:rsid w:val="00C4346C"/>
    <w:rsid w:val="00C4391F"/>
    <w:rsid w:val="00C44140"/>
    <w:rsid w:val="00C444D8"/>
    <w:rsid w:val="00C44542"/>
    <w:rsid w:val="00C44622"/>
    <w:rsid w:val="00C44AA3"/>
    <w:rsid w:val="00C457EC"/>
    <w:rsid w:val="00C458B1"/>
    <w:rsid w:val="00C45D3A"/>
    <w:rsid w:val="00C465CF"/>
    <w:rsid w:val="00C471B8"/>
    <w:rsid w:val="00C471BF"/>
    <w:rsid w:val="00C4726B"/>
    <w:rsid w:val="00C47559"/>
    <w:rsid w:val="00C47A7A"/>
    <w:rsid w:val="00C50B98"/>
    <w:rsid w:val="00C50E23"/>
    <w:rsid w:val="00C50F40"/>
    <w:rsid w:val="00C51395"/>
    <w:rsid w:val="00C51A88"/>
    <w:rsid w:val="00C51B2F"/>
    <w:rsid w:val="00C51B5B"/>
    <w:rsid w:val="00C52363"/>
    <w:rsid w:val="00C52DD0"/>
    <w:rsid w:val="00C53051"/>
    <w:rsid w:val="00C53091"/>
    <w:rsid w:val="00C53206"/>
    <w:rsid w:val="00C53429"/>
    <w:rsid w:val="00C544F6"/>
    <w:rsid w:val="00C54580"/>
    <w:rsid w:val="00C54591"/>
    <w:rsid w:val="00C550F5"/>
    <w:rsid w:val="00C551C8"/>
    <w:rsid w:val="00C55344"/>
    <w:rsid w:val="00C5584C"/>
    <w:rsid w:val="00C558B0"/>
    <w:rsid w:val="00C5592E"/>
    <w:rsid w:val="00C56167"/>
    <w:rsid w:val="00C563F8"/>
    <w:rsid w:val="00C56F54"/>
    <w:rsid w:val="00C5712A"/>
    <w:rsid w:val="00C571B5"/>
    <w:rsid w:val="00C573ED"/>
    <w:rsid w:val="00C576CF"/>
    <w:rsid w:val="00C57F3F"/>
    <w:rsid w:val="00C6005B"/>
    <w:rsid w:val="00C6028F"/>
    <w:rsid w:val="00C60764"/>
    <w:rsid w:val="00C60A36"/>
    <w:rsid w:val="00C61282"/>
    <w:rsid w:val="00C615A4"/>
    <w:rsid w:val="00C61646"/>
    <w:rsid w:val="00C6172A"/>
    <w:rsid w:val="00C61D1D"/>
    <w:rsid w:val="00C61DFE"/>
    <w:rsid w:val="00C62280"/>
    <w:rsid w:val="00C625A4"/>
    <w:rsid w:val="00C6332C"/>
    <w:rsid w:val="00C638DD"/>
    <w:rsid w:val="00C63C99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D4"/>
    <w:rsid w:val="00C6616C"/>
    <w:rsid w:val="00C6618B"/>
    <w:rsid w:val="00C661DC"/>
    <w:rsid w:val="00C66499"/>
    <w:rsid w:val="00C66922"/>
    <w:rsid w:val="00C66B48"/>
    <w:rsid w:val="00C66C65"/>
    <w:rsid w:val="00C67D57"/>
    <w:rsid w:val="00C67F7D"/>
    <w:rsid w:val="00C67FE9"/>
    <w:rsid w:val="00C700C1"/>
    <w:rsid w:val="00C703CA"/>
    <w:rsid w:val="00C707EB"/>
    <w:rsid w:val="00C708B3"/>
    <w:rsid w:val="00C70903"/>
    <w:rsid w:val="00C7097C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88C"/>
    <w:rsid w:val="00C74AEA"/>
    <w:rsid w:val="00C74D5C"/>
    <w:rsid w:val="00C752DA"/>
    <w:rsid w:val="00C75515"/>
    <w:rsid w:val="00C758B4"/>
    <w:rsid w:val="00C75B95"/>
    <w:rsid w:val="00C75D7A"/>
    <w:rsid w:val="00C764E7"/>
    <w:rsid w:val="00C76D46"/>
    <w:rsid w:val="00C76D54"/>
    <w:rsid w:val="00C770C9"/>
    <w:rsid w:val="00C77218"/>
    <w:rsid w:val="00C77236"/>
    <w:rsid w:val="00C7748B"/>
    <w:rsid w:val="00C774EB"/>
    <w:rsid w:val="00C77D6C"/>
    <w:rsid w:val="00C77ED7"/>
    <w:rsid w:val="00C804DD"/>
    <w:rsid w:val="00C80570"/>
    <w:rsid w:val="00C809DC"/>
    <w:rsid w:val="00C80AC8"/>
    <w:rsid w:val="00C80B91"/>
    <w:rsid w:val="00C80FED"/>
    <w:rsid w:val="00C815AB"/>
    <w:rsid w:val="00C81AB5"/>
    <w:rsid w:val="00C81C20"/>
    <w:rsid w:val="00C81E76"/>
    <w:rsid w:val="00C827F6"/>
    <w:rsid w:val="00C828A3"/>
    <w:rsid w:val="00C82DEB"/>
    <w:rsid w:val="00C83195"/>
    <w:rsid w:val="00C831BD"/>
    <w:rsid w:val="00C837DD"/>
    <w:rsid w:val="00C83F3E"/>
    <w:rsid w:val="00C8498B"/>
    <w:rsid w:val="00C84C75"/>
    <w:rsid w:val="00C84D65"/>
    <w:rsid w:val="00C85029"/>
    <w:rsid w:val="00C85403"/>
    <w:rsid w:val="00C85A09"/>
    <w:rsid w:val="00C85F9B"/>
    <w:rsid w:val="00C86579"/>
    <w:rsid w:val="00C869AE"/>
    <w:rsid w:val="00C8707E"/>
    <w:rsid w:val="00C870DB"/>
    <w:rsid w:val="00C8716A"/>
    <w:rsid w:val="00C87217"/>
    <w:rsid w:val="00C8740C"/>
    <w:rsid w:val="00C87861"/>
    <w:rsid w:val="00C87867"/>
    <w:rsid w:val="00C879AA"/>
    <w:rsid w:val="00C87C04"/>
    <w:rsid w:val="00C87F19"/>
    <w:rsid w:val="00C87F86"/>
    <w:rsid w:val="00C90551"/>
    <w:rsid w:val="00C90D36"/>
    <w:rsid w:val="00C90E3C"/>
    <w:rsid w:val="00C910C5"/>
    <w:rsid w:val="00C9159E"/>
    <w:rsid w:val="00C917BB"/>
    <w:rsid w:val="00C91A08"/>
    <w:rsid w:val="00C92B2E"/>
    <w:rsid w:val="00C92EB1"/>
    <w:rsid w:val="00C932AB"/>
    <w:rsid w:val="00C934D5"/>
    <w:rsid w:val="00C936C8"/>
    <w:rsid w:val="00C937BB"/>
    <w:rsid w:val="00C9390B"/>
    <w:rsid w:val="00C93980"/>
    <w:rsid w:val="00C93BB1"/>
    <w:rsid w:val="00C94889"/>
    <w:rsid w:val="00C94C56"/>
    <w:rsid w:val="00C953E8"/>
    <w:rsid w:val="00C954C7"/>
    <w:rsid w:val="00C96320"/>
    <w:rsid w:val="00C9680C"/>
    <w:rsid w:val="00C96C84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565"/>
    <w:rsid w:val="00CA28AB"/>
    <w:rsid w:val="00CA34CF"/>
    <w:rsid w:val="00CA3AAE"/>
    <w:rsid w:val="00CA3D09"/>
    <w:rsid w:val="00CA46CA"/>
    <w:rsid w:val="00CA4721"/>
    <w:rsid w:val="00CA4974"/>
    <w:rsid w:val="00CA59E8"/>
    <w:rsid w:val="00CA671A"/>
    <w:rsid w:val="00CA69D3"/>
    <w:rsid w:val="00CA71F0"/>
    <w:rsid w:val="00CA75E7"/>
    <w:rsid w:val="00CA781F"/>
    <w:rsid w:val="00CA79BB"/>
    <w:rsid w:val="00CA7A5A"/>
    <w:rsid w:val="00CB006A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38E1"/>
    <w:rsid w:val="00CB4231"/>
    <w:rsid w:val="00CB4FF2"/>
    <w:rsid w:val="00CB504E"/>
    <w:rsid w:val="00CB509E"/>
    <w:rsid w:val="00CB55EC"/>
    <w:rsid w:val="00CB579E"/>
    <w:rsid w:val="00CB5BB6"/>
    <w:rsid w:val="00CB5C8A"/>
    <w:rsid w:val="00CB5D65"/>
    <w:rsid w:val="00CB61D9"/>
    <w:rsid w:val="00CB61EA"/>
    <w:rsid w:val="00CB6394"/>
    <w:rsid w:val="00CB6500"/>
    <w:rsid w:val="00CB680B"/>
    <w:rsid w:val="00CB70CC"/>
    <w:rsid w:val="00CB71C8"/>
    <w:rsid w:val="00CB771E"/>
    <w:rsid w:val="00CB7C17"/>
    <w:rsid w:val="00CB7C71"/>
    <w:rsid w:val="00CC025E"/>
    <w:rsid w:val="00CC0598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0B2"/>
    <w:rsid w:val="00CC24E2"/>
    <w:rsid w:val="00CC250C"/>
    <w:rsid w:val="00CC26D4"/>
    <w:rsid w:val="00CC277C"/>
    <w:rsid w:val="00CC3BED"/>
    <w:rsid w:val="00CC4C28"/>
    <w:rsid w:val="00CC508F"/>
    <w:rsid w:val="00CC5198"/>
    <w:rsid w:val="00CC5921"/>
    <w:rsid w:val="00CC5CFA"/>
    <w:rsid w:val="00CC5D98"/>
    <w:rsid w:val="00CC5E8A"/>
    <w:rsid w:val="00CC5FFE"/>
    <w:rsid w:val="00CC69C4"/>
    <w:rsid w:val="00CC6D0B"/>
    <w:rsid w:val="00CC72EE"/>
    <w:rsid w:val="00CC7F1E"/>
    <w:rsid w:val="00CD0232"/>
    <w:rsid w:val="00CD03B3"/>
    <w:rsid w:val="00CD0602"/>
    <w:rsid w:val="00CD0B4E"/>
    <w:rsid w:val="00CD0CDF"/>
    <w:rsid w:val="00CD0EA8"/>
    <w:rsid w:val="00CD0FDE"/>
    <w:rsid w:val="00CD129C"/>
    <w:rsid w:val="00CD15AF"/>
    <w:rsid w:val="00CD1875"/>
    <w:rsid w:val="00CD1935"/>
    <w:rsid w:val="00CD1E43"/>
    <w:rsid w:val="00CD2A23"/>
    <w:rsid w:val="00CD2FBA"/>
    <w:rsid w:val="00CD322E"/>
    <w:rsid w:val="00CD3237"/>
    <w:rsid w:val="00CD3406"/>
    <w:rsid w:val="00CD350A"/>
    <w:rsid w:val="00CD36F3"/>
    <w:rsid w:val="00CD3DD7"/>
    <w:rsid w:val="00CD3F51"/>
    <w:rsid w:val="00CD4802"/>
    <w:rsid w:val="00CD4D01"/>
    <w:rsid w:val="00CD4FFC"/>
    <w:rsid w:val="00CD5087"/>
    <w:rsid w:val="00CD526B"/>
    <w:rsid w:val="00CD54F6"/>
    <w:rsid w:val="00CD57C4"/>
    <w:rsid w:val="00CD6001"/>
    <w:rsid w:val="00CD6854"/>
    <w:rsid w:val="00CD75BC"/>
    <w:rsid w:val="00CD78BD"/>
    <w:rsid w:val="00CE0837"/>
    <w:rsid w:val="00CE0B27"/>
    <w:rsid w:val="00CE0E04"/>
    <w:rsid w:val="00CE10CD"/>
    <w:rsid w:val="00CE1345"/>
    <w:rsid w:val="00CE1400"/>
    <w:rsid w:val="00CE15E8"/>
    <w:rsid w:val="00CE1910"/>
    <w:rsid w:val="00CE1CF9"/>
    <w:rsid w:val="00CE23D6"/>
    <w:rsid w:val="00CE2483"/>
    <w:rsid w:val="00CE260B"/>
    <w:rsid w:val="00CE2B3A"/>
    <w:rsid w:val="00CE2FC5"/>
    <w:rsid w:val="00CE30F3"/>
    <w:rsid w:val="00CE4108"/>
    <w:rsid w:val="00CE41DB"/>
    <w:rsid w:val="00CE424A"/>
    <w:rsid w:val="00CE4414"/>
    <w:rsid w:val="00CE4666"/>
    <w:rsid w:val="00CE4CD3"/>
    <w:rsid w:val="00CE51B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12A7"/>
    <w:rsid w:val="00CF1494"/>
    <w:rsid w:val="00CF15D4"/>
    <w:rsid w:val="00CF1AB3"/>
    <w:rsid w:val="00CF1D02"/>
    <w:rsid w:val="00CF214B"/>
    <w:rsid w:val="00CF23F3"/>
    <w:rsid w:val="00CF25EC"/>
    <w:rsid w:val="00CF28E8"/>
    <w:rsid w:val="00CF3230"/>
    <w:rsid w:val="00CF34C0"/>
    <w:rsid w:val="00CF38FC"/>
    <w:rsid w:val="00CF451F"/>
    <w:rsid w:val="00CF4AF3"/>
    <w:rsid w:val="00CF55A1"/>
    <w:rsid w:val="00CF55DC"/>
    <w:rsid w:val="00CF5805"/>
    <w:rsid w:val="00CF58D8"/>
    <w:rsid w:val="00CF5CD0"/>
    <w:rsid w:val="00CF5E81"/>
    <w:rsid w:val="00CF6370"/>
    <w:rsid w:val="00CF686D"/>
    <w:rsid w:val="00CF6A53"/>
    <w:rsid w:val="00CF6DEC"/>
    <w:rsid w:val="00CF7037"/>
    <w:rsid w:val="00CF77B7"/>
    <w:rsid w:val="00CF77EC"/>
    <w:rsid w:val="00D00138"/>
    <w:rsid w:val="00D00B0B"/>
    <w:rsid w:val="00D00C9D"/>
    <w:rsid w:val="00D0100F"/>
    <w:rsid w:val="00D0125F"/>
    <w:rsid w:val="00D01312"/>
    <w:rsid w:val="00D01367"/>
    <w:rsid w:val="00D014CB"/>
    <w:rsid w:val="00D01665"/>
    <w:rsid w:val="00D0172F"/>
    <w:rsid w:val="00D01894"/>
    <w:rsid w:val="00D01F43"/>
    <w:rsid w:val="00D026E6"/>
    <w:rsid w:val="00D030AA"/>
    <w:rsid w:val="00D03126"/>
    <w:rsid w:val="00D032D9"/>
    <w:rsid w:val="00D033C8"/>
    <w:rsid w:val="00D03FAE"/>
    <w:rsid w:val="00D0404E"/>
    <w:rsid w:val="00D0406D"/>
    <w:rsid w:val="00D0438F"/>
    <w:rsid w:val="00D04464"/>
    <w:rsid w:val="00D044E7"/>
    <w:rsid w:val="00D047CC"/>
    <w:rsid w:val="00D04F83"/>
    <w:rsid w:val="00D05160"/>
    <w:rsid w:val="00D05163"/>
    <w:rsid w:val="00D0518D"/>
    <w:rsid w:val="00D059D3"/>
    <w:rsid w:val="00D05B41"/>
    <w:rsid w:val="00D0622A"/>
    <w:rsid w:val="00D0622D"/>
    <w:rsid w:val="00D069E3"/>
    <w:rsid w:val="00D06AF5"/>
    <w:rsid w:val="00D07705"/>
    <w:rsid w:val="00D0770B"/>
    <w:rsid w:val="00D07975"/>
    <w:rsid w:val="00D07D5D"/>
    <w:rsid w:val="00D07E34"/>
    <w:rsid w:val="00D103F5"/>
    <w:rsid w:val="00D104D0"/>
    <w:rsid w:val="00D1089A"/>
    <w:rsid w:val="00D10B87"/>
    <w:rsid w:val="00D10C4A"/>
    <w:rsid w:val="00D112E0"/>
    <w:rsid w:val="00D11329"/>
    <w:rsid w:val="00D115C5"/>
    <w:rsid w:val="00D1204B"/>
    <w:rsid w:val="00D123E6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E71"/>
    <w:rsid w:val="00D15094"/>
    <w:rsid w:val="00D152F2"/>
    <w:rsid w:val="00D1532A"/>
    <w:rsid w:val="00D15BA8"/>
    <w:rsid w:val="00D15C9E"/>
    <w:rsid w:val="00D16041"/>
    <w:rsid w:val="00D16ADA"/>
    <w:rsid w:val="00D17348"/>
    <w:rsid w:val="00D174CA"/>
    <w:rsid w:val="00D177C5"/>
    <w:rsid w:val="00D1788F"/>
    <w:rsid w:val="00D178DD"/>
    <w:rsid w:val="00D179F0"/>
    <w:rsid w:val="00D17D93"/>
    <w:rsid w:val="00D2000B"/>
    <w:rsid w:val="00D20098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1E9D"/>
    <w:rsid w:val="00D221FD"/>
    <w:rsid w:val="00D22C44"/>
    <w:rsid w:val="00D22E09"/>
    <w:rsid w:val="00D2310C"/>
    <w:rsid w:val="00D23873"/>
    <w:rsid w:val="00D23BD9"/>
    <w:rsid w:val="00D23E67"/>
    <w:rsid w:val="00D241EB"/>
    <w:rsid w:val="00D24270"/>
    <w:rsid w:val="00D244EC"/>
    <w:rsid w:val="00D2454A"/>
    <w:rsid w:val="00D24F10"/>
    <w:rsid w:val="00D25073"/>
    <w:rsid w:val="00D250C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799"/>
    <w:rsid w:val="00D278B6"/>
    <w:rsid w:val="00D27D6A"/>
    <w:rsid w:val="00D27E29"/>
    <w:rsid w:val="00D30050"/>
    <w:rsid w:val="00D3053D"/>
    <w:rsid w:val="00D30E13"/>
    <w:rsid w:val="00D31152"/>
    <w:rsid w:val="00D31286"/>
    <w:rsid w:val="00D315F9"/>
    <w:rsid w:val="00D31877"/>
    <w:rsid w:val="00D31C69"/>
    <w:rsid w:val="00D32171"/>
    <w:rsid w:val="00D323C3"/>
    <w:rsid w:val="00D33068"/>
    <w:rsid w:val="00D33127"/>
    <w:rsid w:val="00D331CA"/>
    <w:rsid w:val="00D33389"/>
    <w:rsid w:val="00D335AA"/>
    <w:rsid w:val="00D33632"/>
    <w:rsid w:val="00D33741"/>
    <w:rsid w:val="00D3388B"/>
    <w:rsid w:val="00D33CE5"/>
    <w:rsid w:val="00D33E5F"/>
    <w:rsid w:val="00D33EB8"/>
    <w:rsid w:val="00D343EB"/>
    <w:rsid w:val="00D3456C"/>
    <w:rsid w:val="00D346EF"/>
    <w:rsid w:val="00D34EF7"/>
    <w:rsid w:val="00D35A0C"/>
    <w:rsid w:val="00D36081"/>
    <w:rsid w:val="00D362CF"/>
    <w:rsid w:val="00D36F70"/>
    <w:rsid w:val="00D37463"/>
    <w:rsid w:val="00D37A72"/>
    <w:rsid w:val="00D37C0E"/>
    <w:rsid w:val="00D37F1F"/>
    <w:rsid w:val="00D401A4"/>
    <w:rsid w:val="00D40344"/>
    <w:rsid w:val="00D40381"/>
    <w:rsid w:val="00D414C0"/>
    <w:rsid w:val="00D41E75"/>
    <w:rsid w:val="00D42AAF"/>
    <w:rsid w:val="00D43044"/>
    <w:rsid w:val="00D4318E"/>
    <w:rsid w:val="00D43654"/>
    <w:rsid w:val="00D4436B"/>
    <w:rsid w:val="00D445A4"/>
    <w:rsid w:val="00D44603"/>
    <w:rsid w:val="00D44609"/>
    <w:rsid w:val="00D45577"/>
    <w:rsid w:val="00D456A0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23F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BB7"/>
    <w:rsid w:val="00D51CFC"/>
    <w:rsid w:val="00D51E4F"/>
    <w:rsid w:val="00D51FFA"/>
    <w:rsid w:val="00D520EE"/>
    <w:rsid w:val="00D5281D"/>
    <w:rsid w:val="00D52B70"/>
    <w:rsid w:val="00D52F7C"/>
    <w:rsid w:val="00D53240"/>
    <w:rsid w:val="00D532DA"/>
    <w:rsid w:val="00D536A6"/>
    <w:rsid w:val="00D53E09"/>
    <w:rsid w:val="00D53FD0"/>
    <w:rsid w:val="00D54006"/>
    <w:rsid w:val="00D54938"/>
    <w:rsid w:val="00D54AEB"/>
    <w:rsid w:val="00D54B18"/>
    <w:rsid w:val="00D54F1A"/>
    <w:rsid w:val="00D54F5F"/>
    <w:rsid w:val="00D552EE"/>
    <w:rsid w:val="00D55443"/>
    <w:rsid w:val="00D55469"/>
    <w:rsid w:val="00D55910"/>
    <w:rsid w:val="00D55ABA"/>
    <w:rsid w:val="00D562E3"/>
    <w:rsid w:val="00D564CA"/>
    <w:rsid w:val="00D568F6"/>
    <w:rsid w:val="00D56AFC"/>
    <w:rsid w:val="00D5705C"/>
    <w:rsid w:val="00D572CD"/>
    <w:rsid w:val="00D572DD"/>
    <w:rsid w:val="00D57427"/>
    <w:rsid w:val="00D57EF1"/>
    <w:rsid w:val="00D60153"/>
    <w:rsid w:val="00D60231"/>
    <w:rsid w:val="00D604D3"/>
    <w:rsid w:val="00D60664"/>
    <w:rsid w:val="00D60B62"/>
    <w:rsid w:val="00D60F56"/>
    <w:rsid w:val="00D610E0"/>
    <w:rsid w:val="00D61418"/>
    <w:rsid w:val="00D61C09"/>
    <w:rsid w:val="00D61CD5"/>
    <w:rsid w:val="00D62180"/>
    <w:rsid w:val="00D624D4"/>
    <w:rsid w:val="00D628FE"/>
    <w:rsid w:val="00D62E37"/>
    <w:rsid w:val="00D63524"/>
    <w:rsid w:val="00D63544"/>
    <w:rsid w:val="00D63A0E"/>
    <w:rsid w:val="00D63A62"/>
    <w:rsid w:val="00D63CBA"/>
    <w:rsid w:val="00D63FAE"/>
    <w:rsid w:val="00D6432F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CC7"/>
    <w:rsid w:val="00D67307"/>
    <w:rsid w:val="00D679BD"/>
    <w:rsid w:val="00D67EA4"/>
    <w:rsid w:val="00D7013E"/>
    <w:rsid w:val="00D70494"/>
    <w:rsid w:val="00D70A3C"/>
    <w:rsid w:val="00D71139"/>
    <w:rsid w:val="00D71471"/>
    <w:rsid w:val="00D72129"/>
    <w:rsid w:val="00D72585"/>
    <w:rsid w:val="00D72FDB"/>
    <w:rsid w:val="00D72FF0"/>
    <w:rsid w:val="00D73310"/>
    <w:rsid w:val="00D736B1"/>
    <w:rsid w:val="00D73C91"/>
    <w:rsid w:val="00D73E80"/>
    <w:rsid w:val="00D741FE"/>
    <w:rsid w:val="00D744A5"/>
    <w:rsid w:val="00D745C5"/>
    <w:rsid w:val="00D74D93"/>
    <w:rsid w:val="00D754C4"/>
    <w:rsid w:val="00D754C9"/>
    <w:rsid w:val="00D758FE"/>
    <w:rsid w:val="00D75CE8"/>
    <w:rsid w:val="00D75D6E"/>
    <w:rsid w:val="00D763CC"/>
    <w:rsid w:val="00D764DD"/>
    <w:rsid w:val="00D76863"/>
    <w:rsid w:val="00D7694B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1CEE"/>
    <w:rsid w:val="00D822C9"/>
    <w:rsid w:val="00D82A11"/>
    <w:rsid w:val="00D82B46"/>
    <w:rsid w:val="00D82F80"/>
    <w:rsid w:val="00D835B0"/>
    <w:rsid w:val="00D8369B"/>
    <w:rsid w:val="00D83768"/>
    <w:rsid w:val="00D8394C"/>
    <w:rsid w:val="00D840FA"/>
    <w:rsid w:val="00D84287"/>
    <w:rsid w:val="00D844BB"/>
    <w:rsid w:val="00D846A8"/>
    <w:rsid w:val="00D85060"/>
    <w:rsid w:val="00D8567D"/>
    <w:rsid w:val="00D85BDD"/>
    <w:rsid w:val="00D85C12"/>
    <w:rsid w:val="00D85C82"/>
    <w:rsid w:val="00D85DD5"/>
    <w:rsid w:val="00D85EDB"/>
    <w:rsid w:val="00D865B8"/>
    <w:rsid w:val="00D86AAC"/>
    <w:rsid w:val="00D86AF3"/>
    <w:rsid w:val="00D871C9"/>
    <w:rsid w:val="00D871D9"/>
    <w:rsid w:val="00D900F8"/>
    <w:rsid w:val="00D901A5"/>
    <w:rsid w:val="00D903A3"/>
    <w:rsid w:val="00D9052B"/>
    <w:rsid w:val="00D905BB"/>
    <w:rsid w:val="00D905E4"/>
    <w:rsid w:val="00D9083F"/>
    <w:rsid w:val="00D90955"/>
    <w:rsid w:val="00D90A48"/>
    <w:rsid w:val="00D90AEA"/>
    <w:rsid w:val="00D90D69"/>
    <w:rsid w:val="00D910CB"/>
    <w:rsid w:val="00D91118"/>
    <w:rsid w:val="00D91220"/>
    <w:rsid w:val="00D913A3"/>
    <w:rsid w:val="00D91833"/>
    <w:rsid w:val="00D9196E"/>
    <w:rsid w:val="00D91CA9"/>
    <w:rsid w:val="00D91E32"/>
    <w:rsid w:val="00D9252F"/>
    <w:rsid w:val="00D92F01"/>
    <w:rsid w:val="00D935A7"/>
    <w:rsid w:val="00D937EB"/>
    <w:rsid w:val="00D9388C"/>
    <w:rsid w:val="00D93D3A"/>
    <w:rsid w:val="00D9424A"/>
    <w:rsid w:val="00D946AF"/>
    <w:rsid w:val="00D955B0"/>
    <w:rsid w:val="00D96302"/>
    <w:rsid w:val="00D96FE8"/>
    <w:rsid w:val="00D9710E"/>
    <w:rsid w:val="00D97124"/>
    <w:rsid w:val="00D97790"/>
    <w:rsid w:val="00D977D4"/>
    <w:rsid w:val="00D97B45"/>
    <w:rsid w:val="00D97D5F"/>
    <w:rsid w:val="00D97ED2"/>
    <w:rsid w:val="00DA01BE"/>
    <w:rsid w:val="00DA056F"/>
    <w:rsid w:val="00DA0841"/>
    <w:rsid w:val="00DA0CC5"/>
    <w:rsid w:val="00DA0EFA"/>
    <w:rsid w:val="00DA1355"/>
    <w:rsid w:val="00DA20D7"/>
    <w:rsid w:val="00DA2106"/>
    <w:rsid w:val="00DA2167"/>
    <w:rsid w:val="00DA2A8C"/>
    <w:rsid w:val="00DA32EE"/>
    <w:rsid w:val="00DA369F"/>
    <w:rsid w:val="00DA3705"/>
    <w:rsid w:val="00DA37F2"/>
    <w:rsid w:val="00DA3ED7"/>
    <w:rsid w:val="00DA3FD1"/>
    <w:rsid w:val="00DA407C"/>
    <w:rsid w:val="00DA45ED"/>
    <w:rsid w:val="00DA4692"/>
    <w:rsid w:val="00DA4A2B"/>
    <w:rsid w:val="00DA4DC3"/>
    <w:rsid w:val="00DA4FDF"/>
    <w:rsid w:val="00DA5120"/>
    <w:rsid w:val="00DA5464"/>
    <w:rsid w:val="00DA5560"/>
    <w:rsid w:val="00DA5769"/>
    <w:rsid w:val="00DA578B"/>
    <w:rsid w:val="00DA57BA"/>
    <w:rsid w:val="00DA713A"/>
    <w:rsid w:val="00DA7895"/>
    <w:rsid w:val="00DA7CF9"/>
    <w:rsid w:val="00DA7D3D"/>
    <w:rsid w:val="00DA7E9A"/>
    <w:rsid w:val="00DA7EDD"/>
    <w:rsid w:val="00DB008F"/>
    <w:rsid w:val="00DB0120"/>
    <w:rsid w:val="00DB02D5"/>
    <w:rsid w:val="00DB215F"/>
    <w:rsid w:val="00DB2227"/>
    <w:rsid w:val="00DB22E7"/>
    <w:rsid w:val="00DB242C"/>
    <w:rsid w:val="00DB2BFB"/>
    <w:rsid w:val="00DB2E88"/>
    <w:rsid w:val="00DB2EA9"/>
    <w:rsid w:val="00DB32AF"/>
    <w:rsid w:val="00DB3AA4"/>
    <w:rsid w:val="00DB3FD7"/>
    <w:rsid w:val="00DB4594"/>
    <w:rsid w:val="00DB49B6"/>
    <w:rsid w:val="00DB500D"/>
    <w:rsid w:val="00DB5165"/>
    <w:rsid w:val="00DB5621"/>
    <w:rsid w:val="00DB591A"/>
    <w:rsid w:val="00DB592F"/>
    <w:rsid w:val="00DB59AF"/>
    <w:rsid w:val="00DB5B49"/>
    <w:rsid w:val="00DB5F86"/>
    <w:rsid w:val="00DB6234"/>
    <w:rsid w:val="00DB6488"/>
    <w:rsid w:val="00DB675F"/>
    <w:rsid w:val="00DB678D"/>
    <w:rsid w:val="00DB6B97"/>
    <w:rsid w:val="00DB727B"/>
    <w:rsid w:val="00DB783D"/>
    <w:rsid w:val="00DB7D30"/>
    <w:rsid w:val="00DC020F"/>
    <w:rsid w:val="00DC09FD"/>
    <w:rsid w:val="00DC0AB4"/>
    <w:rsid w:val="00DC0CE6"/>
    <w:rsid w:val="00DC0E85"/>
    <w:rsid w:val="00DC0FBE"/>
    <w:rsid w:val="00DC1D0E"/>
    <w:rsid w:val="00DC1EF0"/>
    <w:rsid w:val="00DC2351"/>
    <w:rsid w:val="00DC2893"/>
    <w:rsid w:val="00DC303D"/>
    <w:rsid w:val="00DC3455"/>
    <w:rsid w:val="00DC37E6"/>
    <w:rsid w:val="00DC3A02"/>
    <w:rsid w:val="00DC4063"/>
    <w:rsid w:val="00DC4083"/>
    <w:rsid w:val="00DC4089"/>
    <w:rsid w:val="00DC4866"/>
    <w:rsid w:val="00DC522D"/>
    <w:rsid w:val="00DC539D"/>
    <w:rsid w:val="00DC5508"/>
    <w:rsid w:val="00DC5651"/>
    <w:rsid w:val="00DC5A75"/>
    <w:rsid w:val="00DC6645"/>
    <w:rsid w:val="00DC682B"/>
    <w:rsid w:val="00DC685D"/>
    <w:rsid w:val="00DC6BFC"/>
    <w:rsid w:val="00DC6C8C"/>
    <w:rsid w:val="00DC70F1"/>
    <w:rsid w:val="00DC74B8"/>
    <w:rsid w:val="00DC7EF9"/>
    <w:rsid w:val="00DD0572"/>
    <w:rsid w:val="00DD08D1"/>
    <w:rsid w:val="00DD0A4C"/>
    <w:rsid w:val="00DD0B98"/>
    <w:rsid w:val="00DD1123"/>
    <w:rsid w:val="00DD12B9"/>
    <w:rsid w:val="00DD1439"/>
    <w:rsid w:val="00DD1FC5"/>
    <w:rsid w:val="00DD21F0"/>
    <w:rsid w:val="00DD22AC"/>
    <w:rsid w:val="00DD22F9"/>
    <w:rsid w:val="00DD25A7"/>
    <w:rsid w:val="00DD2969"/>
    <w:rsid w:val="00DD2993"/>
    <w:rsid w:val="00DD2C06"/>
    <w:rsid w:val="00DD34A6"/>
    <w:rsid w:val="00DD3D22"/>
    <w:rsid w:val="00DD47DE"/>
    <w:rsid w:val="00DD4B2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73C0"/>
    <w:rsid w:val="00DD7670"/>
    <w:rsid w:val="00DD76B3"/>
    <w:rsid w:val="00DD776C"/>
    <w:rsid w:val="00DD7AA9"/>
    <w:rsid w:val="00DD7C97"/>
    <w:rsid w:val="00DE0324"/>
    <w:rsid w:val="00DE03B7"/>
    <w:rsid w:val="00DE04AD"/>
    <w:rsid w:val="00DE055F"/>
    <w:rsid w:val="00DE06AC"/>
    <w:rsid w:val="00DE08DF"/>
    <w:rsid w:val="00DE0B8B"/>
    <w:rsid w:val="00DE0FF2"/>
    <w:rsid w:val="00DE1135"/>
    <w:rsid w:val="00DE1195"/>
    <w:rsid w:val="00DE1740"/>
    <w:rsid w:val="00DE1975"/>
    <w:rsid w:val="00DE1995"/>
    <w:rsid w:val="00DE2161"/>
    <w:rsid w:val="00DE2402"/>
    <w:rsid w:val="00DE2836"/>
    <w:rsid w:val="00DE2C5A"/>
    <w:rsid w:val="00DE2F47"/>
    <w:rsid w:val="00DE3298"/>
    <w:rsid w:val="00DE3723"/>
    <w:rsid w:val="00DE376B"/>
    <w:rsid w:val="00DE39E4"/>
    <w:rsid w:val="00DE4814"/>
    <w:rsid w:val="00DE49BB"/>
    <w:rsid w:val="00DE4D22"/>
    <w:rsid w:val="00DE545D"/>
    <w:rsid w:val="00DE5971"/>
    <w:rsid w:val="00DE5E39"/>
    <w:rsid w:val="00DE61FC"/>
    <w:rsid w:val="00DE65D6"/>
    <w:rsid w:val="00DE664F"/>
    <w:rsid w:val="00DE6686"/>
    <w:rsid w:val="00DE69A2"/>
    <w:rsid w:val="00DE6D8B"/>
    <w:rsid w:val="00DE6F9F"/>
    <w:rsid w:val="00DE74BA"/>
    <w:rsid w:val="00DE7CC9"/>
    <w:rsid w:val="00DF014A"/>
    <w:rsid w:val="00DF0D4B"/>
    <w:rsid w:val="00DF1350"/>
    <w:rsid w:val="00DF138A"/>
    <w:rsid w:val="00DF153A"/>
    <w:rsid w:val="00DF173B"/>
    <w:rsid w:val="00DF176F"/>
    <w:rsid w:val="00DF1AF1"/>
    <w:rsid w:val="00DF21BC"/>
    <w:rsid w:val="00DF242D"/>
    <w:rsid w:val="00DF2775"/>
    <w:rsid w:val="00DF2D22"/>
    <w:rsid w:val="00DF3636"/>
    <w:rsid w:val="00DF3658"/>
    <w:rsid w:val="00DF38B8"/>
    <w:rsid w:val="00DF38EA"/>
    <w:rsid w:val="00DF4038"/>
    <w:rsid w:val="00DF4362"/>
    <w:rsid w:val="00DF4382"/>
    <w:rsid w:val="00DF49FC"/>
    <w:rsid w:val="00DF4AC8"/>
    <w:rsid w:val="00DF50A7"/>
    <w:rsid w:val="00DF51A2"/>
    <w:rsid w:val="00DF59CB"/>
    <w:rsid w:val="00DF5B46"/>
    <w:rsid w:val="00DF5DA2"/>
    <w:rsid w:val="00DF6002"/>
    <w:rsid w:val="00DF600A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F2"/>
    <w:rsid w:val="00E01264"/>
    <w:rsid w:val="00E01E6D"/>
    <w:rsid w:val="00E0210E"/>
    <w:rsid w:val="00E0231A"/>
    <w:rsid w:val="00E02432"/>
    <w:rsid w:val="00E02748"/>
    <w:rsid w:val="00E0315A"/>
    <w:rsid w:val="00E0373E"/>
    <w:rsid w:val="00E03995"/>
    <w:rsid w:val="00E03C76"/>
    <w:rsid w:val="00E03D37"/>
    <w:rsid w:val="00E03DE5"/>
    <w:rsid w:val="00E0406F"/>
    <w:rsid w:val="00E040DA"/>
    <w:rsid w:val="00E0429F"/>
    <w:rsid w:val="00E04896"/>
    <w:rsid w:val="00E05068"/>
    <w:rsid w:val="00E057B9"/>
    <w:rsid w:val="00E059E6"/>
    <w:rsid w:val="00E05CCB"/>
    <w:rsid w:val="00E05DA5"/>
    <w:rsid w:val="00E05DFD"/>
    <w:rsid w:val="00E05F7D"/>
    <w:rsid w:val="00E05F97"/>
    <w:rsid w:val="00E062BD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AB6"/>
    <w:rsid w:val="00E10B64"/>
    <w:rsid w:val="00E110FC"/>
    <w:rsid w:val="00E112DB"/>
    <w:rsid w:val="00E1137B"/>
    <w:rsid w:val="00E11527"/>
    <w:rsid w:val="00E11AED"/>
    <w:rsid w:val="00E11D68"/>
    <w:rsid w:val="00E12266"/>
    <w:rsid w:val="00E12586"/>
    <w:rsid w:val="00E1274E"/>
    <w:rsid w:val="00E127CE"/>
    <w:rsid w:val="00E128D7"/>
    <w:rsid w:val="00E13122"/>
    <w:rsid w:val="00E135FF"/>
    <w:rsid w:val="00E137D6"/>
    <w:rsid w:val="00E138FD"/>
    <w:rsid w:val="00E13B63"/>
    <w:rsid w:val="00E13FBE"/>
    <w:rsid w:val="00E13FDD"/>
    <w:rsid w:val="00E14C63"/>
    <w:rsid w:val="00E150B6"/>
    <w:rsid w:val="00E153DF"/>
    <w:rsid w:val="00E16164"/>
    <w:rsid w:val="00E163C5"/>
    <w:rsid w:val="00E168EC"/>
    <w:rsid w:val="00E16966"/>
    <w:rsid w:val="00E1697B"/>
    <w:rsid w:val="00E16C20"/>
    <w:rsid w:val="00E17537"/>
    <w:rsid w:val="00E17F6E"/>
    <w:rsid w:val="00E2001C"/>
    <w:rsid w:val="00E20180"/>
    <w:rsid w:val="00E207C9"/>
    <w:rsid w:val="00E2093A"/>
    <w:rsid w:val="00E214D9"/>
    <w:rsid w:val="00E21A08"/>
    <w:rsid w:val="00E21AB0"/>
    <w:rsid w:val="00E21C4F"/>
    <w:rsid w:val="00E21EE3"/>
    <w:rsid w:val="00E2235D"/>
    <w:rsid w:val="00E22904"/>
    <w:rsid w:val="00E22ABD"/>
    <w:rsid w:val="00E23431"/>
    <w:rsid w:val="00E2378C"/>
    <w:rsid w:val="00E23970"/>
    <w:rsid w:val="00E23DE1"/>
    <w:rsid w:val="00E245EE"/>
    <w:rsid w:val="00E24793"/>
    <w:rsid w:val="00E24DBB"/>
    <w:rsid w:val="00E258C6"/>
    <w:rsid w:val="00E25A27"/>
    <w:rsid w:val="00E25A73"/>
    <w:rsid w:val="00E25E93"/>
    <w:rsid w:val="00E26297"/>
    <w:rsid w:val="00E26F98"/>
    <w:rsid w:val="00E26FE7"/>
    <w:rsid w:val="00E27029"/>
    <w:rsid w:val="00E27174"/>
    <w:rsid w:val="00E27693"/>
    <w:rsid w:val="00E2770A"/>
    <w:rsid w:val="00E3001F"/>
    <w:rsid w:val="00E301EE"/>
    <w:rsid w:val="00E304B2"/>
    <w:rsid w:val="00E304F1"/>
    <w:rsid w:val="00E3055E"/>
    <w:rsid w:val="00E30DF2"/>
    <w:rsid w:val="00E32164"/>
    <w:rsid w:val="00E32396"/>
    <w:rsid w:val="00E32CC0"/>
    <w:rsid w:val="00E331E7"/>
    <w:rsid w:val="00E33580"/>
    <w:rsid w:val="00E33634"/>
    <w:rsid w:val="00E3376E"/>
    <w:rsid w:val="00E34800"/>
    <w:rsid w:val="00E34BA2"/>
    <w:rsid w:val="00E34FB1"/>
    <w:rsid w:val="00E35029"/>
    <w:rsid w:val="00E35070"/>
    <w:rsid w:val="00E35648"/>
    <w:rsid w:val="00E356A8"/>
    <w:rsid w:val="00E356CF"/>
    <w:rsid w:val="00E35F9A"/>
    <w:rsid w:val="00E36ABE"/>
    <w:rsid w:val="00E37457"/>
    <w:rsid w:val="00E37E05"/>
    <w:rsid w:val="00E37E08"/>
    <w:rsid w:val="00E40541"/>
    <w:rsid w:val="00E4079E"/>
    <w:rsid w:val="00E409C0"/>
    <w:rsid w:val="00E409E1"/>
    <w:rsid w:val="00E40A8A"/>
    <w:rsid w:val="00E40F2B"/>
    <w:rsid w:val="00E418AE"/>
    <w:rsid w:val="00E41BE3"/>
    <w:rsid w:val="00E41E92"/>
    <w:rsid w:val="00E42114"/>
    <w:rsid w:val="00E42165"/>
    <w:rsid w:val="00E426FF"/>
    <w:rsid w:val="00E42C27"/>
    <w:rsid w:val="00E42E6F"/>
    <w:rsid w:val="00E42F8C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796"/>
    <w:rsid w:val="00E45BD5"/>
    <w:rsid w:val="00E45FAE"/>
    <w:rsid w:val="00E46A17"/>
    <w:rsid w:val="00E46DB2"/>
    <w:rsid w:val="00E46F8C"/>
    <w:rsid w:val="00E4750C"/>
    <w:rsid w:val="00E501FC"/>
    <w:rsid w:val="00E505A1"/>
    <w:rsid w:val="00E50BB9"/>
    <w:rsid w:val="00E5145D"/>
    <w:rsid w:val="00E515B3"/>
    <w:rsid w:val="00E51660"/>
    <w:rsid w:val="00E5184E"/>
    <w:rsid w:val="00E51C30"/>
    <w:rsid w:val="00E51CD5"/>
    <w:rsid w:val="00E51E2A"/>
    <w:rsid w:val="00E52416"/>
    <w:rsid w:val="00E527E5"/>
    <w:rsid w:val="00E52889"/>
    <w:rsid w:val="00E52C29"/>
    <w:rsid w:val="00E52ECC"/>
    <w:rsid w:val="00E53693"/>
    <w:rsid w:val="00E53986"/>
    <w:rsid w:val="00E53EE1"/>
    <w:rsid w:val="00E53FA0"/>
    <w:rsid w:val="00E5409F"/>
    <w:rsid w:val="00E54533"/>
    <w:rsid w:val="00E5461B"/>
    <w:rsid w:val="00E546F1"/>
    <w:rsid w:val="00E5499C"/>
    <w:rsid w:val="00E54AE0"/>
    <w:rsid w:val="00E54CCD"/>
    <w:rsid w:val="00E54E52"/>
    <w:rsid w:val="00E551F6"/>
    <w:rsid w:val="00E55867"/>
    <w:rsid w:val="00E55AD8"/>
    <w:rsid w:val="00E56173"/>
    <w:rsid w:val="00E564EC"/>
    <w:rsid w:val="00E57402"/>
    <w:rsid w:val="00E574B7"/>
    <w:rsid w:val="00E5760B"/>
    <w:rsid w:val="00E57931"/>
    <w:rsid w:val="00E60065"/>
    <w:rsid w:val="00E601B2"/>
    <w:rsid w:val="00E60248"/>
    <w:rsid w:val="00E604DE"/>
    <w:rsid w:val="00E604EA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6A1"/>
    <w:rsid w:val="00E62899"/>
    <w:rsid w:val="00E6293F"/>
    <w:rsid w:val="00E63425"/>
    <w:rsid w:val="00E63FF3"/>
    <w:rsid w:val="00E646FE"/>
    <w:rsid w:val="00E64D81"/>
    <w:rsid w:val="00E651C7"/>
    <w:rsid w:val="00E65205"/>
    <w:rsid w:val="00E65654"/>
    <w:rsid w:val="00E65BFC"/>
    <w:rsid w:val="00E65C96"/>
    <w:rsid w:val="00E664C8"/>
    <w:rsid w:val="00E6651F"/>
    <w:rsid w:val="00E66550"/>
    <w:rsid w:val="00E66827"/>
    <w:rsid w:val="00E67276"/>
    <w:rsid w:val="00E67C72"/>
    <w:rsid w:val="00E67DED"/>
    <w:rsid w:val="00E67E37"/>
    <w:rsid w:val="00E67F13"/>
    <w:rsid w:val="00E7058F"/>
    <w:rsid w:val="00E70870"/>
    <w:rsid w:val="00E7092A"/>
    <w:rsid w:val="00E70AA9"/>
    <w:rsid w:val="00E70F7A"/>
    <w:rsid w:val="00E71806"/>
    <w:rsid w:val="00E71851"/>
    <w:rsid w:val="00E71B31"/>
    <w:rsid w:val="00E71ED5"/>
    <w:rsid w:val="00E72901"/>
    <w:rsid w:val="00E72DC7"/>
    <w:rsid w:val="00E736D8"/>
    <w:rsid w:val="00E74108"/>
    <w:rsid w:val="00E74163"/>
    <w:rsid w:val="00E74179"/>
    <w:rsid w:val="00E74D7F"/>
    <w:rsid w:val="00E751E5"/>
    <w:rsid w:val="00E75637"/>
    <w:rsid w:val="00E7569F"/>
    <w:rsid w:val="00E760CF"/>
    <w:rsid w:val="00E762D0"/>
    <w:rsid w:val="00E7638D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C3B"/>
    <w:rsid w:val="00E80FD1"/>
    <w:rsid w:val="00E81353"/>
    <w:rsid w:val="00E81381"/>
    <w:rsid w:val="00E819CC"/>
    <w:rsid w:val="00E819D0"/>
    <w:rsid w:val="00E81DF1"/>
    <w:rsid w:val="00E82227"/>
    <w:rsid w:val="00E82F20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53D3"/>
    <w:rsid w:val="00E8555C"/>
    <w:rsid w:val="00E859CE"/>
    <w:rsid w:val="00E85D79"/>
    <w:rsid w:val="00E85F3E"/>
    <w:rsid w:val="00E86434"/>
    <w:rsid w:val="00E86B5E"/>
    <w:rsid w:val="00E86E3E"/>
    <w:rsid w:val="00E87117"/>
    <w:rsid w:val="00E8738A"/>
    <w:rsid w:val="00E87797"/>
    <w:rsid w:val="00E87A83"/>
    <w:rsid w:val="00E87AD0"/>
    <w:rsid w:val="00E90110"/>
    <w:rsid w:val="00E90859"/>
    <w:rsid w:val="00E90C44"/>
    <w:rsid w:val="00E90C9C"/>
    <w:rsid w:val="00E911DD"/>
    <w:rsid w:val="00E916AC"/>
    <w:rsid w:val="00E919AB"/>
    <w:rsid w:val="00E92190"/>
    <w:rsid w:val="00E92368"/>
    <w:rsid w:val="00E92448"/>
    <w:rsid w:val="00E9270F"/>
    <w:rsid w:val="00E92A27"/>
    <w:rsid w:val="00E92CD1"/>
    <w:rsid w:val="00E930DC"/>
    <w:rsid w:val="00E936CE"/>
    <w:rsid w:val="00E93B00"/>
    <w:rsid w:val="00E943CA"/>
    <w:rsid w:val="00E9491D"/>
    <w:rsid w:val="00E949BE"/>
    <w:rsid w:val="00E949EC"/>
    <w:rsid w:val="00E94DEB"/>
    <w:rsid w:val="00E94DF7"/>
    <w:rsid w:val="00E95082"/>
    <w:rsid w:val="00E958D0"/>
    <w:rsid w:val="00E9602C"/>
    <w:rsid w:val="00E960D2"/>
    <w:rsid w:val="00E96219"/>
    <w:rsid w:val="00E969F7"/>
    <w:rsid w:val="00E96C94"/>
    <w:rsid w:val="00E96DA3"/>
    <w:rsid w:val="00E9717B"/>
    <w:rsid w:val="00E97467"/>
    <w:rsid w:val="00EA0C4C"/>
    <w:rsid w:val="00EA1112"/>
    <w:rsid w:val="00EA142C"/>
    <w:rsid w:val="00EA1DA2"/>
    <w:rsid w:val="00EA1E18"/>
    <w:rsid w:val="00EA297B"/>
    <w:rsid w:val="00EA2C26"/>
    <w:rsid w:val="00EA32BD"/>
    <w:rsid w:val="00EA3346"/>
    <w:rsid w:val="00EA34F8"/>
    <w:rsid w:val="00EA3510"/>
    <w:rsid w:val="00EA42F2"/>
    <w:rsid w:val="00EA46F0"/>
    <w:rsid w:val="00EA4A90"/>
    <w:rsid w:val="00EA4BB7"/>
    <w:rsid w:val="00EA5072"/>
    <w:rsid w:val="00EA5155"/>
    <w:rsid w:val="00EA557B"/>
    <w:rsid w:val="00EA5745"/>
    <w:rsid w:val="00EA5A06"/>
    <w:rsid w:val="00EA60AE"/>
    <w:rsid w:val="00EA6783"/>
    <w:rsid w:val="00EA6E4C"/>
    <w:rsid w:val="00EA744A"/>
    <w:rsid w:val="00EA7705"/>
    <w:rsid w:val="00EA77B6"/>
    <w:rsid w:val="00EA7CF6"/>
    <w:rsid w:val="00EA7D20"/>
    <w:rsid w:val="00EA7F5F"/>
    <w:rsid w:val="00EB01C2"/>
    <w:rsid w:val="00EB09D0"/>
    <w:rsid w:val="00EB0CAD"/>
    <w:rsid w:val="00EB0FC7"/>
    <w:rsid w:val="00EB1518"/>
    <w:rsid w:val="00EB160B"/>
    <w:rsid w:val="00EB2477"/>
    <w:rsid w:val="00EB2AB1"/>
    <w:rsid w:val="00EB2D2A"/>
    <w:rsid w:val="00EB30F6"/>
    <w:rsid w:val="00EB3159"/>
    <w:rsid w:val="00EB349E"/>
    <w:rsid w:val="00EB36B6"/>
    <w:rsid w:val="00EB36C7"/>
    <w:rsid w:val="00EB3CB2"/>
    <w:rsid w:val="00EB4650"/>
    <w:rsid w:val="00EB484A"/>
    <w:rsid w:val="00EB49E6"/>
    <w:rsid w:val="00EB4B34"/>
    <w:rsid w:val="00EB4C68"/>
    <w:rsid w:val="00EB55DF"/>
    <w:rsid w:val="00EB59EC"/>
    <w:rsid w:val="00EB5A9D"/>
    <w:rsid w:val="00EB63D2"/>
    <w:rsid w:val="00EB6DFB"/>
    <w:rsid w:val="00EB7213"/>
    <w:rsid w:val="00EC0303"/>
    <w:rsid w:val="00EC0BB2"/>
    <w:rsid w:val="00EC0FA4"/>
    <w:rsid w:val="00EC12FB"/>
    <w:rsid w:val="00EC153B"/>
    <w:rsid w:val="00EC1D37"/>
    <w:rsid w:val="00EC226F"/>
    <w:rsid w:val="00EC2501"/>
    <w:rsid w:val="00EC29CA"/>
    <w:rsid w:val="00EC2A04"/>
    <w:rsid w:val="00EC2B6C"/>
    <w:rsid w:val="00EC2C96"/>
    <w:rsid w:val="00EC3235"/>
    <w:rsid w:val="00EC344A"/>
    <w:rsid w:val="00EC35E1"/>
    <w:rsid w:val="00EC38AA"/>
    <w:rsid w:val="00EC3FBE"/>
    <w:rsid w:val="00EC412E"/>
    <w:rsid w:val="00EC4281"/>
    <w:rsid w:val="00EC45B7"/>
    <w:rsid w:val="00EC492E"/>
    <w:rsid w:val="00EC4CDC"/>
    <w:rsid w:val="00EC526E"/>
    <w:rsid w:val="00EC5856"/>
    <w:rsid w:val="00EC5DA4"/>
    <w:rsid w:val="00EC6032"/>
    <w:rsid w:val="00EC62F8"/>
    <w:rsid w:val="00EC6E90"/>
    <w:rsid w:val="00EC7191"/>
    <w:rsid w:val="00EC733D"/>
    <w:rsid w:val="00EC765C"/>
    <w:rsid w:val="00EC7847"/>
    <w:rsid w:val="00EC7E73"/>
    <w:rsid w:val="00EC7FFC"/>
    <w:rsid w:val="00ED0012"/>
    <w:rsid w:val="00ED0086"/>
    <w:rsid w:val="00ED0094"/>
    <w:rsid w:val="00ED057F"/>
    <w:rsid w:val="00ED06F9"/>
    <w:rsid w:val="00ED07DC"/>
    <w:rsid w:val="00ED1182"/>
    <w:rsid w:val="00ED18F5"/>
    <w:rsid w:val="00ED1F01"/>
    <w:rsid w:val="00ED2275"/>
    <w:rsid w:val="00ED2999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E39"/>
    <w:rsid w:val="00ED3E8B"/>
    <w:rsid w:val="00ED4B11"/>
    <w:rsid w:val="00ED4EC8"/>
    <w:rsid w:val="00ED4F90"/>
    <w:rsid w:val="00ED5695"/>
    <w:rsid w:val="00ED5A5C"/>
    <w:rsid w:val="00ED5BC4"/>
    <w:rsid w:val="00ED6146"/>
    <w:rsid w:val="00ED675E"/>
    <w:rsid w:val="00ED6EB2"/>
    <w:rsid w:val="00ED6ED6"/>
    <w:rsid w:val="00ED7441"/>
    <w:rsid w:val="00ED7479"/>
    <w:rsid w:val="00ED755A"/>
    <w:rsid w:val="00ED797A"/>
    <w:rsid w:val="00EE0768"/>
    <w:rsid w:val="00EE16D2"/>
    <w:rsid w:val="00EE1AD2"/>
    <w:rsid w:val="00EE1BD8"/>
    <w:rsid w:val="00EE1E06"/>
    <w:rsid w:val="00EE1F6F"/>
    <w:rsid w:val="00EE22F5"/>
    <w:rsid w:val="00EE235B"/>
    <w:rsid w:val="00EE2367"/>
    <w:rsid w:val="00EE23BB"/>
    <w:rsid w:val="00EE258A"/>
    <w:rsid w:val="00EE2697"/>
    <w:rsid w:val="00EE293A"/>
    <w:rsid w:val="00EE2C92"/>
    <w:rsid w:val="00EE31C8"/>
    <w:rsid w:val="00EE3537"/>
    <w:rsid w:val="00EE3703"/>
    <w:rsid w:val="00EE3C43"/>
    <w:rsid w:val="00EE3EC9"/>
    <w:rsid w:val="00EE47CE"/>
    <w:rsid w:val="00EE4C20"/>
    <w:rsid w:val="00EE553D"/>
    <w:rsid w:val="00EE5F35"/>
    <w:rsid w:val="00EE652E"/>
    <w:rsid w:val="00EE69C7"/>
    <w:rsid w:val="00EE6B38"/>
    <w:rsid w:val="00EE6F3E"/>
    <w:rsid w:val="00EE742B"/>
    <w:rsid w:val="00EE7510"/>
    <w:rsid w:val="00EE7524"/>
    <w:rsid w:val="00EE75D3"/>
    <w:rsid w:val="00EE79AE"/>
    <w:rsid w:val="00EF01A2"/>
    <w:rsid w:val="00EF07EA"/>
    <w:rsid w:val="00EF1B04"/>
    <w:rsid w:val="00EF1F78"/>
    <w:rsid w:val="00EF2221"/>
    <w:rsid w:val="00EF2244"/>
    <w:rsid w:val="00EF2714"/>
    <w:rsid w:val="00EF2E77"/>
    <w:rsid w:val="00EF2EFF"/>
    <w:rsid w:val="00EF3109"/>
    <w:rsid w:val="00EF322D"/>
    <w:rsid w:val="00EF3365"/>
    <w:rsid w:val="00EF33BB"/>
    <w:rsid w:val="00EF36F9"/>
    <w:rsid w:val="00EF3792"/>
    <w:rsid w:val="00EF3875"/>
    <w:rsid w:val="00EF39E9"/>
    <w:rsid w:val="00EF40B1"/>
    <w:rsid w:val="00EF416F"/>
    <w:rsid w:val="00EF466D"/>
    <w:rsid w:val="00EF48CF"/>
    <w:rsid w:val="00EF4A69"/>
    <w:rsid w:val="00EF4BD7"/>
    <w:rsid w:val="00EF4C58"/>
    <w:rsid w:val="00EF4C62"/>
    <w:rsid w:val="00EF4E88"/>
    <w:rsid w:val="00EF50A3"/>
    <w:rsid w:val="00EF53F2"/>
    <w:rsid w:val="00EF5885"/>
    <w:rsid w:val="00EF58AA"/>
    <w:rsid w:val="00EF5B06"/>
    <w:rsid w:val="00EF5E71"/>
    <w:rsid w:val="00EF6861"/>
    <w:rsid w:val="00EF6938"/>
    <w:rsid w:val="00EF69B5"/>
    <w:rsid w:val="00EF6E35"/>
    <w:rsid w:val="00EF6F42"/>
    <w:rsid w:val="00EF735C"/>
    <w:rsid w:val="00EF7504"/>
    <w:rsid w:val="00EF77CE"/>
    <w:rsid w:val="00EF7BF6"/>
    <w:rsid w:val="00EF7D16"/>
    <w:rsid w:val="00EF7D63"/>
    <w:rsid w:val="00EF7E34"/>
    <w:rsid w:val="00F00087"/>
    <w:rsid w:val="00F00236"/>
    <w:rsid w:val="00F003CA"/>
    <w:rsid w:val="00F00526"/>
    <w:rsid w:val="00F0073C"/>
    <w:rsid w:val="00F00BC0"/>
    <w:rsid w:val="00F01F6B"/>
    <w:rsid w:val="00F020AF"/>
    <w:rsid w:val="00F0233B"/>
    <w:rsid w:val="00F0245D"/>
    <w:rsid w:val="00F02C5A"/>
    <w:rsid w:val="00F02FFD"/>
    <w:rsid w:val="00F03063"/>
    <w:rsid w:val="00F03162"/>
    <w:rsid w:val="00F0422E"/>
    <w:rsid w:val="00F042A9"/>
    <w:rsid w:val="00F0455E"/>
    <w:rsid w:val="00F04767"/>
    <w:rsid w:val="00F04DE7"/>
    <w:rsid w:val="00F04FAC"/>
    <w:rsid w:val="00F05A35"/>
    <w:rsid w:val="00F05A81"/>
    <w:rsid w:val="00F05E5D"/>
    <w:rsid w:val="00F063D4"/>
    <w:rsid w:val="00F06600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E89"/>
    <w:rsid w:val="00F116C1"/>
    <w:rsid w:val="00F11BA9"/>
    <w:rsid w:val="00F11BF4"/>
    <w:rsid w:val="00F11F65"/>
    <w:rsid w:val="00F1201E"/>
    <w:rsid w:val="00F121F6"/>
    <w:rsid w:val="00F12D81"/>
    <w:rsid w:val="00F12E4E"/>
    <w:rsid w:val="00F12E94"/>
    <w:rsid w:val="00F12FA5"/>
    <w:rsid w:val="00F139A5"/>
    <w:rsid w:val="00F13E03"/>
    <w:rsid w:val="00F13E85"/>
    <w:rsid w:val="00F14563"/>
    <w:rsid w:val="00F14F74"/>
    <w:rsid w:val="00F14FA2"/>
    <w:rsid w:val="00F15275"/>
    <w:rsid w:val="00F15451"/>
    <w:rsid w:val="00F155DF"/>
    <w:rsid w:val="00F15B09"/>
    <w:rsid w:val="00F15D49"/>
    <w:rsid w:val="00F15F24"/>
    <w:rsid w:val="00F15F6F"/>
    <w:rsid w:val="00F16969"/>
    <w:rsid w:val="00F17873"/>
    <w:rsid w:val="00F2000C"/>
    <w:rsid w:val="00F206F9"/>
    <w:rsid w:val="00F207D4"/>
    <w:rsid w:val="00F20B0B"/>
    <w:rsid w:val="00F20FDF"/>
    <w:rsid w:val="00F21054"/>
    <w:rsid w:val="00F2179A"/>
    <w:rsid w:val="00F2197A"/>
    <w:rsid w:val="00F21E89"/>
    <w:rsid w:val="00F228DE"/>
    <w:rsid w:val="00F2318F"/>
    <w:rsid w:val="00F231D3"/>
    <w:rsid w:val="00F2327A"/>
    <w:rsid w:val="00F239CD"/>
    <w:rsid w:val="00F23C2D"/>
    <w:rsid w:val="00F24239"/>
    <w:rsid w:val="00F24D3E"/>
    <w:rsid w:val="00F24EAF"/>
    <w:rsid w:val="00F25085"/>
    <w:rsid w:val="00F256FF"/>
    <w:rsid w:val="00F25A81"/>
    <w:rsid w:val="00F25DA4"/>
    <w:rsid w:val="00F2662B"/>
    <w:rsid w:val="00F26A48"/>
    <w:rsid w:val="00F27072"/>
    <w:rsid w:val="00F273CA"/>
    <w:rsid w:val="00F276FB"/>
    <w:rsid w:val="00F2798C"/>
    <w:rsid w:val="00F306A8"/>
    <w:rsid w:val="00F312CE"/>
    <w:rsid w:val="00F31608"/>
    <w:rsid w:val="00F32038"/>
    <w:rsid w:val="00F32170"/>
    <w:rsid w:val="00F3229E"/>
    <w:rsid w:val="00F325C1"/>
    <w:rsid w:val="00F32632"/>
    <w:rsid w:val="00F32868"/>
    <w:rsid w:val="00F32E46"/>
    <w:rsid w:val="00F32E47"/>
    <w:rsid w:val="00F32ED8"/>
    <w:rsid w:val="00F33421"/>
    <w:rsid w:val="00F33915"/>
    <w:rsid w:val="00F33C12"/>
    <w:rsid w:val="00F33DBB"/>
    <w:rsid w:val="00F34F3B"/>
    <w:rsid w:val="00F352A6"/>
    <w:rsid w:val="00F358FC"/>
    <w:rsid w:val="00F35FEF"/>
    <w:rsid w:val="00F36842"/>
    <w:rsid w:val="00F36872"/>
    <w:rsid w:val="00F36926"/>
    <w:rsid w:val="00F36A96"/>
    <w:rsid w:val="00F370DE"/>
    <w:rsid w:val="00F378CA"/>
    <w:rsid w:val="00F37904"/>
    <w:rsid w:val="00F37D61"/>
    <w:rsid w:val="00F40208"/>
    <w:rsid w:val="00F40211"/>
    <w:rsid w:val="00F404A1"/>
    <w:rsid w:val="00F40866"/>
    <w:rsid w:val="00F40AEE"/>
    <w:rsid w:val="00F41907"/>
    <w:rsid w:val="00F430EB"/>
    <w:rsid w:val="00F4323B"/>
    <w:rsid w:val="00F43669"/>
    <w:rsid w:val="00F43714"/>
    <w:rsid w:val="00F43A0E"/>
    <w:rsid w:val="00F43B97"/>
    <w:rsid w:val="00F43EB3"/>
    <w:rsid w:val="00F44077"/>
    <w:rsid w:val="00F440D9"/>
    <w:rsid w:val="00F449C6"/>
    <w:rsid w:val="00F45013"/>
    <w:rsid w:val="00F450D2"/>
    <w:rsid w:val="00F454EF"/>
    <w:rsid w:val="00F456C3"/>
    <w:rsid w:val="00F45B53"/>
    <w:rsid w:val="00F45D11"/>
    <w:rsid w:val="00F45E3D"/>
    <w:rsid w:val="00F4647B"/>
    <w:rsid w:val="00F465B5"/>
    <w:rsid w:val="00F46896"/>
    <w:rsid w:val="00F468A9"/>
    <w:rsid w:val="00F46C5B"/>
    <w:rsid w:val="00F472E7"/>
    <w:rsid w:val="00F478B9"/>
    <w:rsid w:val="00F47A01"/>
    <w:rsid w:val="00F47C39"/>
    <w:rsid w:val="00F47D7D"/>
    <w:rsid w:val="00F50407"/>
    <w:rsid w:val="00F50729"/>
    <w:rsid w:val="00F507BE"/>
    <w:rsid w:val="00F50847"/>
    <w:rsid w:val="00F50B62"/>
    <w:rsid w:val="00F51286"/>
    <w:rsid w:val="00F512FD"/>
    <w:rsid w:val="00F5145F"/>
    <w:rsid w:val="00F5178C"/>
    <w:rsid w:val="00F51868"/>
    <w:rsid w:val="00F51A50"/>
    <w:rsid w:val="00F51AD7"/>
    <w:rsid w:val="00F52464"/>
    <w:rsid w:val="00F52BC4"/>
    <w:rsid w:val="00F5316C"/>
    <w:rsid w:val="00F53230"/>
    <w:rsid w:val="00F5376B"/>
    <w:rsid w:val="00F5399A"/>
    <w:rsid w:val="00F53AA7"/>
    <w:rsid w:val="00F53BF3"/>
    <w:rsid w:val="00F53C4B"/>
    <w:rsid w:val="00F53C83"/>
    <w:rsid w:val="00F5445A"/>
    <w:rsid w:val="00F54A9D"/>
    <w:rsid w:val="00F54B85"/>
    <w:rsid w:val="00F54F03"/>
    <w:rsid w:val="00F5522A"/>
    <w:rsid w:val="00F55A0C"/>
    <w:rsid w:val="00F55F1F"/>
    <w:rsid w:val="00F56869"/>
    <w:rsid w:val="00F569CA"/>
    <w:rsid w:val="00F56AC9"/>
    <w:rsid w:val="00F56D71"/>
    <w:rsid w:val="00F57405"/>
    <w:rsid w:val="00F57487"/>
    <w:rsid w:val="00F57627"/>
    <w:rsid w:val="00F600C6"/>
    <w:rsid w:val="00F6061F"/>
    <w:rsid w:val="00F60634"/>
    <w:rsid w:val="00F607E3"/>
    <w:rsid w:val="00F609DA"/>
    <w:rsid w:val="00F60A51"/>
    <w:rsid w:val="00F6107A"/>
    <w:rsid w:val="00F610BD"/>
    <w:rsid w:val="00F61988"/>
    <w:rsid w:val="00F61BE5"/>
    <w:rsid w:val="00F623BE"/>
    <w:rsid w:val="00F6242C"/>
    <w:rsid w:val="00F624E6"/>
    <w:rsid w:val="00F625FD"/>
    <w:rsid w:val="00F63E2A"/>
    <w:rsid w:val="00F63E2B"/>
    <w:rsid w:val="00F63E36"/>
    <w:rsid w:val="00F6475A"/>
    <w:rsid w:val="00F64CD9"/>
    <w:rsid w:val="00F656A2"/>
    <w:rsid w:val="00F65975"/>
    <w:rsid w:val="00F65DC4"/>
    <w:rsid w:val="00F65F91"/>
    <w:rsid w:val="00F6606A"/>
    <w:rsid w:val="00F667F0"/>
    <w:rsid w:val="00F66818"/>
    <w:rsid w:val="00F66C8B"/>
    <w:rsid w:val="00F66F5D"/>
    <w:rsid w:val="00F670CD"/>
    <w:rsid w:val="00F67133"/>
    <w:rsid w:val="00F679D8"/>
    <w:rsid w:val="00F67B73"/>
    <w:rsid w:val="00F70239"/>
    <w:rsid w:val="00F702DB"/>
    <w:rsid w:val="00F70A75"/>
    <w:rsid w:val="00F70C98"/>
    <w:rsid w:val="00F713A1"/>
    <w:rsid w:val="00F71596"/>
    <w:rsid w:val="00F7167A"/>
    <w:rsid w:val="00F72C96"/>
    <w:rsid w:val="00F73509"/>
    <w:rsid w:val="00F73B99"/>
    <w:rsid w:val="00F73C2C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A08"/>
    <w:rsid w:val="00F75CD1"/>
    <w:rsid w:val="00F763EE"/>
    <w:rsid w:val="00F766A9"/>
    <w:rsid w:val="00F76DB2"/>
    <w:rsid w:val="00F77D5D"/>
    <w:rsid w:val="00F77DD5"/>
    <w:rsid w:val="00F77F36"/>
    <w:rsid w:val="00F80170"/>
    <w:rsid w:val="00F8045D"/>
    <w:rsid w:val="00F81225"/>
    <w:rsid w:val="00F8145B"/>
    <w:rsid w:val="00F815B9"/>
    <w:rsid w:val="00F81D70"/>
    <w:rsid w:val="00F8220D"/>
    <w:rsid w:val="00F82359"/>
    <w:rsid w:val="00F823D3"/>
    <w:rsid w:val="00F8282A"/>
    <w:rsid w:val="00F82846"/>
    <w:rsid w:val="00F82A3D"/>
    <w:rsid w:val="00F83278"/>
    <w:rsid w:val="00F833FA"/>
    <w:rsid w:val="00F83C3E"/>
    <w:rsid w:val="00F83C71"/>
    <w:rsid w:val="00F83EB4"/>
    <w:rsid w:val="00F8471D"/>
    <w:rsid w:val="00F847BA"/>
    <w:rsid w:val="00F847DD"/>
    <w:rsid w:val="00F84885"/>
    <w:rsid w:val="00F84937"/>
    <w:rsid w:val="00F849B9"/>
    <w:rsid w:val="00F849EC"/>
    <w:rsid w:val="00F84A36"/>
    <w:rsid w:val="00F853AE"/>
    <w:rsid w:val="00F8581E"/>
    <w:rsid w:val="00F85A0C"/>
    <w:rsid w:val="00F85AA2"/>
    <w:rsid w:val="00F85B8D"/>
    <w:rsid w:val="00F85E16"/>
    <w:rsid w:val="00F86186"/>
    <w:rsid w:val="00F866DB"/>
    <w:rsid w:val="00F872C2"/>
    <w:rsid w:val="00F874A8"/>
    <w:rsid w:val="00F876C2"/>
    <w:rsid w:val="00F878AE"/>
    <w:rsid w:val="00F8792E"/>
    <w:rsid w:val="00F90520"/>
    <w:rsid w:val="00F90A66"/>
    <w:rsid w:val="00F90A9D"/>
    <w:rsid w:val="00F9147A"/>
    <w:rsid w:val="00F91527"/>
    <w:rsid w:val="00F9187C"/>
    <w:rsid w:val="00F91C27"/>
    <w:rsid w:val="00F91D41"/>
    <w:rsid w:val="00F92092"/>
    <w:rsid w:val="00F9272A"/>
    <w:rsid w:val="00F92A72"/>
    <w:rsid w:val="00F92EBB"/>
    <w:rsid w:val="00F92ED8"/>
    <w:rsid w:val="00F92FDA"/>
    <w:rsid w:val="00F930E9"/>
    <w:rsid w:val="00F932E7"/>
    <w:rsid w:val="00F93AA4"/>
    <w:rsid w:val="00F93BF8"/>
    <w:rsid w:val="00F93EA0"/>
    <w:rsid w:val="00F94197"/>
    <w:rsid w:val="00F9431B"/>
    <w:rsid w:val="00F95116"/>
    <w:rsid w:val="00F954D3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552"/>
    <w:rsid w:val="00FA1AC9"/>
    <w:rsid w:val="00FA210F"/>
    <w:rsid w:val="00FA2377"/>
    <w:rsid w:val="00FA241B"/>
    <w:rsid w:val="00FA25A3"/>
    <w:rsid w:val="00FA2B1D"/>
    <w:rsid w:val="00FA2D39"/>
    <w:rsid w:val="00FA2F16"/>
    <w:rsid w:val="00FA35C3"/>
    <w:rsid w:val="00FA387B"/>
    <w:rsid w:val="00FA416A"/>
    <w:rsid w:val="00FA4439"/>
    <w:rsid w:val="00FA46C8"/>
    <w:rsid w:val="00FA47D8"/>
    <w:rsid w:val="00FA487B"/>
    <w:rsid w:val="00FA4C63"/>
    <w:rsid w:val="00FA4E25"/>
    <w:rsid w:val="00FA50F6"/>
    <w:rsid w:val="00FA51F3"/>
    <w:rsid w:val="00FA5671"/>
    <w:rsid w:val="00FA5981"/>
    <w:rsid w:val="00FA5B4B"/>
    <w:rsid w:val="00FA5D75"/>
    <w:rsid w:val="00FA5DC1"/>
    <w:rsid w:val="00FA76DA"/>
    <w:rsid w:val="00FA7747"/>
    <w:rsid w:val="00FA785E"/>
    <w:rsid w:val="00FA7B7C"/>
    <w:rsid w:val="00FA7CAE"/>
    <w:rsid w:val="00FB029E"/>
    <w:rsid w:val="00FB0309"/>
    <w:rsid w:val="00FB0322"/>
    <w:rsid w:val="00FB04BA"/>
    <w:rsid w:val="00FB0512"/>
    <w:rsid w:val="00FB06F6"/>
    <w:rsid w:val="00FB0AE2"/>
    <w:rsid w:val="00FB0FCB"/>
    <w:rsid w:val="00FB1179"/>
    <w:rsid w:val="00FB1243"/>
    <w:rsid w:val="00FB1860"/>
    <w:rsid w:val="00FB19AF"/>
    <w:rsid w:val="00FB1C97"/>
    <w:rsid w:val="00FB1FC8"/>
    <w:rsid w:val="00FB245C"/>
    <w:rsid w:val="00FB26DC"/>
    <w:rsid w:val="00FB2944"/>
    <w:rsid w:val="00FB2A04"/>
    <w:rsid w:val="00FB2EAE"/>
    <w:rsid w:val="00FB3238"/>
    <w:rsid w:val="00FB3AE3"/>
    <w:rsid w:val="00FB3D33"/>
    <w:rsid w:val="00FB416A"/>
    <w:rsid w:val="00FB42B7"/>
    <w:rsid w:val="00FB5020"/>
    <w:rsid w:val="00FB5252"/>
    <w:rsid w:val="00FB59A8"/>
    <w:rsid w:val="00FB5A28"/>
    <w:rsid w:val="00FB5D89"/>
    <w:rsid w:val="00FB5F83"/>
    <w:rsid w:val="00FB699B"/>
    <w:rsid w:val="00FB6F33"/>
    <w:rsid w:val="00FB7013"/>
    <w:rsid w:val="00FB7BBF"/>
    <w:rsid w:val="00FB7D1A"/>
    <w:rsid w:val="00FB7EC1"/>
    <w:rsid w:val="00FC0078"/>
    <w:rsid w:val="00FC02E3"/>
    <w:rsid w:val="00FC02FE"/>
    <w:rsid w:val="00FC0741"/>
    <w:rsid w:val="00FC1131"/>
    <w:rsid w:val="00FC1775"/>
    <w:rsid w:val="00FC1B89"/>
    <w:rsid w:val="00FC1C0E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98E"/>
    <w:rsid w:val="00FC5A83"/>
    <w:rsid w:val="00FC5C9E"/>
    <w:rsid w:val="00FC60C7"/>
    <w:rsid w:val="00FC626E"/>
    <w:rsid w:val="00FC6661"/>
    <w:rsid w:val="00FC6DD9"/>
    <w:rsid w:val="00FC731F"/>
    <w:rsid w:val="00FC74E0"/>
    <w:rsid w:val="00FC771A"/>
    <w:rsid w:val="00FC7A9E"/>
    <w:rsid w:val="00FC7BEC"/>
    <w:rsid w:val="00FD02C9"/>
    <w:rsid w:val="00FD0300"/>
    <w:rsid w:val="00FD086A"/>
    <w:rsid w:val="00FD0D72"/>
    <w:rsid w:val="00FD0DDD"/>
    <w:rsid w:val="00FD128F"/>
    <w:rsid w:val="00FD131D"/>
    <w:rsid w:val="00FD13BB"/>
    <w:rsid w:val="00FD2344"/>
    <w:rsid w:val="00FD243D"/>
    <w:rsid w:val="00FD2CD0"/>
    <w:rsid w:val="00FD2D13"/>
    <w:rsid w:val="00FD2D42"/>
    <w:rsid w:val="00FD3AAE"/>
    <w:rsid w:val="00FD44DD"/>
    <w:rsid w:val="00FD4562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5F6"/>
    <w:rsid w:val="00FD7248"/>
    <w:rsid w:val="00FD74EB"/>
    <w:rsid w:val="00FD7916"/>
    <w:rsid w:val="00FD7C61"/>
    <w:rsid w:val="00FD7EE3"/>
    <w:rsid w:val="00FE051F"/>
    <w:rsid w:val="00FE0EB5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7B3"/>
    <w:rsid w:val="00FE3958"/>
    <w:rsid w:val="00FE3AAC"/>
    <w:rsid w:val="00FE3D84"/>
    <w:rsid w:val="00FE4A89"/>
    <w:rsid w:val="00FE4EF9"/>
    <w:rsid w:val="00FE4F74"/>
    <w:rsid w:val="00FE517E"/>
    <w:rsid w:val="00FE52EA"/>
    <w:rsid w:val="00FE68A9"/>
    <w:rsid w:val="00FE6AF3"/>
    <w:rsid w:val="00FE7009"/>
    <w:rsid w:val="00FE720D"/>
    <w:rsid w:val="00FE740E"/>
    <w:rsid w:val="00FE7B3F"/>
    <w:rsid w:val="00FE7C71"/>
    <w:rsid w:val="00FF0257"/>
    <w:rsid w:val="00FF07AF"/>
    <w:rsid w:val="00FF09E9"/>
    <w:rsid w:val="00FF0EEC"/>
    <w:rsid w:val="00FF0FBF"/>
    <w:rsid w:val="00FF1A6E"/>
    <w:rsid w:val="00FF1A8C"/>
    <w:rsid w:val="00FF1B0C"/>
    <w:rsid w:val="00FF1CBF"/>
    <w:rsid w:val="00FF20DF"/>
    <w:rsid w:val="00FF21CB"/>
    <w:rsid w:val="00FF26A5"/>
    <w:rsid w:val="00FF275F"/>
    <w:rsid w:val="00FF29E5"/>
    <w:rsid w:val="00FF2A0B"/>
    <w:rsid w:val="00FF301D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2FD"/>
    <w:rsid w:val="00FF43DD"/>
    <w:rsid w:val="00FF445B"/>
    <w:rsid w:val="00FF4972"/>
    <w:rsid w:val="00FF4AE6"/>
    <w:rsid w:val="00FF53AD"/>
    <w:rsid w:val="00FF54F3"/>
    <w:rsid w:val="00FF599F"/>
    <w:rsid w:val="00FF5D2F"/>
    <w:rsid w:val="00FF5E72"/>
    <w:rsid w:val="00FF5FE0"/>
    <w:rsid w:val="00FF617A"/>
    <w:rsid w:val="00FF6411"/>
    <w:rsid w:val="00FF6560"/>
    <w:rsid w:val="00FF6BAD"/>
    <w:rsid w:val="00FF6BD9"/>
    <w:rsid w:val="00FF6D94"/>
    <w:rsid w:val="00FF6DE3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3A1A9488"/>
  <w15:docId w15:val="{17E95277-86B2-4C77-A42F-45A4C313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145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39"/>
    <w:rsid w:val="0076488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theme="majorBidi"/>
      <w:szCs w:val="30"/>
    </w:r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34053"/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rsid w:val="0027052C"/>
    <w:rPr>
      <w:rFonts w:ascii="Arial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01HeadingTH">
    <w:name w:val="01 Heading TH"/>
    <w:basedOn w:val="ListParagraph"/>
    <w:qFormat/>
    <w:rsid w:val="00C25D8B"/>
    <w:pPr>
      <w:numPr>
        <w:numId w:val="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overflowPunct w:val="0"/>
      <w:autoSpaceDE w:val="0"/>
      <w:autoSpaceDN w:val="0"/>
      <w:adjustRightInd w:val="0"/>
      <w:spacing w:before="120" w:after="120" w:line="240" w:lineRule="auto"/>
      <w:jc w:val="thaiDistribute"/>
      <w:textAlignment w:val="baselin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C25D8B"/>
    <w:pPr>
      <w:numPr>
        <w:ilvl w:val="1"/>
      </w:numPr>
    </w:pPr>
  </w:style>
  <w:style w:type="character" w:customStyle="1" w:styleId="02HeadingTHChar">
    <w:name w:val="02 Heading TH Char"/>
    <w:link w:val="02HeadingTH"/>
    <w:rsid w:val="00C25D8B"/>
    <w:rPr>
      <w:rFonts w:ascii="Angsana New" w:hAnsi="Angsana New" w:cs="Angsana New"/>
      <w:b/>
      <w:bCs/>
      <w:sz w:val="32"/>
      <w:szCs w:val="32"/>
    </w:rPr>
  </w:style>
  <w:style w:type="paragraph" w:customStyle="1" w:styleId="1">
    <w:name w:val="เนื้อเรื่อง กั้นหน้า1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a6">
    <w:name w:val="เนื้อเรื่อง กั้นหน้า"/>
    <w:basedOn w:val="NormalIndent"/>
    <w:uiPriority w:val="99"/>
    <w:rsid w:val="00B650B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hAnsi="CordiaUPC" w:cs="AngsanaUPC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437B48"/>
    <w:pPr>
      <w:spacing w:line="260" w:lineRule="atLeast"/>
    </w:pPr>
    <w:rPr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sideAddress">
    <w:name w:val="Inside Address"/>
    <w:basedOn w:val="Normal"/>
    <w:rsid w:val="009925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 w:cs="Angsan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047C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47C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047CC7"/>
    <w:rPr>
      <w:rFonts w:ascii="Book Antiqua" w:eastAsia="Times New Roman" w:hAnsi="Book Antiqua" w:cs="Times New Roman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50494E"/>
    <w:rPr>
      <w:color w:val="800080" w:themeColor="followedHyperlink"/>
      <w:u w:val="single"/>
    </w:rPr>
  </w:style>
  <w:style w:type="paragraph" w:customStyle="1" w:styleId="02Heading">
    <w:name w:val="02_Heading"/>
    <w:basedOn w:val="ListParagraph"/>
    <w:link w:val="02HeadingChar"/>
    <w:qFormat/>
    <w:rsid w:val="008122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before="120" w:after="120" w:line="380" w:lineRule="exact"/>
      <w:ind w:left="0"/>
    </w:pPr>
    <w:rPr>
      <w:rFonts w:eastAsia="Calibri" w:cs="Arial"/>
      <w:b/>
      <w:bCs/>
      <w:color w:val="000000"/>
      <w:sz w:val="22"/>
    </w:rPr>
  </w:style>
  <w:style w:type="character" w:customStyle="1" w:styleId="02HeadingChar">
    <w:name w:val="02_Heading Char"/>
    <w:link w:val="02Heading"/>
    <w:rsid w:val="008122B4"/>
    <w:rPr>
      <w:rFonts w:ascii="Arial" w:eastAsia="Calibri" w:hAnsi="Arial" w:cs="Arial"/>
      <w:b/>
      <w:bCs/>
      <w:color w:val="00000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7" ma:contentTypeDescription="Create a new document." ma:contentTypeScope="" ma:versionID="54610db60445e04538e45f44504be185">
  <xsd:schema xmlns:xsd="http://www.w3.org/2001/XMLSchema" xmlns:xs="http://www.w3.org/2001/XMLSchema" xmlns:p="http://schemas.microsoft.com/office/2006/metadata/properties" xmlns:ns3="b1b8c3df-9206-48cb-895d-0dc3a9b9b481" xmlns:ns4="6a0f456d-fad0-4319-96ae-5ec982f59add" targetNamespace="http://schemas.microsoft.com/office/2006/metadata/properties" ma:root="true" ma:fieldsID="e08cee1e34bf552810e06b0098f8bb4c" ns3:_="" ns4:_="">
    <xsd:import namespace="b1b8c3df-9206-48cb-895d-0dc3a9b9b481"/>
    <xsd:import namespace="6a0f456d-fad0-4319-96ae-5ec982f59ad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0C77-A332-44A1-B588-26E7BDC0B217}">
  <ds:schemaRefs>
    <ds:schemaRef ds:uri="http://schemas.microsoft.com/office/2006/documentManagement/types"/>
    <ds:schemaRef ds:uri="http://purl.org/dc/terms/"/>
    <ds:schemaRef ds:uri="b1b8c3df-9206-48cb-895d-0dc3a9b9b481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a0f456d-fad0-4319-96ae-5ec982f59add"/>
    <ds:schemaRef ds:uri="http://www.w3.org/XML/1998/namespace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28A7C189-80D2-411B-A69E-9041C6911A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7BCE8-3CB2-4C7C-9910-3EAA9E1BF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b8c3df-9206-48cb-895d-0dc3a9b9b481"/>
    <ds:schemaRef ds:uri="6a0f456d-fad0-4319-96ae-5ec982f59a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384F12-6033-4C9D-8AC4-C3408418E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46</Pages>
  <Words>11988</Words>
  <Characters>51168</Characters>
  <Application>Microsoft Office Word</Application>
  <DocSecurity>0</DocSecurity>
  <Lines>426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Financial statements</vt:lpstr>
    </vt:vector>
  </TitlesOfParts>
  <Company>KPMG</Company>
  <LinksUpToDate>false</LinksUpToDate>
  <CharactersWithSpaces>63030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Financial statements</dc:title>
  <dc:subject/>
  <dc:creator>tadsong_h22</dc:creator>
  <cp:keywords/>
  <dc:description/>
  <cp:lastModifiedBy>Somjai, Nigonyanont</cp:lastModifiedBy>
  <cp:revision>7</cp:revision>
  <cp:lastPrinted>2020-05-15T06:09:00Z</cp:lastPrinted>
  <dcterms:created xsi:type="dcterms:W3CDTF">2020-05-15T06:49:00Z</dcterms:created>
  <dcterms:modified xsi:type="dcterms:W3CDTF">2020-05-15T07:13:00Z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0x010100FDEB6005A381B34FA056742695F6BEB5</vt:lpwstr>
  </property>
  <property fmtid="{D5CDD505-2E9C-101B-9397-08002B2CF9AE}" pid="6" name="PBCListName">
    <vt:lpwstr>CONSO PBC List 2Q 19</vt:lpwstr>
  </property>
</Properties>
</file>