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270"/>
        <w:gridCol w:w="7895"/>
      </w:tblGrid>
      <w:tr w:rsidR="00977FFC" w:rsidRPr="00953BA7" w14:paraId="74F2C76C" w14:textId="77777777" w:rsidTr="00913126">
        <w:tc>
          <w:tcPr>
            <w:tcW w:w="1368" w:type="dxa"/>
          </w:tcPr>
          <w:p w14:paraId="44AA6FEE" w14:textId="77777777" w:rsidR="00977FFC" w:rsidRPr="00953BA7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bookmarkStart w:id="0" w:name="_GoBack"/>
            <w:bookmarkEnd w:id="0"/>
            <w:r w:rsidRPr="00953BA7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994DB58" w14:textId="77777777" w:rsidR="00977FFC" w:rsidRPr="00953BA7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3EAFAFA9" w14:textId="77777777" w:rsidR="00977FFC" w:rsidRPr="00953BA7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FFC" w:rsidRPr="00953BA7" w14:paraId="6438FAE3" w14:textId="77777777" w:rsidTr="00913126">
        <w:tc>
          <w:tcPr>
            <w:tcW w:w="1368" w:type="dxa"/>
          </w:tcPr>
          <w:p w14:paraId="20D9830E" w14:textId="77777777" w:rsidR="00977FFC" w:rsidRPr="00953BA7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857DA3" w14:textId="77777777" w:rsidR="00977FFC" w:rsidRPr="00953BA7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4331AFFB" w14:textId="77777777" w:rsidR="00977FFC" w:rsidRPr="00953BA7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</w:tr>
      <w:tr w:rsidR="00977FFC" w:rsidRPr="00953BA7" w14:paraId="7EC6D6ED" w14:textId="77777777" w:rsidTr="00913126">
        <w:tc>
          <w:tcPr>
            <w:tcW w:w="1368" w:type="dxa"/>
          </w:tcPr>
          <w:p w14:paraId="78FDB3F9" w14:textId="77777777" w:rsidR="00977FFC" w:rsidRPr="00953BA7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EE4BAC" w14:textId="77777777" w:rsidR="00977FFC" w:rsidRPr="00953BA7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4BD9D4D5" w14:textId="77777777" w:rsidR="00977FFC" w:rsidRPr="00953BA7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77FFC" w:rsidRPr="00953BA7" w14:paraId="49D47BD5" w14:textId="77777777" w:rsidTr="00913126">
        <w:tc>
          <w:tcPr>
            <w:tcW w:w="1368" w:type="dxa"/>
          </w:tcPr>
          <w:p w14:paraId="2D30435A" w14:textId="77777777" w:rsidR="00977FFC" w:rsidRPr="00953BA7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9493E9" w14:textId="77777777" w:rsidR="00977FFC" w:rsidRPr="00953BA7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1FB1EAB" w14:textId="77777777" w:rsidR="00977FFC" w:rsidRPr="00953BA7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4C0C22" w:rsidRPr="00953BA7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0C4A93" w:rsidRPr="00953BA7" w14:paraId="081DA5BF" w14:textId="77777777" w:rsidTr="00913126">
        <w:tc>
          <w:tcPr>
            <w:tcW w:w="1368" w:type="dxa"/>
          </w:tcPr>
          <w:p w14:paraId="779F8200" w14:textId="77777777" w:rsidR="000C4A93" w:rsidRPr="00953BA7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4B4238" w14:textId="77777777" w:rsidR="000C4A93" w:rsidRPr="00953BA7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0B3840E1" w14:textId="77777777" w:rsidR="000C4A93" w:rsidRPr="00953BA7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C4A93" w:rsidRPr="00953BA7" w14:paraId="76F2CDBC" w14:textId="77777777" w:rsidTr="00913126">
        <w:tc>
          <w:tcPr>
            <w:tcW w:w="1368" w:type="dxa"/>
          </w:tcPr>
          <w:p w14:paraId="746C5817" w14:textId="3A29A66C" w:rsidR="000C4A93" w:rsidRPr="00953BA7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7C6409" w14:textId="77777777" w:rsidR="000C4A93" w:rsidRPr="00953BA7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E16ACDF" w14:textId="77777777" w:rsidR="000C4A93" w:rsidRPr="00953BA7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86A8F" w:rsidRPr="00953BA7" w14:paraId="5910D244" w14:textId="77777777" w:rsidTr="00E86A8F">
        <w:trPr>
          <w:trHeight w:val="344"/>
        </w:trPr>
        <w:tc>
          <w:tcPr>
            <w:tcW w:w="1368" w:type="dxa"/>
          </w:tcPr>
          <w:p w14:paraId="10310570" w14:textId="321DA334" w:rsidR="00E86A8F" w:rsidRPr="000E302E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AA4299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5C9C829" w14:textId="3F108BD1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E86A8F" w:rsidRPr="00953BA7" w14:paraId="5F6CC57C" w14:textId="77777777" w:rsidTr="00913126">
        <w:tc>
          <w:tcPr>
            <w:tcW w:w="1368" w:type="dxa"/>
          </w:tcPr>
          <w:p w14:paraId="5F06B985" w14:textId="6AE25340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0080121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E201259" w14:textId="08BBD4D3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E86A8F" w:rsidRPr="00953BA7" w14:paraId="45FEE43C" w14:textId="77777777" w:rsidTr="00913126">
        <w:tc>
          <w:tcPr>
            <w:tcW w:w="1368" w:type="dxa"/>
          </w:tcPr>
          <w:p w14:paraId="5BCBA6B2" w14:textId="07A0AC2C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C6EF2E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20D27C7F" w14:textId="39F9D972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E86A8F" w:rsidRPr="00953BA7" w14:paraId="25C6CFFB" w14:textId="77777777" w:rsidTr="00913126">
        <w:tc>
          <w:tcPr>
            <w:tcW w:w="1368" w:type="dxa"/>
          </w:tcPr>
          <w:p w14:paraId="5E86B24E" w14:textId="4117AC80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733260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0E607720" w14:textId="44418C48" w:rsidR="00E86A8F" w:rsidRPr="00944644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86A8F" w:rsidRPr="00953BA7" w14:paraId="3C285BAC" w14:textId="77777777" w:rsidTr="00913126">
        <w:tc>
          <w:tcPr>
            <w:tcW w:w="1368" w:type="dxa"/>
          </w:tcPr>
          <w:p w14:paraId="5725A35A" w14:textId="21AF8192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9F8A55C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trike/>
                <w:sz w:val="30"/>
                <w:szCs w:val="30"/>
              </w:rPr>
            </w:pPr>
          </w:p>
        </w:tc>
        <w:tc>
          <w:tcPr>
            <w:tcW w:w="7895" w:type="dxa"/>
          </w:tcPr>
          <w:p w14:paraId="32ECA951" w14:textId="650A889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86A8F" w:rsidRPr="00953BA7" w14:paraId="000EBB9E" w14:textId="77777777" w:rsidTr="00913126">
        <w:tc>
          <w:tcPr>
            <w:tcW w:w="1368" w:type="dxa"/>
          </w:tcPr>
          <w:p w14:paraId="7351A7C1" w14:textId="6026FECA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E9D81E3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1B8CB52A" w14:textId="530987D6" w:rsidR="00E86A8F" w:rsidRPr="00944644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 w:rsidRPr="00953BA7">
              <w:rPr>
                <w:rFonts w:ascii="Angsana New" w:hAnsi="Angsana New"/>
                <w:b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86A8F" w:rsidRPr="00953BA7" w14:paraId="26805E5A" w14:textId="77777777" w:rsidTr="00913126">
        <w:tc>
          <w:tcPr>
            <w:tcW w:w="1368" w:type="dxa"/>
          </w:tcPr>
          <w:p w14:paraId="50404815" w14:textId="28A4BBC2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D1A237F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ED0ACC1" w14:textId="2FAD11A2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E86A8F" w:rsidRPr="00953BA7" w14:paraId="2139F04E" w14:textId="77777777" w:rsidTr="00913126">
        <w:tc>
          <w:tcPr>
            <w:tcW w:w="1368" w:type="dxa"/>
          </w:tcPr>
          <w:p w14:paraId="47144142" w14:textId="1D8A351E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F184FB9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12B768BE" w14:textId="509B0B94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E86A8F" w:rsidRPr="00953BA7" w14:paraId="18CACC3C" w14:textId="77777777" w:rsidTr="00913126">
        <w:tc>
          <w:tcPr>
            <w:tcW w:w="1368" w:type="dxa"/>
          </w:tcPr>
          <w:p w14:paraId="25B06E73" w14:textId="5A247B64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C89FDC0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54D8B5FF" w14:textId="449E8DB6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86A8F" w:rsidRPr="00953BA7" w14:paraId="04768579" w14:textId="77777777" w:rsidTr="00913126">
        <w:tc>
          <w:tcPr>
            <w:tcW w:w="1368" w:type="dxa"/>
          </w:tcPr>
          <w:p w14:paraId="3709D00C" w14:textId="11AF458E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E7F2352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3E7AB4CA" w14:textId="0C0C022D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86A8F" w:rsidRPr="00953BA7" w14:paraId="165A9C4E" w14:textId="77777777" w:rsidTr="00944644">
        <w:tc>
          <w:tcPr>
            <w:tcW w:w="1368" w:type="dxa"/>
          </w:tcPr>
          <w:p w14:paraId="51EB2F80" w14:textId="43BC248E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68A1259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  <w:shd w:val="clear" w:color="auto" w:fill="auto"/>
          </w:tcPr>
          <w:p w14:paraId="39EEB9CC" w14:textId="23D33BDF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86A8F" w:rsidRPr="00953BA7" w14:paraId="1BFF515C" w14:textId="77777777" w:rsidTr="00913126">
        <w:tc>
          <w:tcPr>
            <w:tcW w:w="1368" w:type="dxa"/>
          </w:tcPr>
          <w:p w14:paraId="2D2B23F8" w14:textId="76AD0476" w:rsidR="00E86A8F" w:rsidRPr="00E86A8F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6B0FAD72" w14:textId="77777777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537DCBC6" w14:textId="79AC9D25" w:rsidR="00E86A8F" w:rsidRPr="00953BA7" w:rsidRDefault="00E86A8F" w:rsidP="00E86A8F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73C277F1" w14:textId="77777777" w:rsidR="00BD1558" w:rsidRPr="00953BA7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</w:rPr>
        <w:br w:type="page"/>
      </w:r>
      <w:r w:rsidRPr="00953BA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</w:t>
      </w:r>
      <w:r w:rsidR="004C0C22" w:rsidRPr="00953BA7">
        <w:rPr>
          <w:rFonts w:ascii="Angsana New" w:hAnsi="Angsana New"/>
          <w:sz w:val="30"/>
          <w:szCs w:val="30"/>
          <w:cs/>
        </w:rPr>
        <w:t>เงินเป็นส่วนหนึ่งของงบการเงินระหว่างกาลนี้</w:t>
      </w:r>
    </w:p>
    <w:p w14:paraId="06803B76" w14:textId="77777777" w:rsidR="00BD1558" w:rsidRPr="00944644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075C85B" w14:textId="4B84603E" w:rsidR="00BD1558" w:rsidRPr="00953BA7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งบการเงิน</w:t>
      </w:r>
      <w:r w:rsidR="00AA73F6" w:rsidRPr="00953BA7">
        <w:rPr>
          <w:rFonts w:ascii="Angsana New" w:hAnsi="Angsana New"/>
          <w:sz w:val="30"/>
          <w:szCs w:val="30"/>
          <w:cs/>
        </w:rPr>
        <w:t>ระหว่างกาล</w:t>
      </w:r>
      <w:r w:rsidR="00B20D90" w:rsidRPr="00953BA7">
        <w:rPr>
          <w:rFonts w:ascii="Angsana New" w:hAnsi="Angsana New"/>
          <w:sz w:val="30"/>
          <w:szCs w:val="30"/>
          <w:cs/>
        </w:rPr>
        <w:t>นี้</w:t>
      </w:r>
      <w:r w:rsidRPr="00953BA7">
        <w:rPr>
          <w:rFonts w:ascii="Angsana New" w:hAnsi="Angsana New"/>
          <w:sz w:val="30"/>
          <w:szCs w:val="30"/>
          <w:cs/>
        </w:rPr>
        <w:t>ได้รับอนุมัติ</w:t>
      </w:r>
      <w:r w:rsidR="00B20D90" w:rsidRPr="00953BA7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953BA7">
        <w:rPr>
          <w:rFonts w:ascii="Angsana New" w:hAnsi="Angsana New"/>
          <w:sz w:val="30"/>
          <w:szCs w:val="30"/>
          <w:cs/>
        </w:rPr>
        <w:t>จาก</w:t>
      </w:r>
      <w:r w:rsidR="00AA73F6" w:rsidRPr="00953BA7">
        <w:rPr>
          <w:rFonts w:ascii="Angsana New" w:hAnsi="Angsana New"/>
          <w:sz w:val="30"/>
          <w:szCs w:val="30"/>
          <w:cs/>
        </w:rPr>
        <w:t>คณะ</w:t>
      </w:r>
      <w:r w:rsidRPr="00953BA7">
        <w:rPr>
          <w:rFonts w:ascii="Angsana New" w:hAnsi="Angsana New"/>
          <w:sz w:val="30"/>
          <w:szCs w:val="30"/>
          <w:cs/>
        </w:rPr>
        <w:t>กรรมการเมื่อ</w:t>
      </w:r>
      <w:r w:rsidR="00267D07" w:rsidRPr="00953BA7">
        <w:rPr>
          <w:rFonts w:ascii="Angsana New" w:hAnsi="Angsana New"/>
          <w:sz w:val="30"/>
          <w:szCs w:val="30"/>
          <w:cs/>
        </w:rPr>
        <w:t>วันท</w:t>
      </w:r>
      <w:r w:rsidR="0004390F" w:rsidRPr="00953BA7">
        <w:rPr>
          <w:rFonts w:ascii="Angsana New" w:hAnsi="Angsana New"/>
          <w:sz w:val="30"/>
          <w:szCs w:val="30"/>
          <w:cs/>
        </w:rPr>
        <w:t xml:space="preserve">ี่ </w:t>
      </w:r>
      <w:r w:rsidR="0049094C" w:rsidRPr="00953BA7">
        <w:rPr>
          <w:rFonts w:ascii="Angsana New" w:hAnsi="Angsana New"/>
          <w:sz w:val="30"/>
          <w:szCs w:val="30"/>
        </w:rPr>
        <w:t>15</w:t>
      </w:r>
      <w:r w:rsidR="00C566CB" w:rsidRPr="00953BA7">
        <w:rPr>
          <w:rFonts w:ascii="Angsana New" w:hAnsi="Angsana New"/>
          <w:sz w:val="30"/>
          <w:szCs w:val="30"/>
        </w:rPr>
        <w:t xml:space="preserve"> </w:t>
      </w:r>
      <w:r w:rsidR="0049094C" w:rsidRPr="00953BA7">
        <w:rPr>
          <w:rFonts w:ascii="Angsana New" w:hAnsi="Angsana New" w:hint="cs"/>
          <w:sz w:val="30"/>
          <w:szCs w:val="30"/>
          <w:cs/>
        </w:rPr>
        <w:t>พฤษภาคม</w:t>
      </w:r>
      <w:r w:rsidR="00785AA6" w:rsidRPr="00953BA7">
        <w:rPr>
          <w:rFonts w:ascii="Angsana New" w:hAnsi="Angsana New"/>
          <w:sz w:val="30"/>
          <w:szCs w:val="30"/>
          <w:cs/>
        </w:rPr>
        <w:t xml:space="preserve"> </w:t>
      </w:r>
      <w:r w:rsidR="00ED4D17" w:rsidRPr="00953BA7">
        <w:rPr>
          <w:rFonts w:ascii="Angsana New" w:hAnsi="Angsana New"/>
          <w:sz w:val="30"/>
          <w:szCs w:val="30"/>
        </w:rPr>
        <w:t>256</w:t>
      </w:r>
      <w:r w:rsidR="00C566CB" w:rsidRPr="00953BA7">
        <w:rPr>
          <w:rFonts w:ascii="Angsana New" w:hAnsi="Angsana New"/>
          <w:sz w:val="30"/>
          <w:szCs w:val="30"/>
        </w:rPr>
        <w:t>3</w:t>
      </w:r>
    </w:p>
    <w:p w14:paraId="4193FE29" w14:textId="77777777" w:rsidR="00BD1558" w:rsidRPr="00944644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jc w:val="both"/>
        <w:rPr>
          <w:rFonts w:ascii="Angsana New" w:hAnsi="Angsana New"/>
          <w:sz w:val="22"/>
          <w:szCs w:val="22"/>
        </w:rPr>
      </w:pPr>
    </w:p>
    <w:p w14:paraId="658A4016" w14:textId="77777777" w:rsidR="005F5E41" w:rsidRPr="00953BA7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</w:rPr>
        <w:t>1</w:t>
      </w:r>
      <w:r w:rsidR="005F5E41" w:rsidRPr="00953BA7">
        <w:rPr>
          <w:rFonts w:ascii="Angsana New" w:hAnsi="Angsana New"/>
          <w:b/>
          <w:bCs/>
          <w:sz w:val="30"/>
          <w:szCs w:val="30"/>
        </w:rPr>
        <w:tab/>
      </w:r>
      <w:r w:rsidR="005F5E41" w:rsidRPr="00953BA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3C98574" w14:textId="77777777" w:rsidR="005F5E41" w:rsidRPr="00944644" w:rsidRDefault="005F5E41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65117779" w14:textId="77777777" w:rsidR="00AF6E7D" w:rsidRPr="00953BA7" w:rsidRDefault="005B23E9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กลุ่มบริษัทดำเนินธุรกิจหลักเกี่ยวกับการเพาะปลูก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การผลิตและจำหน่ายอาหารแปรสภาพจากพืชผลทางการเกษ</w:t>
      </w:r>
      <w:r w:rsidR="002804CD" w:rsidRPr="00953BA7">
        <w:rPr>
          <w:rFonts w:ascii="Angsana New" w:hAnsi="Angsana New"/>
          <w:sz w:val="30"/>
          <w:szCs w:val="30"/>
          <w:cs/>
        </w:rPr>
        <w:t>ตร</w:t>
      </w:r>
      <w:r w:rsidR="002804CD" w:rsidRPr="00953BA7">
        <w:rPr>
          <w:rFonts w:ascii="Angsana New" w:hAnsi="Angsana New"/>
          <w:spacing w:val="-2"/>
          <w:sz w:val="30"/>
          <w:szCs w:val="30"/>
          <w:cs/>
        </w:rPr>
        <w:t>เพื่อการส่งออก ส่วนงานสับปะรด</w:t>
      </w:r>
      <w:r w:rsidRPr="00953BA7">
        <w:rPr>
          <w:rFonts w:ascii="Angsana New" w:hAnsi="Angsana New"/>
          <w:spacing w:val="-2"/>
          <w:sz w:val="30"/>
          <w:szCs w:val="30"/>
          <w:cs/>
        </w:rPr>
        <w:t>และผลไม้อื่นๆ</w:t>
      </w:r>
      <w:r w:rsidRPr="00953BA7">
        <w:rPr>
          <w:rFonts w:ascii="Angsana New" w:hAnsi="Angsana New"/>
          <w:spacing w:val="-2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2"/>
          <w:sz w:val="30"/>
          <w:szCs w:val="30"/>
          <w:cs/>
        </w:rPr>
        <w:t>มีผลิตภัณฑ์หลักได้แก่ สับปะรดบรรจุกระป๋อง บรรจุในถุงปลอดเชื้อ</w:t>
      </w:r>
      <w:r w:rsidRPr="00953BA7">
        <w:rPr>
          <w:rFonts w:ascii="Angsana New" w:hAnsi="Angsana New"/>
          <w:sz w:val="30"/>
          <w:szCs w:val="30"/>
          <w:cs/>
        </w:rPr>
        <w:t>และในถุงพลาสติก น้ำสับปะรดเข้มข้น ผลไม้อ</w:t>
      </w:r>
      <w:r w:rsidR="002804CD" w:rsidRPr="00953BA7">
        <w:rPr>
          <w:rFonts w:ascii="Angsana New" w:hAnsi="Angsana New"/>
          <w:sz w:val="30"/>
          <w:szCs w:val="30"/>
          <w:cs/>
        </w:rPr>
        <w:t>ื่นๆ</w:t>
      </w:r>
      <w:r w:rsidR="005E4B03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บรรจุกระป๋องและถ้วยพลาสติกและน้ำสับปะรดบรรจุกระป๋อง</w:t>
      </w:r>
    </w:p>
    <w:p w14:paraId="6A214FF8" w14:textId="77777777" w:rsidR="00AF6E7D" w:rsidRPr="00944644" w:rsidRDefault="00AF6E7D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1B05D655" w14:textId="77777777" w:rsidR="00D27B2B" w:rsidRPr="00953BA7" w:rsidRDefault="00986FDC" w:rsidP="00EA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953BA7">
        <w:rPr>
          <w:rFonts w:ascii="Angsana New" w:hAnsi="Angsana New"/>
          <w:b/>
          <w:bCs/>
          <w:sz w:val="30"/>
          <w:szCs w:val="30"/>
        </w:rPr>
        <w:t>2</w:t>
      </w:r>
      <w:r w:rsidRPr="00953BA7">
        <w:rPr>
          <w:rFonts w:ascii="Angsana New" w:hAnsi="Angsana New"/>
          <w:b/>
          <w:bCs/>
          <w:sz w:val="30"/>
          <w:szCs w:val="30"/>
        </w:rPr>
        <w:tab/>
      </w:r>
      <w:r w:rsidR="00B36947" w:rsidRPr="00953BA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4C0C22" w:rsidRPr="00953BA7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9FC2A4F" w14:textId="77777777" w:rsidR="002B68D9" w:rsidRPr="00944644" w:rsidRDefault="002B68D9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69EFF1B6" w14:textId="77777777" w:rsidR="004C0C22" w:rsidRPr="00953BA7" w:rsidRDefault="004C0C22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i/>
          <w:iCs/>
          <w:sz w:val="30"/>
          <w:szCs w:val="30"/>
          <w:cs/>
        </w:rPr>
        <w:t>(ก)</w:t>
      </w:r>
      <w:r w:rsidRPr="00953BA7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518CB3A" w14:textId="77777777" w:rsidR="00AD0A2F" w:rsidRPr="00944644" w:rsidRDefault="00AD0A2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"/>
        <w:jc w:val="thaiDistribute"/>
        <w:rPr>
          <w:rFonts w:ascii="Angsana New" w:hAnsi="Angsana New"/>
          <w:sz w:val="22"/>
          <w:szCs w:val="22"/>
        </w:rPr>
      </w:pPr>
    </w:p>
    <w:p w14:paraId="1339506E" w14:textId="306D015E" w:rsidR="00D2494F" w:rsidRPr="00953BA7" w:rsidRDefault="00D2494F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C10D6F" w:rsidRPr="00953BA7">
        <w:rPr>
          <w:rFonts w:ascii="Angsana New" w:hAnsi="Angsana New"/>
          <w:sz w:val="30"/>
          <w:szCs w:val="30"/>
          <w:cs/>
        </w:rPr>
        <w:t>แบบย่อ</w:t>
      </w:r>
      <w:r w:rsidRPr="00953BA7">
        <w:rPr>
          <w:rFonts w:ascii="Angsana New" w:hAnsi="Angsana New"/>
          <w:sz w:val="30"/>
          <w:szCs w:val="30"/>
          <w:cs/>
        </w:rPr>
        <w:t>นี้</w:t>
      </w:r>
      <w:r w:rsidR="003A6F49" w:rsidRPr="00953BA7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71E46" w:rsidRPr="00953BA7">
        <w:rPr>
          <w:rFonts w:ascii="Angsana New" w:hAnsi="Angsana New"/>
          <w:sz w:val="30"/>
          <w:szCs w:val="30"/>
        </w:rPr>
        <w:br/>
      </w:r>
      <w:r w:rsidR="003A6F49" w:rsidRPr="00953BA7">
        <w:rPr>
          <w:rFonts w:ascii="Angsana New" w:hAnsi="Angsana New"/>
          <w:sz w:val="30"/>
          <w:szCs w:val="30"/>
          <w:cs/>
        </w:rPr>
        <w:t>หมายเหตุ</w:t>
      </w:r>
      <w:r w:rsidR="003A6F49" w:rsidRPr="00953BA7">
        <w:rPr>
          <w:rFonts w:ascii="Angsana New" w:hAnsi="Angsana New"/>
          <w:spacing w:val="-4"/>
          <w:sz w:val="30"/>
          <w:szCs w:val="30"/>
          <w:cs/>
        </w:rPr>
        <w:t>ประกอบงบการเงินระหว่างกาลในรูปแบบย่อ</w:t>
      </w:r>
      <w:r w:rsidR="00C10D6F" w:rsidRPr="00953BA7">
        <w:rPr>
          <w:rFonts w:ascii="Angsana New" w:hAnsi="Angsana New"/>
          <w:spacing w:val="-4"/>
          <w:sz w:val="30"/>
          <w:szCs w:val="30"/>
          <w:cs/>
        </w:rPr>
        <w:t xml:space="preserve"> (“งบการเงินระหว่างกาล”) </w:t>
      </w:r>
      <w:r w:rsidR="002A2A4B" w:rsidRPr="00953BA7">
        <w:rPr>
          <w:rFonts w:ascii="Angsana New" w:hAnsi="Angsana New"/>
          <w:spacing w:val="-4"/>
          <w:sz w:val="30"/>
          <w:szCs w:val="30"/>
          <w:cs/>
        </w:rPr>
        <w:t>ตามมาตรฐานการบัญชี</w:t>
      </w:r>
      <w:r w:rsidR="003A6F49" w:rsidRPr="00953BA7">
        <w:rPr>
          <w:rFonts w:ascii="Angsana New" w:hAnsi="Angsana New"/>
          <w:color w:val="FFFFFF" w:themeColor="background1"/>
          <w:spacing w:val="-4"/>
          <w:sz w:val="28"/>
          <w:szCs w:val="28"/>
          <w:cs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  <w:cs/>
        </w:rPr>
        <w:t>ฉบับที่</w:t>
      </w:r>
      <w:r w:rsidR="003A6F49" w:rsidRPr="00953BA7">
        <w:rPr>
          <w:rFonts w:ascii="Angsana New" w:hAnsi="Angsana New"/>
          <w:color w:val="FFFFFF" w:themeColor="background1"/>
          <w:spacing w:val="-4"/>
          <w:sz w:val="28"/>
          <w:szCs w:val="28"/>
          <w:cs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</w:rPr>
        <w:t>3</w:t>
      </w:r>
      <w:r w:rsidR="003A6F49" w:rsidRPr="00953BA7">
        <w:rPr>
          <w:rFonts w:ascii="Angsana New" w:hAnsi="Angsana New"/>
          <w:spacing w:val="-4"/>
          <w:sz w:val="30"/>
          <w:szCs w:val="30"/>
        </w:rPr>
        <w:t>4</w:t>
      </w:r>
      <w:r w:rsidR="003A6F49" w:rsidRPr="00953BA7">
        <w:rPr>
          <w:rFonts w:ascii="Angsana New" w:hAnsi="Angsana New"/>
          <w:color w:val="FFFFFF" w:themeColor="background1"/>
          <w:spacing w:val="-4"/>
          <w:sz w:val="28"/>
          <w:szCs w:val="28"/>
        </w:rPr>
        <w:t xml:space="preserve"> </w:t>
      </w:r>
      <w:r w:rsidR="00A97788" w:rsidRPr="00953BA7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3A6F49" w:rsidRPr="00953BA7">
        <w:rPr>
          <w:rFonts w:ascii="Angsana New" w:hAnsi="Angsana New"/>
          <w:spacing w:val="-4"/>
          <w:sz w:val="30"/>
          <w:szCs w:val="30"/>
        </w:rPr>
        <w:t xml:space="preserve"> </w:t>
      </w:r>
      <w:r w:rsidR="00C57988" w:rsidRPr="00953BA7">
        <w:rPr>
          <w:rFonts w:ascii="Angsana New" w:hAnsi="Angsana New"/>
          <w:i/>
          <w:iCs/>
          <w:spacing w:val="-4"/>
          <w:sz w:val="30"/>
          <w:szCs w:val="30"/>
          <w:cs/>
        </w:rPr>
        <w:t>การรายงานทาง</w:t>
      </w:r>
      <w:r w:rsidRPr="00953BA7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</w:t>
      </w:r>
      <w:r w:rsidR="003A6F49" w:rsidRPr="00953BA7">
        <w:rPr>
          <w:rFonts w:ascii="Angsana New" w:hAnsi="Angsana New"/>
          <w:i/>
          <w:iCs/>
          <w:spacing w:val="-4"/>
          <w:sz w:val="30"/>
          <w:szCs w:val="30"/>
          <w:cs/>
        </w:rPr>
        <w:t>ง</w:t>
      </w:r>
      <w:r w:rsidRPr="00953BA7">
        <w:rPr>
          <w:rFonts w:ascii="Angsana New" w:hAnsi="Angsana New"/>
          <w:i/>
          <w:iCs/>
          <w:spacing w:val="-4"/>
          <w:sz w:val="30"/>
          <w:szCs w:val="30"/>
          <w:cs/>
        </w:rPr>
        <w:t>กาล</w:t>
      </w:r>
      <w:r w:rsidRPr="00953BA7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2478ED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53BA7">
        <w:rPr>
          <w:rFonts w:ascii="Angsana New" w:hAnsi="Angsana New"/>
          <w:sz w:val="30"/>
          <w:szCs w:val="30"/>
        </w:rPr>
        <w:t xml:space="preserve"> </w:t>
      </w:r>
    </w:p>
    <w:p w14:paraId="18CF5611" w14:textId="77777777" w:rsidR="00FB0413" w:rsidRPr="00944644" w:rsidRDefault="00FB0413" w:rsidP="003A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22"/>
          <w:szCs w:val="22"/>
        </w:rPr>
      </w:pPr>
    </w:p>
    <w:p w14:paraId="6525964D" w14:textId="33F22279" w:rsidR="00965B8B" w:rsidRPr="00953BA7" w:rsidRDefault="00965B8B" w:rsidP="00965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53BA7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</w:t>
      </w:r>
      <w:r w:rsidR="00F85678" w:rsidRPr="00953BA7">
        <w:rPr>
          <w:rFonts w:ascii="Angsana New" w:hAnsi="Angsana New" w:hint="cs"/>
          <w:spacing w:val="-4"/>
          <w:sz w:val="30"/>
          <w:szCs w:val="30"/>
          <w:cs/>
        </w:rPr>
        <w:t>มิได้รวมข้อมูลทางการเงินทั้งหมดตามข้อกำหนดสำหรับ</w:t>
      </w:r>
      <w:r w:rsidRPr="00953BA7">
        <w:rPr>
          <w:rFonts w:ascii="Angsana New" w:hAnsi="Angsana New"/>
          <w:spacing w:val="-4"/>
          <w:sz w:val="30"/>
          <w:szCs w:val="30"/>
          <w:cs/>
        </w:rPr>
        <w:t>งบการเงิน</w:t>
      </w:r>
      <w:r w:rsidR="00F85678" w:rsidRPr="00953BA7">
        <w:rPr>
          <w:rFonts w:ascii="Angsana New" w:hAnsi="Angsana New" w:hint="cs"/>
          <w:spacing w:val="-4"/>
          <w:sz w:val="30"/>
          <w:szCs w:val="30"/>
          <w:cs/>
        </w:rPr>
        <w:t>ประจำ</w:t>
      </w:r>
      <w:r w:rsidRPr="00953BA7">
        <w:rPr>
          <w:rFonts w:ascii="Angsana New" w:hAnsi="Angsana New"/>
          <w:spacing w:val="-4"/>
          <w:sz w:val="30"/>
          <w:szCs w:val="30"/>
          <w:cs/>
        </w:rPr>
        <w:t>ปี</w:t>
      </w:r>
      <w:r w:rsidRPr="00953BA7">
        <w:rPr>
          <w:rFonts w:ascii="Angsana New" w:hAnsi="Angsana New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953BA7">
        <w:rPr>
          <w:rFonts w:ascii="Angsana New" w:hAnsi="Angsana New"/>
          <w:sz w:val="30"/>
          <w:szCs w:val="30"/>
          <w:cs/>
        </w:rPr>
        <w:br/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953BA7">
        <w:rPr>
          <w:rFonts w:ascii="Angsana New" w:hAnsi="Angsana New"/>
          <w:sz w:val="30"/>
          <w:szCs w:val="30"/>
        </w:rPr>
        <w:t xml:space="preserve">30 </w:t>
      </w:r>
      <w:r w:rsidRPr="00953BA7">
        <w:rPr>
          <w:rFonts w:ascii="Angsana New" w:hAnsi="Angsana New"/>
          <w:sz w:val="30"/>
          <w:szCs w:val="30"/>
          <w:cs/>
        </w:rPr>
        <w:t xml:space="preserve">กันยายน </w:t>
      </w:r>
      <w:r w:rsidR="00EA2541" w:rsidRPr="00953BA7">
        <w:rPr>
          <w:rFonts w:ascii="Angsana New" w:hAnsi="Angsana New"/>
          <w:sz w:val="30"/>
          <w:szCs w:val="30"/>
        </w:rPr>
        <w:t>256</w:t>
      </w:r>
      <w:r w:rsidR="002703F3" w:rsidRPr="00953BA7">
        <w:rPr>
          <w:rFonts w:ascii="Angsana New" w:hAnsi="Angsana New"/>
          <w:sz w:val="30"/>
          <w:szCs w:val="30"/>
        </w:rPr>
        <w:t>2</w:t>
      </w:r>
    </w:p>
    <w:p w14:paraId="6E03F6CA" w14:textId="77777777" w:rsidR="00B437A6" w:rsidRPr="00944644" w:rsidRDefault="00B437A6" w:rsidP="00280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291F9606" w14:textId="77777777" w:rsidR="00D2494F" w:rsidRPr="00953BA7" w:rsidRDefault="00D2494F" w:rsidP="00D249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i/>
          <w:iCs/>
          <w:sz w:val="30"/>
          <w:szCs w:val="30"/>
          <w:cs/>
        </w:rPr>
        <w:t>(ข)</w:t>
      </w:r>
      <w:r w:rsidRPr="00953BA7">
        <w:rPr>
          <w:rFonts w:ascii="Angsana New" w:hAnsi="Angsana New"/>
          <w:sz w:val="30"/>
          <w:szCs w:val="30"/>
          <w:cs/>
        </w:rPr>
        <w:tab/>
      </w:r>
      <w:r w:rsidR="0027408A" w:rsidRPr="00953BA7">
        <w:rPr>
          <w:rFonts w:ascii="Angsana New" w:hAnsi="Angsana New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3BCB3AB9" w14:textId="77777777" w:rsidR="00D2494F" w:rsidRPr="00944644" w:rsidRDefault="00D2494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2993D9E1" w14:textId="7AADD1BB" w:rsidR="008E1DAC" w:rsidRPr="00953BA7" w:rsidRDefault="0027408A" w:rsidP="008E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44644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953BA7">
        <w:rPr>
          <w:rFonts w:ascii="Angsana New" w:hAnsi="Angsana New"/>
          <w:sz w:val="30"/>
          <w:szCs w:val="30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85678" w:rsidRPr="00953BA7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</w:t>
      </w:r>
      <w:r w:rsidR="004E3D55" w:rsidRPr="00953BA7">
        <w:rPr>
          <w:rFonts w:ascii="Angsana New" w:hAnsi="Angsana New" w:hint="cs"/>
          <w:sz w:val="30"/>
          <w:szCs w:val="30"/>
          <w:cs/>
        </w:rPr>
        <w:t>ใน</w:t>
      </w:r>
      <w:r w:rsidR="004E3D55" w:rsidRPr="00953BA7">
        <w:rPr>
          <w:rFonts w:ascii="Angsana New" w:hAnsi="Angsana New"/>
          <w:sz w:val="30"/>
          <w:szCs w:val="30"/>
          <w:cs/>
        </w:rPr>
        <w:br/>
      </w:r>
      <w:r w:rsidR="004E3D55" w:rsidRPr="00953BA7">
        <w:rPr>
          <w:rFonts w:ascii="Angsana New" w:hAnsi="Angsana New" w:hint="cs"/>
          <w:sz w:val="30"/>
          <w:szCs w:val="30"/>
          <w:cs/>
        </w:rPr>
        <w:t>ง</w:t>
      </w:r>
      <w:r w:rsidRPr="00953BA7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Pr="00953BA7">
        <w:rPr>
          <w:rFonts w:ascii="Angsana New" w:hAnsi="Angsana New"/>
          <w:sz w:val="30"/>
          <w:szCs w:val="30"/>
        </w:rPr>
        <w:t xml:space="preserve">30 </w:t>
      </w:r>
      <w:r w:rsidRPr="00953BA7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53BA7">
        <w:rPr>
          <w:rFonts w:ascii="Angsana New" w:hAnsi="Angsana New"/>
          <w:sz w:val="30"/>
          <w:szCs w:val="30"/>
        </w:rPr>
        <w:t>256</w:t>
      </w:r>
      <w:r w:rsidR="002703F3" w:rsidRPr="00953BA7">
        <w:rPr>
          <w:rFonts w:ascii="Angsana New" w:hAnsi="Angsana New"/>
          <w:sz w:val="30"/>
          <w:szCs w:val="30"/>
        </w:rPr>
        <w:t>2</w:t>
      </w:r>
      <w:r w:rsidR="00BA182D" w:rsidRPr="00953BA7">
        <w:rPr>
          <w:rFonts w:ascii="Angsana New" w:hAnsi="Angsana New"/>
          <w:sz w:val="30"/>
          <w:szCs w:val="30"/>
          <w:cs/>
        </w:rPr>
        <w:t xml:space="preserve"> </w:t>
      </w:r>
      <w:r w:rsidR="00982F5B" w:rsidRPr="00953BA7">
        <w:rPr>
          <w:rFonts w:ascii="Angsana New" w:hAnsi="Angsana New"/>
          <w:sz w:val="30"/>
          <w:szCs w:val="30"/>
          <w:cs/>
        </w:rPr>
        <w:t>เว้นแต่ก</w:t>
      </w:r>
      <w:r w:rsidR="00982F5B" w:rsidRPr="00953BA7">
        <w:rPr>
          <w:rFonts w:asciiTheme="majorBidi" w:hAnsiTheme="majorBidi" w:cstheme="majorBidi"/>
          <w:sz w:val="30"/>
          <w:szCs w:val="30"/>
          <w:cs/>
        </w:rPr>
        <w:t xml:space="preserve">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="00982F5B" w:rsidRPr="00953BA7">
        <w:rPr>
          <w:rFonts w:asciiTheme="majorBidi" w:hAnsiTheme="majorBidi" w:cstheme="majorBidi"/>
          <w:sz w:val="30"/>
          <w:szCs w:val="30"/>
        </w:rPr>
        <w:t xml:space="preserve">15 </w:t>
      </w:r>
      <w:r w:rsidR="00982F5B" w:rsidRPr="00953BA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982F5B" w:rsidRPr="00953BA7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="00982F5B" w:rsidRPr="00953BA7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="00982F5B" w:rsidRPr="00953BA7">
        <w:rPr>
          <w:rFonts w:asciiTheme="majorBidi" w:hAnsiTheme="majorBidi" w:cstheme="majorBidi"/>
          <w:sz w:val="30"/>
          <w:szCs w:val="30"/>
        </w:rPr>
        <w:t>TFRS 15</w:t>
      </w:r>
      <w:r w:rsidR="00982F5B" w:rsidRPr="00953BA7">
        <w:rPr>
          <w:rFonts w:asciiTheme="majorBidi" w:hAnsiTheme="majorBidi" w:cstheme="majorBidi"/>
          <w:sz w:val="30"/>
          <w:szCs w:val="30"/>
          <w:cs/>
        </w:rPr>
        <w:t>”)</w:t>
      </w:r>
      <w:r w:rsidR="00982F5B" w:rsidRPr="00953BA7">
        <w:rPr>
          <w:rFonts w:asciiTheme="majorBidi" w:hAnsiTheme="majorBidi" w:cstheme="majorBidi"/>
          <w:sz w:val="30"/>
          <w:szCs w:val="30"/>
        </w:rPr>
        <w:t xml:space="preserve"> </w:t>
      </w:r>
      <w:r w:rsidR="00982F5B" w:rsidRPr="00953BA7">
        <w:rPr>
          <w:rFonts w:asciiTheme="majorBidi" w:hAnsiTheme="majorBidi" w:cstheme="majorBidi"/>
          <w:sz w:val="30"/>
          <w:szCs w:val="30"/>
          <w:cs/>
        </w:rPr>
        <w:t>ที่กลุ่มบริษัทถือปฏิบัติเป็นครั้งแรก</w:t>
      </w:r>
      <w:r w:rsidR="00982F5B" w:rsidRPr="00953BA7">
        <w:rPr>
          <w:rFonts w:ascii="Angsana New" w:hAnsi="Angsana New"/>
          <w:sz w:val="30"/>
          <w:szCs w:val="30"/>
          <w:cs/>
        </w:rPr>
        <w:t xml:space="preserve">แทนมาตรฐานการบัญชี ฉบับที่ </w:t>
      </w:r>
      <w:r w:rsidR="00982F5B" w:rsidRPr="00953BA7">
        <w:rPr>
          <w:rFonts w:ascii="Angsana New" w:hAnsi="Angsana New"/>
          <w:sz w:val="30"/>
          <w:szCs w:val="30"/>
        </w:rPr>
        <w:t xml:space="preserve">18 </w:t>
      </w:r>
      <w:r w:rsidR="00982F5B" w:rsidRPr="00953BA7">
        <w:rPr>
          <w:rFonts w:ascii="Angsana New" w:hAnsi="Angsana New"/>
          <w:sz w:val="30"/>
          <w:szCs w:val="30"/>
          <w:cs/>
        </w:rPr>
        <w:t xml:space="preserve">เรื่อง </w:t>
      </w:r>
      <w:r w:rsidR="00982F5B" w:rsidRPr="00953BA7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982F5B" w:rsidRPr="00953BA7">
        <w:rPr>
          <w:rFonts w:ascii="Angsana New" w:hAnsi="Angsana New"/>
          <w:sz w:val="30"/>
          <w:szCs w:val="30"/>
          <w:cs/>
        </w:rPr>
        <w:t xml:space="preserve"> </w:t>
      </w:r>
      <w:r w:rsidR="00982F5B" w:rsidRPr="00953BA7">
        <w:rPr>
          <w:rFonts w:ascii="Angsana New" w:hAnsi="Angsana New"/>
          <w:sz w:val="30"/>
          <w:szCs w:val="30"/>
        </w:rPr>
        <w:t>(“TAS 18”)</w:t>
      </w:r>
      <w:r w:rsidR="00982F5B" w:rsidRPr="00953BA7">
        <w:rPr>
          <w:rFonts w:ascii="Angsana New" w:hAnsi="Angsana New" w:cstheme="minorBidi"/>
          <w:sz w:val="30"/>
          <w:szCs w:val="30"/>
          <w:cs/>
        </w:rPr>
        <w:t xml:space="preserve"> </w:t>
      </w:r>
      <w:r w:rsidR="00982F5B" w:rsidRPr="00953BA7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8E1DAC" w:rsidRPr="00953BA7">
        <w:rPr>
          <w:rFonts w:ascii="Angsana New" w:hAnsi="Angsana New"/>
          <w:sz w:val="30"/>
          <w:szCs w:val="30"/>
        </w:rPr>
        <w:t xml:space="preserve"> </w:t>
      </w:r>
      <w:r w:rsidR="008E1DAC" w:rsidRPr="00953BA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E1DAC" w:rsidRPr="00953B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E1DAC" w:rsidRPr="00953BA7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ได้เปิดเผยผลกระทบที่มีสาระสำคัญจากการเปลี่ยนแปลงนโยบายการบัญชีไว้ในหมายเหตุข้อ </w:t>
      </w:r>
      <w:r w:rsidR="008E1DAC" w:rsidRPr="00953BA7">
        <w:rPr>
          <w:rFonts w:asciiTheme="majorBidi" w:hAnsiTheme="majorBidi" w:cstheme="majorBidi"/>
          <w:sz w:val="30"/>
          <w:szCs w:val="30"/>
        </w:rPr>
        <w:t>3</w:t>
      </w:r>
    </w:p>
    <w:p w14:paraId="6328F5A4" w14:textId="7953EBCA" w:rsidR="0058589F" w:rsidRPr="00953BA7" w:rsidRDefault="0027408A" w:rsidP="00B87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 w:hint="cs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</w:t>
      </w:r>
      <w:r w:rsidR="00C10D6F" w:rsidRPr="00953BA7">
        <w:rPr>
          <w:rFonts w:ascii="Angsana New" w:hAnsi="Angsana New"/>
          <w:sz w:val="30"/>
          <w:szCs w:val="30"/>
          <w:cs/>
        </w:rPr>
        <w:t>และปรับปรุง</w:t>
      </w:r>
      <w:r w:rsidR="00B8786D" w:rsidRPr="00953BA7">
        <w:rPr>
          <w:rFonts w:ascii="Angsana New" w:hAnsi="Angsana New"/>
          <w:sz w:val="30"/>
          <w:szCs w:val="30"/>
          <w:cs/>
        </w:rPr>
        <w:t>ใหม่</w:t>
      </w:r>
      <w:r w:rsidRPr="00953BA7">
        <w:rPr>
          <w:rFonts w:ascii="Angsana New" w:hAnsi="Angsana New"/>
          <w:sz w:val="30"/>
          <w:szCs w:val="30"/>
          <w:cs/>
        </w:rPr>
        <w:t>ซึ่งยังไม่มีผลบังคับใช้ใน</w:t>
      </w:r>
      <w:r w:rsidR="00B8786D" w:rsidRPr="00953BA7">
        <w:rPr>
          <w:rFonts w:ascii="Angsana New" w:hAnsi="Angsana New"/>
          <w:sz w:val="30"/>
          <w:szCs w:val="30"/>
          <w:cs/>
        </w:rPr>
        <w:br/>
      </w:r>
      <w:r w:rsidRPr="00953BA7">
        <w:rPr>
          <w:rFonts w:ascii="Angsana New" w:hAnsi="Angsana New"/>
          <w:spacing w:val="-2"/>
          <w:sz w:val="30"/>
          <w:szCs w:val="30"/>
          <w:cs/>
        </w:rPr>
        <w:t>งวดปัจจุบันมาถือปฏิบัติในการจัดทำงบการเงินระหว่างกาลนี้ก่อนวันที่มีผลบังคับ</w:t>
      </w:r>
      <w:r w:rsidR="00B7260E" w:rsidRPr="00953BA7">
        <w:rPr>
          <w:rFonts w:ascii="Angsana New" w:hAnsi="Angsana New"/>
          <w:spacing w:val="-2"/>
          <w:sz w:val="30"/>
          <w:szCs w:val="30"/>
          <w:cs/>
        </w:rPr>
        <w:t>ใช้</w:t>
      </w:r>
      <w:r w:rsidR="00EE48A4" w:rsidRPr="00953BA7">
        <w:rPr>
          <w:rFonts w:ascii="Angsana New" w:hAnsi="Angsana New"/>
          <w:spacing w:val="-2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2"/>
          <w:sz w:val="30"/>
          <w:szCs w:val="30"/>
          <w:cs/>
        </w:rPr>
        <w:t>มาตรฐานการรายงานทางการเงิน</w:t>
      </w:r>
      <w:r w:rsidR="00B666C7" w:rsidRPr="00953BA7">
        <w:rPr>
          <w:rFonts w:ascii="Angsana New" w:hAnsi="Angsana New"/>
          <w:sz w:val="30"/>
          <w:szCs w:val="30"/>
          <w:cs/>
        </w:rPr>
        <w:t>ที</w:t>
      </w:r>
      <w:r w:rsidR="00C10D6F" w:rsidRPr="00953BA7">
        <w:rPr>
          <w:rFonts w:ascii="Angsana New" w:hAnsi="Angsana New"/>
          <w:sz w:val="30"/>
          <w:szCs w:val="30"/>
          <w:cs/>
        </w:rPr>
        <w:t>่</w:t>
      </w:r>
      <w:r w:rsidR="00B666C7" w:rsidRPr="00953BA7">
        <w:rPr>
          <w:rFonts w:ascii="Angsana New" w:hAnsi="Angsana New"/>
          <w:sz w:val="30"/>
          <w:szCs w:val="30"/>
          <w:cs/>
        </w:rPr>
        <w:t>ออก</w:t>
      </w:r>
      <w:r w:rsidR="00C10D6F" w:rsidRPr="00953BA7">
        <w:rPr>
          <w:rFonts w:ascii="Angsana New" w:hAnsi="Angsana New"/>
          <w:sz w:val="30"/>
          <w:szCs w:val="30"/>
          <w:cs/>
        </w:rPr>
        <w:t>และปรับปรุง</w:t>
      </w:r>
      <w:r w:rsidR="00B8786D" w:rsidRPr="00953BA7">
        <w:rPr>
          <w:rFonts w:ascii="Angsana New" w:hAnsi="Angsana New"/>
          <w:sz w:val="30"/>
          <w:szCs w:val="30"/>
          <w:cs/>
        </w:rPr>
        <w:t>ใหม่</w:t>
      </w:r>
      <w:r w:rsidRPr="00953BA7">
        <w:rPr>
          <w:rFonts w:ascii="Angsana New" w:hAnsi="Angsana New"/>
          <w:sz w:val="30"/>
          <w:szCs w:val="30"/>
          <w:cs/>
        </w:rPr>
        <w:t xml:space="preserve">ที่เกี่ยวกับการดำเนินงานของกลุ่มบริษัทได้เปิดเผยในหมายเหตุข้อ </w:t>
      </w:r>
      <w:r w:rsidR="008C2914" w:rsidRPr="00953BA7">
        <w:rPr>
          <w:rFonts w:ascii="Angsana New" w:hAnsi="Angsana New"/>
          <w:sz w:val="30"/>
          <w:szCs w:val="30"/>
        </w:rPr>
        <w:t>1</w:t>
      </w:r>
      <w:r w:rsidR="00E86A8F">
        <w:rPr>
          <w:rFonts w:ascii="Angsana New" w:hAnsi="Angsana New"/>
          <w:sz w:val="30"/>
          <w:szCs w:val="30"/>
        </w:rPr>
        <w:t>6</w:t>
      </w:r>
    </w:p>
    <w:p w14:paraId="35647024" w14:textId="77777777" w:rsidR="00C10D6F" w:rsidRPr="00944644" w:rsidRDefault="00C10D6F" w:rsidP="00C1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692EED91" w14:textId="77777777" w:rsidR="000C4A93" w:rsidRPr="00953BA7" w:rsidRDefault="00352147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</w:rPr>
        <w:t>3</w:t>
      </w:r>
      <w:r w:rsidRPr="00953BA7">
        <w:rPr>
          <w:rFonts w:ascii="Angsana New" w:hAnsi="Angsana New"/>
          <w:b/>
          <w:bCs/>
          <w:sz w:val="30"/>
          <w:szCs w:val="30"/>
        </w:rPr>
        <w:tab/>
      </w:r>
      <w:r w:rsidR="000C4A93" w:rsidRPr="00953BA7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การเปลี่ยนแปลงนโยบายบัญชี</w:t>
      </w:r>
    </w:p>
    <w:p w14:paraId="485CC15F" w14:textId="77777777" w:rsidR="000C4A93" w:rsidRPr="00944644" w:rsidRDefault="000C4A93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973305B" w14:textId="7643078C" w:rsidR="000C4A93" w:rsidRPr="00953BA7" w:rsidRDefault="000C4A93" w:rsidP="000C4A9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 w:hint="cs"/>
          <w:spacing w:val="-6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Pr="00953BA7">
        <w:rPr>
          <w:rFonts w:ascii="Angsana New" w:hAnsi="Angsana New"/>
          <w:spacing w:val="-6"/>
          <w:sz w:val="30"/>
          <w:szCs w:val="30"/>
        </w:rPr>
        <w:t xml:space="preserve">15 </w:t>
      </w:r>
      <w:r w:rsidRPr="00953BA7">
        <w:rPr>
          <w:rFonts w:ascii="Angsana New" w:hAnsi="Angsana New"/>
          <w:spacing w:val="-6"/>
          <w:sz w:val="30"/>
          <w:szCs w:val="30"/>
          <w:cs/>
        </w:rPr>
        <w:t xml:space="preserve">เรื่อง </w:t>
      </w:r>
      <w:r w:rsidRPr="00944644">
        <w:rPr>
          <w:rFonts w:ascii="Angsana New" w:hAnsi="Angsana New"/>
          <w:i/>
          <w:iCs/>
          <w:spacing w:val="-6"/>
          <w:sz w:val="30"/>
          <w:szCs w:val="30"/>
          <w:cs/>
        </w:rPr>
        <w:t>รายได้จากสัญญาที่ทำกับลูกค้า</w:t>
      </w:r>
      <w:r w:rsidRPr="00953BA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53BA7">
        <w:rPr>
          <w:rFonts w:ascii="Angsana New" w:hAnsi="Angsana New"/>
          <w:spacing w:val="-6"/>
          <w:sz w:val="30"/>
          <w:szCs w:val="30"/>
        </w:rPr>
        <w:t>(“TFRS 15”)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 xml:space="preserve">เป็นครั้งแรกตั้งแต่วันที่ </w:t>
      </w:r>
      <w:r w:rsidRPr="00953BA7">
        <w:rPr>
          <w:rFonts w:ascii="Angsana New" w:hAnsi="Angsana New"/>
          <w:sz w:val="30"/>
          <w:szCs w:val="30"/>
        </w:rPr>
        <w:t xml:space="preserve">1 </w:t>
      </w:r>
      <w:r w:rsidRPr="00953BA7">
        <w:rPr>
          <w:rFonts w:ascii="Angsana New" w:hAnsi="Angsana New"/>
          <w:sz w:val="30"/>
          <w:szCs w:val="30"/>
          <w:cs/>
        </w:rPr>
        <w:t xml:space="preserve">ตุลาคม </w:t>
      </w:r>
      <w:r w:rsidRPr="00953BA7">
        <w:rPr>
          <w:rFonts w:ascii="Angsana New" w:hAnsi="Angsana New"/>
          <w:sz w:val="30"/>
          <w:szCs w:val="30"/>
        </w:rPr>
        <w:t xml:space="preserve">2562 TFRS 15 </w:t>
      </w:r>
      <w:r w:rsidRPr="00953BA7">
        <w:rPr>
          <w:rFonts w:ascii="Angsana New" w:hAnsi="Angsana New"/>
          <w:sz w:val="30"/>
          <w:szCs w:val="30"/>
          <w:cs/>
        </w:rPr>
        <w:t>กำหนดกรอบแนวคิดในการประเมินจำนวนเงิน และจังหวะเวลา</w:t>
      </w:r>
      <w:r w:rsidR="00AC1581"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 xml:space="preserve">ในการรับรู้รายได้ </w:t>
      </w:r>
    </w:p>
    <w:p w14:paraId="4312DA8A" w14:textId="77777777" w:rsidR="000C4A93" w:rsidRPr="00944644" w:rsidRDefault="000C4A93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556C4E9" w14:textId="5FD391EB" w:rsidR="002A1148" w:rsidRPr="00953BA7" w:rsidRDefault="002A1148" w:rsidP="002A11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ตาม</w:t>
      </w:r>
      <w:r w:rsidRPr="00953BA7">
        <w:rPr>
          <w:rFonts w:ascii="Angsana New" w:hAnsi="Angsana New"/>
          <w:sz w:val="30"/>
          <w:szCs w:val="30"/>
        </w:rPr>
        <w:t xml:space="preserve"> TFRS 15</w:t>
      </w:r>
      <w:r w:rsidRPr="00953BA7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AC1581"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</w:t>
      </w:r>
      <w:r w:rsidRPr="00953BA7">
        <w:rPr>
          <w:rFonts w:ascii="Angsana New" w:hAnsi="Angsana New"/>
          <w:sz w:val="30"/>
          <w:szCs w:val="30"/>
          <w:cs/>
        </w:rPr>
        <w:br/>
        <w:t xml:space="preserve">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953BA7">
        <w:rPr>
          <w:rFonts w:ascii="Angsana New" w:hAnsi="Angsana New"/>
          <w:sz w:val="30"/>
          <w:szCs w:val="30"/>
        </w:rPr>
        <w:t xml:space="preserve">TAS 18 </w:t>
      </w:r>
      <w:r w:rsidRPr="00953BA7">
        <w:rPr>
          <w:rFonts w:ascii="Angsana New" w:hAnsi="Angsana New"/>
          <w:sz w:val="30"/>
          <w:szCs w:val="30"/>
          <w:cs/>
        </w:rPr>
        <w:br/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953BA7">
        <w:rPr>
          <w:rFonts w:ascii="Angsana New" w:hAnsi="Angsana New"/>
          <w:sz w:val="30"/>
          <w:szCs w:val="30"/>
        </w:rPr>
        <w:t> </w:t>
      </w:r>
      <w:r w:rsidRPr="00953BA7">
        <w:rPr>
          <w:rFonts w:ascii="Angsana New" w:hAnsi="Angsana New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 w:rsidR="00AC1581"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>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953BA7">
        <w:rPr>
          <w:rFonts w:ascii="Angsana New" w:hAnsi="Angsana New"/>
          <w:sz w:val="30"/>
          <w:szCs w:val="30"/>
        </w:rPr>
        <w:t xml:space="preserve">  </w:t>
      </w:r>
    </w:p>
    <w:p w14:paraId="2CCD0440" w14:textId="77777777" w:rsidR="002A1148" w:rsidRPr="00944644" w:rsidRDefault="002A1148" w:rsidP="002A1148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028CA6A" w14:textId="3983D525" w:rsidR="002A1148" w:rsidRPr="00953BA7" w:rsidRDefault="002A1148" w:rsidP="002A11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 </w:t>
      </w:r>
      <w:r w:rsidRPr="00953BA7">
        <w:rPr>
          <w:rFonts w:ascii="Angsana New" w:hAnsi="Angsana New"/>
          <w:sz w:val="30"/>
          <w:szCs w:val="30"/>
        </w:rPr>
        <w:t xml:space="preserve">TFRS 15 </w:t>
      </w:r>
      <w:r w:rsidRPr="00953BA7">
        <w:rPr>
          <w:rFonts w:ascii="Angsana New" w:hAnsi="Angsana New"/>
          <w:sz w:val="30"/>
          <w:szCs w:val="30"/>
          <w:cs/>
        </w:rPr>
        <w:t>โดยใช้วิธีรับรู้ผลกระทบสะสมของการเริ่มใช้มาตรฐานฉบับนี้ ณ วันแรก</w:t>
      </w:r>
      <w:r w:rsidR="00FF79D2"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 xml:space="preserve">ที่ถือปฏิบัติ (วันที่ </w:t>
      </w:r>
      <w:r w:rsidRPr="00953BA7">
        <w:rPr>
          <w:rFonts w:ascii="Angsana New" w:hAnsi="Angsana New"/>
          <w:sz w:val="30"/>
          <w:szCs w:val="30"/>
        </w:rPr>
        <w:t xml:space="preserve">1 </w:t>
      </w:r>
      <w:r w:rsidRPr="00953BA7">
        <w:rPr>
          <w:rFonts w:ascii="Angsana New" w:hAnsi="Angsana New"/>
          <w:sz w:val="30"/>
          <w:szCs w:val="30"/>
          <w:cs/>
        </w:rPr>
        <w:t xml:space="preserve">ตุลาคม </w:t>
      </w:r>
      <w:r w:rsidRPr="00953BA7">
        <w:rPr>
          <w:rFonts w:ascii="Angsana New" w:hAnsi="Angsana New"/>
          <w:sz w:val="30"/>
          <w:szCs w:val="30"/>
        </w:rPr>
        <w:t xml:space="preserve">2562) </w:t>
      </w:r>
      <w:r w:rsidRPr="00953BA7">
        <w:rPr>
          <w:rFonts w:ascii="Angsana New" w:hAnsi="Angsana New"/>
          <w:sz w:val="30"/>
          <w:szCs w:val="30"/>
          <w:cs/>
        </w:rPr>
        <w:t xml:space="preserve">ดังนั้น กลุ่มบริษัทจึงไม่ได้ทำการปรับปรุงย้อนหลังข้อมูลที่นำเสนอสำหรับปี </w:t>
      </w:r>
      <w:r w:rsidRPr="00953BA7">
        <w:rPr>
          <w:rFonts w:ascii="Angsana New" w:hAnsi="Angsana New"/>
          <w:sz w:val="30"/>
          <w:szCs w:val="30"/>
        </w:rPr>
        <w:t>256</w:t>
      </w:r>
      <w:r w:rsidR="008D2C29" w:rsidRPr="00953BA7">
        <w:rPr>
          <w:rFonts w:ascii="Angsana New" w:hAnsi="Angsana New"/>
          <w:sz w:val="30"/>
          <w:szCs w:val="30"/>
        </w:rPr>
        <w:t>2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 xml:space="preserve">ซึ่งได้แสดงไว้ตามที่ได้เคยรายงานตาม </w:t>
      </w:r>
      <w:r w:rsidRPr="00953BA7">
        <w:rPr>
          <w:rFonts w:ascii="Angsana New" w:hAnsi="Angsana New"/>
          <w:sz w:val="30"/>
          <w:szCs w:val="30"/>
        </w:rPr>
        <w:t xml:space="preserve">TAS 18 </w:t>
      </w:r>
      <w:r w:rsidRPr="00953BA7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ทั้งนี้ข้อกำหนดในการเปิดเผยข้อมูลตาม </w:t>
      </w:r>
      <w:r w:rsidRPr="00953BA7">
        <w:rPr>
          <w:rFonts w:ascii="Angsana New" w:hAnsi="Angsana New"/>
          <w:sz w:val="30"/>
          <w:szCs w:val="30"/>
        </w:rPr>
        <w:t xml:space="preserve">TFRS 15 </w:t>
      </w:r>
      <w:r w:rsidRPr="00953BA7">
        <w:rPr>
          <w:rFonts w:ascii="Angsana New" w:hAnsi="Angsana New"/>
          <w:sz w:val="30"/>
          <w:szCs w:val="30"/>
          <w:cs/>
        </w:rPr>
        <w:t>ไม่ได้ถือปฏิบัติกับข้อมูลที่แสดงเปรียบเทียบ</w:t>
      </w:r>
      <w:r w:rsidRPr="00953BA7">
        <w:rPr>
          <w:rFonts w:ascii="Angsana New" w:hAnsi="Angsana New"/>
          <w:sz w:val="30"/>
          <w:szCs w:val="30"/>
        </w:rPr>
        <w:t> </w:t>
      </w:r>
      <w:r w:rsidRPr="00953BA7">
        <w:rPr>
          <w:rFonts w:ascii="Angsana New" w:hAnsi="Angsana New"/>
          <w:sz w:val="30"/>
          <w:szCs w:val="30"/>
          <w:cs/>
        </w:rPr>
        <w:t xml:space="preserve"> </w:t>
      </w:r>
    </w:p>
    <w:p w14:paraId="47EA2311" w14:textId="2389A423" w:rsidR="006078CF" w:rsidRPr="00944644" w:rsidRDefault="006078CF" w:rsidP="00944644">
      <w:pPr>
        <w:pStyle w:val="ListParagraph"/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7C5025DA" w14:textId="77777777" w:rsidR="002A1148" w:rsidRPr="00953BA7" w:rsidRDefault="002A1148" w:rsidP="00944644">
      <w:pPr>
        <w:tabs>
          <w:tab w:val="clear" w:pos="454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14:paraId="29C924DE" w14:textId="77777777" w:rsidR="002A1148" w:rsidRPr="00944644" w:rsidRDefault="002A1148" w:rsidP="002A1148">
      <w:pPr>
        <w:pStyle w:val="ListParagraph"/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2498181D" w14:textId="77777777" w:rsidR="002A1148" w:rsidRPr="00953BA7" w:rsidRDefault="002A1148" w:rsidP="002A1148">
      <w:pPr>
        <w:pStyle w:val="ListParagraph"/>
        <w:spacing w:line="240" w:lineRule="auto"/>
        <w:ind w:left="547" w:hanging="7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 w:hint="cs"/>
          <w:i/>
          <w:iCs/>
          <w:sz w:val="30"/>
          <w:szCs w:val="30"/>
          <w:cs/>
        </w:rPr>
        <w:t>เงินที่จ่ายให้กับลูกค้า</w:t>
      </w:r>
    </w:p>
    <w:p w14:paraId="79E1E49A" w14:textId="77777777" w:rsidR="002A1148" w:rsidRPr="00944644" w:rsidRDefault="002A1148" w:rsidP="002A1148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A0BE081" w14:textId="77777777" w:rsidR="002A1148" w:rsidRPr="00944644" w:rsidRDefault="002A1148" w:rsidP="00944644">
      <w:pPr>
        <w:tabs>
          <w:tab w:val="clear" w:pos="68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 w:hint="cs"/>
          <w:sz w:val="30"/>
          <w:szCs w:val="30"/>
          <w:cs/>
        </w:rPr>
        <w:t>กลุ่มบริษัทจ่ายค่านายหน้าให้กับลูกค้าบางรายตามเงื่อนไขการขายสินค้าที่ตกลงกันในคำสั่งซื้อสินค้า ตาม</w:t>
      </w:r>
      <w:r w:rsidRPr="00944644">
        <w:rPr>
          <w:rFonts w:ascii="Angsana New" w:hAnsi="Angsana New"/>
          <w:sz w:val="30"/>
          <w:szCs w:val="30"/>
        </w:rPr>
        <w:t xml:space="preserve"> TAS </w:t>
      </w:r>
      <w:r w:rsidRPr="00953BA7">
        <w:rPr>
          <w:rFonts w:ascii="Angsana New" w:hAnsi="Angsana New"/>
          <w:sz w:val="30"/>
          <w:szCs w:val="30"/>
        </w:rPr>
        <w:t>1</w:t>
      </w:r>
      <w:r w:rsidR="000D37B8" w:rsidRPr="00953BA7">
        <w:rPr>
          <w:rFonts w:ascii="Angsana New" w:hAnsi="Angsana New"/>
          <w:sz w:val="30"/>
          <w:szCs w:val="30"/>
        </w:rPr>
        <w:t>8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กลุ่มบริษัทรับรู้จำนวนเงินดังกล่าวเป็นต้นทุนในการจัดจำหน่าย ตาม</w:t>
      </w:r>
      <w:r w:rsidRPr="00944644">
        <w:rPr>
          <w:rFonts w:ascii="Angsana New" w:hAnsi="Angsana New"/>
          <w:sz w:val="30"/>
          <w:szCs w:val="30"/>
        </w:rPr>
        <w:t xml:space="preserve"> TFRS 15 </w:t>
      </w:r>
      <w:r w:rsidRPr="00953BA7">
        <w:rPr>
          <w:rFonts w:ascii="Angsana New" w:hAnsi="Angsana New" w:hint="cs"/>
          <w:sz w:val="30"/>
          <w:szCs w:val="30"/>
          <w:cs/>
        </w:rPr>
        <w:t>กำหนดให้กลุ่มบริษัทต้องพิจารณาว่ากลุ่มบริษัทได้รับสินค้าหรือบริการจากลูกค้าหรือไม่ หากได้รับสินค้าหรือบริการจากลูกค้า</w:t>
      </w:r>
      <w:r w:rsidR="000D37B8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หากกลุ่มบริษัทไม่ได้รับสินค้าหรือบริการจากลูกค้า</w:t>
      </w:r>
      <w:r w:rsidR="000D37B8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14:paraId="65E08FBB" w14:textId="77777777" w:rsidR="000D37B8" w:rsidRPr="00953BA7" w:rsidRDefault="000D37B8" w:rsidP="000D37B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4644">
        <w:rPr>
          <w:rFonts w:asciiTheme="majorBidi" w:hAnsiTheme="majorBidi" w:cstheme="majorBidi"/>
          <w:sz w:val="30"/>
          <w:szCs w:val="30"/>
        </w:rPr>
        <w:lastRenderedPageBreak/>
        <w:t xml:space="preserve">TFRS 15 </w:t>
      </w:r>
      <w:r w:rsidRPr="00944644">
        <w:rPr>
          <w:rFonts w:asciiTheme="majorBidi" w:hAnsiTheme="majorBidi" w:cstheme="majorBidi"/>
          <w:sz w:val="30"/>
          <w:szCs w:val="30"/>
          <w:cs/>
        </w:rPr>
        <w:t>ไม่มีผลกระทบอย่างมีสาระสำคัญต่อนโยบายการบัญชีของรายได้ประเภทอื่นของกลุ่มบริษัท</w:t>
      </w:r>
      <w:r w:rsidRPr="00953BA7">
        <w:rPr>
          <w:rFonts w:asciiTheme="majorBidi" w:hAnsiTheme="majorBidi" w:cstheme="majorBidi"/>
          <w:sz w:val="30"/>
          <w:szCs w:val="30"/>
        </w:rPr>
        <w:t xml:space="preserve"> </w:t>
      </w:r>
      <w:r w:rsidRPr="00944644">
        <w:rPr>
          <w:rFonts w:ascii="Angsana New" w:hAnsi="Angsana New"/>
          <w:color w:val="000000"/>
          <w:sz w:val="30"/>
          <w:szCs w:val="30"/>
          <w:cs/>
        </w:rPr>
        <w:t>ตารางต่อไปนี้สรุปผลกระทบต่องบ</w:t>
      </w:r>
      <w:r w:rsidRPr="00944644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การเงินรวมและงบการเงินเฉพาะกิจการจากการ</w:t>
      </w:r>
      <w:r w:rsidRPr="00944644">
        <w:rPr>
          <w:rFonts w:ascii="Angsana New" w:hAnsi="Angsana New"/>
          <w:color w:val="000000"/>
          <w:sz w:val="30"/>
          <w:szCs w:val="30"/>
          <w:cs/>
        </w:rPr>
        <w:t>ถือปฏิบัติตาม</w:t>
      </w:r>
      <w:r w:rsidRPr="00944644">
        <w:rPr>
          <w:rFonts w:ascii="Angsana New" w:hAnsi="Angsana New"/>
          <w:color w:val="000000"/>
          <w:sz w:val="30"/>
          <w:szCs w:val="30"/>
        </w:rPr>
        <w:t xml:space="preserve"> TFRS</w:t>
      </w:r>
      <w:r w:rsidRPr="0094464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44644">
        <w:rPr>
          <w:rFonts w:ascii="Angsana New" w:hAnsi="Angsana New"/>
          <w:color w:val="000000"/>
          <w:sz w:val="30"/>
          <w:szCs w:val="30"/>
        </w:rPr>
        <w:t>15</w:t>
      </w:r>
      <w:r w:rsidRPr="00944644">
        <w:rPr>
          <w:rFonts w:ascii="Angsana New" w:hAnsi="Angsana New"/>
          <w:color w:val="000000"/>
          <w:sz w:val="30"/>
          <w:szCs w:val="30"/>
          <w:cs/>
        </w:rPr>
        <w:t xml:space="preserve"> เป็นครั้งแรก</w:t>
      </w:r>
    </w:p>
    <w:p w14:paraId="72F6E98C" w14:textId="77777777" w:rsidR="000D37B8" w:rsidRPr="00944644" w:rsidRDefault="000D37B8" w:rsidP="002A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350"/>
        <w:gridCol w:w="270"/>
        <w:gridCol w:w="1440"/>
      </w:tblGrid>
      <w:tr w:rsidR="000D37B8" w:rsidRPr="00953BA7" w14:paraId="558106D9" w14:textId="77777777" w:rsidTr="00944644">
        <w:trPr>
          <w:tblHeader/>
        </w:trPr>
        <w:tc>
          <w:tcPr>
            <w:tcW w:w="4410" w:type="dxa"/>
            <w:shd w:val="clear" w:color="auto" w:fill="auto"/>
          </w:tcPr>
          <w:p w14:paraId="056AA04A" w14:textId="77777777" w:rsidR="000D37B8" w:rsidRPr="00944644" w:rsidRDefault="000D37B8" w:rsidP="00944644">
            <w:pPr>
              <w:pStyle w:val="Heading1"/>
              <w:numPr>
                <w:ilvl w:val="0"/>
                <w:numId w:val="0"/>
              </w:numPr>
              <w:spacing w:line="240" w:lineRule="auto"/>
              <w:ind w:left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860" w:type="dxa"/>
            <w:gridSpan w:val="5"/>
          </w:tcPr>
          <w:p w14:paraId="6693F73F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D37B8" w:rsidRPr="00953BA7" w14:paraId="5CAAD94D" w14:textId="77777777" w:rsidTr="00944644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17429247" w14:textId="66036790" w:rsidR="000D37B8" w:rsidRPr="00944644" w:rsidRDefault="000D37B8" w:rsidP="00944644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F25B46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A47016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  <w:p w14:paraId="226CC5F3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vAlign w:val="bottom"/>
          </w:tcPr>
          <w:p w14:paraId="41F2B978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C2014B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8B865C7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253A5E" w14:textId="77777777" w:rsidR="000D37B8" w:rsidRPr="00953BA7" w:rsidRDefault="000D37B8" w:rsidP="0094464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CEF08" w14:textId="77777777" w:rsidR="000D37B8" w:rsidRPr="00953BA7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953B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TFRS 15</w:t>
            </w:r>
          </w:p>
        </w:tc>
      </w:tr>
      <w:tr w:rsidR="000D37B8" w:rsidRPr="00953BA7" w14:paraId="671AE0E4" w14:textId="77777777" w:rsidTr="00944644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215F3F2F" w14:textId="77777777" w:rsidR="000D37B8" w:rsidRPr="00953BA7" w:rsidRDefault="000D37B8" w:rsidP="00944644">
            <w:pPr>
              <w:pStyle w:val="Heading1"/>
              <w:numPr>
                <w:ilvl w:val="0"/>
                <w:numId w:val="0"/>
              </w:numPr>
              <w:spacing w:line="240" w:lineRule="auto"/>
              <w:ind w:left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5E07AA3D" w14:textId="77777777" w:rsidR="000D37B8" w:rsidRPr="00944644" w:rsidRDefault="000D37B8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94464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D37B8" w:rsidRPr="00953BA7" w14:paraId="48465685" w14:textId="77777777" w:rsidTr="00944644">
        <w:tc>
          <w:tcPr>
            <w:tcW w:w="4410" w:type="dxa"/>
            <w:shd w:val="clear" w:color="auto" w:fill="auto"/>
          </w:tcPr>
          <w:p w14:paraId="2BA8FC25" w14:textId="77777777" w:rsidR="00B6422E" w:rsidRPr="00953BA7" w:rsidRDefault="00B6422E" w:rsidP="00B6422E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</w:pPr>
            <w:r w:rsidRPr="00953B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งบกำไรขาดทุนเบ็ดเสร็จสำหรับงวดสามเดือน</w:t>
            </w:r>
          </w:p>
          <w:p w14:paraId="0D3278E7" w14:textId="0CDDE273" w:rsidR="000D37B8" w:rsidRPr="00944644" w:rsidRDefault="00B6422E" w:rsidP="00B642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6454E2E0" w14:textId="05B17890" w:rsidR="000D37B8" w:rsidRPr="00953BA7" w:rsidRDefault="000D37B8" w:rsidP="00C2523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90849E" w14:textId="77777777" w:rsidR="000D37B8" w:rsidRPr="00953BA7" w:rsidRDefault="000D37B8" w:rsidP="00C2523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E3C61AF" w14:textId="3279CCC5" w:rsidR="000D37B8" w:rsidRPr="00953BA7" w:rsidRDefault="000D37B8" w:rsidP="00C2523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7C70EF" w14:textId="77777777" w:rsidR="000D37B8" w:rsidRPr="00953BA7" w:rsidRDefault="000D37B8" w:rsidP="00C2523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A054C20" w14:textId="7483C8DB" w:rsidR="000D37B8" w:rsidRPr="00953BA7" w:rsidRDefault="000D37B8" w:rsidP="00C2523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422E" w:rsidRPr="00953BA7" w14:paraId="1F22535F" w14:textId="77777777" w:rsidTr="001C1945">
        <w:tc>
          <w:tcPr>
            <w:tcW w:w="4410" w:type="dxa"/>
            <w:shd w:val="clear" w:color="auto" w:fill="auto"/>
          </w:tcPr>
          <w:p w14:paraId="4C0EA3A3" w14:textId="4B52DF52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68A8701D" w14:textId="081AE1D9" w:rsidR="00B6422E" w:rsidRPr="00953BA7" w:rsidRDefault="00D23CE8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490,211</w:t>
            </w:r>
          </w:p>
        </w:tc>
        <w:tc>
          <w:tcPr>
            <w:tcW w:w="270" w:type="dxa"/>
          </w:tcPr>
          <w:p w14:paraId="20E208D1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A78EC35" w14:textId="712A836A" w:rsidR="00B6422E" w:rsidRPr="00953BA7" w:rsidRDefault="00D23CE8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(2,251)</w:t>
            </w:r>
          </w:p>
        </w:tc>
        <w:tc>
          <w:tcPr>
            <w:tcW w:w="270" w:type="dxa"/>
            <w:shd w:val="clear" w:color="auto" w:fill="auto"/>
          </w:tcPr>
          <w:p w14:paraId="2C0A5C29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47E5F7F" w14:textId="539F5418" w:rsidR="00B6422E" w:rsidRPr="00953BA7" w:rsidRDefault="00D23CE8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492,462</w:t>
            </w:r>
          </w:p>
        </w:tc>
      </w:tr>
      <w:tr w:rsidR="00B6422E" w:rsidRPr="00953BA7" w14:paraId="249C1490" w14:textId="77777777" w:rsidTr="00944644">
        <w:trPr>
          <w:trHeight w:val="80"/>
        </w:trPr>
        <w:tc>
          <w:tcPr>
            <w:tcW w:w="4410" w:type="dxa"/>
            <w:shd w:val="clear" w:color="auto" w:fill="auto"/>
          </w:tcPr>
          <w:p w14:paraId="4D71FF90" w14:textId="77777777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29660996" w14:textId="5D2FD2FE" w:rsidR="00B6422E" w:rsidRPr="00953BA7" w:rsidRDefault="00D23CE8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18,526</w:t>
            </w:r>
          </w:p>
        </w:tc>
        <w:tc>
          <w:tcPr>
            <w:tcW w:w="270" w:type="dxa"/>
          </w:tcPr>
          <w:p w14:paraId="4A8A83E7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EF3088A" w14:textId="227559C0" w:rsidR="00B6422E" w:rsidRPr="00953BA7" w:rsidRDefault="00D23CE8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(2,251)</w:t>
            </w:r>
          </w:p>
        </w:tc>
        <w:tc>
          <w:tcPr>
            <w:tcW w:w="270" w:type="dxa"/>
            <w:shd w:val="clear" w:color="auto" w:fill="auto"/>
          </w:tcPr>
          <w:p w14:paraId="0C9B64E3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07A0845" w14:textId="24CABFAE" w:rsidR="00B6422E" w:rsidRPr="00953BA7" w:rsidRDefault="00D23CE8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20,777</w:t>
            </w:r>
          </w:p>
        </w:tc>
      </w:tr>
      <w:tr w:rsidR="00B6422E" w:rsidRPr="00953BA7" w14:paraId="58392E12" w14:textId="77777777" w:rsidTr="001C1945">
        <w:trPr>
          <w:trHeight w:val="80"/>
        </w:trPr>
        <w:tc>
          <w:tcPr>
            <w:tcW w:w="4410" w:type="dxa"/>
            <w:shd w:val="clear" w:color="auto" w:fill="auto"/>
          </w:tcPr>
          <w:p w14:paraId="5507B788" w14:textId="77777777" w:rsidR="00B6422E" w:rsidRPr="00944644" w:rsidRDefault="00B6422E" w:rsidP="00B642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418C010" w14:textId="77777777" w:rsidR="00B6422E" w:rsidRPr="00944644" w:rsidRDefault="00B6422E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8CEF9D" w14:textId="77777777" w:rsidR="00B6422E" w:rsidRPr="00944644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D15705" w14:textId="77777777" w:rsidR="00B6422E" w:rsidRPr="00944644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040D65" w14:textId="77777777" w:rsidR="00B6422E" w:rsidRPr="00944644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82A678" w14:textId="77777777" w:rsidR="00B6422E" w:rsidRPr="00944644" w:rsidRDefault="00B6422E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</w:tr>
      <w:tr w:rsidR="00B6422E" w:rsidRPr="00953BA7" w14:paraId="67642A94" w14:textId="77777777" w:rsidTr="001C1945">
        <w:trPr>
          <w:trHeight w:val="80"/>
        </w:trPr>
        <w:tc>
          <w:tcPr>
            <w:tcW w:w="4410" w:type="dxa"/>
            <w:shd w:val="clear" w:color="auto" w:fill="auto"/>
          </w:tcPr>
          <w:p w14:paraId="203860FD" w14:textId="77777777" w:rsidR="00B6422E" w:rsidRPr="00953BA7" w:rsidRDefault="00B6422E" w:rsidP="00B6422E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</w:pPr>
            <w:r w:rsidRPr="00953B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งบกำไรขาดทุนเบ็ดเสร็จสำหรับงวด</w:t>
            </w:r>
            <w:r w:rsidRPr="00953BA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u w:val="none"/>
                <w:cs/>
              </w:rPr>
              <w:t>หก</w:t>
            </w:r>
            <w:r w:rsidRPr="00953B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เดือน</w:t>
            </w:r>
          </w:p>
          <w:p w14:paraId="4807AB7C" w14:textId="2DED8CF9" w:rsidR="00B6422E" w:rsidRPr="00944644" w:rsidRDefault="00B6422E" w:rsidP="00B642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694A7CBA" w14:textId="77777777" w:rsidR="00B6422E" w:rsidRPr="00953BA7" w:rsidRDefault="00B6422E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9FCCC0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27ED225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509A9A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D47D286" w14:textId="77777777" w:rsidR="00B6422E" w:rsidRPr="00953BA7" w:rsidRDefault="00B6422E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422E" w:rsidRPr="00953BA7" w14:paraId="35B92A48" w14:textId="77777777" w:rsidTr="001C1945">
        <w:trPr>
          <w:trHeight w:val="80"/>
        </w:trPr>
        <w:tc>
          <w:tcPr>
            <w:tcW w:w="4410" w:type="dxa"/>
            <w:shd w:val="clear" w:color="auto" w:fill="auto"/>
          </w:tcPr>
          <w:p w14:paraId="48B6379E" w14:textId="4A44F630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118091AD" w14:textId="1EDB3A2B" w:rsidR="00B6422E" w:rsidRPr="00953BA7" w:rsidRDefault="00D23CE8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900,212</w:t>
            </w:r>
          </w:p>
        </w:tc>
        <w:tc>
          <w:tcPr>
            <w:tcW w:w="270" w:type="dxa"/>
          </w:tcPr>
          <w:p w14:paraId="0C615532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0E0D40" w14:textId="7C76D7F4" w:rsidR="00B6422E" w:rsidRPr="00953BA7" w:rsidRDefault="00D23CE8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(2,768)</w:t>
            </w:r>
          </w:p>
        </w:tc>
        <w:tc>
          <w:tcPr>
            <w:tcW w:w="270" w:type="dxa"/>
            <w:shd w:val="clear" w:color="auto" w:fill="auto"/>
          </w:tcPr>
          <w:p w14:paraId="6F1EF88F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327B84" w14:textId="0DCC7B44" w:rsidR="00B6422E" w:rsidRPr="00953BA7" w:rsidRDefault="00D23CE8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902,980</w:t>
            </w:r>
          </w:p>
        </w:tc>
      </w:tr>
      <w:tr w:rsidR="00B6422E" w:rsidRPr="00953BA7" w14:paraId="0CE008B8" w14:textId="77777777" w:rsidTr="001C1945">
        <w:trPr>
          <w:trHeight w:val="80"/>
        </w:trPr>
        <w:tc>
          <w:tcPr>
            <w:tcW w:w="4410" w:type="dxa"/>
            <w:shd w:val="clear" w:color="auto" w:fill="auto"/>
          </w:tcPr>
          <w:p w14:paraId="5F9FED92" w14:textId="52A56621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1569ED95" w14:textId="34284108" w:rsidR="00B6422E" w:rsidRPr="00953BA7" w:rsidRDefault="00D23CE8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34,125</w:t>
            </w:r>
          </w:p>
        </w:tc>
        <w:tc>
          <w:tcPr>
            <w:tcW w:w="270" w:type="dxa"/>
          </w:tcPr>
          <w:p w14:paraId="1BCC240E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18FE609" w14:textId="584192A5" w:rsidR="00B6422E" w:rsidRPr="00953BA7" w:rsidRDefault="00D23CE8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(2,768)</w:t>
            </w:r>
          </w:p>
        </w:tc>
        <w:tc>
          <w:tcPr>
            <w:tcW w:w="270" w:type="dxa"/>
            <w:shd w:val="clear" w:color="auto" w:fill="auto"/>
          </w:tcPr>
          <w:p w14:paraId="08789C8C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61A5FF5" w14:textId="430F3857" w:rsidR="00B6422E" w:rsidRPr="00953BA7" w:rsidRDefault="00D23CE8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36,893</w:t>
            </w:r>
          </w:p>
        </w:tc>
      </w:tr>
    </w:tbl>
    <w:p w14:paraId="7217CCCB" w14:textId="77777777" w:rsidR="002A1148" w:rsidRPr="00944644" w:rsidRDefault="002A1148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70"/>
        <w:gridCol w:w="1350"/>
        <w:gridCol w:w="270"/>
        <w:gridCol w:w="1440"/>
      </w:tblGrid>
      <w:tr w:rsidR="006D3714" w:rsidRPr="00953BA7" w14:paraId="6B975211" w14:textId="77777777" w:rsidTr="00C2523E">
        <w:trPr>
          <w:tblHeader/>
        </w:trPr>
        <w:tc>
          <w:tcPr>
            <w:tcW w:w="4410" w:type="dxa"/>
            <w:shd w:val="clear" w:color="auto" w:fill="auto"/>
          </w:tcPr>
          <w:p w14:paraId="16187033" w14:textId="77777777" w:rsidR="006D3714" w:rsidRPr="00953BA7" w:rsidRDefault="006D3714" w:rsidP="00C2523E">
            <w:pPr>
              <w:pStyle w:val="Heading1"/>
              <w:numPr>
                <w:ilvl w:val="0"/>
                <w:numId w:val="0"/>
              </w:numPr>
              <w:spacing w:line="240" w:lineRule="auto"/>
              <w:ind w:left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860" w:type="dxa"/>
            <w:gridSpan w:val="5"/>
          </w:tcPr>
          <w:p w14:paraId="42951018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714" w:rsidRPr="00953BA7" w14:paraId="4E916C3E" w14:textId="77777777" w:rsidTr="00C2523E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1A5C0199" w14:textId="1BDF3AF5" w:rsidR="006D3714" w:rsidRPr="00953BA7" w:rsidRDefault="006D3714" w:rsidP="00C2523E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6B5FA3C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4DBDB8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  <w:p w14:paraId="2774013B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vAlign w:val="bottom"/>
          </w:tcPr>
          <w:p w14:paraId="285FEF8E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75DA21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B3DD8A9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DBFD5" w14:textId="77777777" w:rsidR="006D3714" w:rsidRPr="00953BA7" w:rsidRDefault="006D3714" w:rsidP="00C2523E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A53290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953B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TFRS 15</w:t>
            </w:r>
          </w:p>
        </w:tc>
      </w:tr>
      <w:tr w:rsidR="006D3714" w:rsidRPr="00953BA7" w14:paraId="4D59158A" w14:textId="77777777" w:rsidTr="00C2523E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3BF26DA0" w14:textId="77777777" w:rsidR="006D3714" w:rsidRPr="00953BA7" w:rsidRDefault="006D3714" w:rsidP="00C2523E">
            <w:pPr>
              <w:pStyle w:val="Heading1"/>
              <w:numPr>
                <w:ilvl w:val="0"/>
                <w:numId w:val="0"/>
              </w:numPr>
              <w:spacing w:line="240" w:lineRule="auto"/>
              <w:ind w:left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5E646A91" w14:textId="77777777" w:rsidR="006D3714" w:rsidRPr="00953BA7" w:rsidRDefault="006D3714" w:rsidP="00C2523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D3714" w:rsidRPr="00953BA7" w14:paraId="4665FA3C" w14:textId="77777777" w:rsidTr="00944644">
        <w:tc>
          <w:tcPr>
            <w:tcW w:w="4410" w:type="dxa"/>
            <w:shd w:val="clear" w:color="auto" w:fill="auto"/>
          </w:tcPr>
          <w:p w14:paraId="5DE5834C" w14:textId="77777777" w:rsidR="00B6422E" w:rsidRPr="00953BA7" w:rsidRDefault="00B6422E" w:rsidP="00B6422E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</w:pPr>
            <w:r w:rsidRPr="00953B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งบกำไรขาดทุนเบ็ดเสร็จสำหรับงวดสามเดือน</w:t>
            </w:r>
          </w:p>
          <w:p w14:paraId="6D9C394E" w14:textId="48EAE096" w:rsidR="006D3714" w:rsidRPr="00944644" w:rsidRDefault="00B6422E" w:rsidP="00B642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มีนาคม </w:t>
            </w:r>
            <w:r w:rsidRPr="0094464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1D4F4DF0" w14:textId="49951706" w:rsidR="006D3714" w:rsidRPr="00953BA7" w:rsidRDefault="006D3714" w:rsidP="006D3714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6DB98C" w14:textId="77777777" w:rsidR="006D3714" w:rsidRPr="00953BA7" w:rsidRDefault="006D3714" w:rsidP="006D371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A73DCAB" w14:textId="6B9FF2E0" w:rsidR="006D3714" w:rsidRPr="00953BA7" w:rsidRDefault="006D3714" w:rsidP="006D371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E5576D" w14:textId="77777777" w:rsidR="006D3714" w:rsidRPr="00953BA7" w:rsidRDefault="006D3714" w:rsidP="006D371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E57B921" w14:textId="05D2521D" w:rsidR="006D3714" w:rsidRPr="00953BA7" w:rsidRDefault="006D3714" w:rsidP="006D3714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422E" w:rsidRPr="00953BA7" w14:paraId="415D1624" w14:textId="77777777" w:rsidTr="001C1945">
        <w:tc>
          <w:tcPr>
            <w:tcW w:w="4410" w:type="dxa"/>
            <w:shd w:val="clear" w:color="auto" w:fill="auto"/>
          </w:tcPr>
          <w:p w14:paraId="0A1311F2" w14:textId="7328CC5B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18A4357A" w14:textId="6CA03B65" w:rsidR="00B6422E" w:rsidRPr="00953BA7" w:rsidRDefault="0097369A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485,748</w:t>
            </w:r>
          </w:p>
        </w:tc>
        <w:tc>
          <w:tcPr>
            <w:tcW w:w="270" w:type="dxa"/>
          </w:tcPr>
          <w:p w14:paraId="6EA44483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EE54276" w14:textId="51602468" w:rsidR="00B6422E" w:rsidRPr="00953BA7" w:rsidRDefault="0097369A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(2,251)</w:t>
            </w:r>
          </w:p>
        </w:tc>
        <w:tc>
          <w:tcPr>
            <w:tcW w:w="270" w:type="dxa"/>
            <w:shd w:val="clear" w:color="auto" w:fill="auto"/>
          </w:tcPr>
          <w:p w14:paraId="2C337FDC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EBCF057" w14:textId="0B52BC2A" w:rsidR="00B6422E" w:rsidRPr="00953BA7" w:rsidRDefault="0097369A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487,999</w:t>
            </w:r>
          </w:p>
        </w:tc>
      </w:tr>
      <w:tr w:rsidR="00B6422E" w:rsidRPr="00953BA7" w14:paraId="2B2C39A4" w14:textId="77777777" w:rsidTr="00944644">
        <w:trPr>
          <w:trHeight w:val="80"/>
        </w:trPr>
        <w:tc>
          <w:tcPr>
            <w:tcW w:w="4410" w:type="dxa"/>
            <w:shd w:val="clear" w:color="auto" w:fill="auto"/>
          </w:tcPr>
          <w:p w14:paraId="513DA211" w14:textId="77777777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447F50F3" w14:textId="726AA103" w:rsidR="00B6422E" w:rsidRPr="00953BA7" w:rsidRDefault="0097369A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8538FD"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="008538FD"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73</w:t>
            </w:r>
            <w:r w:rsidR="00FF79D2"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3514DE5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1263F4E" w14:textId="08EDD562" w:rsidR="00B6422E" w:rsidRPr="00953BA7" w:rsidRDefault="0097369A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(2,251)</w:t>
            </w:r>
          </w:p>
        </w:tc>
        <w:tc>
          <w:tcPr>
            <w:tcW w:w="270" w:type="dxa"/>
            <w:shd w:val="clear" w:color="auto" w:fill="auto"/>
          </w:tcPr>
          <w:p w14:paraId="73576980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774F5A" w14:textId="7FAFE92C" w:rsidR="00B6422E" w:rsidRPr="00953BA7" w:rsidRDefault="00D23CE8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8538FD"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="008538FD"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99</w:t>
            </w:r>
            <w:r w:rsidR="00FF79D2"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</w:p>
        </w:tc>
      </w:tr>
      <w:tr w:rsidR="00B6422E" w:rsidRPr="00953BA7" w14:paraId="11BE35F3" w14:textId="77777777" w:rsidTr="00944644">
        <w:trPr>
          <w:trHeight w:val="101"/>
        </w:trPr>
        <w:tc>
          <w:tcPr>
            <w:tcW w:w="4410" w:type="dxa"/>
            <w:shd w:val="clear" w:color="auto" w:fill="auto"/>
          </w:tcPr>
          <w:p w14:paraId="24B52820" w14:textId="77777777" w:rsidR="00B6422E" w:rsidRPr="00944644" w:rsidRDefault="00B6422E" w:rsidP="00B642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4D11E41" w14:textId="77777777" w:rsidR="00B6422E" w:rsidRPr="00944644" w:rsidRDefault="00B6422E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827A27" w14:textId="77777777" w:rsidR="00B6422E" w:rsidRPr="00944644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9952281" w14:textId="77777777" w:rsidR="00B6422E" w:rsidRPr="00944644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597DE9" w14:textId="77777777" w:rsidR="00B6422E" w:rsidRPr="00944644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94045AF" w14:textId="77777777" w:rsidR="00B6422E" w:rsidRPr="00944644" w:rsidRDefault="00B6422E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B6422E" w:rsidRPr="00953BA7" w14:paraId="24F490F0" w14:textId="77777777" w:rsidTr="001C1945">
        <w:trPr>
          <w:trHeight w:val="80"/>
        </w:trPr>
        <w:tc>
          <w:tcPr>
            <w:tcW w:w="4410" w:type="dxa"/>
            <w:shd w:val="clear" w:color="auto" w:fill="auto"/>
          </w:tcPr>
          <w:p w14:paraId="6486EFCD" w14:textId="77777777" w:rsidR="00B6422E" w:rsidRPr="00953BA7" w:rsidRDefault="00B6422E" w:rsidP="00B6422E">
            <w:pPr>
              <w:pStyle w:val="Heading1"/>
              <w:numPr>
                <w:ilvl w:val="0"/>
                <w:numId w:val="0"/>
              </w:numPr>
              <w:tabs>
                <w:tab w:val="left" w:pos="163"/>
              </w:tabs>
              <w:spacing w:line="240" w:lineRule="auto"/>
              <w:ind w:left="283" w:right="-106" w:hanging="28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</w:rPr>
            </w:pPr>
            <w:r w:rsidRPr="00953B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งบกำไรขาดทุนเบ็ดเสร็จสำหรับงวด</w:t>
            </w:r>
            <w:r w:rsidRPr="00953BA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u w:val="none"/>
                <w:cs/>
              </w:rPr>
              <w:t>หก</w:t>
            </w:r>
            <w:r w:rsidRPr="00953BA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u w:val="none"/>
                <w:cs/>
              </w:rPr>
              <w:t>เดือน</w:t>
            </w:r>
          </w:p>
          <w:p w14:paraId="4719F01B" w14:textId="27AA81F0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953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953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53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</w:t>
            </w:r>
            <w:r w:rsidRPr="00953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953BA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</w:t>
            </w:r>
            <w:r w:rsidRPr="00953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าคม </w:t>
            </w:r>
            <w:r w:rsidRPr="00953B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491D27C8" w14:textId="77777777" w:rsidR="00B6422E" w:rsidRPr="00953BA7" w:rsidRDefault="00B6422E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E8BF3AD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A1033C0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9E28FD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0973C63" w14:textId="77777777" w:rsidR="00B6422E" w:rsidRPr="00953BA7" w:rsidRDefault="00B6422E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422E" w:rsidRPr="00953BA7" w14:paraId="0489E3BB" w14:textId="77777777" w:rsidTr="001C1945">
        <w:trPr>
          <w:trHeight w:val="80"/>
        </w:trPr>
        <w:tc>
          <w:tcPr>
            <w:tcW w:w="4410" w:type="dxa"/>
            <w:shd w:val="clear" w:color="auto" w:fill="auto"/>
          </w:tcPr>
          <w:p w14:paraId="5EEC5A75" w14:textId="69CAB2D9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2C572E92" w14:textId="61FDAB35" w:rsidR="00B6422E" w:rsidRPr="00953BA7" w:rsidRDefault="0097369A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894,297</w:t>
            </w:r>
          </w:p>
        </w:tc>
        <w:tc>
          <w:tcPr>
            <w:tcW w:w="270" w:type="dxa"/>
          </w:tcPr>
          <w:p w14:paraId="27A25861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A2543B4" w14:textId="05989143" w:rsidR="00B6422E" w:rsidRPr="00953BA7" w:rsidRDefault="0097369A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(2,768)</w:t>
            </w:r>
          </w:p>
        </w:tc>
        <w:tc>
          <w:tcPr>
            <w:tcW w:w="270" w:type="dxa"/>
            <w:shd w:val="clear" w:color="auto" w:fill="auto"/>
          </w:tcPr>
          <w:p w14:paraId="22A3084A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381C5B0" w14:textId="060E58BC" w:rsidR="00B6422E" w:rsidRPr="00953BA7" w:rsidRDefault="0097369A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897,065</w:t>
            </w:r>
          </w:p>
        </w:tc>
      </w:tr>
      <w:tr w:rsidR="00B6422E" w:rsidRPr="00953BA7" w14:paraId="4AA67BA3" w14:textId="77777777" w:rsidTr="001C1945">
        <w:trPr>
          <w:trHeight w:val="80"/>
        </w:trPr>
        <w:tc>
          <w:tcPr>
            <w:tcW w:w="4410" w:type="dxa"/>
            <w:shd w:val="clear" w:color="auto" w:fill="auto"/>
          </w:tcPr>
          <w:p w14:paraId="302AD613" w14:textId="203C2E96" w:rsidR="00B6422E" w:rsidRPr="00953BA7" w:rsidRDefault="00B6422E" w:rsidP="00B642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7663711D" w14:textId="65A65E1E" w:rsidR="00B6422E" w:rsidRPr="00953BA7" w:rsidRDefault="0097369A" w:rsidP="00B642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30,755</w:t>
            </w:r>
          </w:p>
        </w:tc>
        <w:tc>
          <w:tcPr>
            <w:tcW w:w="270" w:type="dxa"/>
          </w:tcPr>
          <w:p w14:paraId="5FF75A0C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F466995" w14:textId="1CBC49BF" w:rsidR="00B6422E" w:rsidRPr="00953BA7" w:rsidRDefault="0097369A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(2,768)</w:t>
            </w:r>
          </w:p>
        </w:tc>
        <w:tc>
          <w:tcPr>
            <w:tcW w:w="270" w:type="dxa"/>
            <w:shd w:val="clear" w:color="auto" w:fill="auto"/>
          </w:tcPr>
          <w:p w14:paraId="3B4D5032" w14:textId="77777777" w:rsidR="00B6422E" w:rsidRPr="00953BA7" w:rsidRDefault="00B6422E" w:rsidP="00B642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00A6A8E" w14:textId="3BDC95C3" w:rsidR="00B6422E" w:rsidRPr="00953BA7" w:rsidRDefault="0097369A" w:rsidP="00B642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33,523</w:t>
            </w:r>
          </w:p>
        </w:tc>
      </w:tr>
    </w:tbl>
    <w:p w14:paraId="6BCC4ECF" w14:textId="6F08937D" w:rsidR="00B6422E" w:rsidRPr="00944644" w:rsidRDefault="00275325" w:rsidP="008538FD">
      <w:pPr>
        <w:ind w:left="547"/>
        <w:jc w:val="thaiDistribute"/>
        <w:rPr>
          <w:rFonts w:ascii="Angsana New" w:hAnsi="Angsana New"/>
          <w:color w:val="000000"/>
          <w:spacing w:val="-4"/>
        </w:rPr>
      </w:pPr>
      <w:r w:rsidRPr="00953BA7" w:rsidDel="002C2921">
        <w:rPr>
          <w:rFonts w:ascii="Angsana New" w:hAnsi="Angsana New"/>
          <w:color w:val="000000"/>
          <w:spacing w:val="-4"/>
          <w:sz w:val="30"/>
          <w:szCs w:val="30"/>
          <w:cs/>
        </w:rPr>
        <w:lastRenderedPageBreak/>
        <w:t>ทั้งนี้ไม่มีผลกระทบอย่างมีสาระสำคัญต่องบกระแสเงินสดรวมและงบกระแสเงินสดเฉพาะกิจการสำหรับงวด</w:t>
      </w:r>
      <w:r w:rsidRPr="00953BA7">
        <w:rPr>
          <w:rFonts w:ascii="Angsana New" w:hAnsi="Angsana New" w:hint="cs"/>
          <w:color w:val="000000"/>
          <w:spacing w:val="-4"/>
          <w:sz w:val="30"/>
          <w:szCs w:val="30"/>
          <w:cs/>
        </w:rPr>
        <w:t>หก</w:t>
      </w:r>
      <w:r w:rsidRPr="00953BA7" w:rsidDel="002C2921">
        <w:rPr>
          <w:rFonts w:ascii="Angsana New" w:hAnsi="Angsana New"/>
          <w:color w:val="000000"/>
          <w:spacing w:val="-4"/>
          <w:sz w:val="30"/>
          <w:szCs w:val="30"/>
          <w:cs/>
        </w:rPr>
        <w:t>เดือน</w:t>
      </w:r>
      <w:r w:rsidRPr="00953BA7" w:rsidDel="002C2921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Pr="00953BA7" w:rsidDel="002C2921">
        <w:rPr>
          <w:rFonts w:ascii="Angsana New" w:hAnsi="Angsana New"/>
          <w:color w:val="000000"/>
          <w:sz w:val="30"/>
          <w:szCs w:val="30"/>
        </w:rPr>
        <w:t>3</w:t>
      </w:r>
      <w:r w:rsidRPr="00953BA7">
        <w:rPr>
          <w:rFonts w:ascii="Angsana New" w:hAnsi="Angsana New"/>
          <w:color w:val="000000"/>
          <w:sz w:val="30"/>
          <w:szCs w:val="30"/>
        </w:rPr>
        <w:t>1</w:t>
      </w:r>
      <w:r w:rsidRPr="00953BA7" w:rsidDel="002C2921">
        <w:rPr>
          <w:rFonts w:ascii="Angsana New" w:hAnsi="Angsana New"/>
          <w:color w:val="000000"/>
          <w:sz w:val="30"/>
          <w:szCs w:val="30"/>
        </w:rPr>
        <w:t xml:space="preserve"> </w:t>
      </w:r>
      <w:r w:rsidRPr="00953BA7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953BA7" w:rsidDel="002C29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53BA7" w:rsidDel="002C2921">
        <w:rPr>
          <w:rFonts w:ascii="Angsana New" w:hAnsi="Angsana New"/>
          <w:color w:val="000000"/>
          <w:sz w:val="30"/>
          <w:szCs w:val="30"/>
        </w:rPr>
        <w:t>256</w:t>
      </w:r>
      <w:r w:rsidRPr="00953BA7">
        <w:rPr>
          <w:rFonts w:ascii="Angsana New" w:hAnsi="Angsana New"/>
          <w:color w:val="000000"/>
          <w:sz w:val="30"/>
          <w:szCs w:val="30"/>
        </w:rPr>
        <w:t>3</w:t>
      </w:r>
      <w:r w:rsidRPr="00953BA7" w:rsidDel="002C2921">
        <w:rPr>
          <w:rFonts w:ascii="Angsana New" w:hAnsi="Angsana New"/>
          <w:color w:val="000000"/>
          <w:sz w:val="30"/>
          <w:szCs w:val="30"/>
        </w:rPr>
        <w:t xml:space="preserve"> </w:t>
      </w:r>
      <w:r w:rsidRPr="00953BA7" w:rsidDel="002C2921">
        <w:rPr>
          <w:rFonts w:ascii="Angsana New" w:hAnsi="Angsana New"/>
          <w:color w:val="000000"/>
          <w:sz w:val="30"/>
          <w:szCs w:val="30"/>
          <w:cs/>
        </w:rPr>
        <w:t>จากการถือปฏิบัติตาม</w:t>
      </w:r>
      <w:r w:rsidRPr="00953BA7" w:rsidDel="002C2921">
        <w:rPr>
          <w:rFonts w:ascii="Angsana New" w:hAnsi="Angsana New"/>
          <w:color w:val="000000"/>
          <w:sz w:val="30"/>
          <w:szCs w:val="30"/>
        </w:rPr>
        <w:t xml:space="preserve"> TFRS</w:t>
      </w:r>
      <w:r w:rsidRPr="00953BA7" w:rsidDel="002C29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53BA7" w:rsidDel="002C2921">
        <w:rPr>
          <w:rFonts w:ascii="Angsana New" w:hAnsi="Angsana New"/>
          <w:color w:val="000000"/>
          <w:sz w:val="30"/>
          <w:szCs w:val="30"/>
        </w:rPr>
        <w:t>15</w:t>
      </w:r>
    </w:p>
    <w:p w14:paraId="4E6DBAC7" w14:textId="1A912B35" w:rsidR="006078CF" w:rsidRPr="00944644" w:rsidRDefault="0060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p w14:paraId="69B94172" w14:textId="50E296FD" w:rsidR="00352147" w:rsidRPr="00953BA7" w:rsidRDefault="00352147" w:rsidP="0094464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953BA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31095D9" w14:textId="77777777" w:rsidR="00A56AFB" w:rsidRPr="00944644" w:rsidRDefault="00A56AFB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p w14:paraId="7D0D76E7" w14:textId="20D9A1AD" w:rsidR="001E0E16" w:rsidRPr="00953BA7" w:rsidRDefault="001E0E16" w:rsidP="001E0E16">
      <w:pPr>
        <w:spacing w:line="0" w:lineRule="atLeast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953BA7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</w:t>
      </w:r>
      <w:r w:rsidRPr="00953BA7">
        <w:rPr>
          <w:rFonts w:ascii="Angsana New" w:hAnsi="Angsana New" w:hint="cs"/>
          <w:b/>
          <w:sz w:val="30"/>
          <w:szCs w:val="30"/>
          <w:cs/>
        </w:rPr>
        <w:t>ร่วม</w:t>
      </w:r>
      <w:r w:rsidRPr="00953BA7">
        <w:rPr>
          <w:rFonts w:ascii="Angsana New" w:hAnsi="Angsana New"/>
          <w:b/>
          <w:sz w:val="30"/>
          <w:szCs w:val="30"/>
          <w:cs/>
        </w:rPr>
        <w:t>และบริษัท</w:t>
      </w:r>
      <w:r w:rsidRPr="00953BA7">
        <w:rPr>
          <w:rFonts w:ascii="Angsana New" w:hAnsi="Angsana New" w:hint="cs"/>
          <w:b/>
          <w:sz w:val="30"/>
          <w:szCs w:val="30"/>
          <w:cs/>
        </w:rPr>
        <w:t>ย่อย</w:t>
      </w:r>
      <w:r w:rsidRPr="00953BA7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ED47DF">
        <w:rPr>
          <w:rFonts w:ascii="Angsana New" w:hAnsi="Angsana New"/>
          <w:bCs/>
          <w:sz w:val="30"/>
          <w:szCs w:val="30"/>
        </w:rPr>
        <w:t>7</w:t>
      </w:r>
      <w:r w:rsidRPr="00953BA7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ED47DF">
        <w:rPr>
          <w:rFonts w:ascii="Angsana New" w:hAnsi="Angsana New"/>
          <w:bCs/>
          <w:sz w:val="30"/>
          <w:szCs w:val="30"/>
        </w:rPr>
        <w:t>8</w:t>
      </w:r>
      <w:r w:rsidRPr="00953BA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53BA7">
        <w:rPr>
          <w:rFonts w:ascii="Angsana New" w:hAnsi="Angsana New"/>
          <w:b/>
          <w:sz w:val="30"/>
          <w:szCs w:val="30"/>
          <w:cs/>
        </w:rPr>
        <w:t>สำหรับบุคคลหรื</w:t>
      </w:r>
      <w:r w:rsidRPr="00953BA7">
        <w:rPr>
          <w:rFonts w:ascii="Angsana New" w:hAnsi="Angsana New" w:hint="cs"/>
          <w:b/>
          <w:sz w:val="30"/>
          <w:szCs w:val="30"/>
          <w:cs/>
        </w:rPr>
        <w:t>อ</w:t>
      </w:r>
      <w:r w:rsidRPr="00953BA7">
        <w:rPr>
          <w:rFonts w:ascii="Angsana New" w:hAnsi="Angsana New"/>
          <w:b/>
          <w:sz w:val="30"/>
          <w:szCs w:val="30"/>
          <w:cs/>
        </w:rPr>
        <w:t>กิจการ</w:t>
      </w:r>
      <w:r w:rsidR="00ED47DF">
        <w:rPr>
          <w:rFonts w:ascii="Angsana New" w:hAnsi="Angsana New"/>
          <w:b/>
          <w:sz w:val="30"/>
          <w:szCs w:val="30"/>
        </w:rPr>
        <w:br/>
      </w:r>
      <w:r w:rsidRPr="00953BA7">
        <w:rPr>
          <w:rFonts w:ascii="Angsana New" w:hAnsi="Angsana New"/>
          <w:b/>
          <w:sz w:val="30"/>
          <w:szCs w:val="30"/>
          <w:cs/>
        </w:rPr>
        <w:t>ที่เกี่ยวข้องกันอื่นที่ความสัมพันธ์เปลี่ยนแปลงอย่างมีสาระสำคัญและกลุ่มบริษัทมีรายการระหว่างกันที่มีนัยสำคัญ</w:t>
      </w:r>
      <w:r w:rsidRPr="00953BA7">
        <w:rPr>
          <w:rFonts w:ascii="Angsana New" w:hAnsi="Angsana New"/>
          <w:b/>
          <w:sz w:val="30"/>
          <w:szCs w:val="30"/>
          <w:cs/>
        </w:rPr>
        <w:br/>
        <w:t>ในระหว่างงวดมีดังต่อไปนี้</w:t>
      </w:r>
      <w:r w:rsidRPr="00953BA7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76BA6DC9" w14:textId="77777777" w:rsidR="00F8614F" w:rsidRPr="00944644" w:rsidRDefault="00F8614F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3780"/>
      </w:tblGrid>
      <w:tr w:rsidR="001E0E16" w:rsidRPr="00953BA7" w14:paraId="523F0A7E" w14:textId="77777777" w:rsidTr="00944644">
        <w:trPr>
          <w:trHeight w:val="20"/>
        </w:trPr>
        <w:tc>
          <w:tcPr>
            <w:tcW w:w="4140" w:type="dxa"/>
            <w:shd w:val="clear" w:color="auto" w:fill="auto"/>
          </w:tcPr>
          <w:p w14:paraId="2AA6EBBB" w14:textId="34C82178" w:rsidR="001E0E16" w:rsidRPr="00953BA7" w:rsidRDefault="001E0E16" w:rsidP="001E0E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145B09C1" w14:textId="74C19926" w:rsidR="001E0E16" w:rsidRPr="00953BA7" w:rsidRDefault="001E0E16" w:rsidP="008538F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80" w:type="dxa"/>
            <w:shd w:val="clear" w:color="auto" w:fill="auto"/>
          </w:tcPr>
          <w:p w14:paraId="12E0B9A8" w14:textId="51E47409" w:rsidR="001E0E16" w:rsidRPr="00953BA7" w:rsidRDefault="001E0E16" w:rsidP="001E0E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ลักษณะ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1E0E16" w:rsidRPr="00953BA7" w14:paraId="7A608096" w14:textId="77777777" w:rsidTr="00944644">
        <w:trPr>
          <w:trHeight w:val="20"/>
        </w:trPr>
        <w:tc>
          <w:tcPr>
            <w:tcW w:w="4140" w:type="dxa"/>
            <w:shd w:val="clear" w:color="auto" w:fill="auto"/>
          </w:tcPr>
          <w:p w14:paraId="4DC39C26" w14:textId="77777777" w:rsidR="001E0E16" w:rsidRPr="00953BA7" w:rsidRDefault="001E0E16" w:rsidP="001E0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53BA7">
              <w:rPr>
                <w:rFonts w:asciiTheme="majorBidi" w:hAnsiTheme="majorBidi"/>
                <w:sz w:val="30"/>
                <w:szCs w:val="30"/>
                <w:cs/>
              </w:rPr>
              <w:t>บริษัท เฟรเซอร์ส พร็อพเพอร์ตี้</w:t>
            </w:r>
            <w:r w:rsidRPr="00953BA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53BA7">
              <w:rPr>
                <w:rFonts w:asciiTheme="majorBidi" w:hAnsiTheme="majorBidi"/>
                <w:sz w:val="30"/>
                <w:szCs w:val="30"/>
                <w:cs/>
              </w:rPr>
              <w:t>(ประเทศไทย)</w:t>
            </w:r>
          </w:p>
          <w:p w14:paraId="578260E8" w14:textId="0A332100" w:rsidR="001E0E16" w:rsidRPr="00953BA7" w:rsidRDefault="001E0E16" w:rsidP="001E0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953BA7">
              <w:rPr>
                <w:rFonts w:asciiTheme="majorBidi" w:hAnsiTheme="majorBidi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FCC9C04" w14:textId="39767406" w:rsidR="001E0E16" w:rsidRPr="00953BA7" w:rsidRDefault="001E0E16" w:rsidP="001E0E1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  <w:shd w:val="clear" w:color="auto" w:fill="auto"/>
          </w:tcPr>
          <w:p w14:paraId="278A2956" w14:textId="173A051A" w:rsidR="001E0E16" w:rsidRPr="00953BA7" w:rsidRDefault="001E0E16" w:rsidP="001E0E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3EE5F5AD" w14:textId="6F84768C" w:rsidR="00A57DC7" w:rsidRPr="00944644" w:rsidRDefault="00A57DC7" w:rsidP="009D1C1E">
      <w:pPr>
        <w:pStyle w:val="block"/>
        <w:spacing w:after="0" w:line="0" w:lineRule="atLeast"/>
        <w:ind w:left="547" w:right="-115"/>
        <w:jc w:val="thaiDistribute"/>
        <w:rPr>
          <w:rFonts w:ascii="Angsana New" w:hAnsi="Angsana New" w:cs="Angsana New"/>
          <w:b/>
          <w:sz w:val="26"/>
          <w:szCs w:val="26"/>
          <w:lang w:val="en-US" w:bidi="th-TH"/>
        </w:rPr>
      </w:pPr>
    </w:p>
    <w:p w14:paraId="45BEAB54" w14:textId="0C22F845" w:rsidR="00480A97" w:rsidRPr="00953BA7" w:rsidRDefault="00480A97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275325" w:rsidRPr="00953BA7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703F3" w:rsidRPr="00953BA7">
        <w:rPr>
          <w:rFonts w:asciiTheme="majorBidi" w:hAnsiTheme="majorBidi" w:cstheme="majorBidi"/>
          <w:sz w:val="30"/>
          <w:szCs w:val="30"/>
        </w:rPr>
        <w:t xml:space="preserve">31 </w:t>
      </w:r>
      <w:r w:rsidR="00275325" w:rsidRPr="00953BA7">
        <w:rPr>
          <w:rFonts w:asciiTheme="majorBidi" w:hAnsiTheme="majorBidi" w:cstheme="majorBidi" w:hint="cs"/>
          <w:sz w:val="30"/>
          <w:szCs w:val="30"/>
          <w:cs/>
        </w:rPr>
        <w:t>มีน</w:t>
      </w:r>
      <w:r w:rsidR="002703F3" w:rsidRPr="00953BA7">
        <w:rPr>
          <w:rFonts w:asciiTheme="majorBidi" w:hAnsiTheme="majorBidi" w:cstheme="majorBidi"/>
          <w:sz w:val="30"/>
          <w:szCs w:val="30"/>
          <w:cs/>
        </w:rPr>
        <w:t>าคม</w:t>
      </w:r>
      <w:r w:rsidR="00275325" w:rsidRPr="00953BA7">
        <w:rPr>
          <w:rFonts w:asciiTheme="majorBidi" w:hAnsiTheme="majorBidi" w:cstheme="majorBidi"/>
          <w:sz w:val="30"/>
          <w:szCs w:val="30"/>
          <w:cs/>
        </w:rPr>
        <w:br/>
      </w:r>
      <w:r w:rsidRPr="00953BA7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3EBF7F9F" w14:textId="77777777" w:rsidR="00B8786D" w:rsidRPr="00944644" w:rsidRDefault="00B8786D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shd w:val="clear" w:color="auto" w:fill="E0E0E0"/>
          <w:cs/>
        </w:rPr>
      </w:pPr>
    </w:p>
    <w:p w14:paraId="538FC2E3" w14:textId="77777777" w:rsidR="00777C2E" w:rsidRPr="00953BA7" w:rsidRDefault="00777C2E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  <w:shd w:val="clear" w:color="auto" w:fill="E0E0E0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72"/>
        <w:gridCol w:w="289"/>
        <w:gridCol w:w="1151"/>
        <w:gridCol w:w="278"/>
        <w:gridCol w:w="1166"/>
        <w:gridCol w:w="266"/>
        <w:gridCol w:w="1182"/>
      </w:tblGrid>
      <w:tr w:rsidR="00530626" w:rsidRPr="00953BA7" w14:paraId="78463790" w14:textId="77777777" w:rsidTr="00B8786D">
        <w:trPr>
          <w:tblHeader/>
        </w:trPr>
        <w:tc>
          <w:tcPr>
            <w:tcW w:w="2065" w:type="pct"/>
          </w:tcPr>
          <w:p w14:paraId="4D346D49" w14:textId="77777777" w:rsidR="00777C2E" w:rsidRPr="00953BA7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14:paraId="6F5155CB" w14:textId="77777777" w:rsidR="00777C2E" w:rsidRPr="00953BA7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E554981" w14:textId="77777777" w:rsidR="00777C2E" w:rsidRPr="00953BA7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48F19DF9" w14:textId="77777777" w:rsidR="00777C2E" w:rsidRPr="00953BA7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325" w:rsidRPr="00953BA7" w14:paraId="771EB4CE" w14:textId="77777777" w:rsidTr="00D34A83">
        <w:trPr>
          <w:tblHeader/>
        </w:trPr>
        <w:tc>
          <w:tcPr>
            <w:tcW w:w="2065" w:type="pct"/>
          </w:tcPr>
          <w:p w14:paraId="38CE94E9" w14:textId="349B1FC5" w:rsidR="00275325" w:rsidRPr="00953BA7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</w:p>
        </w:tc>
        <w:tc>
          <w:tcPr>
            <w:tcW w:w="625" w:type="pct"/>
          </w:tcPr>
          <w:p w14:paraId="68338363" w14:textId="3E1EA4F4" w:rsidR="00275325" w:rsidRPr="00953BA7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54" w:type="pct"/>
          </w:tcPr>
          <w:p w14:paraId="1B445784" w14:textId="77777777" w:rsidR="00275325" w:rsidRPr="00953BA7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7DE21AB" w14:textId="38AAFD0F" w:rsidR="00275325" w:rsidRPr="00953BA7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8" w:type="pct"/>
          </w:tcPr>
          <w:p w14:paraId="0FBE783D" w14:textId="77777777" w:rsidR="00275325" w:rsidRPr="00953BA7" w:rsidRDefault="00275325" w:rsidP="0027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176AD8" w14:textId="27824E87" w:rsidR="00275325" w:rsidRPr="00953BA7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2" w:type="pct"/>
          </w:tcPr>
          <w:p w14:paraId="326A9A2A" w14:textId="77777777" w:rsidR="00275325" w:rsidRPr="00953BA7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EA911DA" w14:textId="4741921B" w:rsidR="00275325" w:rsidRPr="00953BA7" w:rsidRDefault="00275325" w:rsidP="002753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77C2E" w:rsidRPr="00953BA7" w14:paraId="48533539" w14:textId="77777777" w:rsidTr="00B8786D">
        <w:trPr>
          <w:tblHeader/>
        </w:trPr>
        <w:tc>
          <w:tcPr>
            <w:tcW w:w="2065" w:type="pct"/>
          </w:tcPr>
          <w:p w14:paraId="700B3027" w14:textId="77777777" w:rsidR="00777C2E" w:rsidRPr="00953BA7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784348F7" w14:textId="77777777" w:rsidR="00777C2E" w:rsidRPr="00953BA7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626" w:rsidRPr="00953BA7" w14:paraId="652C80FE" w14:textId="77777777" w:rsidTr="00D34A83">
        <w:tc>
          <w:tcPr>
            <w:tcW w:w="2065" w:type="pct"/>
          </w:tcPr>
          <w:p w14:paraId="3B2DB189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6300A8D6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B5A124E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97CF7C7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3A650A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42D8A4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87E0BA2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</w:tcPr>
          <w:p w14:paraId="669109A9" w14:textId="77777777" w:rsidR="008E4F2F" w:rsidRPr="00953BA7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38FD" w:rsidRPr="00953BA7" w14:paraId="1C5928DF" w14:textId="77777777" w:rsidTr="00D34A83">
        <w:tc>
          <w:tcPr>
            <w:tcW w:w="2065" w:type="pct"/>
          </w:tcPr>
          <w:p w14:paraId="29C940F2" w14:textId="7D947850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625" w:type="pct"/>
          </w:tcPr>
          <w:p w14:paraId="28CD4B8C" w14:textId="77777777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66D80636" w14:textId="77777777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87322FB" w14:textId="77777777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11B719" w14:textId="77777777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6AA1198" w14:textId="3666527B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2" w:type="pct"/>
          </w:tcPr>
          <w:p w14:paraId="7571FA6A" w14:textId="77777777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</w:tcPr>
          <w:p w14:paraId="30A09AA3" w14:textId="372746F0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0C11" w:rsidRPr="00953BA7" w14:paraId="171F128B" w14:textId="77777777" w:rsidTr="00D34A83">
        <w:tc>
          <w:tcPr>
            <w:tcW w:w="2065" w:type="pct"/>
          </w:tcPr>
          <w:p w14:paraId="048FF182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รายได้จากการขายบรรจุภัณฑ์</w:t>
            </w:r>
          </w:p>
        </w:tc>
        <w:tc>
          <w:tcPr>
            <w:tcW w:w="625" w:type="pct"/>
            <w:shd w:val="clear" w:color="auto" w:fill="auto"/>
          </w:tcPr>
          <w:p w14:paraId="2130A91F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2D4DA22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AC13C52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233D3D5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9525525" w14:textId="398EE9A7" w:rsidR="00B50C11" w:rsidRPr="00953BA7" w:rsidRDefault="00920C0A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42" w:type="pct"/>
            <w:shd w:val="clear" w:color="auto" w:fill="auto"/>
          </w:tcPr>
          <w:p w14:paraId="069919DB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A818D86" w14:textId="3AA68F53" w:rsidR="00B50C11" w:rsidRPr="00953BA7" w:rsidRDefault="0027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892</w:t>
            </w:r>
          </w:p>
        </w:tc>
      </w:tr>
      <w:tr w:rsidR="00B50C11" w:rsidRPr="00953BA7" w14:paraId="397393E9" w14:textId="77777777" w:rsidTr="00D34A83">
        <w:tc>
          <w:tcPr>
            <w:tcW w:w="2065" w:type="pct"/>
          </w:tcPr>
          <w:p w14:paraId="1E170F34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625" w:type="pct"/>
            <w:shd w:val="clear" w:color="auto" w:fill="auto"/>
          </w:tcPr>
          <w:p w14:paraId="75AEF3E9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3D0306C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4DE85F5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7C60955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360C923" w14:textId="22D52CF5" w:rsidR="00B50C11" w:rsidRPr="00953BA7" w:rsidRDefault="00920C0A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  <w:tc>
          <w:tcPr>
            <w:tcW w:w="142" w:type="pct"/>
            <w:shd w:val="clear" w:color="auto" w:fill="auto"/>
          </w:tcPr>
          <w:p w14:paraId="53111396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1295375" w14:textId="672A899E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3,</w:t>
            </w:r>
            <w:r w:rsidR="00275325" w:rsidRPr="00953BA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B50C11" w:rsidRPr="00953BA7" w14:paraId="727BF754" w14:textId="77777777" w:rsidTr="00D34A83">
        <w:tc>
          <w:tcPr>
            <w:tcW w:w="2065" w:type="pct"/>
          </w:tcPr>
          <w:p w14:paraId="21FE1468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25" w:type="pct"/>
            <w:shd w:val="clear" w:color="auto" w:fill="auto"/>
          </w:tcPr>
          <w:p w14:paraId="2B61AD8D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D4BD6E8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1807692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8519547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CD8C79E" w14:textId="65EE71B3" w:rsidR="00B50C11" w:rsidRPr="00953BA7" w:rsidRDefault="00920C0A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42" w:type="pct"/>
            <w:shd w:val="clear" w:color="auto" w:fill="auto"/>
          </w:tcPr>
          <w:p w14:paraId="536ED7EE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E5EB614" w14:textId="078CD12C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</w:t>
            </w:r>
            <w:r w:rsidR="00275325" w:rsidRPr="00953BA7">
              <w:rPr>
                <w:rFonts w:ascii="Angsana New" w:hAnsi="Angsana New"/>
                <w:sz w:val="30"/>
                <w:szCs w:val="30"/>
              </w:rPr>
              <w:t>08</w:t>
            </w:r>
          </w:p>
        </w:tc>
      </w:tr>
      <w:tr w:rsidR="00B50C11" w:rsidRPr="00953BA7" w14:paraId="6208775B" w14:textId="77777777" w:rsidTr="00D34A83">
        <w:tc>
          <w:tcPr>
            <w:tcW w:w="2065" w:type="pct"/>
          </w:tcPr>
          <w:p w14:paraId="18CC3818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shd w:val="clear" w:color="auto" w:fill="auto"/>
          </w:tcPr>
          <w:p w14:paraId="6D90BDD1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4CEF79B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2FDD8BC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F70A5ED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F9A31DD" w14:textId="4041431A" w:rsidR="00B50C11" w:rsidRPr="00953BA7" w:rsidRDefault="00920C0A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2" w:type="pct"/>
            <w:shd w:val="clear" w:color="auto" w:fill="auto"/>
          </w:tcPr>
          <w:p w14:paraId="0977D10B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49B39E2" w14:textId="22B8062D" w:rsidR="00B50C11" w:rsidRPr="00953BA7" w:rsidRDefault="00275325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368</w:t>
            </w:r>
          </w:p>
        </w:tc>
      </w:tr>
      <w:tr w:rsidR="00B50C11" w:rsidRPr="00953BA7" w14:paraId="115DA470" w14:textId="77777777" w:rsidTr="00D34A83">
        <w:tc>
          <w:tcPr>
            <w:tcW w:w="2065" w:type="pct"/>
          </w:tcPr>
          <w:p w14:paraId="79D7B93E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5" w:type="pct"/>
            <w:shd w:val="clear" w:color="auto" w:fill="auto"/>
          </w:tcPr>
          <w:p w14:paraId="63EA81E6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686307E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4FF26BE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B7E201D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0A2D141" w14:textId="08D1BC00" w:rsidR="00B50C11" w:rsidRPr="00953BA7" w:rsidRDefault="00920C0A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182,909</w:t>
            </w:r>
          </w:p>
        </w:tc>
        <w:tc>
          <w:tcPr>
            <w:tcW w:w="142" w:type="pct"/>
            <w:shd w:val="clear" w:color="auto" w:fill="auto"/>
          </w:tcPr>
          <w:p w14:paraId="5142607C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A7C65E3" w14:textId="5A42576E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</w:t>
            </w:r>
            <w:r w:rsidR="00275325" w:rsidRPr="00953BA7">
              <w:rPr>
                <w:rFonts w:ascii="Angsana New" w:hAnsi="Angsana New"/>
                <w:sz w:val="30"/>
                <w:szCs w:val="30"/>
              </w:rPr>
              <w:t>37</w:t>
            </w:r>
            <w:r w:rsidRPr="00953BA7">
              <w:rPr>
                <w:rFonts w:ascii="Angsana New" w:hAnsi="Angsana New"/>
                <w:sz w:val="30"/>
                <w:szCs w:val="30"/>
              </w:rPr>
              <w:t>,</w:t>
            </w:r>
            <w:r w:rsidR="00275325" w:rsidRPr="00953BA7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602363" w:rsidRPr="00953BA7" w14:paraId="17A0049C" w14:textId="77777777" w:rsidTr="00D34A83">
        <w:tc>
          <w:tcPr>
            <w:tcW w:w="2065" w:type="pct"/>
          </w:tcPr>
          <w:p w14:paraId="507A109D" w14:textId="77777777" w:rsidR="00602363" w:rsidRPr="0094464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75DC2C27" w14:textId="77777777" w:rsidR="00602363" w:rsidRPr="0094464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pct"/>
            <w:shd w:val="clear" w:color="auto" w:fill="auto"/>
          </w:tcPr>
          <w:p w14:paraId="1A96BB32" w14:textId="77777777" w:rsidR="00602363" w:rsidRPr="0094464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23983DB7" w14:textId="77777777" w:rsidR="00602363" w:rsidRPr="0094464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14:paraId="22845313" w14:textId="77777777" w:rsidR="00602363" w:rsidRPr="0094464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" w:type="pct"/>
            <w:shd w:val="clear" w:color="auto" w:fill="auto"/>
          </w:tcPr>
          <w:p w14:paraId="4973BF37" w14:textId="77777777" w:rsidR="00602363" w:rsidRPr="0094464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pct"/>
            <w:shd w:val="clear" w:color="auto" w:fill="auto"/>
          </w:tcPr>
          <w:p w14:paraId="787B8D79" w14:textId="77777777" w:rsidR="00602363" w:rsidRPr="0094464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6EF5BC2" w14:textId="77777777" w:rsidR="00602363" w:rsidRPr="00944644" w:rsidRDefault="00602363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0626" w:rsidRPr="00953BA7" w14:paraId="28A1313D" w14:textId="77777777" w:rsidTr="00D34A83">
        <w:tc>
          <w:tcPr>
            <w:tcW w:w="2065" w:type="pct"/>
          </w:tcPr>
          <w:p w14:paraId="70DD940F" w14:textId="77777777" w:rsidR="00BB743A" w:rsidRPr="00953BA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shd w:val="clear" w:color="auto" w:fill="auto"/>
          </w:tcPr>
          <w:p w14:paraId="7F85F6E9" w14:textId="77777777" w:rsidR="00BB743A" w:rsidRPr="00953BA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4" w:type="pct"/>
            <w:shd w:val="clear" w:color="auto" w:fill="auto"/>
          </w:tcPr>
          <w:p w14:paraId="515E4566" w14:textId="77777777" w:rsidR="00BB743A" w:rsidRPr="00953BA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28994488" w14:textId="77777777" w:rsidR="00BB743A" w:rsidRPr="00953BA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1AE6CD28" w14:textId="77777777" w:rsidR="00BB743A" w:rsidRPr="00953BA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23593067" w14:textId="77777777" w:rsidR="00BB743A" w:rsidRPr="00953BA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</w:tcPr>
          <w:p w14:paraId="2FA2B417" w14:textId="77777777" w:rsidR="00BB743A" w:rsidRPr="00953BA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0FE39393" w14:textId="77777777" w:rsidR="00BB743A" w:rsidRPr="00953BA7" w:rsidRDefault="00BB743A" w:rsidP="00BB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</w:tr>
      <w:tr w:rsidR="00B50C11" w:rsidRPr="00953BA7" w14:paraId="3AE408EE" w14:textId="77777777" w:rsidTr="00D34A83">
        <w:tc>
          <w:tcPr>
            <w:tcW w:w="2065" w:type="pct"/>
          </w:tcPr>
          <w:p w14:paraId="4AEACBE6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5" w:type="pct"/>
            <w:shd w:val="clear" w:color="auto" w:fill="auto"/>
          </w:tcPr>
          <w:p w14:paraId="2C9D0F1F" w14:textId="3E20FF09" w:rsidR="00B50C11" w:rsidRPr="00953BA7" w:rsidRDefault="00920C0A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059E690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3EEF509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13B2220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49906E3" w14:textId="12E4E193" w:rsidR="00B50C11" w:rsidRPr="00953BA7" w:rsidRDefault="00920C0A" w:rsidP="0092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21,600</w:t>
            </w:r>
          </w:p>
        </w:tc>
        <w:tc>
          <w:tcPr>
            <w:tcW w:w="142" w:type="pct"/>
            <w:shd w:val="clear" w:color="auto" w:fill="auto"/>
          </w:tcPr>
          <w:p w14:paraId="7DA9DD3F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99AF39" w14:textId="71AE8E0E" w:rsidR="00B50C11" w:rsidRPr="00953BA7" w:rsidRDefault="00275325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7</w:t>
            </w:r>
            <w:r w:rsidR="00B50C11" w:rsidRPr="00953BA7">
              <w:rPr>
                <w:rFonts w:ascii="Angsana New" w:hAnsi="Angsana New"/>
                <w:sz w:val="30"/>
                <w:szCs w:val="30"/>
              </w:rPr>
              <w:t>8,</w:t>
            </w:r>
            <w:r w:rsidRPr="00953BA7">
              <w:rPr>
                <w:rFonts w:ascii="Angsana New" w:hAnsi="Angsana New"/>
                <w:sz w:val="30"/>
                <w:szCs w:val="30"/>
              </w:rPr>
              <w:t>8</w:t>
            </w:r>
            <w:r w:rsidR="00B50C11" w:rsidRPr="00953BA7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50C11" w:rsidRPr="00953BA7" w14:paraId="59FB8821" w14:textId="77777777" w:rsidTr="00D34A83">
        <w:tc>
          <w:tcPr>
            <w:tcW w:w="2065" w:type="pct"/>
          </w:tcPr>
          <w:p w14:paraId="5937699A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shd w:val="clear" w:color="auto" w:fill="auto"/>
          </w:tcPr>
          <w:p w14:paraId="3DDB1C4D" w14:textId="508C9E21" w:rsidR="00B50C11" w:rsidRPr="00953BA7" w:rsidRDefault="00920C0A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19D98A45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99A39CE" w14:textId="3D9B3952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35</w:t>
            </w:r>
            <w:r w:rsidR="005C0450" w:rsidRPr="00953BA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3CA86B47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4285BA9" w14:textId="06F2D6C2" w:rsidR="00B50C11" w:rsidRPr="00953BA7" w:rsidRDefault="00920C0A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B512635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333817E" w14:textId="2D258D65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35</w:t>
            </w:r>
            <w:r w:rsidR="00275325" w:rsidRPr="00953BA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B052E" w:rsidRPr="00953BA7" w14:paraId="2FD13B94" w14:textId="77777777" w:rsidTr="00D34A83">
        <w:tc>
          <w:tcPr>
            <w:tcW w:w="2065" w:type="pct"/>
          </w:tcPr>
          <w:p w14:paraId="21A22D29" w14:textId="14AE2905" w:rsidR="00BB052E" w:rsidRPr="00953BA7" w:rsidRDefault="00BB052E" w:rsidP="00BB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25" w:type="pct"/>
            <w:shd w:val="clear" w:color="auto" w:fill="auto"/>
          </w:tcPr>
          <w:p w14:paraId="65AB4932" w14:textId="77777777" w:rsidR="00BB052E" w:rsidRPr="00953BA7" w:rsidRDefault="00BB052E" w:rsidP="00BB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7723F20E" w14:textId="77777777" w:rsidR="00BB052E" w:rsidRPr="00953BA7" w:rsidRDefault="00BB052E" w:rsidP="00BB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3909FCB2" w14:textId="77777777" w:rsidR="00BB052E" w:rsidRPr="00953BA7" w:rsidRDefault="00BB052E" w:rsidP="00BB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F300B02" w14:textId="77777777" w:rsidR="00BB052E" w:rsidRPr="00953BA7" w:rsidRDefault="00BB052E" w:rsidP="00BB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1233D79" w14:textId="77777777" w:rsidR="00BB052E" w:rsidRPr="00953BA7" w:rsidRDefault="00BB052E" w:rsidP="00BB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FF9F418" w14:textId="77777777" w:rsidR="00BB052E" w:rsidRPr="00953BA7" w:rsidRDefault="00BB052E" w:rsidP="00BB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3160BD7" w14:textId="77777777" w:rsidR="00BB052E" w:rsidRPr="00953BA7" w:rsidRDefault="00BB052E" w:rsidP="00BB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38FD" w:rsidRPr="00953BA7" w14:paraId="2EB5A538" w14:textId="77777777" w:rsidTr="00D34A83">
        <w:tc>
          <w:tcPr>
            <w:tcW w:w="2065" w:type="pct"/>
          </w:tcPr>
          <w:p w14:paraId="08E77C01" w14:textId="786869AC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625" w:type="pct"/>
            <w:shd w:val="clear" w:color="auto" w:fill="auto"/>
          </w:tcPr>
          <w:p w14:paraId="338CE0AC" w14:textId="58AAE8EA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5,967</w:t>
            </w:r>
          </w:p>
        </w:tc>
        <w:tc>
          <w:tcPr>
            <w:tcW w:w="154" w:type="pct"/>
            <w:shd w:val="clear" w:color="auto" w:fill="auto"/>
          </w:tcPr>
          <w:p w14:paraId="3E93E3B4" w14:textId="77777777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4A93333A" w14:textId="2FB6358C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148" w:type="pct"/>
            <w:shd w:val="clear" w:color="auto" w:fill="auto"/>
          </w:tcPr>
          <w:p w14:paraId="0C2112D0" w14:textId="77777777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BDB67C3" w14:textId="7C30FBD8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B289880" w14:textId="77777777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6F5FA9" w14:textId="77777777" w:rsidR="008538FD" w:rsidRPr="00953BA7" w:rsidRDefault="008538F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003D" w:rsidRPr="00953BA7" w14:paraId="50E4853E" w14:textId="77777777" w:rsidTr="00D34A83">
        <w:tc>
          <w:tcPr>
            <w:tcW w:w="2065" w:type="pct"/>
          </w:tcPr>
          <w:p w14:paraId="37347ACD" w14:textId="77777777" w:rsidR="00F1003D" w:rsidRPr="00953BA7" w:rsidRDefault="00F1003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7357E4E9" w14:textId="77777777" w:rsidR="00F1003D" w:rsidRPr="00953BA7" w:rsidRDefault="00F1003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0DF5A1B4" w14:textId="77777777" w:rsidR="00F1003D" w:rsidRPr="00953BA7" w:rsidRDefault="00F1003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23492EF7" w14:textId="77777777" w:rsidR="00F1003D" w:rsidRPr="00953BA7" w:rsidRDefault="00F1003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99B7287" w14:textId="77777777" w:rsidR="00F1003D" w:rsidRPr="00953BA7" w:rsidRDefault="00F1003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B8572BE" w14:textId="77777777" w:rsidR="00F1003D" w:rsidRPr="00953BA7" w:rsidRDefault="00F1003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98FCAB9" w14:textId="77777777" w:rsidR="00F1003D" w:rsidRPr="00953BA7" w:rsidRDefault="00F1003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C610409" w14:textId="77777777" w:rsidR="00F1003D" w:rsidRPr="00953BA7" w:rsidRDefault="00F1003D" w:rsidP="0085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C11" w:rsidRPr="00953BA7" w14:paraId="1DD2FD5D" w14:textId="77777777" w:rsidTr="00D34A83">
        <w:tc>
          <w:tcPr>
            <w:tcW w:w="2065" w:type="pct"/>
          </w:tcPr>
          <w:p w14:paraId="2C7754FE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25" w:type="pct"/>
            <w:shd w:val="clear" w:color="auto" w:fill="auto"/>
          </w:tcPr>
          <w:p w14:paraId="79045FB9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4" w:type="pct"/>
            <w:shd w:val="clear" w:color="auto" w:fill="auto"/>
          </w:tcPr>
          <w:p w14:paraId="37D9390A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236DFFCA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4DFAA2FA" w14:textId="77777777" w:rsidR="00B50C11" w:rsidRPr="00944644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234B2C4F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</w:tcPr>
          <w:p w14:paraId="15EFA439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257BEA29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B50C11" w:rsidRPr="00953BA7" w14:paraId="2A065F15" w14:textId="77777777" w:rsidTr="00D34A83">
        <w:tc>
          <w:tcPr>
            <w:tcW w:w="2065" w:type="pct"/>
          </w:tcPr>
          <w:p w14:paraId="424EA3CA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  <w:shd w:val="clear" w:color="auto" w:fill="auto"/>
          </w:tcPr>
          <w:p w14:paraId="5DEE4F67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1A690626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4A1DB094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00BF042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150D13A8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1B7DB4A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756475C1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0C11" w:rsidRPr="00953BA7" w14:paraId="379FF0B3" w14:textId="77777777" w:rsidTr="00D34A83">
        <w:tc>
          <w:tcPr>
            <w:tcW w:w="2065" w:type="pct"/>
          </w:tcPr>
          <w:p w14:paraId="517A66BE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5" w:type="pct"/>
            <w:shd w:val="clear" w:color="auto" w:fill="auto"/>
          </w:tcPr>
          <w:p w14:paraId="5FC4771D" w14:textId="70CA4A16" w:rsidR="00B50C11" w:rsidRPr="00953BA7" w:rsidRDefault="00C87A09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10,37</w:t>
            </w:r>
            <w:r w:rsidR="00D656C0" w:rsidRPr="00953BA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4" w:type="pct"/>
            <w:shd w:val="clear" w:color="auto" w:fill="auto"/>
          </w:tcPr>
          <w:p w14:paraId="0F1A898D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081B9CED" w14:textId="75290F1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</w:t>
            </w:r>
            <w:r w:rsidR="005C0450" w:rsidRPr="00953BA7">
              <w:rPr>
                <w:rFonts w:ascii="Angsana New" w:hAnsi="Angsana New"/>
                <w:sz w:val="30"/>
                <w:szCs w:val="30"/>
              </w:rPr>
              <w:t>0</w:t>
            </w:r>
            <w:r w:rsidRPr="00953BA7">
              <w:rPr>
                <w:rFonts w:ascii="Angsana New" w:hAnsi="Angsana New"/>
                <w:sz w:val="30"/>
                <w:szCs w:val="30"/>
              </w:rPr>
              <w:t>,</w:t>
            </w:r>
            <w:r w:rsidR="005C0450" w:rsidRPr="00953BA7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8" w:type="pct"/>
            <w:shd w:val="clear" w:color="auto" w:fill="auto"/>
          </w:tcPr>
          <w:p w14:paraId="265FD424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55A2AB7" w14:textId="19C2848D" w:rsidR="00B50C11" w:rsidRPr="00953BA7" w:rsidRDefault="00C87A09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10,37</w:t>
            </w:r>
            <w:r w:rsidR="00D656C0" w:rsidRPr="00953BA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14:paraId="2F258CD1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E97FBB3" w14:textId="51785A43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</w:t>
            </w:r>
            <w:r w:rsidR="005C0450" w:rsidRPr="00953BA7">
              <w:rPr>
                <w:rFonts w:ascii="Angsana New" w:hAnsi="Angsana New"/>
                <w:sz w:val="30"/>
                <w:szCs w:val="30"/>
              </w:rPr>
              <w:t>0</w:t>
            </w:r>
            <w:r w:rsidRPr="00953BA7">
              <w:rPr>
                <w:rFonts w:ascii="Angsana New" w:hAnsi="Angsana New"/>
                <w:sz w:val="30"/>
                <w:szCs w:val="30"/>
              </w:rPr>
              <w:t>,</w:t>
            </w:r>
            <w:r w:rsidR="005C0450" w:rsidRPr="00953BA7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B50C11" w:rsidRPr="00953BA7" w14:paraId="79728C3C" w14:textId="77777777" w:rsidTr="00D34A83">
        <w:tc>
          <w:tcPr>
            <w:tcW w:w="2065" w:type="pct"/>
          </w:tcPr>
          <w:p w14:paraId="0DE1C15F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5" w:type="pct"/>
            <w:shd w:val="clear" w:color="auto" w:fill="auto"/>
          </w:tcPr>
          <w:p w14:paraId="28C411C9" w14:textId="1E7347BF" w:rsidR="00B50C11" w:rsidRPr="00953BA7" w:rsidRDefault="00C87A09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8</w:t>
            </w:r>
            <w:r w:rsidR="00D656C0" w:rsidRPr="00953BA7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54" w:type="pct"/>
            <w:shd w:val="clear" w:color="auto" w:fill="auto"/>
          </w:tcPr>
          <w:p w14:paraId="04EB0F4F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8B70185" w14:textId="193ECDF8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7</w:t>
            </w:r>
            <w:r w:rsidR="005C0450" w:rsidRPr="00953BA7">
              <w:rPr>
                <w:rFonts w:ascii="Angsana New" w:hAnsi="Angsana New"/>
                <w:sz w:val="30"/>
                <w:szCs w:val="30"/>
              </w:rPr>
              <w:t>2</w:t>
            </w:r>
            <w:r w:rsidR="00C87A09" w:rsidRPr="00953BA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2FC23185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7F28BDD" w14:textId="3DCC1D7D" w:rsidR="00B50C11" w:rsidRPr="00953BA7" w:rsidRDefault="00C87A09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8</w:t>
            </w:r>
            <w:r w:rsidR="00D656C0" w:rsidRPr="00953BA7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2" w:type="pct"/>
            <w:shd w:val="clear" w:color="auto" w:fill="auto"/>
          </w:tcPr>
          <w:p w14:paraId="3EEC813D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1226E6D7" w14:textId="7F424FF4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7</w:t>
            </w:r>
            <w:r w:rsidR="005C0450" w:rsidRPr="00953BA7">
              <w:rPr>
                <w:rFonts w:ascii="Angsana New" w:hAnsi="Angsana New"/>
                <w:sz w:val="30"/>
                <w:szCs w:val="30"/>
              </w:rPr>
              <w:t>2</w:t>
            </w:r>
            <w:r w:rsidR="00C87A09" w:rsidRPr="00953BA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50C11" w:rsidRPr="00953BA7" w14:paraId="3534B9BB" w14:textId="77777777" w:rsidTr="00944644">
        <w:tc>
          <w:tcPr>
            <w:tcW w:w="2065" w:type="pct"/>
          </w:tcPr>
          <w:p w14:paraId="3A7ADA99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62102B7" w14:textId="2E023E00" w:rsidR="00B50C11" w:rsidRPr="00953BA7" w:rsidRDefault="00C87A09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  <w:shd w:val="clear" w:color="auto" w:fill="auto"/>
          </w:tcPr>
          <w:p w14:paraId="0B71E5E0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2B8C691D" w14:textId="2711514E" w:rsidR="00B50C11" w:rsidRPr="00953BA7" w:rsidRDefault="00C87A09" w:rsidP="0097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44A953DA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2F02B5A0" w14:textId="5E68E5DD" w:rsidR="00B50C11" w:rsidRPr="00953BA7" w:rsidRDefault="00C87A09" w:rsidP="00972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15FE9664" w14:textId="77777777" w:rsidR="00B50C11" w:rsidRPr="00953BA7" w:rsidRDefault="00B50C11" w:rsidP="00B5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2DC36F1" w14:textId="794748E4" w:rsidR="00B50C11" w:rsidRPr="00953BA7" w:rsidRDefault="00C87A09" w:rsidP="004D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C1945" w:rsidRPr="00953BA7" w14:paraId="45ABB4E9" w14:textId="77777777" w:rsidTr="00944644">
        <w:tc>
          <w:tcPr>
            <w:tcW w:w="2065" w:type="pct"/>
          </w:tcPr>
          <w:p w14:paraId="184696DB" w14:textId="68547FFA" w:rsidR="001C1945" w:rsidRPr="00953BA7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4644">
              <w:rPr>
                <w:rFonts w:ascii="Angsana New" w:hAnsi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6074E" w14:textId="45EA4D84" w:rsidR="001C1945" w:rsidRPr="00953BA7" w:rsidRDefault="00C87A09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11,204</w:t>
            </w:r>
          </w:p>
        </w:tc>
        <w:tc>
          <w:tcPr>
            <w:tcW w:w="154" w:type="pct"/>
            <w:shd w:val="clear" w:color="auto" w:fill="auto"/>
          </w:tcPr>
          <w:p w14:paraId="53231A92" w14:textId="77777777" w:rsidR="001C1945" w:rsidRPr="00953BA7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F27B6" w14:textId="2DB45168" w:rsidR="001C1945" w:rsidRPr="00953BA7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44644">
              <w:rPr>
                <w:rFonts w:ascii="Angsana New" w:hAnsi="Angsana New"/>
                <w:sz w:val="30"/>
                <w:szCs w:val="30"/>
              </w:rPr>
              <w:t>1</w:t>
            </w:r>
            <w:r w:rsidR="005C0450" w:rsidRPr="00953BA7">
              <w:rPr>
                <w:rFonts w:ascii="Angsana New" w:hAnsi="Angsana New"/>
                <w:sz w:val="30"/>
                <w:szCs w:val="30"/>
              </w:rPr>
              <w:t>0</w:t>
            </w:r>
            <w:r w:rsidRPr="00944644">
              <w:rPr>
                <w:rFonts w:ascii="Angsana New" w:hAnsi="Angsana New"/>
                <w:sz w:val="30"/>
                <w:szCs w:val="30"/>
              </w:rPr>
              <w:t>,9</w:t>
            </w:r>
            <w:r w:rsidR="005C0450" w:rsidRPr="00953BA7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8" w:type="pct"/>
            <w:shd w:val="clear" w:color="auto" w:fill="auto"/>
          </w:tcPr>
          <w:p w14:paraId="34632E56" w14:textId="77777777" w:rsidR="001C1945" w:rsidRPr="00953BA7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55C14" w14:textId="19169C74" w:rsidR="001C1945" w:rsidRPr="00953BA7" w:rsidRDefault="00C87A09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11,204</w:t>
            </w:r>
          </w:p>
        </w:tc>
        <w:tc>
          <w:tcPr>
            <w:tcW w:w="142" w:type="pct"/>
            <w:shd w:val="clear" w:color="auto" w:fill="auto"/>
          </w:tcPr>
          <w:p w14:paraId="6EDA4600" w14:textId="77777777" w:rsidR="001C1945" w:rsidRPr="00953BA7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C6CEE" w14:textId="17ED062A" w:rsidR="001C1945" w:rsidRPr="00953BA7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44644">
              <w:rPr>
                <w:rFonts w:ascii="Angsana New" w:hAnsi="Angsana New"/>
                <w:sz w:val="30"/>
                <w:szCs w:val="30"/>
              </w:rPr>
              <w:t>1</w:t>
            </w:r>
            <w:r w:rsidR="005C0450" w:rsidRPr="00953BA7">
              <w:rPr>
                <w:rFonts w:ascii="Angsana New" w:hAnsi="Angsana New"/>
                <w:sz w:val="30"/>
                <w:szCs w:val="30"/>
              </w:rPr>
              <w:t>0</w:t>
            </w:r>
            <w:r w:rsidRPr="00944644">
              <w:rPr>
                <w:rFonts w:ascii="Angsana New" w:hAnsi="Angsana New"/>
                <w:sz w:val="30"/>
                <w:szCs w:val="30"/>
              </w:rPr>
              <w:t>,</w:t>
            </w:r>
            <w:r w:rsidR="005C0450" w:rsidRPr="00953BA7">
              <w:rPr>
                <w:rFonts w:ascii="Angsana New" w:hAnsi="Angsana New"/>
                <w:sz w:val="30"/>
                <w:szCs w:val="30"/>
              </w:rPr>
              <w:t>928</w:t>
            </w:r>
          </w:p>
        </w:tc>
      </w:tr>
      <w:tr w:rsidR="001E0E16" w:rsidRPr="00953BA7" w14:paraId="59E2167A" w14:textId="77777777" w:rsidTr="001C1945">
        <w:tc>
          <w:tcPr>
            <w:tcW w:w="2065" w:type="pct"/>
          </w:tcPr>
          <w:p w14:paraId="7CFD005E" w14:textId="77777777" w:rsidR="001E0E16" w:rsidRPr="00944644" w:rsidRDefault="001E0E16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40738" w14:textId="77777777" w:rsidR="001E0E16" w:rsidRPr="00944644" w:rsidRDefault="001E0E16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pct"/>
            <w:shd w:val="clear" w:color="auto" w:fill="auto"/>
          </w:tcPr>
          <w:p w14:paraId="6295A690" w14:textId="77777777" w:rsidR="001E0E16" w:rsidRPr="00944644" w:rsidRDefault="001E0E16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3DD7F" w14:textId="77777777" w:rsidR="001E0E16" w:rsidRPr="00944644" w:rsidRDefault="001E0E16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14:paraId="54F51C4A" w14:textId="77777777" w:rsidR="001E0E16" w:rsidRPr="00944644" w:rsidRDefault="001E0E16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B23D7" w14:textId="77777777" w:rsidR="001E0E16" w:rsidRPr="00944644" w:rsidRDefault="001E0E16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pct"/>
            <w:shd w:val="clear" w:color="auto" w:fill="auto"/>
          </w:tcPr>
          <w:p w14:paraId="0FAACA99" w14:textId="77777777" w:rsidR="001E0E16" w:rsidRPr="00944644" w:rsidRDefault="001E0E16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2AFABE" w14:textId="77777777" w:rsidR="001E0E16" w:rsidRPr="00944644" w:rsidRDefault="001E0E16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1945" w:rsidRPr="00953BA7" w14:paraId="0F458450" w14:textId="77777777" w:rsidTr="00D34A83">
        <w:tc>
          <w:tcPr>
            <w:tcW w:w="2065" w:type="pct"/>
          </w:tcPr>
          <w:p w14:paraId="65CF3852" w14:textId="49818E82" w:rsidR="001C1945" w:rsidRPr="00953BA7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59B085AB" w14:textId="77777777" w:rsidR="001C1945" w:rsidRPr="00953BA7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4" w:type="pct"/>
          </w:tcPr>
          <w:p w14:paraId="6404CFD4" w14:textId="77777777" w:rsidR="001C1945" w:rsidRPr="00953BA7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4" w:type="pct"/>
            <w:shd w:val="clear" w:color="auto" w:fill="auto"/>
          </w:tcPr>
          <w:p w14:paraId="27A5E8A2" w14:textId="77777777" w:rsidR="001C1945" w:rsidRPr="00953BA7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2DA68EB" w14:textId="77777777" w:rsidR="001C1945" w:rsidRPr="00953BA7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2" w:type="pct"/>
            <w:shd w:val="clear" w:color="auto" w:fill="auto"/>
          </w:tcPr>
          <w:p w14:paraId="2FF7BF96" w14:textId="77777777" w:rsidR="001C1945" w:rsidRPr="00953BA7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4E7DAA85" w14:textId="77777777" w:rsidR="001C1945" w:rsidRPr="00953BA7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46037FAA" w14:textId="77777777" w:rsidR="001C1945" w:rsidRPr="00953BA7" w:rsidRDefault="001C1945" w:rsidP="001C1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5C0450" w:rsidRPr="00953BA7" w14:paraId="5E3A942A" w14:textId="77777777" w:rsidTr="00D34A83">
        <w:tc>
          <w:tcPr>
            <w:tcW w:w="2065" w:type="pct"/>
          </w:tcPr>
          <w:p w14:paraId="5266125A" w14:textId="77777777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  <w:shd w:val="clear" w:color="auto" w:fill="auto"/>
          </w:tcPr>
          <w:p w14:paraId="30DAFA89" w14:textId="287C9EF1" w:rsidR="005C0450" w:rsidRPr="00953BA7" w:rsidRDefault="00EF28A2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11,045</w:t>
            </w:r>
          </w:p>
        </w:tc>
        <w:tc>
          <w:tcPr>
            <w:tcW w:w="154" w:type="pct"/>
            <w:shd w:val="clear" w:color="auto" w:fill="auto"/>
          </w:tcPr>
          <w:p w14:paraId="5BCA2C90" w14:textId="77777777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61C857F" w14:textId="4FEA4A0F" w:rsidR="005C0450" w:rsidRPr="00953BA7" w:rsidRDefault="005C0450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8" w:type="pct"/>
            <w:shd w:val="clear" w:color="auto" w:fill="auto"/>
          </w:tcPr>
          <w:p w14:paraId="3F3A5CA3" w14:textId="77777777" w:rsidR="005C0450" w:rsidRPr="00953BA7" w:rsidRDefault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D00AAAA" w14:textId="553A5A3D" w:rsidR="005C0450" w:rsidRPr="00953BA7" w:rsidRDefault="00EF28A2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11,045</w:t>
            </w:r>
          </w:p>
        </w:tc>
        <w:tc>
          <w:tcPr>
            <w:tcW w:w="142" w:type="pct"/>
            <w:shd w:val="clear" w:color="auto" w:fill="auto"/>
          </w:tcPr>
          <w:p w14:paraId="5DA0003E" w14:textId="77777777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E36251C" w14:textId="3AA4BC23" w:rsidR="005C0450" w:rsidRPr="00953BA7" w:rsidRDefault="005C0450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5C0450" w:rsidRPr="00953BA7" w14:paraId="41C8639A" w14:textId="77777777" w:rsidTr="00D34A83">
        <w:tc>
          <w:tcPr>
            <w:tcW w:w="2065" w:type="pct"/>
          </w:tcPr>
          <w:p w14:paraId="20EAFD80" w14:textId="77777777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25" w:type="pct"/>
            <w:shd w:val="clear" w:color="auto" w:fill="auto"/>
          </w:tcPr>
          <w:p w14:paraId="720BEE44" w14:textId="5CD26CB8" w:rsidR="005C0450" w:rsidRPr="00953BA7" w:rsidRDefault="00EF28A2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13,511</w:t>
            </w:r>
          </w:p>
        </w:tc>
        <w:tc>
          <w:tcPr>
            <w:tcW w:w="154" w:type="pct"/>
            <w:shd w:val="clear" w:color="auto" w:fill="auto"/>
          </w:tcPr>
          <w:p w14:paraId="4EC08D94" w14:textId="77777777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C044FBD" w14:textId="0FA1BF2A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14,873</w:t>
            </w:r>
          </w:p>
        </w:tc>
        <w:tc>
          <w:tcPr>
            <w:tcW w:w="148" w:type="pct"/>
            <w:shd w:val="clear" w:color="auto" w:fill="auto"/>
          </w:tcPr>
          <w:p w14:paraId="5C73F1DB" w14:textId="77777777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712437C" w14:textId="4B2F6C73" w:rsidR="005C0450" w:rsidRPr="00953BA7" w:rsidRDefault="00EF28A2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9,724</w:t>
            </w:r>
          </w:p>
        </w:tc>
        <w:tc>
          <w:tcPr>
            <w:tcW w:w="142" w:type="pct"/>
            <w:shd w:val="clear" w:color="auto" w:fill="auto"/>
          </w:tcPr>
          <w:p w14:paraId="42B3DF96" w14:textId="77777777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09955AC8" w14:textId="09C93BDA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9,606</w:t>
            </w:r>
          </w:p>
        </w:tc>
      </w:tr>
      <w:tr w:rsidR="005C0450" w:rsidRPr="00953BA7" w14:paraId="05771011" w14:textId="77777777" w:rsidTr="00D34A83">
        <w:tc>
          <w:tcPr>
            <w:tcW w:w="2065" w:type="pct"/>
          </w:tcPr>
          <w:p w14:paraId="5749D7FE" w14:textId="77777777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625" w:type="pct"/>
            <w:shd w:val="clear" w:color="auto" w:fill="auto"/>
          </w:tcPr>
          <w:p w14:paraId="46EFFE85" w14:textId="0809D145" w:rsidR="005C0450" w:rsidRPr="00953BA7" w:rsidRDefault="00EF28A2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5,797</w:t>
            </w:r>
          </w:p>
        </w:tc>
        <w:tc>
          <w:tcPr>
            <w:tcW w:w="154" w:type="pct"/>
            <w:shd w:val="clear" w:color="auto" w:fill="auto"/>
          </w:tcPr>
          <w:p w14:paraId="00040698" w14:textId="77777777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357D9344" w14:textId="7BAE0AF2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5,835</w:t>
            </w:r>
          </w:p>
        </w:tc>
        <w:tc>
          <w:tcPr>
            <w:tcW w:w="148" w:type="pct"/>
            <w:shd w:val="clear" w:color="auto" w:fill="auto"/>
          </w:tcPr>
          <w:p w14:paraId="2D876B53" w14:textId="77777777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F2D2BC4" w14:textId="5EE6DFAC" w:rsidR="005C0450" w:rsidRPr="00953BA7" w:rsidRDefault="00EF28A2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5,070</w:t>
            </w:r>
          </w:p>
        </w:tc>
        <w:tc>
          <w:tcPr>
            <w:tcW w:w="142" w:type="pct"/>
            <w:shd w:val="clear" w:color="auto" w:fill="auto"/>
          </w:tcPr>
          <w:p w14:paraId="42F4C529" w14:textId="77777777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33C9042" w14:textId="5A1FA9C4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5,059</w:t>
            </w:r>
          </w:p>
        </w:tc>
      </w:tr>
      <w:tr w:rsidR="005C0450" w:rsidRPr="00953BA7" w14:paraId="3AF121FD" w14:textId="77777777" w:rsidTr="00D34A83">
        <w:tc>
          <w:tcPr>
            <w:tcW w:w="2065" w:type="pct"/>
          </w:tcPr>
          <w:p w14:paraId="43B018B8" w14:textId="0BC0ADB5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5" w:type="pct"/>
            <w:shd w:val="clear" w:color="auto" w:fill="auto"/>
          </w:tcPr>
          <w:p w14:paraId="55B11BB1" w14:textId="79D4A2A3" w:rsidR="005C0450" w:rsidRPr="00953BA7" w:rsidRDefault="00EF28A2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54" w:type="pct"/>
            <w:shd w:val="clear" w:color="auto" w:fill="auto"/>
          </w:tcPr>
          <w:p w14:paraId="06802EC5" w14:textId="77777777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E8EEA65" w14:textId="6D7035A8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1,155</w:t>
            </w:r>
          </w:p>
        </w:tc>
        <w:tc>
          <w:tcPr>
            <w:tcW w:w="148" w:type="pct"/>
            <w:shd w:val="clear" w:color="auto" w:fill="auto"/>
          </w:tcPr>
          <w:p w14:paraId="4BC312B0" w14:textId="77777777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5B0B64B" w14:textId="04C76459" w:rsidR="005C0450" w:rsidRPr="00953BA7" w:rsidRDefault="00EF28A2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142" w:type="pct"/>
            <w:shd w:val="clear" w:color="auto" w:fill="auto"/>
          </w:tcPr>
          <w:p w14:paraId="374E123F" w14:textId="77777777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91EBACD" w14:textId="7061569D" w:rsidR="005C0450" w:rsidRPr="00953BA7" w:rsidRDefault="005C0450" w:rsidP="005C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</w:tbl>
    <w:p w14:paraId="6AEC9AC0" w14:textId="11F998B6" w:rsidR="00580E20" w:rsidRPr="00944644" w:rsidRDefault="00580E20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6"/>
          <w:szCs w:val="26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72"/>
        <w:gridCol w:w="289"/>
        <w:gridCol w:w="1151"/>
        <w:gridCol w:w="278"/>
        <w:gridCol w:w="1166"/>
        <w:gridCol w:w="266"/>
        <w:gridCol w:w="1182"/>
      </w:tblGrid>
      <w:tr w:rsidR="00580E20" w:rsidRPr="00953BA7" w14:paraId="686FC47A" w14:textId="77777777" w:rsidTr="006E2172">
        <w:trPr>
          <w:tblHeader/>
        </w:trPr>
        <w:tc>
          <w:tcPr>
            <w:tcW w:w="2065" w:type="pct"/>
          </w:tcPr>
          <w:p w14:paraId="321462CA" w14:textId="77777777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14:paraId="531EA298" w14:textId="77777777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950786F" w14:textId="77777777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7F2924A5" w14:textId="77777777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0E20" w:rsidRPr="00953BA7" w14:paraId="626AB702" w14:textId="77777777" w:rsidTr="006E2172">
        <w:trPr>
          <w:tblHeader/>
        </w:trPr>
        <w:tc>
          <w:tcPr>
            <w:tcW w:w="2065" w:type="pct"/>
          </w:tcPr>
          <w:p w14:paraId="22D163F3" w14:textId="0AC2A0D2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625" w:type="pct"/>
          </w:tcPr>
          <w:p w14:paraId="55F41CC5" w14:textId="108EC9E3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</w:t>
            </w:r>
            <w:r w:rsidR="00773FBE" w:rsidRPr="00953BA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4" w:type="pct"/>
          </w:tcPr>
          <w:p w14:paraId="110093F3" w14:textId="77777777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E3897B5" w14:textId="4BA07D8D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</w:t>
            </w:r>
            <w:r w:rsidR="00773FBE" w:rsidRPr="00953BA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3C20F111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6CCEBBF" w14:textId="218190A9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</w:t>
            </w:r>
            <w:r w:rsidR="00773FBE" w:rsidRPr="00953BA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0E7CDEAC" w14:textId="77777777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7772F9E" w14:textId="0E52FA8E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</w:t>
            </w:r>
            <w:r w:rsidR="00773FBE" w:rsidRPr="00953BA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80E20" w:rsidRPr="00953BA7" w14:paraId="798134A7" w14:textId="77777777" w:rsidTr="006E2172">
        <w:trPr>
          <w:tblHeader/>
        </w:trPr>
        <w:tc>
          <w:tcPr>
            <w:tcW w:w="2065" w:type="pct"/>
          </w:tcPr>
          <w:p w14:paraId="32FBB62C" w14:textId="77777777" w:rsidR="00580E20" w:rsidRPr="00953BA7" w:rsidRDefault="00580E20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14:paraId="7D8885C8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0E20" w:rsidRPr="00953BA7" w14:paraId="75B767A2" w14:textId="77777777" w:rsidTr="006E2172">
        <w:tc>
          <w:tcPr>
            <w:tcW w:w="2065" w:type="pct"/>
          </w:tcPr>
          <w:p w14:paraId="6CCDD331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2F2BE7A0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4261C376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B9453A5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59A93F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EBEBA97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609117E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</w:tcPr>
          <w:p w14:paraId="14F0D210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0C0A" w:rsidRPr="00953BA7" w14:paraId="76F1A74C" w14:textId="77777777" w:rsidTr="006E2172">
        <w:tc>
          <w:tcPr>
            <w:tcW w:w="2065" w:type="pct"/>
          </w:tcPr>
          <w:p w14:paraId="24620547" w14:textId="3318BDAF" w:rsidR="00920C0A" w:rsidRPr="00953BA7" w:rsidRDefault="00920C0A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</w:tcPr>
          <w:p w14:paraId="5F712CEA" w14:textId="76BDD8C7" w:rsidR="00920C0A" w:rsidRPr="00953BA7" w:rsidRDefault="00EF28A2" w:rsidP="00EF2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13D4E8B9" w14:textId="77777777" w:rsidR="00920C0A" w:rsidRPr="00953BA7" w:rsidRDefault="00920C0A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69F0C145" w14:textId="6C32537C" w:rsidR="00920C0A" w:rsidRPr="00953BA7" w:rsidRDefault="00EF28A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4335985" w14:textId="77777777" w:rsidR="00920C0A" w:rsidRPr="00953BA7" w:rsidRDefault="00920C0A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0FE1AE8" w14:textId="4E04B809" w:rsidR="00920C0A" w:rsidRPr="00953BA7" w:rsidRDefault="00920C0A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2" w:type="pct"/>
          </w:tcPr>
          <w:p w14:paraId="3F5B1D15" w14:textId="77777777" w:rsidR="00920C0A" w:rsidRPr="00953BA7" w:rsidRDefault="00920C0A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</w:tcPr>
          <w:p w14:paraId="25779090" w14:textId="497027F1" w:rsidR="00920C0A" w:rsidRPr="00953BA7" w:rsidRDefault="00920C0A" w:rsidP="0092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0E20" w:rsidRPr="00953BA7" w14:paraId="2629E730" w14:textId="77777777" w:rsidTr="006E2172">
        <w:tc>
          <w:tcPr>
            <w:tcW w:w="2065" w:type="pct"/>
          </w:tcPr>
          <w:p w14:paraId="180F980E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รายได้จากการขายบรรจุภัณฑ์</w:t>
            </w:r>
          </w:p>
        </w:tc>
        <w:tc>
          <w:tcPr>
            <w:tcW w:w="625" w:type="pct"/>
            <w:shd w:val="clear" w:color="auto" w:fill="auto"/>
          </w:tcPr>
          <w:p w14:paraId="294921A3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59C27CE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02AFEF85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2846129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B90434E" w14:textId="6F31FC4C" w:rsidR="00580E20" w:rsidRPr="00953BA7" w:rsidRDefault="00920C0A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9</w:t>
            </w:r>
            <w:r w:rsidR="00EF28A2" w:rsidRPr="00953BA7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2" w:type="pct"/>
            <w:shd w:val="clear" w:color="auto" w:fill="auto"/>
          </w:tcPr>
          <w:p w14:paraId="0872D6EA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8AB7EBD" w14:textId="0E3A3834" w:rsidR="00580E20" w:rsidRPr="00953BA7" w:rsidRDefault="00F8614F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1,806</w:t>
            </w:r>
          </w:p>
        </w:tc>
      </w:tr>
      <w:tr w:rsidR="00580E20" w:rsidRPr="00953BA7" w14:paraId="5D702163" w14:textId="77777777" w:rsidTr="006E2172">
        <w:tc>
          <w:tcPr>
            <w:tcW w:w="2065" w:type="pct"/>
          </w:tcPr>
          <w:p w14:paraId="3096DDB4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625" w:type="pct"/>
            <w:shd w:val="clear" w:color="auto" w:fill="auto"/>
          </w:tcPr>
          <w:p w14:paraId="26C3FDE3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47EFA97B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045C07B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EF5FEA2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E365F6C" w14:textId="7B4453B3" w:rsidR="00580E20" w:rsidRPr="00953BA7" w:rsidRDefault="00EF28A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6,900</w:t>
            </w:r>
          </w:p>
        </w:tc>
        <w:tc>
          <w:tcPr>
            <w:tcW w:w="142" w:type="pct"/>
            <w:shd w:val="clear" w:color="auto" w:fill="auto"/>
          </w:tcPr>
          <w:p w14:paraId="66F79284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2BCBB74" w14:textId="0714C2A8" w:rsidR="00580E20" w:rsidRPr="00953BA7" w:rsidRDefault="00F8614F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6,640</w:t>
            </w:r>
          </w:p>
        </w:tc>
      </w:tr>
      <w:tr w:rsidR="00580E20" w:rsidRPr="00953BA7" w14:paraId="5FD18645" w14:textId="77777777" w:rsidTr="006E2172">
        <w:tc>
          <w:tcPr>
            <w:tcW w:w="2065" w:type="pct"/>
          </w:tcPr>
          <w:p w14:paraId="31BDC169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25" w:type="pct"/>
            <w:shd w:val="clear" w:color="auto" w:fill="auto"/>
          </w:tcPr>
          <w:p w14:paraId="57B1A8F1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5AB108C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EA6B363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C3C9F59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CBA16FD" w14:textId="6F844166" w:rsidR="00580E20" w:rsidRPr="00953BA7" w:rsidRDefault="00EF28A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1,590</w:t>
            </w:r>
          </w:p>
        </w:tc>
        <w:tc>
          <w:tcPr>
            <w:tcW w:w="142" w:type="pct"/>
            <w:shd w:val="clear" w:color="auto" w:fill="auto"/>
          </w:tcPr>
          <w:p w14:paraId="4A10B2EA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DAC8E06" w14:textId="47C7806D" w:rsidR="00580E20" w:rsidRPr="00953BA7" w:rsidRDefault="00F8614F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580E20" w:rsidRPr="00953BA7" w14:paraId="65F6E55B" w14:textId="77777777" w:rsidTr="006E2172">
        <w:tc>
          <w:tcPr>
            <w:tcW w:w="2065" w:type="pct"/>
          </w:tcPr>
          <w:p w14:paraId="0418FC48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shd w:val="clear" w:color="auto" w:fill="auto"/>
          </w:tcPr>
          <w:p w14:paraId="4D930942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1CD6FE2C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EE1A59D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19B6AC0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25B2530" w14:textId="6147A30B" w:rsidR="00580E20" w:rsidRPr="00953BA7" w:rsidRDefault="00EF28A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142" w:type="pct"/>
            <w:shd w:val="clear" w:color="auto" w:fill="auto"/>
          </w:tcPr>
          <w:p w14:paraId="6DAE6951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70B422F" w14:textId="5BCE07FE" w:rsidR="00580E20" w:rsidRPr="00953BA7" w:rsidRDefault="00F8614F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580E20" w:rsidRPr="00953BA7" w14:paraId="66CE19E3" w14:textId="77777777" w:rsidTr="006E2172">
        <w:tc>
          <w:tcPr>
            <w:tcW w:w="2065" w:type="pct"/>
          </w:tcPr>
          <w:p w14:paraId="4BC9BD8F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5" w:type="pct"/>
            <w:shd w:val="clear" w:color="auto" w:fill="auto"/>
          </w:tcPr>
          <w:p w14:paraId="1579E733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00A7579D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2ED8CB79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E02A598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69785E2" w14:textId="2610B933" w:rsidR="00580E20" w:rsidRPr="00953BA7" w:rsidRDefault="00EF28A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215,116</w:t>
            </w:r>
          </w:p>
        </w:tc>
        <w:tc>
          <w:tcPr>
            <w:tcW w:w="142" w:type="pct"/>
            <w:shd w:val="clear" w:color="auto" w:fill="auto"/>
          </w:tcPr>
          <w:p w14:paraId="0DF8002D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E2B865A" w14:textId="6301055D" w:rsidR="00580E20" w:rsidRPr="00953BA7" w:rsidRDefault="00F8614F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208,844</w:t>
            </w:r>
          </w:p>
        </w:tc>
      </w:tr>
      <w:tr w:rsidR="00580E20" w:rsidRPr="00953BA7" w14:paraId="6939133D" w14:textId="77777777" w:rsidTr="006E2172">
        <w:tc>
          <w:tcPr>
            <w:tcW w:w="2065" w:type="pct"/>
          </w:tcPr>
          <w:p w14:paraId="0BC40896" w14:textId="77777777" w:rsidR="00580E20" w:rsidRPr="00944644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7A8A2447" w14:textId="77777777" w:rsidR="00580E20" w:rsidRPr="00944644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pct"/>
            <w:shd w:val="clear" w:color="auto" w:fill="auto"/>
          </w:tcPr>
          <w:p w14:paraId="209EA411" w14:textId="77777777" w:rsidR="00580E20" w:rsidRPr="00944644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0108E5CA" w14:textId="77777777" w:rsidR="00580E20" w:rsidRPr="00944644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pct"/>
            <w:shd w:val="clear" w:color="auto" w:fill="auto"/>
          </w:tcPr>
          <w:p w14:paraId="4D64200B" w14:textId="77777777" w:rsidR="00580E20" w:rsidRPr="00944644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" w:type="pct"/>
            <w:shd w:val="clear" w:color="auto" w:fill="auto"/>
          </w:tcPr>
          <w:p w14:paraId="152E1F8A" w14:textId="77777777" w:rsidR="00580E20" w:rsidRPr="00944644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pct"/>
            <w:shd w:val="clear" w:color="auto" w:fill="auto"/>
          </w:tcPr>
          <w:p w14:paraId="257CB266" w14:textId="77777777" w:rsidR="00580E20" w:rsidRPr="00944644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BD4AE8C" w14:textId="77777777" w:rsidR="00580E20" w:rsidRPr="00944644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0E20" w:rsidRPr="00953BA7" w14:paraId="3C24E447" w14:textId="77777777" w:rsidTr="006E2172">
        <w:tc>
          <w:tcPr>
            <w:tcW w:w="2065" w:type="pct"/>
          </w:tcPr>
          <w:p w14:paraId="4DA3F7F5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shd w:val="clear" w:color="auto" w:fill="auto"/>
          </w:tcPr>
          <w:p w14:paraId="266C41F4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4" w:type="pct"/>
            <w:shd w:val="clear" w:color="auto" w:fill="auto"/>
          </w:tcPr>
          <w:p w14:paraId="222B0037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66B3F7E6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213A1C0E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4D531555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</w:tcPr>
          <w:p w14:paraId="07664C54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A8ADBF3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</w:tr>
      <w:tr w:rsidR="00580E20" w:rsidRPr="00953BA7" w14:paraId="526AE668" w14:textId="77777777" w:rsidTr="006E2172">
        <w:tc>
          <w:tcPr>
            <w:tcW w:w="2065" w:type="pct"/>
          </w:tcPr>
          <w:p w14:paraId="6E5639F4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5" w:type="pct"/>
            <w:shd w:val="clear" w:color="auto" w:fill="auto"/>
          </w:tcPr>
          <w:p w14:paraId="7CFA2E63" w14:textId="6314699F" w:rsidR="00580E20" w:rsidRPr="00953BA7" w:rsidRDefault="00064E8C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4D289C5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BFC2382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2EAFD01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BF8F3D8" w14:textId="0AC480F5" w:rsidR="00580E20" w:rsidRPr="00953BA7" w:rsidRDefault="00064E8C" w:rsidP="0006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21,600</w:t>
            </w:r>
          </w:p>
        </w:tc>
        <w:tc>
          <w:tcPr>
            <w:tcW w:w="142" w:type="pct"/>
            <w:shd w:val="clear" w:color="auto" w:fill="auto"/>
          </w:tcPr>
          <w:p w14:paraId="38AF6F33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D49C72D" w14:textId="73732375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8</w:t>
            </w:r>
            <w:r w:rsidR="00D158E2" w:rsidRPr="00953BA7">
              <w:rPr>
                <w:rFonts w:ascii="Angsana New" w:hAnsi="Angsana New"/>
                <w:sz w:val="30"/>
                <w:szCs w:val="30"/>
              </w:rPr>
              <w:t>6</w:t>
            </w:r>
            <w:r w:rsidRPr="00953BA7">
              <w:rPr>
                <w:rFonts w:ascii="Angsana New" w:hAnsi="Angsana New"/>
                <w:sz w:val="30"/>
                <w:szCs w:val="30"/>
              </w:rPr>
              <w:t>,</w:t>
            </w:r>
            <w:r w:rsidR="00D158E2" w:rsidRPr="00953BA7">
              <w:rPr>
                <w:rFonts w:ascii="Angsana New" w:hAnsi="Angsana New"/>
                <w:sz w:val="30"/>
                <w:szCs w:val="30"/>
              </w:rPr>
              <w:t>8</w:t>
            </w:r>
            <w:r w:rsidRPr="00953BA7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580E20" w:rsidRPr="00953BA7" w14:paraId="5FE54EA1" w14:textId="77777777" w:rsidTr="006E2172">
        <w:tc>
          <w:tcPr>
            <w:tcW w:w="2065" w:type="pct"/>
          </w:tcPr>
          <w:p w14:paraId="6A16148C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shd w:val="clear" w:color="auto" w:fill="auto"/>
          </w:tcPr>
          <w:p w14:paraId="6C1F26DC" w14:textId="2124EC14" w:rsidR="00580E20" w:rsidRPr="00953BA7" w:rsidRDefault="00064E8C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0222A443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060445D5" w14:textId="5B88405B" w:rsidR="00580E20" w:rsidRPr="00953BA7" w:rsidRDefault="00D158E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72</w:t>
            </w:r>
            <w:r w:rsidR="00580E20" w:rsidRPr="00953BA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6CF7A54A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38CFF75" w14:textId="208183A6" w:rsidR="00580E20" w:rsidRPr="00953BA7" w:rsidRDefault="00064E8C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33118AE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0D8C715A" w14:textId="7B5EC42E" w:rsidR="00580E20" w:rsidRPr="00953BA7" w:rsidRDefault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72</w:t>
            </w:r>
            <w:r w:rsidR="00580E20" w:rsidRPr="00953BA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80E20" w:rsidRPr="00953BA7" w14:paraId="441ED1F6" w14:textId="77777777" w:rsidTr="006E2172">
        <w:tc>
          <w:tcPr>
            <w:tcW w:w="2065" w:type="pct"/>
          </w:tcPr>
          <w:p w14:paraId="7B066B86" w14:textId="3F669B78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B203B5" w:rsidRPr="00953BA7">
              <w:rPr>
                <w:rFonts w:ascii="Angsana New" w:hAnsi="Angsana New"/>
                <w:sz w:val="30"/>
                <w:szCs w:val="30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625" w:type="pct"/>
            <w:shd w:val="clear" w:color="auto" w:fill="auto"/>
          </w:tcPr>
          <w:p w14:paraId="4057E93E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079BC937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7E8306B6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3A57C1E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E973215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9694FC3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28259055" w14:textId="77777777" w:rsidR="00580E20" w:rsidRPr="00953BA7" w:rsidRDefault="00580E20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8E2" w:rsidRPr="00953BA7" w14:paraId="6C924D08" w14:textId="77777777" w:rsidTr="006E2172">
        <w:tc>
          <w:tcPr>
            <w:tcW w:w="2065" w:type="pct"/>
          </w:tcPr>
          <w:p w14:paraId="6D69B656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625" w:type="pct"/>
            <w:shd w:val="clear" w:color="auto" w:fill="auto"/>
          </w:tcPr>
          <w:p w14:paraId="0B84F7A2" w14:textId="7E250F61" w:rsidR="00D158E2" w:rsidRPr="00953BA7" w:rsidRDefault="00064E8C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21,3</w:t>
            </w:r>
            <w:r w:rsidR="00C170FA" w:rsidRPr="00953BA7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54" w:type="pct"/>
            <w:shd w:val="clear" w:color="auto" w:fill="auto"/>
          </w:tcPr>
          <w:p w14:paraId="071CB508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7359A9B4" w14:textId="7E423B7D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52,520</w:t>
            </w:r>
          </w:p>
        </w:tc>
        <w:tc>
          <w:tcPr>
            <w:tcW w:w="148" w:type="pct"/>
            <w:shd w:val="clear" w:color="auto" w:fill="auto"/>
          </w:tcPr>
          <w:p w14:paraId="51D04843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E712581" w14:textId="06BF0CD5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5B8A6AC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7DEE208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03B5" w:rsidRPr="00953BA7" w14:paraId="5357DDE2" w14:textId="77777777" w:rsidTr="006E2172">
        <w:tc>
          <w:tcPr>
            <w:tcW w:w="2065" w:type="pct"/>
          </w:tcPr>
          <w:p w14:paraId="4D2137BF" w14:textId="77777777" w:rsidR="00B203B5" w:rsidRPr="00953BA7" w:rsidRDefault="00B203B5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0E647D25" w14:textId="77777777" w:rsidR="00B203B5" w:rsidRPr="00953BA7" w:rsidRDefault="00B203B5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4021B75A" w14:textId="77777777" w:rsidR="00B203B5" w:rsidRPr="00953BA7" w:rsidRDefault="00B203B5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6883D966" w14:textId="77777777" w:rsidR="00B203B5" w:rsidRPr="00953BA7" w:rsidRDefault="00B203B5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53818DD" w14:textId="77777777" w:rsidR="00B203B5" w:rsidRPr="00953BA7" w:rsidRDefault="00B203B5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41EA4F5" w14:textId="77777777" w:rsidR="00B203B5" w:rsidRPr="00953BA7" w:rsidRDefault="00B203B5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6AB4091" w14:textId="77777777" w:rsidR="00B203B5" w:rsidRPr="00953BA7" w:rsidRDefault="00B203B5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2D8D45E" w14:textId="77777777" w:rsidR="00B203B5" w:rsidRPr="00953BA7" w:rsidRDefault="00B203B5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58E2" w:rsidRPr="00953BA7" w14:paraId="6713CC70" w14:textId="77777777" w:rsidTr="006E2172">
        <w:tc>
          <w:tcPr>
            <w:tcW w:w="2065" w:type="pct"/>
          </w:tcPr>
          <w:p w14:paraId="01A2EBFD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5" w:type="pct"/>
            <w:shd w:val="clear" w:color="auto" w:fill="auto"/>
          </w:tcPr>
          <w:p w14:paraId="6243F172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4" w:type="pct"/>
            <w:shd w:val="clear" w:color="auto" w:fill="auto"/>
          </w:tcPr>
          <w:p w14:paraId="63928685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073F7509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28799025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5A9BA5EB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</w:tcPr>
          <w:p w14:paraId="20391758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9413ED2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D158E2" w:rsidRPr="00953BA7" w14:paraId="04014E6F" w14:textId="77777777" w:rsidTr="006E2172">
        <w:tc>
          <w:tcPr>
            <w:tcW w:w="2065" w:type="pct"/>
          </w:tcPr>
          <w:p w14:paraId="7D96CFD5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  <w:shd w:val="clear" w:color="auto" w:fill="auto"/>
          </w:tcPr>
          <w:p w14:paraId="1DB014D8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071C5CB1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661CAAF2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4D6EC0A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742A2B93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10D68EA1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122A8371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8E2" w:rsidRPr="00953BA7" w14:paraId="1E786C3C" w14:textId="77777777" w:rsidTr="006E2172">
        <w:tc>
          <w:tcPr>
            <w:tcW w:w="2065" w:type="pct"/>
          </w:tcPr>
          <w:p w14:paraId="412ABDA2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5" w:type="pct"/>
            <w:shd w:val="clear" w:color="auto" w:fill="auto"/>
          </w:tcPr>
          <w:p w14:paraId="1FB9CA5E" w14:textId="659C7DE8" w:rsidR="00D158E2" w:rsidRPr="00953BA7" w:rsidRDefault="00C87A09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22,074</w:t>
            </w:r>
          </w:p>
        </w:tc>
        <w:tc>
          <w:tcPr>
            <w:tcW w:w="154" w:type="pct"/>
            <w:shd w:val="clear" w:color="auto" w:fill="auto"/>
          </w:tcPr>
          <w:p w14:paraId="35953BCF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9244EDD" w14:textId="00DB6811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22,184</w:t>
            </w:r>
          </w:p>
        </w:tc>
        <w:tc>
          <w:tcPr>
            <w:tcW w:w="148" w:type="pct"/>
            <w:shd w:val="clear" w:color="auto" w:fill="auto"/>
          </w:tcPr>
          <w:p w14:paraId="40F245E2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96FC186" w14:textId="5DC3F0EB" w:rsidR="00D158E2" w:rsidRPr="00953BA7" w:rsidRDefault="00C87A09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22,074</w:t>
            </w:r>
          </w:p>
        </w:tc>
        <w:tc>
          <w:tcPr>
            <w:tcW w:w="142" w:type="pct"/>
            <w:shd w:val="clear" w:color="auto" w:fill="auto"/>
          </w:tcPr>
          <w:p w14:paraId="3F600407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61874BEB" w14:textId="6D10367C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22,184</w:t>
            </w:r>
          </w:p>
        </w:tc>
      </w:tr>
      <w:tr w:rsidR="00D158E2" w:rsidRPr="00953BA7" w14:paraId="70B5929B" w14:textId="77777777" w:rsidTr="006E2172">
        <w:tc>
          <w:tcPr>
            <w:tcW w:w="2065" w:type="pct"/>
          </w:tcPr>
          <w:p w14:paraId="0CDD08ED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5" w:type="pct"/>
            <w:shd w:val="clear" w:color="auto" w:fill="auto"/>
          </w:tcPr>
          <w:p w14:paraId="16AC1862" w14:textId="40D6ADED" w:rsidR="00D158E2" w:rsidRPr="00953BA7" w:rsidRDefault="00C87A09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1,659</w:t>
            </w:r>
          </w:p>
        </w:tc>
        <w:tc>
          <w:tcPr>
            <w:tcW w:w="154" w:type="pct"/>
            <w:shd w:val="clear" w:color="auto" w:fill="auto"/>
          </w:tcPr>
          <w:p w14:paraId="6330287D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98E28CA" w14:textId="3D7B42D6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1,4</w:t>
            </w:r>
            <w:r w:rsidR="00C87A09" w:rsidRPr="00953BA7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8" w:type="pct"/>
            <w:shd w:val="clear" w:color="auto" w:fill="auto"/>
          </w:tcPr>
          <w:p w14:paraId="6DBF9E01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B1D7749" w14:textId="03F64C4E" w:rsidR="00D158E2" w:rsidRPr="00953BA7" w:rsidRDefault="00C87A09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1,659</w:t>
            </w:r>
          </w:p>
        </w:tc>
        <w:tc>
          <w:tcPr>
            <w:tcW w:w="142" w:type="pct"/>
            <w:shd w:val="clear" w:color="auto" w:fill="auto"/>
          </w:tcPr>
          <w:p w14:paraId="64760D26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1FE35EB9" w14:textId="5C28DB5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1,4</w:t>
            </w:r>
            <w:r w:rsidR="00C87A09" w:rsidRPr="00953BA7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D158E2" w:rsidRPr="00953BA7" w14:paraId="16828D31" w14:textId="77777777" w:rsidTr="006E2172">
        <w:tc>
          <w:tcPr>
            <w:tcW w:w="2065" w:type="pct"/>
          </w:tcPr>
          <w:p w14:paraId="00C63561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EFA8176" w14:textId="06DB3571" w:rsidR="00D158E2" w:rsidRPr="00953BA7" w:rsidRDefault="00C87A09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4" w:type="pct"/>
            <w:shd w:val="clear" w:color="auto" w:fill="auto"/>
          </w:tcPr>
          <w:p w14:paraId="7B4560AF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2F9B168E" w14:textId="3CBFE715" w:rsidR="00D158E2" w:rsidRPr="00953BA7" w:rsidRDefault="00C87A09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6BBD1E86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5148EBD2" w14:textId="1AD9FA45" w:rsidR="00D158E2" w:rsidRPr="00953BA7" w:rsidRDefault="00C87A09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758BBBEA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CB4FE0A" w14:textId="593B5D28" w:rsidR="00D158E2" w:rsidRPr="00953BA7" w:rsidRDefault="00C87A09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158E2" w:rsidRPr="00953BA7" w14:paraId="730A26C1" w14:textId="77777777" w:rsidTr="006E2172">
        <w:tc>
          <w:tcPr>
            <w:tcW w:w="2065" w:type="pct"/>
          </w:tcPr>
          <w:p w14:paraId="296F5630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A2A8F" w14:textId="0F9BFA90" w:rsidR="00D158E2" w:rsidRPr="00953BA7" w:rsidRDefault="00C87A09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23,735</w:t>
            </w:r>
          </w:p>
        </w:tc>
        <w:tc>
          <w:tcPr>
            <w:tcW w:w="154" w:type="pct"/>
            <w:shd w:val="clear" w:color="auto" w:fill="auto"/>
          </w:tcPr>
          <w:p w14:paraId="4B4F6F7D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4E973" w14:textId="3C0E8777" w:rsidR="00D158E2" w:rsidRPr="00953BA7" w:rsidRDefault="00C87A09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23,624</w:t>
            </w:r>
          </w:p>
        </w:tc>
        <w:tc>
          <w:tcPr>
            <w:tcW w:w="148" w:type="pct"/>
            <w:shd w:val="clear" w:color="auto" w:fill="auto"/>
          </w:tcPr>
          <w:p w14:paraId="3D2CAEDA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CC55F" w14:textId="7E067820" w:rsidR="00D158E2" w:rsidRPr="00953BA7" w:rsidRDefault="00C87A09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23,735</w:t>
            </w:r>
          </w:p>
        </w:tc>
        <w:tc>
          <w:tcPr>
            <w:tcW w:w="142" w:type="pct"/>
            <w:shd w:val="clear" w:color="auto" w:fill="auto"/>
          </w:tcPr>
          <w:p w14:paraId="146CC819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520DA" w14:textId="4A04A1B5" w:rsidR="00D158E2" w:rsidRPr="00953BA7" w:rsidRDefault="00C87A09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23,624</w:t>
            </w:r>
          </w:p>
        </w:tc>
      </w:tr>
      <w:tr w:rsidR="001E0E16" w:rsidRPr="00953BA7" w14:paraId="60729599" w14:textId="77777777" w:rsidTr="001E0E16">
        <w:tc>
          <w:tcPr>
            <w:tcW w:w="2065" w:type="pct"/>
          </w:tcPr>
          <w:p w14:paraId="6DCC0066" w14:textId="77777777" w:rsidR="001E0E16" w:rsidRPr="00944644" w:rsidRDefault="001E0E16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46383A1F" w14:textId="77777777" w:rsidR="001E0E16" w:rsidRPr="00944644" w:rsidRDefault="001E0E16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761A94D8" w14:textId="77777777" w:rsidR="001E0E16" w:rsidRPr="00944644" w:rsidRDefault="001E0E16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14:paraId="74CD1DA6" w14:textId="77777777" w:rsidR="001E0E16" w:rsidRPr="00944644" w:rsidRDefault="001E0E16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BF75AD1" w14:textId="77777777" w:rsidR="001E0E16" w:rsidRPr="00944644" w:rsidRDefault="001E0E16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5B640B52" w14:textId="77777777" w:rsidR="001E0E16" w:rsidRPr="00944644" w:rsidRDefault="001E0E16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8132B52" w14:textId="77777777" w:rsidR="001E0E16" w:rsidRPr="00944644" w:rsidRDefault="001E0E16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0271BD2A" w14:textId="77777777" w:rsidR="001E0E16" w:rsidRPr="00944644" w:rsidRDefault="001E0E16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8E2" w:rsidRPr="00953BA7" w14:paraId="4301CDEE" w14:textId="77777777" w:rsidTr="006E2172">
        <w:tc>
          <w:tcPr>
            <w:tcW w:w="2065" w:type="pct"/>
          </w:tcPr>
          <w:p w14:paraId="677DB8F7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5D2DC980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4" w:type="pct"/>
          </w:tcPr>
          <w:p w14:paraId="4098114F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4" w:type="pct"/>
            <w:shd w:val="clear" w:color="auto" w:fill="auto"/>
          </w:tcPr>
          <w:p w14:paraId="24DCED6D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A8D2D63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2" w:type="pct"/>
            <w:shd w:val="clear" w:color="auto" w:fill="auto"/>
          </w:tcPr>
          <w:p w14:paraId="2513110C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6781CA48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793A0C96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D158E2" w:rsidRPr="00953BA7" w14:paraId="2F3581D7" w14:textId="77777777" w:rsidTr="006E2172">
        <w:tc>
          <w:tcPr>
            <w:tcW w:w="2065" w:type="pct"/>
          </w:tcPr>
          <w:p w14:paraId="3745EB9E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  <w:shd w:val="clear" w:color="auto" w:fill="auto"/>
          </w:tcPr>
          <w:p w14:paraId="106CE32B" w14:textId="428BD294" w:rsidR="00D158E2" w:rsidRPr="00953BA7" w:rsidRDefault="00064E8C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18,101</w:t>
            </w:r>
          </w:p>
        </w:tc>
        <w:tc>
          <w:tcPr>
            <w:tcW w:w="154" w:type="pct"/>
            <w:shd w:val="clear" w:color="auto" w:fill="auto"/>
          </w:tcPr>
          <w:p w14:paraId="3C53A923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08C6640" w14:textId="44942763" w:rsidR="00D158E2" w:rsidRPr="00953BA7" w:rsidRDefault="00D158E2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8" w:type="pct"/>
            <w:shd w:val="clear" w:color="auto" w:fill="auto"/>
          </w:tcPr>
          <w:p w14:paraId="553B8A7A" w14:textId="77777777" w:rsidR="00D158E2" w:rsidRPr="00953BA7" w:rsidRDefault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83C5371" w14:textId="24377BEC" w:rsidR="00D158E2" w:rsidRPr="00953BA7" w:rsidRDefault="00064E8C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18,101</w:t>
            </w:r>
          </w:p>
        </w:tc>
        <w:tc>
          <w:tcPr>
            <w:tcW w:w="142" w:type="pct"/>
            <w:shd w:val="clear" w:color="auto" w:fill="auto"/>
          </w:tcPr>
          <w:p w14:paraId="6D5A102E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32BB7C3" w14:textId="0BC7AD69" w:rsidR="00D158E2" w:rsidRPr="00953BA7" w:rsidRDefault="00D158E2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D158E2" w:rsidRPr="00953BA7" w14:paraId="17750CA7" w14:textId="77777777" w:rsidTr="006E2172">
        <w:tc>
          <w:tcPr>
            <w:tcW w:w="2065" w:type="pct"/>
          </w:tcPr>
          <w:p w14:paraId="32C2F251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shd w:val="clear" w:color="auto" w:fill="auto"/>
          </w:tcPr>
          <w:p w14:paraId="7BD6E5C3" w14:textId="1588B6EB" w:rsidR="00D158E2" w:rsidRPr="00953BA7" w:rsidRDefault="00064E8C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4" w:type="pct"/>
            <w:shd w:val="clear" w:color="auto" w:fill="auto"/>
          </w:tcPr>
          <w:p w14:paraId="7E396FF5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C890F99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1285BB1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452598F" w14:textId="4ACE2E00" w:rsidR="00D158E2" w:rsidRPr="00953BA7" w:rsidRDefault="00064E8C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1642AF00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174043C8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58E2" w:rsidRPr="00953BA7" w14:paraId="393B7957" w14:textId="77777777" w:rsidTr="006E2172">
        <w:tc>
          <w:tcPr>
            <w:tcW w:w="2065" w:type="pct"/>
          </w:tcPr>
          <w:p w14:paraId="0073109A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25" w:type="pct"/>
            <w:shd w:val="clear" w:color="auto" w:fill="auto"/>
          </w:tcPr>
          <w:p w14:paraId="5950A4AF" w14:textId="038B934B" w:rsidR="00D158E2" w:rsidRPr="00953BA7" w:rsidRDefault="00064E8C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24,776</w:t>
            </w:r>
          </w:p>
        </w:tc>
        <w:tc>
          <w:tcPr>
            <w:tcW w:w="154" w:type="pct"/>
            <w:shd w:val="clear" w:color="auto" w:fill="auto"/>
          </w:tcPr>
          <w:p w14:paraId="05CAA505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A296EC8" w14:textId="2A307BCF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29,237</w:t>
            </w:r>
          </w:p>
        </w:tc>
        <w:tc>
          <w:tcPr>
            <w:tcW w:w="148" w:type="pct"/>
            <w:shd w:val="clear" w:color="auto" w:fill="auto"/>
          </w:tcPr>
          <w:p w14:paraId="328BD0D0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8D69374" w14:textId="2B2F6598" w:rsidR="00D158E2" w:rsidRPr="00953BA7" w:rsidRDefault="00064E8C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19,132</w:t>
            </w:r>
          </w:p>
        </w:tc>
        <w:tc>
          <w:tcPr>
            <w:tcW w:w="142" w:type="pct"/>
            <w:shd w:val="clear" w:color="auto" w:fill="auto"/>
          </w:tcPr>
          <w:p w14:paraId="1AE3A574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2A4F2497" w14:textId="086C8EB6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22,076</w:t>
            </w:r>
          </w:p>
        </w:tc>
      </w:tr>
      <w:tr w:rsidR="00D158E2" w:rsidRPr="00953BA7" w14:paraId="5A600E19" w14:textId="77777777" w:rsidTr="006E2172">
        <w:tc>
          <w:tcPr>
            <w:tcW w:w="2065" w:type="pct"/>
          </w:tcPr>
          <w:p w14:paraId="39AAD932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625" w:type="pct"/>
            <w:shd w:val="clear" w:color="auto" w:fill="auto"/>
          </w:tcPr>
          <w:p w14:paraId="6A5B1DCA" w14:textId="215FB8CE" w:rsidR="00D158E2" w:rsidRPr="00953BA7" w:rsidRDefault="00064E8C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4" w:type="pct"/>
            <w:shd w:val="clear" w:color="auto" w:fill="auto"/>
          </w:tcPr>
          <w:p w14:paraId="4492CB4A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E8DA7DB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B6D4B76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AF4AB9C" w14:textId="54593DD4" w:rsidR="00D158E2" w:rsidRPr="00953BA7" w:rsidRDefault="00064E8C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7684CEC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75BDDFD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58E2" w:rsidRPr="00953BA7" w14:paraId="384AEEFC" w14:textId="77777777" w:rsidTr="006E2172">
        <w:tc>
          <w:tcPr>
            <w:tcW w:w="2065" w:type="pct"/>
          </w:tcPr>
          <w:p w14:paraId="3209B118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625" w:type="pct"/>
            <w:shd w:val="clear" w:color="auto" w:fill="auto"/>
          </w:tcPr>
          <w:p w14:paraId="38DBC1A8" w14:textId="4473C2B6" w:rsidR="00D158E2" w:rsidRPr="00953BA7" w:rsidRDefault="00064E8C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11,609</w:t>
            </w:r>
          </w:p>
        </w:tc>
        <w:tc>
          <w:tcPr>
            <w:tcW w:w="154" w:type="pct"/>
            <w:shd w:val="clear" w:color="auto" w:fill="auto"/>
          </w:tcPr>
          <w:p w14:paraId="61A11F00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7D2F1C16" w14:textId="653C0EFB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11,663</w:t>
            </w:r>
          </w:p>
        </w:tc>
        <w:tc>
          <w:tcPr>
            <w:tcW w:w="148" w:type="pct"/>
            <w:shd w:val="clear" w:color="auto" w:fill="auto"/>
          </w:tcPr>
          <w:p w14:paraId="13557713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0C5C9C6" w14:textId="446CE236" w:rsidR="00D158E2" w:rsidRPr="00953BA7" w:rsidRDefault="00064E8C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10,161</w:t>
            </w:r>
          </w:p>
        </w:tc>
        <w:tc>
          <w:tcPr>
            <w:tcW w:w="142" w:type="pct"/>
            <w:shd w:val="clear" w:color="auto" w:fill="auto"/>
          </w:tcPr>
          <w:p w14:paraId="4EDAA1C5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47CF189" w14:textId="114D5B13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10,109</w:t>
            </w:r>
          </w:p>
        </w:tc>
      </w:tr>
      <w:tr w:rsidR="00D158E2" w:rsidRPr="00953BA7" w14:paraId="4D607539" w14:textId="77777777" w:rsidTr="006E2172">
        <w:tc>
          <w:tcPr>
            <w:tcW w:w="2065" w:type="pct"/>
          </w:tcPr>
          <w:p w14:paraId="2DBF07B3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5" w:type="pct"/>
            <w:shd w:val="clear" w:color="auto" w:fill="auto"/>
          </w:tcPr>
          <w:p w14:paraId="149722D1" w14:textId="77EF86A6" w:rsidR="00D158E2" w:rsidRPr="00953BA7" w:rsidRDefault="00064E8C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1,209</w:t>
            </w:r>
          </w:p>
        </w:tc>
        <w:tc>
          <w:tcPr>
            <w:tcW w:w="154" w:type="pct"/>
            <w:shd w:val="clear" w:color="auto" w:fill="auto"/>
          </w:tcPr>
          <w:p w14:paraId="051F55AA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E2614E8" w14:textId="48B01C72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2,183</w:t>
            </w:r>
          </w:p>
        </w:tc>
        <w:tc>
          <w:tcPr>
            <w:tcW w:w="148" w:type="pct"/>
            <w:shd w:val="clear" w:color="auto" w:fill="auto"/>
          </w:tcPr>
          <w:p w14:paraId="35FCB9F6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B76D641" w14:textId="6B757EA7" w:rsidR="00D158E2" w:rsidRPr="00953BA7" w:rsidRDefault="00064E8C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1,087</w:t>
            </w:r>
          </w:p>
        </w:tc>
        <w:tc>
          <w:tcPr>
            <w:tcW w:w="142" w:type="pct"/>
            <w:shd w:val="clear" w:color="auto" w:fill="auto"/>
          </w:tcPr>
          <w:p w14:paraId="590644D1" w14:textId="77777777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608AF185" w14:textId="1B13557E" w:rsidR="00D158E2" w:rsidRPr="00953BA7" w:rsidRDefault="00D158E2" w:rsidP="00D15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1,190</w:t>
            </w:r>
          </w:p>
        </w:tc>
      </w:tr>
    </w:tbl>
    <w:p w14:paraId="34C6CC22" w14:textId="77777777" w:rsidR="00580E20" w:rsidRPr="00953BA7" w:rsidRDefault="00580E20">
      <w:pPr>
        <w:rPr>
          <w:rFonts w:asciiTheme="majorBidi" w:hAnsiTheme="majorBidi" w:cstheme="majorBidi"/>
          <w:sz w:val="28"/>
          <w:szCs w:val="28"/>
        </w:rPr>
      </w:pPr>
    </w:p>
    <w:p w14:paraId="72224D13" w14:textId="77777777" w:rsidR="00D82F84" w:rsidRPr="00953BA7" w:rsidRDefault="00D82F84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53BA7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28F3BAE1" w14:textId="77777777" w:rsidR="00D82F84" w:rsidRPr="00953BA7" w:rsidRDefault="00D82F84" w:rsidP="00530626">
      <w:pPr>
        <w:tabs>
          <w:tab w:val="left" w:pos="6030"/>
          <w:tab w:val="center" w:pos="7560"/>
        </w:tabs>
        <w:spacing w:line="240" w:lineRule="auto"/>
        <w:ind w:right="-45"/>
        <w:rPr>
          <w:rFonts w:ascii="Angsana New" w:hAnsi="Angsana New"/>
          <w:sz w:val="28"/>
          <w:szCs w:val="28"/>
        </w:rPr>
      </w:pPr>
    </w:p>
    <w:p w14:paraId="29550FA6" w14:textId="77777777" w:rsidR="009A00C3" w:rsidRPr="00953BA7" w:rsidRDefault="00D82F84" w:rsidP="00AB7C13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50C11" w:rsidRPr="00953BA7">
        <w:rPr>
          <w:rFonts w:asciiTheme="majorBidi" w:hAnsiTheme="majorBidi" w:cstheme="majorBidi"/>
          <w:sz w:val="30"/>
          <w:szCs w:val="30"/>
        </w:rPr>
        <w:t>22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CCF" w:rsidRPr="00953BA7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3C64" w:rsidRPr="00953BA7">
        <w:rPr>
          <w:rFonts w:asciiTheme="majorBidi" w:hAnsiTheme="majorBidi" w:cstheme="majorBidi"/>
          <w:sz w:val="30"/>
          <w:szCs w:val="30"/>
        </w:rPr>
        <w:t>25</w:t>
      </w:r>
      <w:r w:rsidR="00B50C11" w:rsidRPr="00953BA7">
        <w:rPr>
          <w:rFonts w:asciiTheme="majorBidi" w:hAnsiTheme="majorBidi" w:cstheme="majorBidi"/>
          <w:sz w:val="30"/>
          <w:szCs w:val="30"/>
        </w:rPr>
        <w:t>63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</w:t>
      </w:r>
      <w:r w:rsidR="00530626" w:rsidRPr="00953BA7">
        <w:rPr>
          <w:rFonts w:asciiTheme="majorBidi" w:hAnsiTheme="majorBidi" w:cstheme="majorBidi"/>
          <w:sz w:val="30"/>
          <w:szCs w:val="30"/>
          <w:cs/>
        </w:rPr>
        <w:t>ย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ค่าตอบแทนกรรมการบริษัทและเบี้ยประชุมประจำปี </w:t>
      </w:r>
      <w:r w:rsidR="00553C64" w:rsidRPr="00953BA7">
        <w:rPr>
          <w:rFonts w:asciiTheme="majorBidi" w:hAnsiTheme="majorBidi" w:cstheme="majorBidi"/>
          <w:sz w:val="30"/>
          <w:szCs w:val="30"/>
        </w:rPr>
        <w:t>25</w:t>
      </w:r>
      <w:r w:rsidR="00B50C11" w:rsidRPr="00953BA7">
        <w:rPr>
          <w:rFonts w:asciiTheme="majorBidi" w:hAnsiTheme="majorBidi" w:cstheme="majorBidi"/>
          <w:sz w:val="30"/>
          <w:szCs w:val="30"/>
        </w:rPr>
        <w:t>63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เป็นจำนวนเงินทั้งสิ้นไม่เกิน </w:t>
      </w:r>
      <w:r w:rsidR="00B50C11" w:rsidRPr="00953BA7">
        <w:rPr>
          <w:rFonts w:asciiTheme="majorBidi" w:hAnsiTheme="majorBidi" w:cstheme="majorBidi"/>
          <w:sz w:val="30"/>
          <w:szCs w:val="30"/>
        </w:rPr>
        <w:t>15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9377AA9" w14:textId="0D270396" w:rsidR="00972C2B" w:rsidRPr="00944644" w:rsidRDefault="00F629BA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953BA7">
        <w:rPr>
          <w:rFonts w:asciiTheme="majorBidi" w:hAnsiTheme="majorBidi" w:cstheme="majorBidi"/>
          <w:sz w:val="28"/>
          <w:szCs w:val="28"/>
        </w:rPr>
        <w:tab/>
      </w:r>
    </w:p>
    <w:p w14:paraId="1069A620" w14:textId="0D71506A" w:rsidR="00C80239" w:rsidRPr="00953BA7" w:rsidRDefault="00020115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973146" w:rsidRPr="00953BA7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="00C80239" w:rsidRPr="00953BA7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</w:t>
      </w:r>
      <w:r w:rsidR="001F4F1F" w:rsidRPr="00953BA7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C80239" w:rsidRPr="00953B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1BA" w:rsidRPr="00953BA7">
        <w:rPr>
          <w:rFonts w:asciiTheme="majorBidi" w:hAnsiTheme="majorBidi" w:cstheme="majorBidi"/>
          <w:sz w:val="30"/>
          <w:szCs w:val="30"/>
        </w:rPr>
        <w:t xml:space="preserve">31 </w:t>
      </w:r>
      <w:r w:rsidR="00773FBE" w:rsidRPr="00953BA7">
        <w:rPr>
          <w:rFonts w:asciiTheme="majorBidi" w:hAnsiTheme="majorBidi" w:cstheme="majorBidi" w:hint="cs"/>
          <w:sz w:val="30"/>
          <w:szCs w:val="30"/>
          <w:cs/>
        </w:rPr>
        <w:t>มีนา</w:t>
      </w:r>
      <w:r w:rsidR="007D41BA" w:rsidRPr="00953BA7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7D41BA" w:rsidRPr="00953BA7">
        <w:rPr>
          <w:rFonts w:asciiTheme="majorBidi" w:hAnsiTheme="majorBidi" w:cstheme="majorBidi"/>
          <w:sz w:val="30"/>
          <w:szCs w:val="30"/>
        </w:rPr>
        <w:t>256</w:t>
      </w:r>
      <w:r w:rsidR="00773FBE" w:rsidRPr="00953BA7">
        <w:rPr>
          <w:rFonts w:asciiTheme="majorBidi" w:hAnsiTheme="majorBidi" w:cstheme="majorBidi"/>
          <w:sz w:val="30"/>
          <w:szCs w:val="30"/>
        </w:rPr>
        <w:t>3</w:t>
      </w:r>
      <w:r w:rsidR="007F0D36" w:rsidRPr="00953B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047" w:rsidRPr="00953BA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1047" w:rsidRPr="00953BA7">
        <w:rPr>
          <w:rFonts w:asciiTheme="majorBidi" w:hAnsiTheme="majorBidi" w:cstheme="majorBidi"/>
          <w:sz w:val="30"/>
          <w:szCs w:val="30"/>
        </w:rPr>
        <w:t>3</w:t>
      </w:r>
      <w:r w:rsidR="0027568B" w:rsidRPr="00953BA7">
        <w:rPr>
          <w:rFonts w:asciiTheme="majorBidi" w:hAnsiTheme="majorBidi" w:cstheme="majorBidi"/>
          <w:sz w:val="30"/>
          <w:szCs w:val="30"/>
        </w:rPr>
        <w:t xml:space="preserve">0 </w:t>
      </w:r>
      <w:r w:rsidR="0027568B" w:rsidRPr="00953BA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A26455" w:rsidRPr="00953BA7">
        <w:rPr>
          <w:rFonts w:asciiTheme="majorBidi" w:hAnsiTheme="majorBidi" w:cstheme="majorBidi"/>
          <w:sz w:val="30"/>
          <w:szCs w:val="30"/>
        </w:rPr>
        <w:t>256</w:t>
      </w:r>
      <w:r w:rsidR="00C669A8" w:rsidRPr="00953BA7">
        <w:rPr>
          <w:rFonts w:asciiTheme="majorBidi" w:hAnsiTheme="majorBidi" w:cstheme="majorBidi"/>
          <w:sz w:val="30"/>
          <w:szCs w:val="30"/>
        </w:rPr>
        <w:t>2</w:t>
      </w:r>
      <w:r w:rsidR="007F0D36" w:rsidRPr="00953B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7037" w:rsidRPr="00953BA7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C80239" w:rsidRPr="00953BA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16CF59" w14:textId="77777777" w:rsidR="00464646" w:rsidRPr="00953BA7" w:rsidRDefault="00464646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91"/>
        <w:gridCol w:w="271"/>
        <w:gridCol w:w="1079"/>
        <w:gridCol w:w="273"/>
        <w:gridCol w:w="1051"/>
      </w:tblGrid>
      <w:tr w:rsidR="00464646" w:rsidRPr="00953BA7" w14:paraId="6EC48502" w14:textId="77777777" w:rsidTr="004D7B7F">
        <w:tc>
          <w:tcPr>
            <w:tcW w:w="2312" w:type="pct"/>
          </w:tcPr>
          <w:p w14:paraId="461D6C3D" w14:textId="66C4FD22" w:rsidR="00464646" w:rsidRPr="00953BA7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pct"/>
            <w:gridSpan w:val="3"/>
          </w:tcPr>
          <w:p w14:paraId="71CE3101" w14:textId="77777777" w:rsidR="00464646" w:rsidRPr="00953BA7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E3AF332" w14:textId="77777777" w:rsidR="00464646" w:rsidRPr="00953BA7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6907426" w14:textId="77777777" w:rsidR="00464646" w:rsidRPr="00953BA7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FBE" w:rsidRPr="00953BA7" w14:paraId="28CF42A9" w14:textId="77777777" w:rsidTr="004D7B7F">
        <w:tc>
          <w:tcPr>
            <w:tcW w:w="2312" w:type="pct"/>
          </w:tcPr>
          <w:p w14:paraId="042F8834" w14:textId="77777777" w:rsidR="00773FBE" w:rsidRPr="00953BA7" w:rsidRDefault="00773FBE" w:rsidP="00773F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E88EAB7" w14:textId="2E2FE768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6" w:type="pct"/>
          </w:tcPr>
          <w:p w14:paraId="55A12E52" w14:textId="77777777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37AD057" w14:textId="77777777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39975732" w14:textId="77777777" w:rsidR="00773FBE" w:rsidRPr="00953BA7" w:rsidRDefault="00773FBE" w:rsidP="0077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14:paraId="7DF8FED7" w14:textId="239F3F87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6" w:type="pct"/>
          </w:tcPr>
          <w:p w14:paraId="54556A9A" w14:textId="77777777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BE77062" w14:textId="77777777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F1D2F" w:rsidRPr="00953BA7" w14:paraId="465882EC" w14:textId="77777777" w:rsidTr="004D7B7F">
        <w:tc>
          <w:tcPr>
            <w:tcW w:w="2312" w:type="pct"/>
          </w:tcPr>
          <w:p w14:paraId="323D05F7" w14:textId="5804A96A" w:rsidR="006F1D2F" w:rsidRPr="00953BA7" w:rsidRDefault="006F1D2F" w:rsidP="006F1D2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9" w:type="pct"/>
          </w:tcPr>
          <w:p w14:paraId="6A1AB3E3" w14:textId="2F54DC9C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1D73FF88" w14:textId="77777777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61EC5BF" w14:textId="77777777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6594F2D9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354D18" w14:textId="65A019D9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7DDB5886" w14:textId="77777777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2DFFF78" w14:textId="77777777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6F1D2F" w:rsidRPr="00953BA7" w14:paraId="19372A28" w14:textId="77777777" w:rsidTr="005E39B8">
        <w:tc>
          <w:tcPr>
            <w:tcW w:w="2312" w:type="pct"/>
          </w:tcPr>
          <w:p w14:paraId="4CA379E4" w14:textId="77777777" w:rsidR="006F1D2F" w:rsidRPr="00953BA7" w:rsidRDefault="006F1D2F" w:rsidP="006F1D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14:paraId="3687F7B8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2548" w:rsidRPr="00953BA7" w14:paraId="48FEF916" w14:textId="77777777" w:rsidTr="00944644">
        <w:tc>
          <w:tcPr>
            <w:tcW w:w="2312" w:type="pct"/>
          </w:tcPr>
          <w:p w14:paraId="4A6BEE29" w14:textId="4A0C771E" w:rsidR="007E2548" w:rsidRPr="00953BA7" w:rsidRDefault="007E2548" w:rsidP="007E25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299C86F1" w14:textId="24FC61E5" w:rsidR="007E2548" w:rsidRPr="00953BA7" w:rsidRDefault="007E2548" w:rsidP="007E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7,998</w:t>
            </w:r>
          </w:p>
        </w:tc>
        <w:tc>
          <w:tcPr>
            <w:tcW w:w="146" w:type="pct"/>
            <w:shd w:val="clear" w:color="auto" w:fill="auto"/>
          </w:tcPr>
          <w:p w14:paraId="74F1A28A" w14:textId="77777777" w:rsidR="007E2548" w:rsidRPr="00953BA7" w:rsidRDefault="007E2548" w:rsidP="007E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</w:tcPr>
          <w:p w14:paraId="74F583E9" w14:textId="7E72D22E" w:rsidR="007E2548" w:rsidRPr="00953BA7" w:rsidRDefault="007E2548" w:rsidP="007E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right="-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9D2848C" w14:textId="77777777" w:rsidR="007E2548" w:rsidRPr="00953BA7" w:rsidRDefault="007E2548" w:rsidP="007E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6C33AEEC" w14:textId="5D1D60EF" w:rsidR="007E2548" w:rsidRPr="00953BA7" w:rsidRDefault="007E2548" w:rsidP="007E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7,998</w:t>
            </w:r>
          </w:p>
        </w:tc>
        <w:tc>
          <w:tcPr>
            <w:tcW w:w="146" w:type="pct"/>
            <w:shd w:val="clear" w:color="auto" w:fill="auto"/>
          </w:tcPr>
          <w:p w14:paraId="15CA7931" w14:textId="77777777" w:rsidR="007E2548" w:rsidRPr="00953BA7" w:rsidRDefault="007E2548" w:rsidP="007E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14:paraId="1397FE2E" w14:textId="565335EB" w:rsidR="007E2548" w:rsidRPr="00953BA7" w:rsidRDefault="007E2548" w:rsidP="007E2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2195DD6" w14:textId="069B094E" w:rsidR="00FB2065" w:rsidRPr="00953BA7" w:rsidRDefault="00FB2065" w:rsidP="001E0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C09DF3" w14:textId="77777777" w:rsidR="00B12A89" w:rsidRPr="00953BA7" w:rsidRDefault="00B12A89" w:rsidP="001E0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91"/>
        <w:gridCol w:w="271"/>
        <w:gridCol w:w="1079"/>
        <w:gridCol w:w="273"/>
        <w:gridCol w:w="1051"/>
      </w:tblGrid>
      <w:tr w:rsidR="004C5AFB" w:rsidRPr="00953BA7" w14:paraId="6A038270" w14:textId="77777777" w:rsidTr="004D7B7F">
        <w:tc>
          <w:tcPr>
            <w:tcW w:w="2312" w:type="pct"/>
          </w:tcPr>
          <w:p w14:paraId="6EBE575A" w14:textId="75FC49E8" w:rsidR="004C5AFB" w:rsidRPr="00953BA7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pct"/>
            <w:gridSpan w:val="3"/>
          </w:tcPr>
          <w:p w14:paraId="172A1401" w14:textId="77777777" w:rsidR="004C5AFB" w:rsidRPr="00953BA7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44E2B07" w14:textId="77777777" w:rsidR="004C5AFB" w:rsidRPr="00953BA7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5D57C05" w14:textId="77777777" w:rsidR="004C5AFB" w:rsidRPr="00953BA7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FBE" w:rsidRPr="00953BA7" w14:paraId="0AF65002" w14:textId="77777777" w:rsidTr="00AD4456">
        <w:tc>
          <w:tcPr>
            <w:tcW w:w="2312" w:type="pct"/>
          </w:tcPr>
          <w:p w14:paraId="23AFEC7D" w14:textId="77777777" w:rsidR="00773FBE" w:rsidRPr="00953BA7" w:rsidRDefault="00773FBE" w:rsidP="00773F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F103D2B" w14:textId="6B922E23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6" w:type="pct"/>
          </w:tcPr>
          <w:p w14:paraId="1D077895" w14:textId="77777777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2A9BD6D" w14:textId="77777777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04D4DB83" w14:textId="77777777" w:rsidR="00773FBE" w:rsidRPr="00953BA7" w:rsidRDefault="00773FBE" w:rsidP="00773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14:paraId="74F5ED0E" w14:textId="58B55938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6" w:type="pct"/>
          </w:tcPr>
          <w:p w14:paraId="19942255" w14:textId="77777777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2F5CE40" w14:textId="77777777" w:rsidR="00773FBE" w:rsidRPr="00953BA7" w:rsidRDefault="00773FBE" w:rsidP="00773F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F1D2F" w:rsidRPr="00953BA7" w14:paraId="6BFDBF7A" w14:textId="77777777" w:rsidTr="00AD4456">
        <w:tc>
          <w:tcPr>
            <w:tcW w:w="2312" w:type="pct"/>
          </w:tcPr>
          <w:p w14:paraId="26681FA4" w14:textId="530309F0" w:rsidR="006F1D2F" w:rsidRPr="00953BA7" w:rsidRDefault="006F1D2F" w:rsidP="006F1D2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9" w:type="pct"/>
          </w:tcPr>
          <w:p w14:paraId="039291ED" w14:textId="402CA04C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28F4DF2E" w14:textId="77777777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522B662" w14:textId="77777777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2FBBC32A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3AFBDF" w14:textId="0B0E4D1E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5EDD7D24" w14:textId="77777777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216B3D4" w14:textId="77777777" w:rsidR="006F1D2F" w:rsidRPr="00953BA7" w:rsidRDefault="006F1D2F" w:rsidP="006F1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6F1D2F" w:rsidRPr="00953BA7" w14:paraId="6971FFFC" w14:textId="77777777" w:rsidTr="00342755">
        <w:tc>
          <w:tcPr>
            <w:tcW w:w="2312" w:type="pct"/>
          </w:tcPr>
          <w:p w14:paraId="00A7A815" w14:textId="77777777" w:rsidR="006F1D2F" w:rsidRPr="00953BA7" w:rsidRDefault="006F1D2F" w:rsidP="006F1D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14:paraId="3AE7CB60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1D2F" w:rsidRPr="00953BA7" w14:paraId="3CCDC333" w14:textId="77777777" w:rsidTr="00AD4456">
        <w:tc>
          <w:tcPr>
            <w:tcW w:w="2312" w:type="pct"/>
          </w:tcPr>
          <w:p w14:paraId="5576513E" w14:textId="77777777" w:rsidR="006F1D2F" w:rsidRPr="00953BA7" w:rsidRDefault="006F1D2F" w:rsidP="006F1D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3717AA8A" w14:textId="3EB132A5" w:rsidR="006F1D2F" w:rsidRPr="00953BA7" w:rsidRDefault="00C87A09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1F64301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F755327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45" w:type="pct"/>
            <w:shd w:val="clear" w:color="auto" w:fill="auto"/>
          </w:tcPr>
          <w:p w14:paraId="5303FE8C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B49129B" w14:textId="365DF2DE" w:rsidR="006F1D2F" w:rsidRPr="00953BA7" w:rsidRDefault="00B12A89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20</w:t>
            </w:r>
            <w:r w:rsidR="00C87A09" w:rsidRPr="00953BA7">
              <w:rPr>
                <w:rFonts w:ascii="Angsana New" w:hAnsi="Angsana New"/>
                <w:sz w:val="30"/>
                <w:szCs w:val="30"/>
              </w:rPr>
              <w:t>,</w:t>
            </w:r>
            <w:r w:rsidRPr="00953BA7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146" w:type="pct"/>
            <w:shd w:val="clear" w:color="auto" w:fill="auto"/>
          </w:tcPr>
          <w:p w14:paraId="1D5BA4AB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5FC8FE39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10,987</w:t>
            </w:r>
          </w:p>
        </w:tc>
      </w:tr>
      <w:tr w:rsidR="006F1D2F" w:rsidRPr="00953BA7" w14:paraId="7A4B8371" w14:textId="77777777" w:rsidTr="00AD4456">
        <w:tc>
          <w:tcPr>
            <w:tcW w:w="2312" w:type="pct"/>
          </w:tcPr>
          <w:p w14:paraId="3CC643FC" w14:textId="77777777" w:rsidR="006F1D2F" w:rsidRPr="00953BA7" w:rsidRDefault="006F1D2F" w:rsidP="006F1D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1D2AE6D4" w14:textId="4D3AF6CE" w:rsidR="006F1D2F" w:rsidRPr="00953BA7" w:rsidRDefault="00C87A09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  <w:tc>
          <w:tcPr>
            <w:tcW w:w="146" w:type="pct"/>
            <w:shd w:val="clear" w:color="auto" w:fill="auto"/>
          </w:tcPr>
          <w:p w14:paraId="11E6030C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400FA765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145" w:type="pct"/>
            <w:shd w:val="clear" w:color="auto" w:fill="auto"/>
          </w:tcPr>
          <w:p w14:paraId="3395A4D6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EE162BD" w14:textId="6A1B139A" w:rsidR="006F1D2F" w:rsidRPr="00953BA7" w:rsidRDefault="00C87A09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146" w:type="pct"/>
            <w:shd w:val="clear" w:color="auto" w:fill="auto"/>
          </w:tcPr>
          <w:p w14:paraId="77959A97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15879F5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  <w:tr w:rsidR="006F1D2F" w:rsidRPr="00953BA7" w14:paraId="1164B9C8" w14:textId="77777777" w:rsidTr="00AD4456">
        <w:tc>
          <w:tcPr>
            <w:tcW w:w="2312" w:type="pct"/>
          </w:tcPr>
          <w:p w14:paraId="3DFE8548" w14:textId="77777777" w:rsidR="006F1D2F" w:rsidRPr="00953BA7" w:rsidRDefault="006F1D2F" w:rsidP="006F1D2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BDF1D" w14:textId="2BCBE1D3" w:rsidR="006F1D2F" w:rsidRPr="00953BA7" w:rsidRDefault="00C87A09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1,119</w:t>
            </w:r>
          </w:p>
        </w:tc>
        <w:tc>
          <w:tcPr>
            <w:tcW w:w="146" w:type="pct"/>
            <w:shd w:val="clear" w:color="auto" w:fill="auto"/>
          </w:tcPr>
          <w:p w14:paraId="41BB5212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4A486404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145" w:type="pct"/>
            <w:shd w:val="clear" w:color="auto" w:fill="auto"/>
          </w:tcPr>
          <w:p w14:paraId="5631C15F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44422" w14:textId="3B4C4800" w:rsidR="006F1D2F" w:rsidRPr="00953BA7" w:rsidRDefault="00C87A09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12A89" w:rsidRPr="00953B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12A89" w:rsidRPr="00953BA7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146" w:type="pct"/>
            <w:shd w:val="clear" w:color="auto" w:fill="auto"/>
          </w:tcPr>
          <w:p w14:paraId="6346B865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CF80C" w14:textId="77777777" w:rsidR="006F1D2F" w:rsidRPr="00953BA7" w:rsidRDefault="006F1D2F" w:rsidP="006F1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11,390</w:t>
            </w:r>
          </w:p>
        </w:tc>
      </w:tr>
    </w:tbl>
    <w:p w14:paraId="4ADC7095" w14:textId="761843EE" w:rsidR="008E1DAC" w:rsidRPr="00944644" w:rsidRDefault="008E1DAC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91"/>
        <w:gridCol w:w="271"/>
        <w:gridCol w:w="1079"/>
        <w:gridCol w:w="273"/>
        <w:gridCol w:w="1051"/>
      </w:tblGrid>
      <w:tr w:rsidR="002A1056" w:rsidRPr="00953BA7" w14:paraId="135E2646" w14:textId="77777777" w:rsidTr="00F1003D">
        <w:tc>
          <w:tcPr>
            <w:tcW w:w="2312" w:type="pct"/>
          </w:tcPr>
          <w:p w14:paraId="532698DA" w14:textId="796844C7" w:rsidR="002A1056" w:rsidRPr="00953BA7" w:rsidRDefault="002A1056" w:rsidP="00F100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pct"/>
            <w:gridSpan w:val="3"/>
          </w:tcPr>
          <w:p w14:paraId="0AC2D53D" w14:textId="77777777" w:rsidR="002A1056" w:rsidRPr="00953BA7" w:rsidRDefault="002A1056" w:rsidP="00F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F7B4A2B" w14:textId="77777777" w:rsidR="002A1056" w:rsidRPr="00953BA7" w:rsidRDefault="002A1056" w:rsidP="00F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67D9389F" w14:textId="77777777" w:rsidR="002A1056" w:rsidRPr="00953BA7" w:rsidRDefault="002A1056" w:rsidP="00F1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056" w:rsidRPr="00953BA7" w14:paraId="4A69608E" w14:textId="77777777" w:rsidTr="00F1003D">
        <w:tc>
          <w:tcPr>
            <w:tcW w:w="2312" w:type="pct"/>
          </w:tcPr>
          <w:p w14:paraId="1DEEFE3C" w14:textId="77777777" w:rsidR="002A1056" w:rsidRPr="00953BA7" w:rsidRDefault="002A1056" w:rsidP="00F100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49BFD1D" w14:textId="5E2AC509" w:rsidR="002A1056" w:rsidRPr="00953BA7" w:rsidRDefault="002A1056" w:rsidP="00F1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6" w:type="pct"/>
          </w:tcPr>
          <w:p w14:paraId="1F4A4004" w14:textId="77777777" w:rsidR="002A1056" w:rsidRPr="00953BA7" w:rsidRDefault="002A1056" w:rsidP="00F1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E86A44E" w14:textId="77777777" w:rsidR="002A1056" w:rsidRPr="00953BA7" w:rsidRDefault="002A1056" w:rsidP="00F1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0E5A2FC9" w14:textId="77777777" w:rsidR="002A1056" w:rsidRPr="00953BA7" w:rsidRDefault="002A1056" w:rsidP="00F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14:paraId="34E7F7C7" w14:textId="0D74626F" w:rsidR="002A1056" w:rsidRPr="00953BA7" w:rsidRDefault="002A1056" w:rsidP="00F1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6" w:type="pct"/>
          </w:tcPr>
          <w:p w14:paraId="42196B41" w14:textId="77777777" w:rsidR="002A1056" w:rsidRPr="00953BA7" w:rsidRDefault="002A1056" w:rsidP="00F1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4346DE9" w14:textId="77777777" w:rsidR="002A1056" w:rsidRPr="00953BA7" w:rsidRDefault="002A1056" w:rsidP="00F1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A1056" w:rsidRPr="00953BA7" w14:paraId="0E9A59B8" w14:textId="77777777" w:rsidTr="00F1003D">
        <w:tc>
          <w:tcPr>
            <w:tcW w:w="2312" w:type="pct"/>
          </w:tcPr>
          <w:p w14:paraId="47AA0A6B" w14:textId="10A0A018" w:rsidR="002A1056" w:rsidRPr="00953BA7" w:rsidRDefault="002A1056" w:rsidP="00F1003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79" w:type="pct"/>
          </w:tcPr>
          <w:p w14:paraId="615E74C0" w14:textId="44F107B4" w:rsidR="002A1056" w:rsidRPr="00953BA7" w:rsidRDefault="002A1056" w:rsidP="00F1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7FB1C755" w14:textId="77777777" w:rsidR="002A1056" w:rsidRPr="00953BA7" w:rsidRDefault="002A1056" w:rsidP="00F1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239030F" w14:textId="77777777" w:rsidR="002A1056" w:rsidRPr="00953BA7" w:rsidRDefault="002A1056" w:rsidP="00F1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14:paraId="403747F7" w14:textId="77777777" w:rsidR="002A1056" w:rsidRPr="00953BA7" w:rsidRDefault="002A1056" w:rsidP="00F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3D0AFB1" w14:textId="6DC153E3" w:rsidR="002A1056" w:rsidRPr="00953BA7" w:rsidRDefault="002A1056" w:rsidP="00F1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17F0CE6D" w14:textId="77777777" w:rsidR="002A1056" w:rsidRPr="00953BA7" w:rsidRDefault="002A1056" w:rsidP="00F1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0C2BFD20" w14:textId="77777777" w:rsidR="002A1056" w:rsidRPr="00953BA7" w:rsidRDefault="002A1056" w:rsidP="00F10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2A1056" w:rsidRPr="00953BA7" w14:paraId="4CB76D2D" w14:textId="77777777" w:rsidTr="002A1056">
        <w:tc>
          <w:tcPr>
            <w:tcW w:w="2312" w:type="pct"/>
          </w:tcPr>
          <w:p w14:paraId="527097F2" w14:textId="77777777" w:rsidR="002A1056" w:rsidRPr="00953BA7" w:rsidRDefault="002A1056" w:rsidP="00F100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14:paraId="44821048" w14:textId="77777777" w:rsidR="002A1056" w:rsidRPr="00953BA7" w:rsidRDefault="002A1056" w:rsidP="00F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1056" w:rsidRPr="00953BA7" w14:paraId="2F35D3C0" w14:textId="77777777" w:rsidTr="002A1056">
        <w:tc>
          <w:tcPr>
            <w:tcW w:w="2312" w:type="pct"/>
          </w:tcPr>
          <w:p w14:paraId="3FAE4A4C" w14:textId="14CD7329" w:rsidR="002A1056" w:rsidRPr="00953BA7" w:rsidRDefault="002A1056" w:rsidP="00F100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1C6525BF" w14:textId="04D989DE" w:rsidR="002A1056" w:rsidRPr="00953BA7" w:rsidRDefault="002A1056" w:rsidP="00F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21,600</w:t>
            </w:r>
          </w:p>
        </w:tc>
        <w:tc>
          <w:tcPr>
            <w:tcW w:w="146" w:type="pct"/>
            <w:shd w:val="clear" w:color="auto" w:fill="auto"/>
          </w:tcPr>
          <w:p w14:paraId="6F65C595" w14:textId="77777777" w:rsidR="002A1056" w:rsidRPr="00953BA7" w:rsidRDefault="002A1056" w:rsidP="00F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2E59E3FC" w14:textId="53809264" w:rsidR="002A1056" w:rsidRPr="00953BA7" w:rsidRDefault="002A1056" w:rsidP="002A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98C01F4" w14:textId="77777777" w:rsidR="002A1056" w:rsidRPr="00953BA7" w:rsidRDefault="002A1056" w:rsidP="00F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1B33CB74" w14:textId="3A79A8B6" w:rsidR="002A1056" w:rsidRPr="00953BA7" w:rsidRDefault="002A1056" w:rsidP="00F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21,600</w:t>
            </w:r>
          </w:p>
        </w:tc>
        <w:tc>
          <w:tcPr>
            <w:tcW w:w="146" w:type="pct"/>
            <w:shd w:val="clear" w:color="auto" w:fill="auto"/>
          </w:tcPr>
          <w:p w14:paraId="2D10E481" w14:textId="77777777" w:rsidR="002A1056" w:rsidRPr="00953BA7" w:rsidRDefault="002A1056" w:rsidP="00F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14:paraId="7C1AE7A6" w14:textId="067CD7C7" w:rsidR="002A1056" w:rsidRPr="00953BA7" w:rsidRDefault="002A1056" w:rsidP="002A1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E857A7B" w14:textId="77777777" w:rsidR="002A1056" w:rsidRPr="00953BA7" w:rsidRDefault="002A1056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136"/>
        <w:gridCol w:w="236"/>
        <w:gridCol w:w="1011"/>
        <w:gridCol w:w="240"/>
        <w:gridCol w:w="1067"/>
        <w:gridCol w:w="270"/>
        <w:gridCol w:w="990"/>
        <w:gridCol w:w="236"/>
        <w:gridCol w:w="1114"/>
        <w:gridCol w:w="270"/>
        <w:gridCol w:w="1080"/>
      </w:tblGrid>
      <w:tr w:rsidR="007E2548" w:rsidRPr="00953BA7" w14:paraId="59FB5A87" w14:textId="77777777" w:rsidTr="00944644">
        <w:tc>
          <w:tcPr>
            <w:tcW w:w="1710" w:type="dxa"/>
            <w:shd w:val="clear" w:color="auto" w:fill="auto"/>
            <w:vAlign w:val="bottom"/>
          </w:tcPr>
          <w:p w14:paraId="5899159F" w14:textId="6F36EFEB" w:rsidR="003D18C8" w:rsidRPr="00944644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3" w:type="dxa"/>
            <w:gridSpan w:val="3"/>
            <w:vAlign w:val="bottom"/>
          </w:tcPr>
          <w:p w14:paraId="628E27DC" w14:textId="40AFE9B2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69CC340B" w14:textId="03E09840" w:rsidR="003D18C8" w:rsidRPr="00944644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shd w:val="clear" w:color="auto" w:fill="auto"/>
            <w:vAlign w:val="bottom"/>
          </w:tcPr>
          <w:p w14:paraId="42B5F817" w14:textId="111B15CB" w:rsidR="003D18C8" w:rsidRPr="00953BA7" w:rsidRDefault="003D18C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2548" w:rsidRPr="00953BA7" w14:paraId="2E69D9BB" w14:textId="77777777" w:rsidTr="007E2548">
        <w:tc>
          <w:tcPr>
            <w:tcW w:w="1710" w:type="dxa"/>
            <w:shd w:val="clear" w:color="auto" w:fill="auto"/>
            <w:vAlign w:val="bottom"/>
          </w:tcPr>
          <w:p w14:paraId="69185693" w14:textId="77777777" w:rsidR="003D18C8" w:rsidRPr="00944644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6" w:type="dxa"/>
            <w:vAlign w:val="bottom"/>
          </w:tcPr>
          <w:p w14:paraId="13940967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5BE2BC1" w14:textId="31397395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F809A7E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9CD3655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63F4AE0" w14:textId="50AA663F" w:rsidR="003D18C8" w:rsidRPr="00953BA7" w:rsidRDefault="003D18C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240" w:type="dxa"/>
            <w:vAlign w:val="bottom"/>
          </w:tcPr>
          <w:p w14:paraId="2A2E99AD" w14:textId="06D253F8" w:rsidR="003D18C8" w:rsidRPr="00944644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8342291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58CA40F0" w14:textId="5353AC14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A0EC7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85CF19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66ADA6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20A2A9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0CE059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F83E5A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4077D98" w14:textId="400CB878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</w:tr>
      <w:tr w:rsidR="007E2548" w:rsidRPr="00953BA7" w14:paraId="5B91F511" w14:textId="77777777" w:rsidTr="007E2548">
        <w:tc>
          <w:tcPr>
            <w:tcW w:w="1710" w:type="dxa"/>
            <w:vAlign w:val="bottom"/>
          </w:tcPr>
          <w:p w14:paraId="1ACCD486" w14:textId="5FFE7031" w:rsidR="003D18C8" w:rsidRPr="00944644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36" w:type="dxa"/>
            <w:vAlign w:val="bottom"/>
          </w:tcPr>
          <w:p w14:paraId="3F01C63D" w14:textId="571FCB03" w:rsidR="003D18C8" w:rsidRPr="00953BA7" w:rsidRDefault="003D18C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D212856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23ECCA9" w14:textId="78C41569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  <w:vAlign w:val="bottom"/>
          </w:tcPr>
          <w:p w14:paraId="1920B85E" w14:textId="70787DBA" w:rsidR="003D18C8" w:rsidRPr="00944644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74D9D35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4B06E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412BF3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3FE7C3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FAAFF8D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AAAA6" w14:textId="77777777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1187C3" w14:textId="79BC09C1" w:rsidR="003D18C8" w:rsidRPr="00953BA7" w:rsidRDefault="003D18C8" w:rsidP="00646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E2548" w:rsidRPr="00953BA7" w14:paraId="63A3F3B1" w14:textId="77777777" w:rsidTr="00944644">
        <w:tc>
          <w:tcPr>
            <w:tcW w:w="1710" w:type="dxa"/>
            <w:vAlign w:val="bottom"/>
          </w:tcPr>
          <w:p w14:paraId="13B73196" w14:textId="77777777" w:rsidR="003D18C8" w:rsidRPr="00944644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3" w:type="dxa"/>
            <w:gridSpan w:val="3"/>
            <w:vAlign w:val="bottom"/>
          </w:tcPr>
          <w:p w14:paraId="5752AB8B" w14:textId="04065975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vAlign w:val="bottom"/>
          </w:tcPr>
          <w:p w14:paraId="39FA3160" w14:textId="10A19E70" w:rsidR="003D18C8" w:rsidRPr="00944644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shd w:val="clear" w:color="auto" w:fill="auto"/>
            <w:vAlign w:val="bottom"/>
          </w:tcPr>
          <w:p w14:paraId="21841846" w14:textId="0981F46E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53BA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E2548" w:rsidRPr="00953BA7" w14:paraId="6C24FE6D" w14:textId="77777777" w:rsidTr="007E2548">
        <w:tc>
          <w:tcPr>
            <w:tcW w:w="1710" w:type="dxa"/>
          </w:tcPr>
          <w:p w14:paraId="52AC7A86" w14:textId="77777777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6" w:type="dxa"/>
          </w:tcPr>
          <w:p w14:paraId="3DE53DDB" w14:textId="3DCF1EE2" w:rsidR="003D18C8" w:rsidRPr="00953BA7" w:rsidRDefault="00C87A09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36" w:type="dxa"/>
          </w:tcPr>
          <w:p w14:paraId="7E09A8BD" w14:textId="77777777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2125DA19" w14:textId="4DE0A1FC" w:rsidR="003D18C8" w:rsidRPr="00953BA7" w:rsidRDefault="00C87A09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1.50</w:t>
            </w:r>
            <w:r w:rsidR="007E2548" w:rsidRPr="00953BA7">
              <w:rPr>
                <w:rFonts w:ascii="Angsana New" w:hAnsi="Angsana New"/>
                <w:sz w:val="30"/>
                <w:szCs w:val="30"/>
              </w:rPr>
              <w:t>,</w:t>
            </w:r>
            <w:r w:rsidR="00F1003D" w:rsidRPr="00953B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3BA7">
              <w:rPr>
                <w:rFonts w:ascii="Angsana New" w:hAnsi="Angsana New"/>
                <w:sz w:val="30"/>
                <w:szCs w:val="30"/>
              </w:rPr>
              <w:t>1.60</w:t>
            </w:r>
          </w:p>
        </w:tc>
        <w:tc>
          <w:tcPr>
            <w:tcW w:w="240" w:type="dxa"/>
          </w:tcPr>
          <w:p w14:paraId="534B7F83" w14:textId="14703671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12679A89" w14:textId="77777777" w:rsidR="003D18C8" w:rsidRPr="00953BA7" w:rsidRDefault="003D18C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149,000</w:t>
            </w:r>
          </w:p>
        </w:tc>
        <w:tc>
          <w:tcPr>
            <w:tcW w:w="270" w:type="dxa"/>
          </w:tcPr>
          <w:p w14:paraId="2BA03A5C" w14:textId="77777777" w:rsidR="003D18C8" w:rsidRPr="00944644" w:rsidRDefault="003D18C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EBA4ED" w14:textId="3DB3313D" w:rsidR="003D18C8" w:rsidRPr="00953BA7" w:rsidRDefault="00C87A09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155,000</w:t>
            </w:r>
          </w:p>
        </w:tc>
        <w:tc>
          <w:tcPr>
            <w:tcW w:w="236" w:type="dxa"/>
          </w:tcPr>
          <w:p w14:paraId="3722F935" w14:textId="77777777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BF2950" w14:textId="1E74D232" w:rsidR="003D18C8" w:rsidRPr="00953BA7" w:rsidRDefault="003D18C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A09" w:rsidRPr="00953BA7">
              <w:rPr>
                <w:rFonts w:ascii="Angsana New" w:hAnsi="Angsana New"/>
                <w:sz w:val="30"/>
                <w:szCs w:val="30"/>
              </w:rPr>
              <w:t>(37,000)</w:t>
            </w:r>
          </w:p>
        </w:tc>
        <w:tc>
          <w:tcPr>
            <w:tcW w:w="270" w:type="dxa"/>
          </w:tcPr>
          <w:p w14:paraId="67A0D1B4" w14:textId="77777777" w:rsidR="003D18C8" w:rsidRPr="00953BA7" w:rsidRDefault="003D18C8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F99D8F5" w14:textId="02B08443" w:rsidR="003D18C8" w:rsidRPr="00953BA7" w:rsidRDefault="00C87A09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267,000</w:t>
            </w:r>
          </w:p>
        </w:tc>
      </w:tr>
    </w:tbl>
    <w:p w14:paraId="62418A1D" w14:textId="483CCFC5" w:rsidR="00053794" w:rsidRPr="00944644" w:rsidRDefault="0005379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80"/>
        <w:gridCol w:w="270"/>
        <w:gridCol w:w="987"/>
        <w:gridCol w:w="270"/>
        <w:gridCol w:w="1076"/>
        <w:gridCol w:w="270"/>
        <w:gridCol w:w="1086"/>
      </w:tblGrid>
      <w:tr w:rsidR="007E2548" w:rsidRPr="00953BA7" w14:paraId="3D34F2C7" w14:textId="77777777" w:rsidTr="00944644">
        <w:tc>
          <w:tcPr>
            <w:tcW w:w="2309" w:type="pct"/>
          </w:tcPr>
          <w:p w14:paraId="075C77BE" w14:textId="6763E681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pct"/>
            <w:gridSpan w:val="3"/>
          </w:tcPr>
          <w:p w14:paraId="016A7B82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D10E8A4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3CB9C12F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2548" w:rsidRPr="00953BA7" w14:paraId="5024222F" w14:textId="77777777" w:rsidTr="007E2548">
        <w:tc>
          <w:tcPr>
            <w:tcW w:w="2309" w:type="pct"/>
          </w:tcPr>
          <w:p w14:paraId="335299CE" w14:textId="497EE24C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2E341B1" w14:textId="0C651D97" w:rsidR="00C322D8" w:rsidRPr="00953BA7" w:rsidRDefault="006E2172" w:rsidP="006A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4" w:type="pct"/>
          </w:tcPr>
          <w:p w14:paraId="635BCC36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3B61434" w14:textId="77777777" w:rsidR="00C322D8" w:rsidRPr="00953BA7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0B31DE8B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3333132" w14:textId="3A0019E1" w:rsidR="00C322D8" w:rsidRPr="00953BA7" w:rsidRDefault="006E2172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4" w:type="pct"/>
          </w:tcPr>
          <w:p w14:paraId="2DF31592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8F43AD" w14:textId="77777777" w:rsidR="00C322D8" w:rsidRPr="00953BA7" w:rsidRDefault="00C322D8" w:rsidP="00381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E2548" w:rsidRPr="00953BA7" w14:paraId="63754023" w14:textId="77777777" w:rsidTr="007E2548">
        <w:tc>
          <w:tcPr>
            <w:tcW w:w="2309" w:type="pct"/>
          </w:tcPr>
          <w:p w14:paraId="154032DA" w14:textId="30EDA395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577" w:type="pct"/>
          </w:tcPr>
          <w:p w14:paraId="5AEB9D80" w14:textId="27A9529D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C061C35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174D587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6A305F54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CC5F7B3" w14:textId="25D30F74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31BC743B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5C3CBFC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E2548" w:rsidRPr="00953BA7" w14:paraId="65DC4517" w14:textId="77777777" w:rsidTr="00944644">
        <w:tc>
          <w:tcPr>
            <w:tcW w:w="2309" w:type="pct"/>
          </w:tcPr>
          <w:p w14:paraId="242A6465" w14:textId="4B0AD4F2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2691" w:type="pct"/>
            <w:gridSpan w:val="7"/>
          </w:tcPr>
          <w:p w14:paraId="095A3CD4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2548" w:rsidRPr="00953BA7" w14:paraId="00F51763" w14:textId="77777777" w:rsidTr="00944644">
        <w:tc>
          <w:tcPr>
            <w:tcW w:w="2309" w:type="pct"/>
          </w:tcPr>
          <w:p w14:paraId="797F0CDF" w14:textId="72389324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2691" w:type="pct"/>
            <w:gridSpan w:val="7"/>
          </w:tcPr>
          <w:p w14:paraId="1A1DB6A8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E2548" w:rsidRPr="00953BA7" w14:paraId="301EFA14" w14:textId="77777777" w:rsidTr="007E2548">
        <w:tc>
          <w:tcPr>
            <w:tcW w:w="2309" w:type="pct"/>
          </w:tcPr>
          <w:p w14:paraId="4E536669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708CA8ED" w14:textId="2D049462" w:rsidR="006E2172" w:rsidRPr="00953BA7" w:rsidRDefault="006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3,892</w:t>
            </w:r>
          </w:p>
        </w:tc>
        <w:tc>
          <w:tcPr>
            <w:tcW w:w="144" w:type="pct"/>
            <w:shd w:val="clear" w:color="auto" w:fill="auto"/>
          </w:tcPr>
          <w:p w14:paraId="5F3983AE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shd w:val="clear" w:color="auto" w:fill="auto"/>
          </w:tcPr>
          <w:p w14:paraId="3C7DA684" w14:textId="77777777" w:rsidR="006E2172" w:rsidRPr="00953BA7" w:rsidRDefault="006E2172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3,892</w:t>
            </w:r>
          </w:p>
        </w:tc>
        <w:tc>
          <w:tcPr>
            <w:tcW w:w="144" w:type="pct"/>
            <w:shd w:val="clear" w:color="auto" w:fill="auto"/>
          </w:tcPr>
          <w:p w14:paraId="3B69FCE8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6C1819C9" w14:textId="23BD32C5" w:rsidR="006E2172" w:rsidRPr="00953BA7" w:rsidRDefault="006A501A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13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230C6B"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349</w:t>
            </w:r>
          </w:p>
        </w:tc>
        <w:tc>
          <w:tcPr>
            <w:tcW w:w="144" w:type="pct"/>
            <w:shd w:val="clear" w:color="auto" w:fill="auto"/>
          </w:tcPr>
          <w:p w14:paraId="73A21520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2C11560D" w14:textId="77777777" w:rsidR="006E2172" w:rsidRPr="00953BA7" w:rsidRDefault="006E2172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3,349</w:t>
            </w:r>
          </w:p>
        </w:tc>
      </w:tr>
    </w:tbl>
    <w:p w14:paraId="6092AFC9" w14:textId="56E7F277" w:rsidR="002A1056" w:rsidRPr="00953BA7" w:rsidRDefault="002A1056" w:rsidP="002A105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B4DB2D9" w14:textId="0ED2ECBA" w:rsidR="007E2548" w:rsidRPr="00953BA7" w:rsidRDefault="007E2548" w:rsidP="002A105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D05065" w14:textId="6EA90EB3" w:rsidR="007E2548" w:rsidRPr="00953BA7" w:rsidRDefault="007E2548" w:rsidP="002A105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6A5EB53" w14:textId="0641CA90" w:rsidR="007E2548" w:rsidRPr="00953BA7" w:rsidRDefault="007E2548" w:rsidP="002A105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504B002" w14:textId="77777777" w:rsidR="007E2548" w:rsidRPr="00944644" w:rsidRDefault="007E2548" w:rsidP="002A105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1172"/>
        <w:gridCol w:w="241"/>
        <w:gridCol w:w="1133"/>
        <w:gridCol w:w="285"/>
        <w:gridCol w:w="1189"/>
        <w:gridCol w:w="290"/>
        <w:gridCol w:w="1222"/>
      </w:tblGrid>
      <w:tr w:rsidR="00C322D8" w:rsidRPr="00953BA7" w14:paraId="0E6AEE55" w14:textId="77777777" w:rsidTr="00072CD1">
        <w:tc>
          <w:tcPr>
            <w:tcW w:w="2045" w:type="pct"/>
          </w:tcPr>
          <w:p w14:paraId="75ED27FD" w14:textId="1E149801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262403CE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4EB2C915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14:paraId="3BD8FCE7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2172" w:rsidRPr="00953BA7" w14:paraId="5FE1EA6F" w14:textId="77777777" w:rsidTr="00072CD1">
        <w:tc>
          <w:tcPr>
            <w:tcW w:w="2045" w:type="pct"/>
          </w:tcPr>
          <w:p w14:paraId="3745E023" w14:textId="77777777" w:rsidR="006E2172" w:rsidRPr="00944644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0EB46D78" w14:textId="115757F2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9" w:type="pct"/>
          </w:tcPr>
          <w:p w14:paraId="3AD84466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5C4D28D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3ACE285D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1EF5A05" w14:textId="421BBAFA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55" w:type="pct"/>
          </w:tcPr>
          <w:p w14:paraId="265D2A50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5F2D1740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E2172" w:rsidRPr="00953BA7" w14:paraId="05AC8426" w14:textId="77777777" w:rsidTr="00072CD1">
        <w:tc>
          <w:tcPr>
            <w:tcW w:w="2045" w:type="pct"/>
          </w:tcPr>
          <w:p w14:paraId="78EB8BA6" w14:textId="3C3A466F" w:rsidR="006E2172" w:rsidRPr="00944644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6" w:type="pct"/>
          </w:tcPr>
          <w:p w14:paraId="7F594BA6" w14:textId="3CE0CDE8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1FB81252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3A3A6BB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14:paraId="6840570E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758AF7F" w14:textId="174802E4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5" w:type="pct"/>
          </w:tcPr>
          <w:p w14:paraId="705154D4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B3043F8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E2172" w:rsidRPr="00953BA7" w14:paraId="44CD73AE" w14:textId="77777777" w:rsidTr="00372783">
        <w:tc>
          <w:tcPr>
            <w:tcW w:w="2045" w:type="pct"/>
          </w:tcPr>
          <w:p w14:paraId="46564D71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14:paraId="77E5C542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E2172" w:rsidRPr="00953BA7" w14:paraId="771FC4EF" w14:textId="77777777" w:rsidTr="00072CD1">
        <w:tc>
          <w:tcPr>
            <w:tcW w:w="2045" w:type="pct"/>
          </w:tcPr>
          <w:p w14:paraId="18DBBA0C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407D1E0C" w14:textId="01398262" w:rsidR="006E2172" w:rsidRPr="00953BA7" w:rsidRDefault="006A501A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7,6</w:t>
            </w:r>
            <w:r w:rsidR="00CF67EF" w:rsidRPr="00953BA7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29" w:type="pct"/>
            <w:shd w:val="clear" w:color="auto" w:fill="auto"/>
          </w:tcPr>
          <w:p w14:paraId="1AF69B56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01B1F814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3,575</w:t>
            </w:r>
          </w:p>
        </w:tc>
        <w:tc>
          <w:tcPr>
            <w:tcW w:w="152" w:type="pct"/>
            <w:shd w:val="clear" w:color="auto" w:fill="auto"/>
          </w:tcPr>
          <w:p w14:paraId="2386D5D5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06C61990" w14:textId="164B8FF8" w:rsidR="006E2172" w:rsidRPr="00953BA7" w:rsidRDefault="006A501A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5,228</w:t>
            </w:r>
          </w:p>
        </w:tc>
        <w:tc>
          <w:tcPr>
            <w:tcW w:w="155" w:type="pct"/>
            <w:shd w:val="clear" w:color="auto" w:fill="auto"/>
          </w:tcPr>
          <w:p w14:paraId="78CF50DF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14:paraId="445E779E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3,409</w:t>
            </w:r>
          </w:p>
        </w:tc>
      </w:tr>
    </w:tbl>
    <w:p w14:paraId="6B366951" w14:textId="77777777" w:rsidR="007E2548" w:rsidRPr="00944644" w:rsidRDefault="007E254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1172"/>
        <w:gridCol w:w="241"/>
        <w:gridCol w:w="1133"/>
        <w:gridCol w:w="285"/>
        <w:gridCol w:w="1189"/>
        <w:gridCol w:w="290"/>
        <w:gridCol w:w="1222"/>
      </w:tblGrid>
      <w:tr w:rsidR="00C322D8" w:rsidRPr="00953BA7" w14:paraId="5A291848" w14:textId="77777777" w:rsidTr="00775102">
        <w:tc>
          <w:tcPr>
            <w:tcW w:w="2045" w:type="pct"/>
          </w:tcPr>
          <w:p w14:paraId="6E94FBFB" w14:textId="6C219DCB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6493B5D5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11B38AB7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14:paraId="2FDD5C42" w14:textId="77777777" w:rsidR="00C322D8" w:rsidRPr="00953BA7" w:rsidRDefault="00C322D8" w:rsidP="00381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2172" w:rsidRPr="00953BA7" w14:paraId="4F4132C4" w14:textId="77777777" w:rsidTr="00775102">
        <w:tc>
          <w:tcPr>
            <w:tcW w:w="2045" w:type="pct"/>
          </w:tcPr>
          <w:p w14:paraId="759566DB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7F97E48E" w14:textId="46881BA1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29" w:type="pct"/>
          </w:tcPr>
          <w:p w14:paraId="01280550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7608CED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4E0B4926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2020F26" w14:textId="73AA6D21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55" w:type="pct"/>
          </w:tcPr>
          <w:p w14:paraId="440BDE33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1658299D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6E2172" w:rsidRPr="00953BA7" w14:paraId="0FB6999B" w14:textId="77777777" w:rsidTr="00775102">
        <w:tc>
          <w:tcPr>
            <w:tcW w:w="2045" w:type="pct"/>
          </w:tcPr>
          <w:p w14:paraId="13457507" w14:textId="6ED09E09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6" w:type="pct"/>
          </w:tcPr>
          <w:p w14:paraId="6AA74FA1" w14:textId="6C2978E8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2FA6B545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984F37B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14:paraId="6C7D803C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5AD73BC" w14:textId="0E10481B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5" w:type="pct"/>
          </w:tcPr>
          <w:p w14:paraId="0A3DC98B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F698F97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E2172" w:rsidRPr="00953BA7" w14:paraId="671C70C9" w14:textId="77777777" w:rsidTr="00372783">
        <w:tc>
          <w:tcPr>
            <w:tcW w:w="2045" w:type="pct"/>
          </w:tcPr>
          <w:p w14:paraId="6B2F8BA0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14:paraId="1A0C5B6F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F67EF" w:rsidRPr="00953BA7" w14:paraId="4E0D5A9A" w14:textId="77777777" w:rsidTr="00775102">
        <w:tc>
          <w:tcPr>
            <w:tcW w:w="2045" w:type="pct"/>
          </w:tcPr>
          <w:p w14:paraId="491FC974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6" w:type="pct"/>
            <w:shd w:val="clear" w:color="auto" w:fill="auto"/>
          </w:tcPr>
          <w:p w14:paraId="63803956" w14:textId="21AAF5F9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1,348</w:t>
            </w:r>
          </w:p>
        </w:tc>
        <w:tc>
          <w:tcPr>
            <w:tcW w:w="129" w:type="pct"/>
            <w:shd w:val="clear" w:color="auto" w:fill="auto"/>
          </w:tcPr>
          <w:p w14:paraId="49247C0C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7B7B01A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152" w:type="pct"/>
            <w:shd w:val="clear" w:color="auto" w:fill="auto"/>
          </w:tcPr>
          <w:p w14:paraId="7CEBA3D1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6F888FA" w14:textId="36AB13D8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1,348</w:t>
            </w:r>
          </w:p>
        </w:tc>
        <w:tc>
          <w:tcPr>
            <w:tcW w:w="155" w:type="pct"/>
            <w:shd w:val="clear" w:color="auto" w:fill="auto"/>
          </w:tcPr>
          <w:p w14:paraId="37ABC8FF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</w:tcPr>
          <w:p w14:paraId="544AA0F3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</w:tr>
      <w:tr w:rsidR="00CF67EF" w:rsidRPr="00953BA7" w14:paraId="7C031741" w14:textId="77777777" w:rsidTr="00775102">
        <w:tc>
          <w:tcPr>
            <w:tcW w:w="2045" w:type="pct"/>
          </w:tcPr>
          <w:p w14:paraId="715994FE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4B5C651" w14:textId="3556E940" w:rsidR="00CF67EF" w:rsidRPr="00953BA7" w:rsidRDefault="00096187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5</w:t>
            </w:r>
            <w:r w:rsidR="00CF67EF" w:rsidRPr="00953BA7">
              <w:rPr>
                <w:rFonts w:ascii="Angsana New" w:hAnsi="Angsana New"/>
                <w:sz w:val="30"/>
                <w:szCs w:val="30"/>
              </w:rPr>
              <w:t>,</w:t>
            </w:r>
            <w:r w:rsidRPr="00953BA7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129" w:type="pct"/>
            <w:shd w:val="clear" w:color="auto" w:fill="auto"/>
          </w:tcPr>
          <w:p w14:paraId="1C85D696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5860511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6,470</w:t>
            </w:r>
          </w:p>
        </w:tc>
        <w:tc>
          <w:tcPr>
            <w:tcW w:w="152" w:type="pct"/>
            <w:shd w:val="clear" w:color="auto" w:fill="auto"/>
          </w:tcPr>
          <w:p w14:paraId="117D4F72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0F5D7BF8" w14:textId="34102880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2,167</w:t>
            </w:r>
          </w:p>
        </w:tc>
        <w:tc>
          <w:tcPr>
            <w:tcW w:w="155" w:type="pct"/>
            <w:shd w:val="clear" w:color="auto" w:fill="auto"/>
          </w:tcPr>
          <w:p w14:paraId="10698B60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3C1490C8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2,449</w:t>
            </w:r>
          </w:p>
        </w:tc>
      </w:tr>
      <w:tr w:rsidR="00CF67EF" w:rsidRPr="00953BA7" w14:paraId="370CC560" w14:textId="77777777" w:rsidTr="00775102">
        <w:tc>
          <w:tcPr>
            <w:tcW w:w="2045" w:type="pct"/>
          </w:tcPr>
          <w:p w14:paraId="1DA00736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159FE" w14:textId="6BA0F65C" w:rsidR="00CF67EF" w:rsidRPr="00953BA7" w:rsidRDefault="00096187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F67EF" w:rsidRPr="00953B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129" w:type="pct"/>
            <w:shd w:val="clear" w:color="auto" w:fill="auto"/>
          </w:tcPr>
          <w:p w14:paraId="292621AB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6E66008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8,784</w:t>
            </w:r>
          </w:p>
        </w:tc>
        <w:tc>
          <w:tcPr>
            <w:tcW w:w="152" w:type="pct"/>
            <w:shd w:val="clear" w:color="auto" w:fill="auto"/>
          </w:tcPr>
          <w:p w14:paraId="3EFEF49D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AFF7A" w14:textId="27DEEFA6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3,515</w:t>
            </w:r>
          </w:p>
        </w:tc>
        <w:tc>
          <w:tcPr>
            <w:tcW w:w="155" w:type="pct"/>
            <w:shd w:val="clear" w:color="auto" w:fill="auto"/>
          </w:tcPr>
          <w:p w14:paraId="1927E05C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29D6F89F" w14:textId="77777777" w:rsidR="00CF67EF" w:rsidRPr="00953BA7" w:rsidRDefault="00CF67EF" w:rsidP="00CF6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4,763</w:t>
            </w:r>
          </w:p>
        </w:tc>
      </w:tr>
    </w:tbl>
    <w:p w14:paraId="362BC773" w14:textId="77777777" w:rsidR="002A1056" w:rsidRPr="00944644" w:rsidRDefault="002A1056" w:rsidP="002A1056">
      <w:pPr>
        <w:tabs>
          <w:tab w:val="clear" w:pos="680"/>
          <w:tab w:val="left" w:pos="540"/>
        </w:tabs>
        <w:rPr>
          <w:rFonts w:ascii="Angsana New" w:hAnsi="Angsana New"/>
          <w:spacing w:val="-2"/>
          <w:sz w:val="30"/>
          <w:szCs w:val="30"/>
        </w:rPr>
      </w:pPr>
    </w:p>
    <w:p w14:paraId="5E940BF4" w14:textId="3D4F9808" w:rsidR="00973146" w:rsidRPr="00953BA7" w:rsidRDefault="002A1056" w:rsidP="00944644">
      <w:pPr>
        <w:tabs>
          <w:tab w:val="clear" w:pos="680"/>
          <w:tab w:val="left" w:pos="540"/>
        </w:tabs>
        <w:rPr>
          <w:rFonts w:asciiTheme="majorBidi" w:hAnsiTheme="majorBidi" w:cstheme="majorBidi"/>
          <w:sz w:val="28"/>
          <w:szCs w:val="28"/>
        </w:rPr>
      </w:pPr>
      <w:r w:rsidRPr="00953BA7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ab/>
      </w:r>
      <w:r w:rsidRPr="00953BA7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ab/>
      </w:r>
      <w:r w:rsidR="006F1D2F" w:rsidRPr="00953BA7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ab/>
      </w:r>
      <w:r w:rsidR="00983005" w:rsidRPr="00953BA7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4A786A20" w14:textId="088C38DA" w:rsidR="00983005" w:rsidRPr="00944644" w:rsidRDefault="00983005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9"/>
        <w:gridCol w:w="1179"/>
        <w:gridCol w:w="260"/>
        <w:gridCol w:w="549"/>
        <w:gridCol w:w="270"/>
        <w:gridCol w:w="1124"/>
        <w:gridCol w:w="242"/>
        <w:gridCol w:w="617"/>
      </w:tblGrid>
      <w:tr w:rsidR="00983005" w:rsidRPr="00953BA7" w14:paraId="1F0710FD" w14:textId="77777777" w:rsidTr="00944644">
        <w:tc>
          <w:tcPr>
            <w:tcW w:w="2737" w:type="pct"/>
          </w:tcPr>
          <w:p w14:paraId="61AAD36C" w14:textId="7A4C097B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6E2172"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 w:rsidRPr="009446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E2172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61" w:type="pct"/>
            <w:gridSpan w:val="3"/>
          </w:tcPr>
          <w:p w14:paraId="717DC0B4" w14:textId="63D551F5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056BDDE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  <w:gridSpan w:val="3"/>
          </w:tcPr>
          <w:p w14:paraId="1ABEA686" w14:textId="09B622B6" w:rsidR="00983005" w:rsidRPr="00953BA7" w:rsidRDefault="00983005" w:rsidP="00983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005" w:rsidRPr="00953BA7" w14:paraId="0918C98D" w14:textId="77777777" w:rsidTr="00944644">
        <w:tc>
          <w:tcPr>
            <w:tcW w:w="2737" w:type="pct"/>
          </w:tcPr>
          <w:p w14:paraId="6F7D67BC" w14:textId="76D11F64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3" w:type="pct"/>
            <w:gridSpan w:val="7"/>
          </w:tcPr>
          <w:p w14:paraId="39017CAD" w14:textId="77777777" w:rsidR="00983005" w:rsidRPr="00953BA7" w:rsidRDefault="00983005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12" w:hanging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3005" w:rsidRPr="00953BA7" w14:paraId="4348DC37" w14:textId="77777777" w:rsidTr="00944644">
        <w:tc>
          <w:tcPr>
            <w:tcW w:w="2737" w:type="pct"/>
          </w:tcPr>
          <w:p w14:paraId="4C8E43D4" w14:textId="5C6A3C68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953BA7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ภายใต้</w:t>
            </w:r>
          </w:p>
        </w:tc>
        <w:tc>
          <w:tcPr>
            <w:tcW w:w="629" w:type="pct"/>
          </w:tcPr>
          <w:p w14:paraId="08CCFAF4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AC41B70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14:paraId="105D6564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076EAA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A2D5895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8AC2A63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9" w:type="pct"/>
          </w:tcPr>
          <w:p w14:paraId="7FE30522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005" w:rsidRPr="00953BA7" w14:paraId="4E56FC42" w14:textId="77777777" w:rsidTr="00983005">
        <w:tc>
          <w:tcPr>
            <w:tcW w:w="2737" w:type="pct"/>
          </w:tcPr>
          <w:p w14:paraId="61D65A46" w14:textId="0073254A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 xml:space="preserve">    </w:t>
            </w:r>
            <w:r w:rsidRPr="00953BA7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629" w:type="pct"/>
          </w:tcPr>
          <w:p w14:paraId="77521614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25F7A0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14:paraId="0299806F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E0C47E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ADEE906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49E4E17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9" w:type="pct"/>
          </w:tcPr>
          <w:p w14:paraId="0826AA11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005" w:rsidRPr="00953BA7" w14:paraId="6124B93C" w14:textId="77777777" w:rsidTr="00944644">
        <w:tc>
          <w:tcPr>
            <w:tcW w:w="2737" w:type="pct"/>
          </w:tcPr>
          <w:p w14:paraId="7A183EA6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61" w:type="pct"/>
            <w:gridSpan w:val="3"/>
            <w:shd w:val="clear" w:color="auto" w:fill="auto"/>
          </w:tcPr>
          <w:p w14:paraId="0F285BDF" w14:textId="0C1E7469" w:rsidR="00983005" w:rsidRPr="00953BA7" w:rsidRDefault="006A501A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6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16,649</w:t>
            </w:r>
          </w:p>
        </w:tc>
        <w:tc>
          <w:tcPr>
            <w:tcW w:w="144" w:type="pct"/>
            <w:shd w:val="clear" w:color="auto" w:fill="auto"/>
          </w:tcPr>
          <w:p w14:paraId="1A592D57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  <w:gridSpan w:val="3"/>
            <w:shd w:val="clear" w:color="auto" w:fill="auto"/>
          </w:tcPr>
          <w:p w14:paraId="6A2D2657" w14:textId="7A7F7D56" w:rsidR="00983005" w:rsidRPr="00953BA7" w:rsidRDefault="006A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14,182</w:t>
            </w:r>
          </w:p>
        </w:tc>
      </w:tr>
      <w:tr w:rsidR="00983005" w:rsidRPr="00953BA7" w14:paraId="35AB21D1" w14:textId="77777777" w:rsidTr="00944644">
        <w:tc>
          <w:tcPr>
            <w:tcW w:w="2737" w:type="pct"/>
          </w:tcPr>
          <w:p w14:paraId="58E326A3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6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4E0E03" w14:textId="0AE15D0B" w:rsidR="00983005" w:rsidRPr="00953BA7" w:rsidRDefault="006A501A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6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11,717</w:t>
            </w:r>
          </w:p>
        </w:tc>
        <w:tc>
          <w:tcPr>
            <w:tcW w:w="144" w:type="pct"/>
            <w:shd w:val="clear" w:color="auto" w:fill="auto"/>
          </w:tcPr>
          <w:p w14:paraId="567C57EA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458924" w14:textId="65810154" w:rsidR="00983005" w:rsidRPr="00953BA7" w:rsidRDefault="006A501A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9,347</w:t>
            </w:r>
          </w:p>
        </w:tc>
      </w:tr>
      <w:tr w:rsidR="00983005" w:rsidRPr="00953BA7" w14:paraId="5EA65C15" w14:textId="77777777" w:rsidTr="00944644">
        <w:tc>
          <w:tcPr>
            <w:tcW w:w="2737" w:type="pct"/>
          </w:tcPr>
          <w:p w14:paraId="013D0C99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8E981" w14:textId="2441CE03" w:rsidR="00983005" w:rsidRPr="00953BA7" w:rsidRDefault="006A501A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6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28,366</w:t>
            </w:r>
          </w:p>
        </w:tc>
        <w:tc>
          <w:tcPr>
            <w:tcW w:w="144" w:type="pct"/>
            <w:shd w:val="clear" w:color="auto" w:fill="auto"/>
          </w:tcPr>
          <w:p w14:paraId="3CC2BBE0" w14:textId="77777777" w:rsidR="00983005" w:rsidRPr="00953BA7" w:rsidRDefault="00983005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E66B1" w14:textId="3771B797" w:rsidR="00983005" w:rsidRPr="00953BA7" w:rsidRDefault="006A501A" w:rsidP="0098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23,529</w:t>
            </w:r>
          </w:p>
        </w:tc>
      </w:tr>
    </w:tbl>
    <w:p w14:paraId="20100209" w14:textId="1D5FEE11" w:rsidR="00670013" w:rsidRPr="00953BA7" w:rsidRDefault="00670013" w:rsidP="00670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2AD522" w14:textId="558AF1EA" w:rsidR="00DE5643" w:rsidRPr="00953BA7" w:rsidRDefault="00DE5643" w:rsidP="00DE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53B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983005" w:rsidRPr="00953BA7">
        <w:rPr>
          <w:rFonts w:ascii="Angsana New" w:hAnsi="Angsana New"/>
          <w:b/>
          <w:bCs/>
          <w:i/>
          <w:iCs/>
          <w:sz w:val="30"/>
          <w:szCs w:val="30"/>
          <w:cs/>
        </w:rPr>
        <w:t>ในระหว่างงวด</w:t>
      </w:r>
      <w:r w:rsidR="002A1056" w:rsidRPr="00953B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="00983005" w:rsidRPr="00953BA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983005" w:rsidRPr="00953BA7">
        <w:rPr>
          <w:rFonts w:ascii="Angsana New" w:hAnsi="Angsana New"/>
          <w:b/>
          <w:bCs/>
          <w:i/>
          <w:iCs/>
          <w:sz w:val="30"/>
          <w:szCs w:val="30"/>
        </w:rPr>
        <w:t xml:space="preserve">31 </w:t>
      </w:r>
      <w:r w:rsidR="006F1D2F" w:rsidRPr="00953B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มีน</w:t>
      </w:r>
      <w:r w:rsidR="00983005" w:rsidRPr="00953BA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าคม </w:t>
      </w:r>
      <w:r w:rsidR="00983005" w:rsidRPr="00953BA7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6F1D2F" w:rsidRPr="00953BA7">
        <w:rPr>
          <w:rFonts w:ascii="Angsana New" w:hAnsi="Angsana New"/>
          <w:b/>
          <w:bCs/>
          <w:i/>
          <w:iCs/>
          <w:sz w:val="30"/>
          <w:szCs w:val="30"/>
        </w:rPr>
        <w:t>3</w:t>
      </w:r>
    </w:p>
    <w:p w14:paraId="033F463B" w14:textId="77777777" w:rsidR="00DE5643" w:rsidRPr="00944644" w:rsidRDefault="00DE5643" w:rsidP="00D50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7"/>
        <w:rPr>
          <w:rFonts w:ascii="Angsana New" w:hAnsi="Angsana New"/>
          <w:sz w:val="30"/>
          <w:szCs w:val="30"/>
        </w:rPr>
      </w:pPr>
    </w:p>
    <w:p w14:paraId="2D7606D9" w14:textId="77777777" w:rsidR="00DE5643" w:rsidRPr="00953BA7" w:rsidRDefault="00DE5643" w:rsidP="00D50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27" w:hanging="522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14:paraId="23F17C44" w14:textId="77777777" w:rsidR="00D5063A" w:rsidRPr="00944644" w:rsidRDefault="00D5063A" w:rsidP="00D50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27"/>
        <w:rPr>
          <w:rFonts w:ascii="Angsana New" w:hAnsi="Angsana New"/>
          <w:sz w:val="30"/>
          <w:szCs w:val="30"/>
        </w:rPr>
      </w:pPr>
    </w:p>
    <w:p w14:paraId="0239077C" w14:textId="4F8E244C" w:rsidR="00DE5643" w:rsidRPr="00944644" w:rsidRDefault="00DE5643" w:rsidP="0080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"/>
        <w:jc w:val="thaiDistribute"/>
        <w:rPr>
          <w:rFonts w:ascii="Angsana New" w:hAnsi="Angsana New"/>
          <w:spacing w:val="-6"/>
          <w:sz w:val="30"/>
          <w:szCs w:val="30"/>
        </w:rPr>
      </w:pPr>
      <w:r w:rsidRPr="00944644">
        <w:rPr>
          <w:rFonts w:ascii="Angsana New" w:hAnsi="Angsana New"/>
          <w:spacing w:val="-6"/>
          <w:sz w:val="30"/>
          <w:szCs w:val="30"/>
          <w:cs/>
        </w:rPr>
        <w:t>เมื่อวันที่</w:t>
      </w:r>
      <w:r w:rsidRPr="00944644">
        <w:rPr>
          <w:rFonts w:ascii="Angsana New" w:hAnsi="Angsana New"/>
          <w:spacing w:val="-6"/>
          <w:sz w:val="30"/>
          <w:szCs w:val="30"/>
        </w:rPr>
        <w:t xml:space="preserve"> 1 </w:t>
      </w:r>
      <w:r w:rsidRPr="00944644">
        <w:rPr>
          <w:rFonts w:ascii="Angsana New" w:hAnsi="Angsana New"/>
          <w:spacing w:val="-6"/>
          <w:sz w:val="30"/>
          <w:szCs w:val="30"/>
          <w:cs/>
        </w:rPr>
        <w:t>ตุลาคม</w:t>
      </w:r>
      <w:r w:rsidRPr="00944644">
        <w:rPr>
          <w:rFonts w:ascii="Angsana New" w:hAnsi="Angsana New"/>
          <w:spacing w:val="-6"/>
          <w:sz w:val="30"/>
          <w:szCs w:val="30"/>
        </w:rPr>
        <w:t xml:space="preserve"> 2562</w:t>
      </w:r>
      <w:r w:rsidRPr="00944644">
        <w:rPr>
          <w:rFonts w:ascii="Angsana New" w:hAnsi="Angsana New"/>
          <w:spacing w:val="-6"/>
          <w:sz w:val="30"/>
          <w:szCs w:val="30"/>
          <w:cs/>
        </w:rPr>
        <w:t xml:space="preserve"> บริษัท ควอลิตี้ ไพน์แอปเปิล โปรดักส์ จำกัด ซึ่งเป็นบริษัทย่อยของบริษัททำสัญญาเช่าที่ดินกับบริษัท ดีเสริมกิจ จำกัด ซึ่งเป็นบริษัทที่เกี่ยวข้องกันของบริษัท สัญญาเช่ามีกำหนดระยะเวลา </w:t>
      </w:r>
      <w:r w:rsidRPr="00944644">
        <w:rPr>
          <w:rFonts w:ascii="Angsana New" w:hAnsi="Angsana New"/>
          <w:spacing w:val="-6"/>
          <w:sz w:val="30"/>
          <w:szCs w:val="30"/>
        </w:rPr>
        <w:t>3</w:t>
      </w:r>
      <w:r w:rsidRPr="00944644">
        <w:rPr>
          <w:rFonts w:ascii="Angsana New" w:hAnsi="Angsana New"/>
          <w:spacing w:val="-6"/>
          <w:sz w:val="30"/>
          <w:szCs w:val="30"/>
          <w:cs/>
        </w:rPr>
        <w:t xml:space="preserve"> ปี เริ่มตั้งแต่วันที่ </w:t>
      </w:r>
      <w:r w:rsidRPr="00944644">
        <w:rPr>
          <w:rFonts w:ascii="Angsana New" w:hAnsi="Angsana New"/>
          <w:spacing w:val="-6"/>
          <w:sz w:val="30"/>
          <w:szCs w:val="30"/>
        </w:rPr>
        <w:t>1</w:t>
      </w:r>
      <w:r w:rsidR="00E26343" w:rsidRPr="00953BA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44644">
        <w:rPr>
          <w:rFonts w:ascii="Angsana New" w:hAnsi="Angsana New"/>
          <w:spacing w:val="-6"/>
          <w:sz w:val="30"/>
          <w:szCs w:val="30"/>
          <w:cs/>
        </w:rPr>
        <w:t>ตุลาคม</w:t>
      </w:r>
      <w:r w:rsidRPr="00944644">
        <w:rPr>
          <w:rFonts w:ascii="Angsana New" w:hAnsi="Angsana New"/>
          <w:spacing w:val="-6"/>
          <w:sz w:val="30"/>
          <w:szCs w:val="30"/>
        </w:rPr>
        <w:t xml:space="preserve"> 2562</w:t>
      </w:r>
      <w:r w:rsidRPr="00944644">
        <w:rPr>
          <w:rFonts w:ascii="Angsana New" w:hAnsi="Angsana New"/>
          <w:spacing w:val="-6"/>
          <w:sz w:val="30"/>
          <w:szCs w:val="30"/>
          <w:cs/>
        </w:rPr>
        <w:t xml:space="preserve"> ถึงวันที่ </w:t>
      </w:r>
      <w:r w:rsidRPr="00944644">
        <w:rPr>
          <w:rFonts w:ascii="Angsana New" w:hAnsi="Angsana New"/>
          <w:spacing w:val="-6"/>
          <w:sz w:val="30"/>
          <w:szCs w:val="30"/>
        </w:rPr>
        <w:t xml:space="preserve">30 </w:t>
      </w:r>
      <w:r w:rsidRPr="00944644">
        <w:rPr>
          <w:rFonts w:ascii="Angsana New" w:hAnsi="Angsana New"/>
          <w:spacing w:val="-6"/>
          <w:sz w:val="30"/>
          <w:szCs w:val="30"/>
          <w:cs/>
        </w:rPr>
        <w:t xml:space="preserve">กันยายน </w:t>
      </w:r>
      <w:r w:rsidRPr="00944644">
        <w:rPr>
          <w:rFonts w:ascii="Angsana New" w:hAnsi="Angsana New"/>
          <w:spacing w:val="-6"/>
          <w:sz w:val="30"/>
          <w:szCs w:val="30"/>
        </w:rPr>
        <w:t>2565</w:t>
      </w:r>
      <w:r w:rsidRPr="00944644">
        <w:rPr>
          <w:rFonts w:ascii="Angsana New" w:hAnsi="Angsana New"/>
          <w:spacing w:val="-6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โดยบริษัทย่อยดังกล่าวมีภาระผูกพันที่จะต้องจ่ายค่าเช่าตาม</w:t>
      </w:r>
      <w:r w:rsidRPr="00953BA7">
        <w:rPr>
          <w:rFonts w:ascii="Angsana New" w:hAnsi="Angsana New"/>
          <w:spacing w:val="-6"/>
          <w:sz w:val="30"/>
          <w:szCs w:val="30"/>
          <w:cs/>
        </w:rPr>
        <w:t>อัตรา</w:t>
      </w:r>
      <w:r w:rsidRPr="00944644">
        <w:rPr>
          <w:rFonts w:ascii="Angsana New" w:hAnsi="Angsana New"/>
          <w:spacing w:val="-6"/>
          <w:sz w:val="30"/>
          <w:szCs w:val="30"/>
          <w:cs/>
        </w:rPr>
        <w:t>ที่ระบุไว้ใ</w:t>
      </w:r>
      <w:r w:rsidR="00E26343" w:rsidRPr="00944644">
        <w:rPr>
          <w:rFonts w:ascii="Angsana New" w:hAnsi="Angsana New"/>
          <w:spacing w:val="-6"/>
          <w:sz w:val="30"/>
          <w:szCs w:val="30"/>
          <w:cs/>
        </w:rPr>
        <w:t>น</w:t>
      </w:r>
      <w:r w:rsidRPr="00944644">
        <w:rPr>
          <w:rFonts w:ascii="Angsana New" w:hAnsi="Angsana New"/>
          <w:spacing w:val="-6"/>
          <w:sz w:val="30"/>
          <w:szCs w:val="30"/>
          <w:cs/>
        </w:rPr>
        <w:t>สัญญา</w:t>
      </w:r>
    </w:p>
    <w:p w14:paraId="758999C6" w14:textId="53CC5EB3" w:rsidR="00DE5643" w:rsidRPr="00953BA7" w:rsidRDefault="007E2548" w:rsidP="00DE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27" w:firstLine="531"/>
        <w:rPr>
          <w:rFonts w:ascii="Angsana New" w:hAnsi="Angsana New"/>
          <w:i/>
          <w:iCs/>
          <w:sz w:val="30"/>
          <w:szCs w:val="30"/>
          <w:lang w:val="en-GB"/>
        </w:rPr>
      </w:pPr>
      <w:r w:rsidRPr="00953BA7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E5643" w:rsidRPr="00953BA7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สัญญาจ้างทำงาน</w:t>
      </w:r>
    </w:p>
    <w:p w14:paraId="3ADD3AEA" w14:textId="77777777" w:rsidR="00DE5643" w:rsidRPr="00A23528" w:rsidRDefault="00DE5643" w:rsidP="00DE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27" w:firstLine="531"/>
        <w:rPr>
          <w:rFonts w:ascii="Angsana New" w:hAnsi="Angsana New"/>
          <w:sz w:val="22"/>
          <w:szCs w:val="22"/>
          <w:lang w:val="en-GB"/>
        </w:rPr>
      </w:pPr>
    </w:p>
    <w:p w14:paraId="5429F1C2" w14:textId="2C7C8EFE" w:rsidR="00DE5643" w:rsidRPr="00953BA7" w:rsidRDefault="00DE5643" w:rsidP="00F1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="Angsana New" w:hAnsi="Angsana New"/>
          <w:spacing w:val="-8"/>
          <w:sz w:val="30"/>
          <w:szCs w:val="30"/>
        </w:rPr>
      </w:pPr>
      <w:r w:rsidRPr="00944644">
        <w:rPr>
          <w:rFonts w:ascii="Angsana New" w:hAnsi="Angsana New"/>
          <w:spacing w:val="-8"/>
          <w:sz w:val="30"/>
          <w:szCs w:val="30"/>
          <w:cs/>
        </w:rPr>
        <w:t xml:space="preserve">บริษัททำสัญญาจ้างทำงานกับผู้บริหารสำคัญเพื่อให้คำปรึกษาเกี่ยวกับการบริหารจัดการธุรกิจแก่บริษัท สัญญามีกำหนดระยะเวลา </w:t>
      </w:r>
      <w:r w:rsidRPr="00944644">
        <w:rPr>
          <w:rFonts w:ascii="Angsana New" w:hAnsi="Angsana New"/>
          <w:spacing w:val="-8"/>
          <w:sz w:val="30"/>
          <w:szCs w:val="30"/>
        </w:rPr>
        <w:t xml:space="preserve">1 </w:t>
      </w:r>
      <w:r w:rsidRPr="00944644">
        <w:rPr>
          <w:rFonts w:ascii="Angsana New" w:hAnsi="Angsana New"/>
          <w:spacing w:val="-8"/>
          <w:sz w:val="30"/>
          <w:szCs w:val="30"/>
          <w:cs/>
        </w:rPr>
        <w:t xml:space="preserve">ปี เริ่มตั้งแต่วันที่ </w:t>
      </w:r>
      <w:r w:rsidRPr="00944644">
        <w:rPr>
          <w:rFonts w:ascii="Angsana New" w:hAnsi="Angsana New"/>
          <w:spacing w:val="-8"/>
          <w:sz w:val="30"/>
          <w:szCs w:val="30"/>
        </w:rPr>
        <w:t xml:space="preserve">1 </w:t>
      </w:r>
      <w:r w:rsidRPr="00944644">
        <w:rPr>
          <w:rFonts w:ascii="Angsana New" w:hAnsi="Angsana New"/>
          <w:spacing w:val="-8"/>
          <w:sz w:val="30"/>
          <w:szCs w:val="30"/>
          <w:cs/>
        </w:rPr>
        <w:t xml:space="preserve">มกราคม </w:t>
      </w:r>
      <w:r w:rsidRPr="00944644">
        <w:rPr>
          <w:rFonts w:ascii="Angsana New" w:hAnsi="Angsana New"/>
          <w:spacing w:val="-8"/>
          <w:sz w:val="30"/>
          <w:szCs w:val="30"/>
        </w:rPr>
        <w:t>256</w:t>
      </w:r>
      <w:r w:rsidR="002D55A9" w:rsidRPr="00944644">
        <w:rPr>
          <w:rFonts w:ascii="Angsana New" w:hAnsi="Angsana New"/>
          <w:spacing w:val="-8"/>
          <w:sz w:val="30"/>
          <w:szCs w:val="30"/>
        </w:rPr>
        <w:t>3</w:t>
      </w:r>
      <w:r w:rsidRPr="00944644">
        <w:rPr>
          <w:rFonts w:ascii="Angsana New" w:hAnsi="Angsana New"/>
          <w:spacing w:val="-8"/>
          <w:sz w:val="30"/>
          <w:szCs w:val="30"/>
        </w:rPr>
        <w:t xml:space="preserve"> </w:t>
      </w:r>
      <w:r w:rsidRPr="00944644">
        <w:rPr>
          <w:rFonts w:ascii="Angsana New" w:hAnsi="Angsana New"/>
          <w:spacing w:val="-8"/>
          <w:sz w:val="30"/>
          <w:szCs w:val="30"/>
          <w:cs/>
        </w:rPr>
        <w:t xml:space="preserve">ถึงวันที่ </w:t>
      </w:r>
      <w:r w:rsidRPr="00944644">
        <w:rPr>
          <w:rFonts w:ascii="Angsana New" w:hAnsi="Angsana New"/>
          <w:spacing w:val="-8"/>
          <w:sz w:val="30"/>
          <w:szCs w:val="30"/>
        </w:rPr>
        <w:t xml:space="preserve">31 </w:t>
      </w:r>
      <w:r w:rsidRPr="00944644">
        <w:rPr>
          <w:rFonts w:ascii="Angsana New" w:hAnsi="Angsana New"/>
          <w:spacing w:val="-8"/>
          <w:sz w:val="30"/>
          <w:szCs w:val="30"/>
          <w:cs/>
        </w:rPr>
        <w:t xml:space="preserve">ธันวาคม </w:t>
      </w:r>
      <w:r w:rsidRPr="00944644">
        <w:rPr>
          <w:rFonts w:ascii="Angsana New" w:hAnsi="Angsana New"/>
          <w:spacing w:val="-8"/>
          <w:sz w:val="30"/>
          <w:szCs w:val="30"/>
        </w:rPr>
        <w:t>256</w:t>
      </w:r>
      <w:r w:rsidR="00836427" w:rsidRPr="00944644">
        <w:rPr>
          <w:rFonts w:ascii="Angsana New" w:hAnsi="Angsana New"/>
          <w:spacing w:val="-8"/>
          <w:sz w:val="30"/>
          <w:szCs w:val="30"/>
        </w:rPr>
        <w:t>3</w:t>
      </w:r>
      <w:r w:rsidRPr="00944644">
        <w:rPr>
          <w:rFonts w:ascii="Angsana New" w:hAnsi="Angsana New"/>
          <w:spacing w:val="-8"/>
          <w:sz w:val="30"/>
          <w:szCs w:val="30"/>
        </w:rPr>
        <w:t xml:space="preserve"> </w:t>
      </w:r>
      <w:r w:rsidRPr="00944644">
        <w:rPr>
          <w:rFonts w:ascii="Angsana New" w:hAnsi="Angsana New"/>
          <w:spacing w:val="-8"/>
          <w:sz w:val="30"/>
          <w:szCs w:val="30"/>
          <w:cs/>
        </w:rPr>
        <w:t>โดยบริษัทมีภาระผูกพันที่จะต้องจ่ายค่าตอบแทนตามอัตราที่ระบุไว้ในสัญญา</w:t>
      </w:r>
    </w:p>
    <w:p w14:paraId="4EF46703" w14:textId="1120BB14" w:rsidR="006A501A" w:rsidRPr="00A23528" w:rsidRDefault="006A501A" w:rsidP="006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spacing w:val="-8"/>
          <w:sz w:val="22"/>
          <w:szCs w:val="22"/>
        </w:rPr>
      </w:pPr>
    </w:p>
    <w:p w14:paraId="686F0C26" w14:textId="720D5A00" w:rsidR="006A501A" w:rsidRPr="00953BA7" w:rsidRDefault="006A501A" w:rsidP="006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27" w:firstLine="531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953BA7">
        <w:rPr>
          <w:rFonts w:ascii="Angsana New" w:hAnsi="Angsana New"/>
          <w:i/>
          <w:iCs/>
          <w:sz w:val="30"/>
          <w:szCs w:val="30"/>
          <w:cs/>
          <w:lang w:val="en-GB"/>
        </w:rPr>
        <w:t>สัญญาจ้าง</w:t>
      </w:r>
      <w:r w:rsidRPr="00953BA7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ที่ปรึกษา </w:t>
      </w:r>
    </w:p>
    <w:p w14:paraId="0731EBC5" w14:textId="77777777" w:rsidR="006A501A" w:rsidRPr="00A23528" w:rsidRDefault="006A501A" w:rsidP="006A5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27" w:firstLine="531"/>
        <w:rPr>
          <w:rFonts w:ascii="Angsana New" w:hAnsi="Angsana New"/>
          <w:sz w:val="22"/>
          <w:szCs w:val="22"/>
          <w:lang w:val="en-GB"/>
        </w:rPr>
      </w:pPr>
    </w:p>
    <w:p w14:paraId="682C75A4" w14:textId="608B8CAB" w:rsidR="00D5063A" w:rsidRPr="00233D13" w:rsidRDefault="00F1003D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1" w:right="-9"/>
        <w:jc w:val="thaiDistribute"/>
        <w:rPr>
          <w:rFonts w:ascii="Angsana New" w:hAnsi="Angsana New"/>
          <w:sz w:val="30"/>
          <w:szCs w:val="30"/>
        </w:rPr>
      </w:pPr>
      <w:r w:rsidRPr="00233D13">
        <w:rPr>
          <w:rFonts w:ascii="Angsana New" w:hAnsi="Angsana New"/>
          <w:spacing w:val="-6"/>
          <w:sz w:val="30"/>
          <w:szCs w:val="30"/>
        </w:rPr>
        <w:tab/>
      </w:r>
      <w:r w:rsidR="00851B12" w:rsidRPr="00233D13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="00851B12" w:rsidRPr="00233D13">
        <w:rPr>
          <w:rFonts w:ascii="Angsana New" w:hAnsi="Angsana New"/>
          <w:spacing w:val="-6"/>
          <w:sz w:val="30"/>
          <w:szCs w:val="30"/>
        </w:rPr>
        <w:t xml:space="preserve">15 </w:t>
      </w:r>
      <w:r w:rsidR="00851B12" w:rsidRPr="00233D13">
        <w:rPr>
          <w:rFonts w:ascii="Angsana New" w:hAnsi="Angsana New" w:hint="cs"/>
          <w:spacing w:val="-6"/>
          <w:sz w:val="30"/>
          <w:szCs w:val="30"/>
          <w:cs/>
        </w:rPr>
        <w:t xml:space="preserve">มกราคม </w:t>
      </w:r>
      <w:r w:rsidR="00851B12" w:rsidRPr="00233D13">
        <w:rPr>
          <w:rFonts w:ascii="Angsana New" w:hAnsi="Angsana New"/>
          <w:spacing w:val="-6"/>
          <w:sz w:val="30"/>
          <w:szCs w:val="30"/>
        </w:rPr>
        <w:t xml:space="preserve">2563 </w:t>
      </w:r>
      <w:r w:rsidR="006A501A" w:rsidRPr="00233D13">
        <w:rPr>
          <w:rFonts w:ascii="Angsana New" w:hAnsi="Angsana New"/>
          <w:spacing w:val="-6"/>
          <w:sz w:val="30"/>
          <w:szCs w:val="30"/>
          <w:cs/>
        </w:rPr>
        <w:t>บริษัททำสัญญาจ้าง</w:t>
      </w:r>
      <w:r w:rsidR="00851B12" w:rsidRPr="00233D13">
        <w:rPr>
          <w:rFonts w:ascii="Angsana New" w:hAnsi="Angsana New" w:hint="cs"/>
          <w:spacing w:val="-6"/>
          <w:sz w:val="30"/>
          <w:szCs w:val="30"/>
          <w:cs/>
        </w:rPr>
        <w:t>ที่ปรึกษา</w:t>
      </w:r>
      <w:r w:rsidR="006A501A" w:rsidRPr="00233D13">
        <w:rPr>
          <w:rFonts w:ascii="Angsana New" w:hAnsi="Angsana New"/>
          <w:spacing w:val="-6"/>
          <w:sz w:val="30"/>
          <w:szCs w:val="30"/>
          <w:cs/>
        </w:rPr>
        <w:t>กับ</w:t>
      </w:r>
      <w:r w:rsidR="00851B12" w:rsidRPr="00233D13">
        <w:rPr>
          <w:rFonts w:ascii="Angsana New" w:hAnsi="Angsana New"/>
          <w:spacing w:val="-6"/>
          <w:sz w:val="30"/>
          <w:szCs w:val="30"/>
          <w:cs/>
        </w:rPr>
        <w:t>บริษัท เฟรเซอร์ส พร็อพเพอร์ตี้ (ประเทศไทย)</w:t>
      </w:r>
      <w:r w:rsidR="00851B12" w:rsidRPr="00233D1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51B12" w:rsidRPr="00233D13">
        <w:rPr>
          <w:rFonts w:ascii="Angsana New" w:hAnsi="Angsana New"/>
          <w:spacing w:val="-6"/>
          <w:sz w:val="30"/>
          <w:szCs w:val="30"/>
          <w:cs/>
        </w:rPr>
        <w:t>จำกัด (มหาชน)</w:t>
      </w:r>
      <w:r w:rsidR="00851B12" w:rsidRPr="00233D1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51B12" w:rsidRPr="00233D13">
        <w:rPr>
          <w:rFonts w:ascii="Angsana New" w:hAnsi="Angsana New"/>
          <w:spacing w:val="-6"/>
          <w:sz w:val="30"/>
          <w:szCs w:val="30"/>
          <w:cs/>
        </w:rPr>
        <w:br/>
      </w:r>
      <w:r w:rsidR="00813BF8" w:rsidRPr="00813BF8">
        <w:rPr>
          <w:rFonts w:ascii="Angsana New" w:hAnsi="Angsana New"/>
          <w:sz w:val="30"/>
          <w:szCs w:val="30"/>
          <w:cs/>
        </w:rPr>
        <w:t>ซึ่งเป็นบริษัทที่เกี่ยวข้องกันของบริษัท</w:t>
      </w:r>
      <w:r w:rsidR="00813BF8" w:rsidRPr="00944644">
        <w:rPr>
          <w:rFonts w:ascii="Angsana New" w:hAnsi="Angsana New"/>
          <w:sz w:val="30"/>
          <w:szCs w:val="30"/>
          <w:cs/>
        </w:rPr>
        <w:t xml:space="preserve"> </w:t>
      </w:r>
      <w:r w:rsidR="00CE4160" w:rsidRPr="00813BF8">
        <w:rPr>
          <w:rFonts w:ascii="Angsana New" w:hAnsi="Angsana New" w:hint="cs"/>
          <w:sz w:val="30"/>
          <w:szCs w:val="30"/>
          <w:cs/>
        </w:rPr>
        <w:t>โดยบริษัท</w:t>
      </w:r>
      <w:r w:rsidR="00FA3A42" w:rsidRPr="00813BF8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CE4160" w:rsidRPr="00813BF8">
        <w:rPr>
          <w:rFonts w:ascii="Angsana New" w:hAnsi="Angsana New" w:hint="cs"/>
          <w:sz w:val="30"/>
          <w:szCs w:val="30"/>
          <w:cs/>
        </w:rPr>
        <w:t>ดังกล่าวตกลงให้บริการ</w:t>
      </w:r>
      <w:r w:rsidR="003416F1" w:rsidRPr="00813BF8">
        <w:rPr>
          <w:rFonts w:ascii="Angsana New" w:hAnsi="Angsana New" w:hint="cs"/>
          <w:sz w:val="30"/>
          <w:szCs w:val="30"/>
          <w:cs/>
        </w:rPr>
        <w:t>และ</w:t>
      </w:r>
      <w:r w:rsidR="00CE4160" w:rsidRPr="00813BF8">
        <w:rPr>
          <w:rFonts w:ascii="Angsana New" w:hAnsi="Angsana New" w:hint="cs"/>
          <w:sz w:val="30"/>
          <w:szCs w:val="30"/>
          <w:cs/>
        </w:rPr>
        <w:t>ให้คำ</w:t>
      </w:r>
      <w:r w:rsidR="00233D13">
        <w:rPr>
          <w:rFonts w:ascii="Angsana New" w:hAnsi="Angsana New" w:hint="cs"/>
          <w:sz w:val="30"/>
          <w:szCs w:val="30"/>
          <w:cs/>
        </w:rPr>
        <w:t>ปรึกษา</w:t>
      </w:r>
      <w:r w:rsidR="003416F1" w:rsidRPr="00813BF8">
        <w:rPr>
          <w:rFonts w:ascii="Angsana New" w:hAnsi="Angsana New" w:hint="cs"/>
          <w:sz w:val="30"/>
          <w:szCs w:val="30"/>
          <w:cs/>
        </w:rPr>
        <w:t>เกี่ยวกับ</w:t>
      </w:r>
      <w:r w:rsidR="00813BF8">
        <w:rPr>
          <w:rFonts w:ascii="Angsana New" w:hAnsi="Angsana New" w:hint="cs"/>
          <w:sz w:val="30"/>
          <w:szCs w:val="30"/>
          <w:cs/>
        </w:rPr>
        <w:t>โครงการตามที่ระบุไว้ในสัญญา</w:t>
      </w:r>
      <w:r w:rsidR="006A501A" w:rsidRPr="00944644">
        <w:rPr>
          <w:rFonts w:ascii="Angsana New" w:hAnsi="Angsana New"/>
          <w:sz w:val="30"/>
          <w:szCs w:val="30"/>
          <w:cs/>
        </w:rPr>
        <w:t>แก่บริษัท</w:t>
      </w:r>
      <w:r w:rsidR="006A501A" w:rsidRPr="00944644">
        <w:rPr>
          <w:rFonts w:ascii="Angsana New" w:hAnsi="Angsana New"/>
          <w:spacing w:val="-8"/>
          <w:sz w:val="30"/>
          <w:szCs w:val="30"/>
          <w:cs/>
        </w:rPr>
        <w:t xml:space="preserve"> สัญญามีกำหนดระยะเวลา </w:t>
      </w:r>
      <w:r w:rsidR="00851B12" w:rsidRPr="00953BA7">
        <w:rPr>
          <w:rFonts w:ascii="Angsana New" w:hAnsi="Angsana New"/>
          <w:spacing w:val="-8"/>
          <w:sz w:val="30"/>
          <w:szCs w:val="30"/>
        </w:rPr>
        <w:t>2</w:t>
      </w:r>
      <w:r w:rsidR="006A501A" w:rsidRPr="00944644">
        <w:rPr>
          <w:rFonts w:ascii="Angsana New" w:hAnsi="Angsana New"/>
          <w:spacing w:val="-8"/>
          <w:sz w:val="30"/>
          <w:szCs w:val="30"/>
        </w:rPr>
        <w:t xml:space="preserve"> </w:t>
      </w:r>
      <w:r w:rsidR="006A501A" w:rsidRPr="00944644">
        <w:rPr>
          <w:rFonts w:ascii="Angsana New" w:hAnsi="Angsana New"/>
          <w:spacing w:val="-8"/>
          <w:sz w:val="30"/>
          <w:szCs w:val="30"/>
          <w:cs/>
        </w:rPr>
        <w:t>ปี</w:t>
      </w:r>
      <w:r w:rsidR="00813BF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6A501A" w:rsidRPr="00944644">
        <w:rPr>
          <w:rFonts w:ascii="Angsana New" w:hAnsi="Angsana New"/>
          <w:spacing w:val="-8"/>
          <w:sz w:val="30"/>
          <w:szCs w:val="30"/>
          <w:cs/>
        </w:rPr>
        <w:t xml:space="preserve">เริ่มตั้งแต่วันที่ </w:t>
      </w:r>
      <w:r w:rsidR="006A501A" w:rsidRPr="00944644">
        <w:rPr>
          <w:rFonts w:ascii="Angsana New" w:hAnsi="Angsana New"/>
          <w:spacing w:val="-8"/>
          <w:sz w:val="30"/>
          <w:szCs w:val="30"/>
        </w:rPr>
        <w:t>1</w:t>
      </w:r>
      <w:r w:rsidR="00851B12" w:rsidRPr="00953BA7">
        <w:rPr>
          <w:rFonts w:ascii="Angsana New" w:hAnsi="Angsana New"/>
          <w:spacing w:val="-8"/>
          <w:sz w:val="30"/>
          <w:szCs w:val="30"/>
        </w:rPr>
        <w:t>5</w:t>
      </w:r>
      <w:r w:rsidR="006A501A" w:rsidRPr="00944644">
        <w:rPr>
          <w:rFonts w:ascii="Angsana New" w:hAnsi="Angsana New"/>
          <w:spacing w:val="-8"/>
          <w:sz w:val="30"/>
          <w:szCs w:val="30"/>
        </w:rPr>
        <w:t xml:space="preserve"> </w:t>
      </w:r>
      <w:r w:rsidR="006A501A" w:rsidRPr="00944644">
        <w:rPr>
          <w:rFonts w:ascii="Angsana New" w:hAnsi="Angsana New"/>
          <w:spacing w:val="-8"/>
          <w:sz w:val="30"/>
          <w:szCs w:val="30"/>
          <w:cs/>
        </w:rPr>
        <w:t xml:space="preserve">มกราคม </w:t>
      </w:r>
      <w:r w:rsidR="006A501A" w:rsidRPr="00944644">
        <w:rPr>
          <w:rFonts w:ascii="Angsana New" w:hAnsi="Angsana New"/>
          <w:spacing w:val="-8"/>
          <w:sz w:val="30"/>
          <w:szCs w:val="30"/>
        </w:rPr>
        <w:t xml:space="preserve">2563 </w:t>
      </w:r>
      <w:r w:rsidR="006A501A" w:rsidRPr="00944644">
        <w:rPr>
          <w:rFonts w:ascii="Angsana New" w:hAnsi="Angsana New"/>
          <w:spacing w:val="-8"/>
          <w:sz w:val="30"/>
          <w:szCs w:val="30"/>
          <w:cs/>
        </w:rPr>
        <w:t>ถึงวันที่</w:t>
      </w:r>
      <w:r w:rsidR="00FA3A42">
        <w:rPr>
          <w:rFonts w:ascii="Angsana New" w:hAnsi="Angsana New"/>
          <w:spacing w:val="-8"/>
          <w:sz w:val="30"/>
          <w:szCs w:val="30"/>
        </w:rPr>
        <w:br/>
      </w:r>
      <w:r w:rsidR="00851B12" w:rsidRPr="00233D13">
        <w:rPr>
          <w:rFonts w:ascii="Angsana New" w:hAnsi="Angsana New"/>
          <w:sz w:val="30"/>
          <w:szCs w:val="30"/>
        </w:rPr>
        <w:t>14</w:t>
      </w:r>
      <w:r w:rsidR="006A501A" w:rsidRPr="00944644">
        <w:rPr>
          <w:rFonts w:ascii="Angsana New" w:hAnsi="Angsana New"/>
          <w:sz w:val="30"/>
          <w:szCs w:val="30"/>
        </w:rPr>
        <w:t xml:space="preserve"> </w:t>
      </w:r>
      <w:r w:rsidR="00851B12" w:rsidRPr="00233D13">
        <w:rPr>
          <w:rFonts w:ascii="Angsana New" w:hAnsi="Angsana New" w:hint="cs"/>
          <w:sz w:val="30"/>
          <w:szCs w:val="30"/>
          <w:cs/>
        </w:rPr>
        <w:t>มกราคม</w:t>
      </w:r>
      <w:r w:rsidR="006A501A" w:rsidRPr="00944644">
        <w:rPr>
          <w:rFonts w:ascii="Angsana New" w:hAnsi="Angsana New"/>
          <w:sz w:val="30"/>
          <w:szCs w:val="30"/>
          <w:cs/>
        </w:rPr>
        <w:t xml:space="preserve"> </w:t>
      </w:r>
      <w:r w:rsidR="006A501A" w:rsidRPr="00944644">
        <w:rPr>
          <w:rFonts w:ascii="Angsana New" w:hAnsi="Angsana New"/>
          <w:sz w:val="30"/>
          <w:szCs w:val="30"/>
        </w:rPr>
        <w:t>256</w:t>
      </w:r>
      <w:r w:rsidR="00851B12" w:rsidRPr="00233D13">
        <w:rPr>
          <w:rFonts w:ascii="Angsana New" w:hAnsi="Angsana New"/>
          <w:sz w:val="30"/>
          <w:szCs w:val="30"/>
        </w:rPr>
        <w:t>5</w:t>
      </w:r>
      <w:r w:rsidR="006A501A" w:rsidRPr="00944644">
        <w:rPr>
          <w:rFonts w:ascii="Angsana New" w:hAnsi="Angsana New"/>
          <w:sz w:val="30"/>
          <w:szCs w:val="30"/>
        </w:rPr>
        <w:t xml:space="preserve"> </w:t>
      </w:r>
      <w:r w:rsidR="006A501A" w:rsidRPr="00944644">
        <w:rPr>
          <w:rFonts w:ascii="Angsana New" w:hAnsi="Angsana New"/>
          <w:sz w:val="30"/>
          <w:szCs w:val="30"/>
          <w:cs/>
        </w:rPr>
        <w:t>โดยบริษัทมีภาระผูกพันที่จะต้องจ่ายค่าตอบแทน</w:t>
      </w:r>
      <w:r w:rsidR="00CE4160" w:rsidRPr="00233D13">
        <w:rPr>
          <w:rFonts w:ascii="Angsana New" w:hAnsi="Angsana New"/>
          <w:sz w:val="30"/>
          <w:szCs w:val="30"/>
          <w:cs/>
        </w:rPr>
        <w:t>รายปี</w:t>
      </w:r>
      <w:r w:rsidR="006A501A" w:rsidRPr="00944644">
        <w:rPr>
          <w:rFonts w:ascii="Angsana New" w:hAnsi="Angsana New"/>
          <w:sz w:val="30"/>
          <w:szCs w:val="30"/>
          <w:cs/>
        </w:rPr>
        <w:t>ตามอัตราที่ระบุไว้ในสัญญา</w:t>
      </w:r>
    </w:p>
    <w:p w14:paraId="1F955163" w14:textId="60B53866" w:rsidR="00F20FEC" w:rsidRPr="00A23528" w:rsidRDefault="00F20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36E0B978" w14:textId="26D2E924" w:rsidR="00E86A8F" w:rsidRPr="00E86A8F" w:rsidRDefault="00E86A8F" w:rsidP="00E86A8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464B1947" w14:textId="4A15A271" w:rsidR="00E86A8F" w:rsidRPr="00A23528" w:rsidRDefault="00E86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0"/>
        <w:gridCol w:w="994"/>
        <w:gridCol w:w="1194"/>
        <w:gridCol w:w="274"/>
        <w:gridCol w:w="1149"/>
        <w:gridCol w:w="237"/>
        <w:gridCol w:w="1107"/>
        <w:gridCol w:w="237"/>
        <w:gridCol w:w="1098"/>
      </w:tblGrid>
      <w:tr w:rsidR="001415D2" w:rsidRPr="001B41B9" w14:paraId="377E390B" w14:textId="77777777" w:rsidTr="00A23528">
        <w:trPr>
          <w:tblHeader/>
        </w:trPr>
        <w:tc>
          <w:tcPr>
            <w:tcW w:w="1607" w:type="pct"/>
          </w:tcPr>
          <w:p w14:paraId="67B47E24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125806A5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56039A11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633A6BDE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534920DA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5D2" w:rsidRPr="001B41B9" w14:paraId="7AFDF8D2" w14:textId="77777777" w:rsidTr="00A23528">
        <w:trPr>
          <w:tblHeader/>
        </w:trPr>
        <w:tc>
          <w:tcPr>
            <w:tcW w:w="1607" w:type="pct"/>
          </w:tcPr>
          <w:p w14:paraId="005F196A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5B5EB6BF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B95A2EA" w14:textId="77777777" w:rsidR="001415D2" w:rsidRPr="009E402F" w:rsidRDefault="001415D2" w:rsidP="00C1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1697D7F5" w14:textId="77777777" w:rsidR="001415D2" w:rsidRPr="001B41B9" w:rsidRDefault="001415D2" w:rsidP="00C1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A448986" w14:textId="77777777" w:rsidR="001415D2" w:rsidRPr="001B41B9" w:rsidRDefault="001415D2" w:rsidP="00C1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125CCA60" w14:textId="77777777" w:rsidR="001415D2" w:rsidRPr="00EE573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14:paraId="0CCC7F8C" w14:textId="77777777" w:rsidR="001415D2" w:rsidRPr="009E402F" w:rsidRDefault="001415D2" w:rsidP="00C1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1C45D9F4" w14:textId="77777777" w:rsidR="001415D2" w:rsidRPr="001B41B9" w:rsidRDefault="001415D2" w:rsidP="00C1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EC7330B" w14:textId="77777777" w:rsidR="001415D2" w:rsidRPr="001B41B9" w:rsidRDefault="001415D2" w:rsidP="00C1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415D2" w:rsidRPr="001B41B9" w14:paraId="4A184EFF" w14:textId="77777777" w:rsidTr="00A23528">
        <w:trPr>
          <w:tblHeader/>
        </w:trPr>
        <w:tc>
          <w:tcPr>
            <w:tcW w:w="1607" w:type="pct"/>
          </w:tcPr>
          <w:p w14:paraId="7C3F8998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2C8E8F6B" w14:textId="70F49A23" w:rsidR="001415D2" w:rsidRPr="00C10E83" w:rsidRDefault="001415D2" w:rsidP="001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4" w:type="pct"/>
          </w:tcPr>
          <w:p w14:paraId="7420D7CE" w14:textId="77777777" w:rsidR="001415D2" w:rsidRPr="00AD5B59" w:rsidRDefault="001415D2" w:rsidP="00C1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8" w:type="pct"/>
          </w:tcPr>
          <w:p w14:paraId="2B03F52B" w14:textId="77777777" w:rsidR="001415D2" w:rsidRPr="00AD5B59" w:rsidRDefault="001415D2" w:rsidP="00C1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1E14BDC" w14:textId="77777777" w:rsidR="001415D2" w:rsidRPr="00AD5B59" w:rsidRDefault="001415D2" w:rsidP="00C1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8" w:type="pct"/>
          </w:tcPr>
          <w:p w14:paraId="4B281D93" w14:textId="77777777" w:rsidR="001415D2" w:rsidRPr="00AD5B5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036465" w14:textId="77777777" w:rsidR="001415D2" w:rsidRPr="00AD5B59" w:rsidRDefault="001415D2" w:rsidP="00C1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8" w:type="pct"/>
          </w:tcPr>
          <w:p w14:paraId="662F6848" w14:textId="77777777" w:rsidR="001415D2" w:rsidRPr="00AD5B59" w:rsidRDefault="001415D2" w:rsidP="00C1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C07A15" w14:textId="77777777" w:rsidR="001415D2" w:rsidRPr="00AD5B59" w:rsidRDefault="001415D2" w:rsidP="00C14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AD5B5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D5B5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1415D2" w:rsidRPr="001B41B9" w14:paraId="373A567E" w14:textId="77777777" w:rsidTr="006913EA">
        <w:trPr>
          <w:tblHeader/>
        </w:trPr>
        <w:tc>
          <w:tcPr>
            <w:tcW w:w="1607" w:type="pct"/>
          </w:tcPr>
          <w:p w14:paraId="219B5E89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608675B3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7" w:type="pct"/>
            <w:gridSpan w:val="7"/>
          </w:tcPr>
          <w:p w14:paraId="215E3C41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15D2" w:rsidRPr="001B41B9" w14:paraId="5973551D" w14:textId="77777777" w:rsidTr="00A23528">
        <w:tc>
          <w:tcPr>
            <w:tcW w:w="1607" w:type="pct"/>
          </w:tcPr>
          <w:p w14:paraId="5414E12F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6" w:type="pct"/>
            <w:shd w:val="clear" w:color="auto" w:fill="auto"/>
          </w:tcPr>
          <w:p w14:paraId="400FB7DE" w14:textId="669701AE" w:rsidR="001415D2" w:rsidRPr="001B41B9" w:rsidRDefault="001415D2" w:rsidP="001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99" w:hanging="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15D2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44" w:type="pct"/>
            <w:shd w:val="clear" w:color="auto" w:fill="auto"/>
          </w:tcPr>
          <w:p w14:paraId="360D99CA" w14:textId="77777777" w:rsidR="001415D2" w:rsidRPr="001B41B9" w:rsidRDefault="001415D2" w:rsidP="00C143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2D1A191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F300094" w14:textId="77777777" w:rsidR="001415D2" w:rsidRPr="001B41B9" w:rsidRDefault="001415D2" w:rsidP="00C143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F9323DA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AD34639" w14:textId="77777777" w:rsidR="001415D2" w:rsidRPr="001B41B9" w:rsidRDefault="001415D2" w:rsidP="00C143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639E56E" w14:textId="77777777" w:rsidR="001415D2" w:rsidRPr="001B41B9" w:rsidRDefault="001415D2" w:rsidP="00C14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6237604" w14:textId="77777777" w:rsidR="001415D2" w:rsidRPr="001B41B9" w:rsidRDefault="001415D2" w:rsidP="00C1436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15D2" w:rsidRPr="00FD1117" w14:paraId="33DC8EEA" w14:textId="77777777" w:rsidTr="00A23528">
        <w:tc>
          <w:tcPr>
            <w:tcW w:w="1607" w:type="pct"/>
          </w:tcPr>
          <w:p w14:paraId="38951553" w14:textId="77777777" w:rsidR="001415D2" w:rsidRPr="001B41B9" w:rsidRDefault="001415D2" w:rsidP="001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6" w:type="pct"/>
            <w:shd w:val="clear" w:color="auto" w:fill="auto"/>
          </w:tcPr>
          <w:p w14:paraId="4A5FD82F" w14:textId="3FB6E5B4" w:rsidR="001415D2" w:rsidRPr="001415D2" w:rsidRDefault="001415D2" w:rsidP="001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9F56468" w14:textId="4B0DBDFD" w:rsidR="001415D2" w:rsidRPr="001415D2" w:rsidRDefault="001415D2" w:rsidP="001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415D2">
              <w:rPr>
                <w:rFonts w:ascii="Angsana New" w:hAnsi="Angsana New"/>
                <w:sz w:val="30"/>
                <w:szCs w:val="30"/>
              </w:rPr>
              <w:t>4,799</w:t>
            </w:r>
          </w:p>
        </w:tc>
        <w:tc>
          <w:tcPr>
            <w:tcW w:w="148" w:type="pct"/>
            <w:shd w:val="clear" w:color="auto" w:fill="auto"/>
          </w:tcPr>
          <w:p w14:paraId="3619C1BF" w14:textId="77777777" w:rsidR="001415D2" w:rsidRPr="000233AA" w:rsidRDefault="001415D2" w:rsidP="00141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52A9FAB" w14:textId="77777777" w:rsidR="001415D2" w:rsidRPr="006913EA" w:rsidRDefault="001415D2" w:rsidP="001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6913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F3C3073" w14:textId="77777777" w:rsidR="001415D2" w:rsidRPr="000233AA" w:rsidRDefault="001415D2" w:rsidP="00141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31B70A2" w14:textId="271BFE36" w:rsidR="001415D2" w:rsidRPr="000233AA" w:rsidRDefault="001415D2" w:rsidP="001415D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15D2">
              <w:rPr>
                <w:rFonts w:ascii="Angsana New" w:hAnsi="Angsana New"/>
                <w:sz w:val="30"/>
                <w:szCs w:val="30"/>
              </w:rPr>
              <w:t>4,799</w:t>
            </w:r>
          </w:p>
        </w:tc>
        <w:tc>
          <w:tcPr>
            <w:tcW w:w="128" w:type="pct"/>
            <w:shd w:val="clear" w:color="auto" w:fill="auto"/>
          </w:tcPr>
          <w:p w14:paraId="2EBCF448" w14:textId="77777777" w:rsidR="001415D2" w:rsidRPr="000233AA" w:rsidRDefault="001415D2" w:rsidP="001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1F44A8C" w14:textId="77777777" w:rsidR="001415D2" w:rsidRPr="006913EA" w:rsidRDefault="001415D2" w:rsidP="001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6913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3EA" w:rsidRPr="00FD1117" w14:paraId="3881DD0B" w14:textId="77777777" w:rsidTr="00A23528">
        <w:tc>
          <w:tcPr>
            <w:tcW w:w="1607" w:type="pct"/>
          </w:tcPr>
          <w:p w14:paraId="2A6C2532" w14:textId="0AA41669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B41B9">
              <w:rPr>
                <w:rFonts w:ascii="Angsana New" w:hAnsi="Angsana New"/>
                <w:sz w:val="30"/>
                <w:szCs w:val="30"/>
              </w:rPr>
              <w:t>3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36" w:type="pct"/>
            <w:shd w:val="clear" w:color="auto" w:fill="auto"/>
          </w:tcPr>
          <w:p w14:paraId="11DBB4A0" w14:textId="77777777" w:rsidR="006913EA" w:rsidRPr="001415D2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34AD2036" w14:textId="5D8264B0" w:rsidR="006913EA" w:rsidRPr="001415D2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3,199</w:t>
            </w:r>
          </w:p>
        </w:tc>
        <w:tc>
          <w:tcPr>
            <w:tcW w:w="148" w:type="pct"/>
            <w:shd w:val="clear" w:color="auto" w:fill="auto"/>
          </w:tcPr>
          <w:p w14:paraId="70B99965" w14:textId="77777777" w:rsidR="006913EA" w:rsidRPr="000233AA" w:rsidRDefault="006913EA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1B3EB978" w14:textId="56C8BC10" w:rsidR="006913EA" w:rsidRPr="006913EA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6913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05DFB26" w14:textId="77777777" w:rsidR="006913EA" w:rsidRPr="000233AA" w:rsidRDefault="006913EA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4078B061" w14:textId="77F430EF" w:rsidR="006913EA" w:rsidRPr="000233AA" w:rsidRDefault="006913EA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3,199</w:t>
            </w:r>
          </w:p>
        </w:tc>
        <w:tc>
          <w:tcPr>
            <w:tcW w:w="128" w:type="pct"/>
            <w:shd w:val="clear" w:color="auto" w:fill="auto"/>
          </w:tcPr>
          <w:p w14:paraId="71134F54" w14:textId="77777777" w:rsidR="006913EA" w:rsidRPr="000233AA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0CD73E68" w14:textId="4BF701E5" w:rsidR="006913EA" w:rsidRPr="006913EA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6913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3EA" w:rsidRPr="00FD1117" w14:paraId="385A09E4" w14:textId="77777777" w:rsidTr="00A23528">
        <w:tc>
          <w:tcPr>
            <w:tcW w:w="1607" w:type="pct"/>
          </w:tcPr>
          <w:p w14:paraId="4AA02A78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" w:type="pct"/>
            <w:shd w:val="clear" w:color="auto" w:fill="auto"/>
          </w:tcPr>
          <w:p w14:paraId="7D8A0B71" w14:textId="77777777" w:rsidR="006913EA" w:rsidRPr="001415D2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33E5E3B0" w14:textId="55E523C5" w:rsidR="006913EA" w:rsidRPr="000233AA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7,998</w:t>
            </w:r>
          </w:p>
        </w:tc>
        <w:tc>
          <w:tcPr>
            <w:tcW w:w="148" w:type="pct"/>
            <w:shd w:val="clear" w:color="auto" w:fill="auto"/>
          </w:tcPr>
          <w:p w14:paraId="155CB7AC" w14:textId="77777777" w:rsidR="006913EA" w:rsidRPr="000233AA" w:rsidRDefault="006913EA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20FF0812" w14:textId="59773772" w:rsidR="006913EA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2E5520F" w14:textId="77777777" w:rsidR="006913EA" w:rsidRPr="000233AA" w:rsidRDefault="006913EA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289FA24" w14:textId="6E06406D" w:rsidR="006913EA" w:rsidRPr="000233AA" w:rsidRDefault="006913EA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7,998</w:t>
            </w:r>
          </w:p>
        </w:tc>
        <w:tc>
          <w:tcPr>
            <w:tcW w:w="128" w:type="pct"/>
            <w:shd w:val="clear" w:color="auto" w:fill="auto"/>
          </w:tcPr>
          <w:p w14:paraId="624E181C" w14:textId="77777777" w:rsidR="006913EA" w:rsidRPr="000233AA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68FFCCA0" w14:textId="5E107C91" w:rsidR="006913EA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913EA" w:rsidRPr="001B41B9" w14:paraId="24DFBFB6" w14:textId="77777777" w:rsidTr="00A23528">
        <w:tc>
          <w:tcPr>
            <w:tcW w:w="1607" w:type="pct"/>
          </w:tcPr>
          <w:p w14:paraId="1E6E0308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6" w:type="pct"/>
            <w:shd w:val="clear" w:color="auto" w:fill="auto"/>
          </w:tcPr>
          <w:p w14:paraId="7D7700E6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96A8432" w14:textId="77777777" w:rsidR="006913EA" w:rsidRPr="001B41B9" w:rsidRDefault="006913EA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65E49C1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A4057EA" w14:textId="77777777" w:rsidR="006913EA" w:rsidRPr="001B41B9" w:rsidRDefault="006913EA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1798DF1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F471989" w14:textId="77777777" w:rsidR="006913EA" w:rsidRPr="001B41B9" w:rsidRDefault="006913EA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5AB8571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02B36BD" w14:textId="77777777" w:rsidR="006913EA" w:rsidRPr="001B41B9" w:rsidRDefault="006913EA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3EA" w:rsidRPr="001B41B9" w14:paraId="61290B5B" w14:textId="77777777" w:rsidTr="00A23528">
        <w:tc>
          <w:tcPr>
            <w:tcW w:w="1607" w:type="pct"/>
          </w:tcPr>
          <w:p w14:paraId="36CA74CC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6" w:type="pct"/>
            <w:shd w:val="clear" w:color="auto" w:fill="auto"/>
          </w:tcPr>
          <w:p w14:paraId="0FEF7B1F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715312E6" w14:textId="3ED2093E" w:rsidR="006913EA" w:rsidRPr="00564E9F" w:rsidRDefault="00A23528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127,205</w:t>
            </w:r>
          </w:p>
        </w:tc>
        <w:tc>
          <w:tcPr>
            <w:tcW w:w="148" w:type="pct"/>
            <w:shd w:val="clear" w:color="auto" w:fill="auto"/>
          </w:tcPr>
          <w:p w14:paraId="1B08FC11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2BACB0D" w14:textId="77777777" w:rsidR="006913EA" w:rsidRPr="00666134" w:rsidRDefault="006913EA" w:rsidP="006913E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94,734</w:t>
            </w:r>
          </w:p>
        </w:tc>
        <w:tc>
          <w:tcPr>
            <w:tcW w:w="128" w:type="pct"/>
            <w:shd w:val="clear" w:color="auto" w:fill="auto"/>
          </w:tcPr>
          <w:p w14:paraId="130C9861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53E6EDE" w14:textId="3AAB3C9F" w:rsidR="006913EA" w:rsidRPr="00564E9F" w:rsidRDefault="00A23528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126,347</w:t>
            </w:r>
          </w:p>
        </w:tc>
        <w:tc>
          <w:tcPr>
            <w:tcW w:w="128" w:type="pct"/>
            <w:shd w:val="clear" w:color="auto" w:fill="auto"/>
          </w:tcPr>
          <w:p w14:paraId="27302C3E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E1E0815" w14:textId="77777777" w:rsidR="006913EA" w:rsidRPr="00666134" w:rsidRDefault="006913EA" w:rsidP="006913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94,734</w:t>
            </w:r>
          </w:p>
        </w:tc>
      </w:tr>
      <w:tr w:rsidR="006913EA" w:rsidRPr="001B41B9" w14:paraId="784B9FCB" w14:textId="77777777" w:rsidTr="00A23528">
        <w:tc>
          <w:tcPr>
            <w:tcW w:w="1607" w:type="pct"/>
          </w:tcPr>
          <w:p w14:paraId="7EA59A77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1B41B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36" w:type="pct"/>
            <w:shd w:val="clear" w:color="auto" w:fill="auto"/>
          </w:tcPr>
          <w:p w14:paraId="3223C376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10E6601" w14:textId="77777777" w:rsidR="006913EA" w:rsidRPr="00564E9F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06BE990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6EC11CE" w14:textId="77777777" w:rsidR="006913EA" w:rsidRPr="00666134" w:rsidRDefault="006913EA" w:rsidP="006913E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973D32B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B78EF76" w14:textId="77777777" w:rsidR="006913EA" w:rsidRPr="00564E9F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9876FB6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6BD57DE5" w14:textId="77777777" w:rsidR="006913EA" w:rsidRPr="00666134" w:rsidRDefault="006913EA" w:rsidP="006913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13EA" w:rsidRPr="001B41B9" w14:paraId="25454422" w14:textId="77777777" w:rsidTr="00A23528">
        <w:tc>
          <w:tcPr>
            <w:tcW w:w="1607" w:type="pct"/>
          </w:tcPr>
          <w:p w14:paraId="083E1447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1B41B9">
              <w:rPr>
                <w:rFonts w:ascii="Angsana New" w:hAnsi="Angsana New"/>
                <w:sz w:val="30"/>
                <w:szCs w:val="30"/>
              </w:rPr>
              <w:t>3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36" w:type="pct"/>
            <w:shd w:val="clear" w:color="auto" w:fill="auto"/>
          </w:tcPr>
          <w:p w14:paraId="509CA010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23B56F77" w14:textId="3FCD1B54" w:rsidR="006913EA" w:rsidRPr="00564E9F" w:rsidRDefault="00A23528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32,243</w:t>
            </w:r>
          </w:p>
        </w:tc>
        <w:tc>
          <w:tcPr>
            <w:tcW w:w="148" w:type="pct"/>
            <w:shd w:val="clear" w:color="auto" w:fill="auto"/>
          </w:tcPr>
          <w:p w14:paraId="0281E00E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B7D38ED" w14:textId="77777777" w:rsidR="006913EA" w:rsidRPr="00666134" w:rsidRDefault="006913EA" w:rsidP="006913EA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35,929</w:t>
            </w:r>
          </w:p>
        </w:tc>
        <w:tc>
          <w:tcPr>
            <w:tcW w:w="128" w:type="pct"/>
            <w:shd w:val="clear" w:color="auto" w:fill="auto"/>
          </w:tcPr>
          <w:p w14:paraId="1DFDACA6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7D530E7" w14:textId="3F576CFA" w:rsidR="006913EA" w:rsidRPr="00564E9F" w:rsidRDefault="00A23528" w:rsidP="006913E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31,683</w:t>
            </w:r>
          </w:p>
        </w:tc>
        <w:tc>
          <w:tcPr>
            <w:tcW w:w="128" w:type="pct"/>
            <w:shd w:val="clear" w:color="auto" w:fill="auto"/>
          </w:tcPr>
          <w:p w14:paraId="38C1C42B" w14:textId="77777777" w:rsidR="006913EA" w:rsidRPr="001B41B9" w:rsidRDefault="006913EA" w:rsidP="00691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C8F6C93" w14:textId="77777777" w:rsidR="006913EA" w:rsidRPr="00666134" w:rsidRDefault="006913EA" w:rsidP="006913E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35,929</w:t>
            </w:r>
          </w:p>
        </w:tc>
      </w:tr>
      <w:tr w:rsidR="00A23528" w:rsidRPr="001B41B9" w14:paraId="117373EC" w14:textId="77777777" w:rsidTr="00A23528">
        <w:tc>
          <w:tcPr>
            <w:tcW w:w="1607" w:type="pct"/>
          </w:tcPr>
          <w:p w14:paraId="5BCAB45D" w14:textId="77777777" w:rsidR="00A23528" w:rsidRPr="001B41B9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B41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41B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36" w:type="pct"/>
            <w:shd w:val="clear" w:color="auto" w:fill="auto"/>
          </w:tcPr>
          <w:p w14:paraId="0A762C81" w14:textId="77777777" w:rsidR="00A23528" w:rsidRPr="001B41B9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29606BC" w14:textId="2E074D2F" w:rsidR="00A23528" w:rsidRPr="00564E9F" w:rsidRDefault="00A23528" w:rsidP="00A2352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6913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08D4B25" w14:textId="77777777" w:rsidR="00A23528" w:rsidRPr="00144332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886CD5" w14:textId="77777777" w:rsidR="00A23528" w:rsidRPr="00666134" w:rsidRDefault="00A23528" w:rsidP="00A23528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14:paraId="57C40F87" w14:textId="77777777" w:rsidR="00A23528" w:rsidRPr="001B41B9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1794A5C8" w14:textId="32F53D14" w:rsidR="00A23528" w:rsidRPr="00564E9F" w:rsidRDefault="00A23528" w:rsidP="00A2352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6913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CA8A72C" w14:textId="77777777" w:rsidR="00A23528" w:rsidRPr="00144332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2221B2" w14:textId="77777777" w:rsidR="00A23528" w:rsidRPr="00666134" w:rsidRDefault="00A23528" w:rsidP="00A2352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23528" w:rsidRPr="001B41B9" w14:paraId="1CB75C79" w14:textId="77777777" w:rsidTr="00A23528">
        <w:tc>
          <w:tcPr>
            <w:tcW w:w="1607" w:type="pct"/>
          </w:tcPr>
          <w:p w14:paraId="1532D870" w14:textId="77777777" w:rsidR="00A23528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14:paraId="5AA600E6" w14:textId="77777777" w:rsidR="00A23528" w:rsidRPr="001B41B9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D6AF2" w14:textId="3715E1B2" w:rsidR="00A23528" w:rsidRPr="000233AA" w:rsidRDefault="00A23528" w:rsidP="00A2352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159,448</w:t>
            </w:r>
          </w:p>
        </w:tc>
        <w:tc>
          <w:tcPr>
            <w:tcW w:w="148" w:type="pct"/>
            <w:shd w:val="clear" w:color="auto" w:fill="auto"/>
          </w:tcPr>
          <w:p w14:paraId="3F7C9543" w14:textId="77777777" w:rsidR="00A23528" w:rsidRPr="000233AA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297712E4" w14:textId="77777777" w:rsidR="00A23528" w:rsidRPr="00666134" w:rsidRDefault="00A23528" w:rsidP="00A23528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130,669</w:t>
            </w:r>
          </w:p>
        </w:tc>
        <w:tc>
          <w:tcPr>
            <w:tcW w:w="128" w:type="pct"/>
            <w:shd w:val="clear" w:color="auto" w:fill="auto"/>
          </w:tcPr>
          <w:p w14:paraId="581C8FB7" w14:textId="77777777" w:rsidR="00A23528" w:rsidRPr="000233AA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245FB" w14:textId="4948F43E" w:rsidR="00A23528" w:rsidRPr="000233AA" w:rsidRDefault="00A23528" w:rsidP="00A2352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158,030</w:t>
            </w:r>
          </w:p>
        </w:tc>
        <w:tc>
          <w:tcPr>
            <w:tcW w:w="128" w:type="pct"/>
            <w:shd w:val="clear" w:color="auto" w:fill="auto"/>
          </w:tcPr>
          <w:p w14:paraId="6A039A9A" w14:textId="77777777" w:rsidR="00A23528" w:rsidRPr="000233AA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274EFFC8" w14:textId="77777777" w:rsidR="00A23528" w:rsidRPr="00666134" w:rsidRDefault="00A23528" w:rsidP="00A2352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130,669</w:t>
            </w:r>
          </w:p>
        </w:tc>
      </w:tr>
      <w:tr w:rsidR="00A23528" w:rsidRPr="008F3999" w14:paraId="2FD6C8BF" w14:textId="77777777" w:rsidTr="00A23528">
        <w:tc>
          <w:tcPr>
            <w:tcW w:w="1607" w:type="pct"/>
          </w:tcPr>
          <w:p w14:paraId="41634601" w14:textId="77777777" w:rsidR="00A23528" w:rsidRPr="00A23528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36" w:type="pct"/>
            <w:shd w:val="clear" w:color="auto" w:fill="auto"/>
          </w:tcPr>
          <w:p w14:paraId="1881691C" w14:textId="77777777" w:rsidR="00A23528" w:rsidRPr="00A23528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0" w:lineRule="atLeast"/>
              <w:ind w:right="-1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37AA1B5C" w14:textId="77777777" w:rsidR="00A23528" w:rsidRPr="00A23528" w:rsidRDefault="00A23528" w:rsidP="00A2352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0" w:lineRule="atLeast"/>
              <w:ind w:left="-108" w:right="-1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13E85724" w14:textId="77777777" w:rsidR="00A23528" w:rsidRPr="00A23528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right="-1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5363B4D4" w14:textId="77777777" w:rsidR="00A23528" w:rsidRPr="00A23528" w:rsidRDefault="00A23528" w:rsidP="00A23528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sz w:val="20"/>
              </w:rPr>
            </w:pPr>
          </w:p>
        </w:tc>
        <w:tc>
          <w:tcPr>
            <w:tcW w:w="128" w:type="pct"/>
            <w:shd w:val="clear" w:color="auto" w:fill="auto"/>
          </w:tcPr>
          <w:p w14:paraId="331CFE0F" w14:textId="77777777" w:rsidR="00A23528" w:rsidRPr="00A23528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right="-1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7A4B6581" w14:textId="77777777" w:rsidR="00A23528" w:rsidRPr="00A23528" w:rsidRDefault="00A23528" w:rsidP="00A2352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0" w:lineRule="atLeast"/>
              <w:ind w:left="-108" w:right="-1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" w:type="pct"/>
            <w:shd w:val="clear" w:color="auto" w:fill="auto"/>
          </w:tcPr>
          <w:p w14:paraId="398200D2" w14:textId="77777777" w:rsidR="00A23528" w:rsidRPr="00A23528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right="-1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B6654FA" w14:textId="77777777" w:rsidR="00A23528" w:rsidRPr="00A23528" w:rsidRDefault="00A23528" w:rsidP="00A2352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sz w:val="20"/>
              </w:rPr>
            </w:pPr>
          </w:p>
        </w:tc>
      </w:tr>
      <w:tr w:rsidR="00A23528" w:rsidRPr="008F3999" w14:paraId="1D256755" w14:textId="77777777" w:rsidTr="00A23528">
        <w:tc>
          <w:tcPr>
            <w:tcW w:w="1607" w:type="pct"/>
          </w:tcPr>
          <w:p w14:paraId="5DE01DA1" w14:textId="77777777" w:rsidR="00A23528" w:rsidRPr="00114CA3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4C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6" w:type="pct"/>
            <w:shd w:val="clear" w:color="auto" w:fill="auto"/>
          </w:tcPr>
          <w:p w14:paraId="79DD85F2" w14:textId="77777777" w:rsidR="00A23528" w:rsidRPr="008F3999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42689AA9" w14:textId="4524E0B4" w:rsidR="00A23528" w:rsidRPr="00564E9F" w:rsidRDefault="00A23528" w:rsidP="00A2352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167,446</w:t>
            </w:r>
          </w:p>
        </w:tc>
        <w:tc>
          <w:tcPr>
            <w:tcW w:w="148" w:type="pct"/>
            <w:shd w:val="clear" w:color="auto" w:fill="auto"/>
          </w:tcPr>
          <w:p w14:paraId="42022813" w14:textId="77777777" w:rsidR="00A23528" w:rsidRPr="008F3999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67C84335" w14:textId="77777777" w:rsidR="00A23528" w:rsidRPr="00666134" w:rsidRDefault="00A23528" w:rsidP="00A23528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130,669</w:t>
            </w:r>
          </w:p>
        </w:tc>
        <w:tc>
          <w:tcPr>
            <w:tcW w:w="128" w:type="pct"/>
            <w:shd w:val="clear" w:color="auto" w:fill="auto"/>
          </w:tcPr>
          <w:p w14:paraId="08C72E16" w14:textId="77777777" w:rsidR="00A23528" w:rsidRPr="008F3999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5C3FAFB2" w14:textId="602A0E03" w:rsidR="00A23528" w:rsidRPr="00564E9F" w:rsidRDefault="00A23528" w:rsidP="00A2352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166,028</w:t>
            </w:r>
          </w:p>
        </w:tc>
        <w:tc>
          <w:tcPr>
            <w:tcW w:w="128" w:type="pct"/>
            <w:shd w:val="clear" w:color="auto" w:fill="auto"/>
          </w:tcPr>
          <w:p w14:paraId="1244383A" w14:textId="77777777" w:rsidR="00A23528" w:rsidRPr="008F3999" w:rsidRDefault="00A23528" w:rsidP="00A2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5E2DC683" w14:textId="77777777" w:rsidR="00A23528" w:rsidRPr="00666134" w:rsidRDefault="00A23528" w:rsidP="00A2352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130,669</w:t>
            </w:r>
          </w:p>
        </w:tc>
      </w:tr>
    </w:tbl>
    <w:p w14:paraId="3EF9F641" w14:textId="77777777" w:rsidR="001415D2" w:rsidRPr="00A23528" w:rsidRDefault="001415D2" w:rsidP="00141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spacing w:val="6"/>
          <w:sz w:val="20"/>
          <w:szCs w:val="20"/>
          <w:lang w:val="en-GB"/>
        </w:rPr>
      </w:pPr>
    </w:p>
    <w:p w14:paraId="1668F54E" w14:textId="0BC85732" w:rsidR="001415D2" w:rsidRDefault="001415D2" w:rsidP="00141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โดยปกติระยะเวลาการให้สินเชื่อแก่ลูกค้าในประเทศและต่างประเทศของกลุ่มบริษัทมีระยะเวลาตั้งแต่</w:t>
      </w:r>
      <w:r>
        <w:rPr>
          <w:rFonts w:ascii="Angsana New" w:hAnsi="Angsana New"/>
          <w:spacing w:val="6"/>
          <w:sz w:val="30"/>
          <w:szCs w:val="30"/>
        </w:rPr>
        <w:t xml:space="preserve"> 7</w:t>
      </w:r>
      <w:r w:rsidRPr="00F0462B">
        <w:rPr>
          <w:rFonts w:ascii="Angsana New" w:hAnsi="Angsana New"/>
          <w:spacing w:val="6"/>
          <w:sz w:val="30"/>
          <w:szCs w:val="30"/>
          <w:cs/>
        </w:rPr>
        <w:t xml:space="preserve"> วัน </w:t>
      </w:r>
      <w:r>
        <w:rPr>
          <w:rFonts w:ascii="Angsana New" w:hAnsi="Angsana New"/>
          <w:spacing w:val="6"/>
          <w:sz w:val="30"/>
          <w:szCs w:val="30"/>
        </w:rPr>
        <w:br/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ถึง </w:t>
      </w:r>
      <w:r>
        <w:rPr>
          <w:rFonts w:ascii="Angsana New" w:hAnsi="Angsana New"/>
          <w:spacing w:val="6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วัน และ</w:t>
      </w:r>
      <w:r w:rsidRPr="00F0462B">
        <w:rPr>
          <w:rFonts w:ascii="Angsana New" w:hAnsi="Angsana New"/>
          <w:spacing w:val="6"/>
          <w:sz w:val="30"/>
          <w:szCs w:val="30"/>
          <w:cs/>
          <w:lang w:val="en-GB"/>
        </w:rPr>
        <w:t>ตั้งแต่</w:t>
      </w:r>
      <w:r>
        <w:rPr>
          <w:rFonts w:ascii="Angsana New" w:hAnsi="Angsana New"/>
          <w:spacing w:val="6"/>
          <w:sz w:val="30"/>
          <w:szCs w:val="30"/>
        </w:rPr>
        <w:t xml:space="preserve"> 15</w:t>
      </w:r>
      <w:r w:rsidRPr="00F0462B">
        <w:rPr>
          <w:rFonts w:ascii="Angsana New" w:hAnsi="Angsana New"/>
          <w:spacing w:val="6"/>
          <w:sz w:val="30"/>
          <w:szCs w:val="30"/>
          <w:cs/>
        </w:rPr>
        <w:t xml:space="preserve"> วัน 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ถึง </w:t>
      </w:r>
      <w:r>
        <w:rPr>
          <w:rFonts w:ascii="Angsana New" w:hAnsi="Angsana New"/>
          <w:spacing w:val="6"/>
          <w:sz w:val="30"/>
          <w:szCs w:val="30"/>
        </w:rPr>
        <w:t xml:space="preserve">70 </w:t>
      </w:r>
      <w:r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ตามลำดับ</w:t>
      </w:r>
    </w:p>
    <w:p w14:paraId="580A7150" w14:textId="77777777" w:rsidR="00726968" w:rsidRPr="00953BA7" w:rsidRDefault="00726968" w:rsidP="0072696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53BA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</w:t>
      </w:r>
      <w:r w:rsidRPr="00953BA7">
        <w:rPr>
          <w:rFonts w:ascii="Angsana New" w:hAnsi="Angsana New"/>
          <w:b/>
          <w:bCs/>
          <w:sz w:val="30"/>
          <w:szCs w:val="30"/>
          <w:cs/>
        </w:rPr>
        <w:t>ชีวภาพ</w:t>
      </w:r>
    </w:p>
    <w:p w14:paraId="23A9FB82" w14:textId="77777777" w:rsidR="009E1AAF" w:rsidRPr="00953BA7" w:rsidRDefault="009E1AAF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539"/>
        <w:gridCol w:w="1811"/>
        <w:gridCol w:w="271"/>
        <w:gridCol w:w="1979"/>
      </w:tblGrid>
      <w:tr w:rsidR="00A67AA5" w:rsidRPr="00953BA7" w14:paraId="5EB4023E" w14:textId="77777777" w:rsidTr="00944644">
        <w:trPr>
          <w:trHeight w:val="442"/>
        </w:trPr>
        <w:tc>
          <w:tcPr>
            <w:tcW w:w="2569" w:type="pct"/>
          </w:tcPr>
          <w:p w14:paraId="7CD6D6FB" w14:textId="28E809DE" w:rsidR="00A67AA5" w:rsidRPr="00953BA7" w:rsidRDefault="007E2548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5" w:type="pct"/>
          </w:tcPr>
          <w:p w14:paraId="59025085" w14:textId="77777777" w:rsidR="00A67AA5" w:rsidRPr="00953BA7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7" w:type="pct"/>
          </w:tcPr>
          <w:p w14:paraId="48D7F4ED" w14:textId="77777777" w:rsidR="00A67AA5" w:rsidRPr="00953BA7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FDC168B" w14:textId="77777777" w:rsidR="00A67AA5" w:rsidRPr="00953BA7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pct"/>
          </w:tcPr>
          <w:p w14:paraId="5959A24B" w14:textId="77777777" w:rsidR="00A67AA5" w:rsidRPr="00953BA7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45DD" w:rsidRPr="00953BA7" w14:paraId="02DCA33D" w14:textId="77777777" w:rsidTr="00944644">
        <w:trPr>
          <w:trHeight w:val="335"/>
        </w:trPr>
        <w:tc>
          <w:tcPr>
            <w:tcW w:w="2569" w:type="pct"/>
          </w:tcPr>
          <w:p w14:paraId="3AC6ED0D" w14:textId="77777777" w:rsidR="005945DD" w:rsidRPr="00944644" w:rsidRDefault="005945DD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pct"/>
          </w:tcPr>
          <w:p w14:paraId="7C80CE1B" w14:textId="77777777" w:rsidR="005945DD" w:rsidRPr="00953BA7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6" w:type="pct"/>
            <w:gridSpan w:val="3"/>
          </w:tcPr>
          <w:p w14:paraId="746FDF76" w14:textId="77777777" w:rsidR="005945DD" w:rsidRPr="00953BA7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AA5" w:rsidRPr="00953BA7" w14:paraId="06D3B25D" w14:textId="77777777" w:rsidTr="00944644">
        <w:trPr>
          <w:trHeight w:val="427"/>
        </w:trPr>
        <w:tc>
          <w:tcPr>
            <w:tcW w:w="2569" w:type="pct"/>
          </w:tcPr>
          <w:p w14:paraId="656F07E4" w14:textId="77777777" w:rsidR="00A67AA5" w:rsidRPr="00953BA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6334"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F6334"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EB3719" w:rsidRPr="00953B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5" w:type="pct"/>
          </w:tcPr>
          <w:p w14:paraId="6F8EA087" w14:textId="77777777" w:rsidR="00A67AA5" w:rsidRPr="00953BA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4DB13EB2" w14:textId="77777777" w:rsidR="00A67AA5" w:rsidRPr="00953BA7" w:rsidRDefault="0099187A" w:rsidP="0099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145,333</w:t>
            </w:r>
          </w:p>
        </w:tc>
        <w:tc>
          <w:tcPr>
            <w:tcW w:w="143" w:type="pct"/>
            <w:shd w:val="clear" w:color="auto" w:fill="auto"/>
          </w:tcPr>
          <w:p w14:paraId="23BF22FC" w14:textId="77777777" w:rsidR="00A67AA5" w:rsidRPr="00953BA7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76ADDBBC" w14:textId="77777777" w:rsidR="00A67AA5" w:rsidRPr="00953BA7" w:rsidRDefault="00670013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102,988</w:t>
            </w:r>
          </w:p>
        </w:tc>
      </w:tr>
      <w:tr w:rsidR="00A67AA5" w:rsidRPr="00953BA7" w14:paraId="274C043E" w14:textId="77777777" w:rsidTr="00944644">
        <w:trPr>
          <w:trHeight w:val="412"/>
        </w:trPr>
        <w:tc>
          <w:tcPr>
            <w:tcW w:w="2569" w:type="pct"/>
          </w:tcPr>
          <w:p w14:paraId="026E3F07" w14:textId="77777777" w:rsidR="00A67AA5" w:rsidRPr="00953BA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285" w:type="pct"/>
          </w:tcPr>
          <w:p w14:paraId="5A74AD95" w14:textId="77777777" w:rsidR="00A67AA5" w:rsidRPr="00953BA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49341641" w14:textId="5C663D9D" w:rsidR="00A67AA5" w:rsidRPr="00953BA7" w:rsidRDefault="006A501A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69,494</w:t>
            </w:r>
          </w:p>
        </w:tc>
        <w:tc>
          <w:tcPr>
            <w:tcW w:w="143" w:type="pct"/>
            <w:shd w:val="clear" w:color="auto" w:fill="auto"/>
          </w:tcPr>
          <w:p w14:paraId="6E46A662" w14:textId="77777777" w:rsidR="00A67AA5" w:rsidRPr="00953BA7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2769F796" w14:textId="59569BA2" w:rsidR="00A67AA5" w:rsidRPr="00953BA7" w:rsidRDefault="006A501A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59,641</w:t>
            </w:r>
          </w:p>
        </w:tc>
      </w:tr>
      <w:tr w:rsidR="00A67AA5" w:rsidRPr="00953BA7" w14:paraId="59DF80AF" w14:textId="77777777" w:rsidTr="00944644">
        <w:trPr>
          <w:trHeight w:val="412"/>
        </w:trPr>
        <w:tc>
          <w:tcPr>
            <w:tcW w:w="2569" w:type="pct"/>
          </w:tcPr>
          <w:p w14:paraId="2A4B94B1" w14:textId="77777777" w:rsidR="00A67AA5" w:rsidRPr="00953BA7" w:rsidRDefault="00A67AA5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85" w:type="pct"/>
          </w:tcPr>
          <w:p w14:paraId="30941FCC" w14:textId="77777777" w:rsidR="00A67AA5" w:rsidRPr="00953BA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3D949240" w14:textId="6A9D6965" w:rsidR="00A67AA5" w:rsidRPr="00953BA7" w:rsidRDefault="006A501A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1,882</w:t>
            </w:r>
          </w:p>
        </w:tc>
        <w:tc>
          <w:tcPr>
            <w:tcW w:w="143" w:type="pct"/>
            <w:shd w:val="clear" w:color="auto" w:fill="auto"/>
          </w:tcPr>
          <w:p w14:paraId="07BB837C" w14:textId="77777777" w:rsidR="00A67AA5" w:rsidRPr="00953BA7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3FAFE48B" w14:textId="33E135D6" w:rsidR="00A67AA5" w:rsidRPr="00953BA7" w:rsidRDefault="006A501A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</w:tr>
      <w:tr w:rsidR="00A67AA5" w:rsidRPr="00953BA7" w14:paraId="3ABE6F73" w14:textId="77777777" w:rsidTr="00944644">
        <w:trPr>
          <w:trHeight w:val="412"/>
        </w:trPr>
        <w:tc>
          <w:tcPr>
            <w:tcW w:w="2569" w:type="pct"/>
          </w:tcPr>
          <w:p w14:paraId="6E58B1C2" w14:textId="77777777" w:rsidR="00A67AA5" w:rsidRPr="00953BA7" w:rsidRDefault="00A67AA5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953BA7">
              <w:rPr>
                <w:rFonts w:ascii="Angsana New" w:hAnsi="Angsana New"/>
                <w:sz w:val="30"/>
                <w:szCs w:val="30"/>
              </w:rPr>
              <w:t>/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85" w:type="pct"/>
          </w:tcPr>
          <w:p w14:paraId="5BA846CD" w14:textId="77777777" w:rsidR="00A67AA5" w:rsidRPr="00953BA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61B112E4" w14:textId="61DB2D07" w:rsidR="00A67AA5" w:rsidRPr="00953BA7" w:rsidRDefault="006A501A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(69,122)</w:t>
            </w:r>
          </w:p>
        </w:tc>
        <w:tc>
          <w:tcPr>
            <w:tcW w:w="143" w:type="pct"/>
            <w:shd w:val="clear" w:color="auto" w:fill="auto"/>
          </w:tcPr>
          <w:p w14:paraId="612EAEA9" w14:textId="77777777" w:rsidR="00A67AA5" w:rsidRPr="00953BA7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56EF7092" w14:textId="48E263BA" w:rsidR="00A67AA5" w:rsidRPr="00953BA7" w:rsidRDefault="006A501A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(67,057)</w:t>
            </w:r>
          </w:p>
        </w:tc>
      </w:tr>
      <w:tr w:rsidR="00A67AA5" w:rsidRPr="00953BA7" w14:paraId="345F7B88" w14:textId="77777777" w:rsidTr="00944644">
        <w:trPr>
          <w:trHeight w:val="412"/>
        </w:trPr>
        <w:tc>
          <w:tcPr>
            <w:tcW w:w="2569" w:type="pct"/>
          </w:tcPr>
          <w:p w14:paraId="36C66386" w14:textId="77777777" w:rsidR="00A67AA5" w:rsidRPr="00953BA7" w:rsidRDefault="00FE40D7" w:rsidP="00A67AA5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A67AA5" w:rsidRPr="00953BA7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จากการวัดมูลค่าสินทรัพย์ชีวภาพ</w:t>
            </w:r>
          </w:p>
        </w:tc>
        <w:tc>
          <w:tcPr>
            <w:tcW w:w="285" w:type="pct"/>
          </w:tcPr>
          <w:p w14:paraId="73E4CFDD" w14:textId="77777777" w:rsidR="00A67AA5" w:rsidRPr="00953BA7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pct"/>
            <w:shd w:val="clear" w:color="auto" w:fill="auto"/>
          </w:tcPr>
          <w:p w14:paraId="2C07365D" w14:textId="3018B38F" w:rsidR="00A67AA5" w:rsidRPr="00953BA7" w:rsidRDefault="006A501A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33,936</w:t>
            </w:r>
          </w:p>
        </w:tc>
        <w:tc>
          <w:tcPr>
            <w:tcW w:w="143" w:type="pct"/>
            <w:shd w:val="clear" w:color="auto" w:fill="auto"/>
          </w:tcPr>
          <w:p w14:paraId="2BBD68F9" w14:textId="77777777" w:rsidR="00A67AA5" w:rsidRPr="00953BA7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45" w:type="pct"/>
            <w:shd w:val="clear" w:color="auto" w:fill="auto"/>
          </w:tcPr>
          <w:p w14:paraId="1C70F479" w14:textId="3EAD3863" w:rsidR="00A67AA5" w:rsidRPr="00953BA7" w:rsidRDefault="006A501A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33,007</w:t>
            </w:r>
          </w:p>
        </w:tc>
      </w:tr>
      <w:tr w:rsidR="007E5F43" w:rsidRPr="00953BA7" w14:paraId="5CC01869" w14:textId="77777777" w:rsidTr="00944644">
        <w:trPr>
          <w:trHeight w:val="412"/>
        </w:trPr>
        <w:tc>
          <w:tcPr>
            <w:tcW w:w="2569" w:type="pct"/>
          </w:tcPr>
          <w:p w14:paraId="4E12E560" w14:textId="76E95C5B" w:rsidR="007E5F43" w:rsidRPr="00953BA7" w:rsidRDefault="007E5F43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85" w:type="pct"/>
          </w:tcPr>
          <w:p w14:paraId="45F66CF7" w14:textId="77777777" w:rsidR="007E5F43" w:rsidRPr="00953BA7" w:rsidRDefault="007E5F43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F1873" w14:textId="2EBFD5AE" w:rsidR="007E5F43" w:rsidRPr="00953BA7" w:rsidRDefault="006A501A" w:rsidP="00F1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181,52</w:t>
            </w:r>
            <w:r w:rsidR="00D460C4" w:rsidRPr="0094464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5319A9A6" w14:textId="77777777" w:rsidR="007E5F43" w:rsidRPr="00953BA7" w:rsidRDefault="007E5F43" w:rsidP="007E5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E3626" w14:textId="10755240" w:rsidR="007E5F43" w:rsidRPr="00953BA7" w:rsidRDefault="006A501A" w:rsidP="007E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129,779</w:t>
            </w:r>
          </w:p>
        </w:tc>
      </w:tr>
    </w:tbl>
    <w:p w14:paraId="6C7891BB" w14:textId="77777777" w:rsidR="00E047F1" w:rsidRPr="00944644" w:rsidRDefault="00E047F1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4BED93" w14:textId="77777777" w:rsidR="00A25CEC" w:rsidRPr="00944644" w:rsidRDefault="00A25CE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944644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5EE5E52F" w14:textId="77777777" w:rsidR="00A25CEC" w:rsidRPr="00953BA7" w:rsidRDefault="00A25CEC" w:rsidP="00A25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7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417"/>
        <w:gridCol w:w="1818"/>
        <w:gridCol w:w="269"/>
        <w:gridCol w:w="1973"/>
      </w:tblGrid>
      <w:tr w:rsidR="00F106D0" w:rsidRPr="00953BA7" w14:paraId="77EEC327" w14:textId="77777777" w:rsidTr="00944644">
        <w:trPr>
          <w:trHeight w:val="417"/>
          <w:tblHeader/>
        </w:trPr>
        <w:tc>
          <w:tcPr>
            <w:tcW w:w="2858" w:type="pct"/>
          </w:tcPr>
          <w:p w14:paraId="34963289" w14:textId="76DA7548" w:rsidR="00F106D0" w:rsidRPr="00953BA7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E5F43"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D41BA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E5F43"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="007D41BA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าคม </w:t>
            </w:r>
            <w:r w:rsidR="007D41BA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E5F43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59" w:type="pct"/>
          </w:tcPr>
          <w:p w14:paraId="011D9248" w14:textId="77777777" w:rsidR="00F106D0" w:rsidRPr="00953BA7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68185D5" w14:textId="77777777" w:rsidR="00F106D0" w:rsidRPr="00953BA7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pct"/>
          </w:tcPr>
          <w:p w14:paraId="11F826A2" w14:textId="77777777" w:rsidR="00F106D0" w:rsidRPr="00953BA7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6D0" w:rsidRPr="00953BA7" w14:paraId="6406071E" w14:textId="77777777" w:rsidTr="00944644">
        <w:trPr>
          <w:trHeight w:val="402"/>
          <w:tblHeader/>
        </w:trPr>
        <w:tc>
          <w:tcPr>
            <w:tcW w:w="2858" w:type="pct"/>
          </w:tcPr>
          <w:p w14:paraId="1DC1B91D" w14:textId="77777777" w:rsidR="00F106D0" w:rsidRPr="00944644" w:rsidRDefault="00F106D0" w:rsidP="00A2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142" w:type="pct"/>
            <w:gridSpan w:val="3"/>
          </w:tcPr>
          <w:p w14:paraId="2BE75073" w14:textId="77777777" w:rsidR="00F106D0" w:rsidRPr="00953BA7" w:rsidRDefault="00F106D0" w:rsidP="00A25CEC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6D0" w:rsidRPr="00953BA7" w14:paraId="0F7C715C" w14:textId="77777777" w:rsidTr="00944644">
        <w:trPr>
          <w:trHeight w:val="417"/>
        </w:trPr>
        <w:tc>
          <w:tcPr>
            <w:tcW w:w="2858" w:type="pct"/>
          </w:tcPr>
          <w:p w14:paraId="564C04B4" w14:textId="77777777" w:rsidR="00F106D0" w:rsidRPr="00953BA7" w:rsidRDefault="00F106D0" w:rsidP="00F106D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953BA7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53BA7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3249AC" w:rsidRPr="00953BA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59" w:type="pct"/>
            <w:shd w:val="clear" w:color="auto" w:fill="auto"/>
          </w:tcPr>
          <w:p w14:paraId="3D5D626E" w14:textId="77777777" w:rsidR="00F106D0" w:rsidRPr="00953BA7" w:rsidRDefault="008E7BC7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72,363</w:t>
            </w:r>
          </w:p>
        </w:tc>
        <w:tc>
          <w:tcPr>
            <w:tcW w:w="142" w:type="pct"/>
            <w:shd w:val="clear" w:color="auto" w:fill="auto"/>
          </w:tcPr>
          <w:p w14:paraId="4295E529" w14:textId="77777777" w:rsidR="00F106D0" w:rsidRPr="00953BA7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pct"/>
            <w:shd w:val="clear" w:color="auto" w:fill="auto"/>
          </w:tcPr>
          <w:p w14:paraId="0B852F83" w14:textId="77777777" w:rsidR="00F106D0" w:rsidRPr="00953BA7" w:rsidRDefault="008E7BC7" w:rsidP="00F106D0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63,200</w:t>
            </w:r>
          </w:p>
        </w:tc>
      </w:tr>
      <w:tr w:rsidR="00F106D0" w:rsidRPr="00953BA7" w14:paraId="2E0B3138" w14:textId="77777777" w:rsidTr="00944644">
        <w:trPr>
          <w:trHeight w:val="402"/>
        </w:trPr>
        <w:tc>
          <w:tcPr>
            <w:tcW w:w="2858" w:type="pct"/>
            <w:shd w:val="clear" w:color="auto" w:fill="auto"/>
          </w:tcPr>
          <w:p w14:paraId="341595D0" w14:textId="65C6FCA0" w:rsidR="00F106D0" w:rsidRPr="00953BA7" w:rsidRDefault="00CE416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  <w:r w:rsidR="00F106D0" w:rsidRPr="00953BA7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="00F106D0" w:rsidRPr="00953BA7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959" w:type="pct"/>
            <w:shd w:val="clear" w:color="auto" w:fill="auto"/>
          </w:tcPr>
          <w:p w14:paraId="3B2119AA" w14:textId="1DD681C2" w:rsidR="00F106D0" w:rsidRPr="00953BA7" w:rsidRDefault="006A501A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21,3</w:t>
            </w:r>
            <w:r w:rsidR="00C170FA" w:rsidRPr="00953B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42" w:type="pct"/>
            <w:shd w:val="clear" w:color="auto" w:fill="auto"/>
          </w:tcPr>
          <w:p w14:paraId="7FE26512" w14:textId="77777777" w:rsidR="00F106D0" w:rsidRPr="00953BA7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pct"/>
            <w:shd w:val="clear" w:color="auto" w:fill="auto"/>
          </w:tcPr>
          <w:p w14:paraId="2B4C6D55" w14:textId="77777777" w:rsidR="00F106D0" w:rsidRPr="00953BA7" w:rsidRDefault="008E7BC7" w:rsidP="00F106D0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A501A" w:rsidRPr="00953BA7" w14:paraId="0DB0A0D6" w14:textId="77777777" w:rsidTr="00944644">
        <w:trPr>
          <w:trHeight w:val="402"/>
        </w:trPr>
        <w:tc>
          <w:tcPr>
            <w:tcW w:w="2858" w:type="pct"/>
            <w:shd w:val="clear" w:color="auto" w:fill="auto"/>
          </w:tcPr>
          <w:p w14:paraId="3882F7FB" w14:textId="363753DE" w:rsidR="006A501A" w:rsidRPr="00953BA7" w:rsidRDefault="006A501A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</w:tcPr>
          <w:p w14:paraId="13702A4F" w14:textId="3E5FE5E4" w:rsidR="006A501A" w:rsidRPr="00953BA7" w:rsidDel="007E5F43" w:rsidRDefault="006A501A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(21,600)</w:t>
            </w:r>
          </w:p>
        </w:tc>
        <w:tc>
          <w:tcPr>
            <w:tcW w:w="142" w:type="pct"/>
            <w:shd w:val="clear" w:color="auto" w:fill="auto"/>
          </w:tcPr>
          <w:p w14:paraId="5113CF2C" w14:textId="77777777" w:rsidR="006A501A" w:rsidRPr="00953BA7" w:rsidRDefault="006A501A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pct"/>
            <w:tcBorders>
              <w:bottom w:val="single" w:sz="4" w:space="0" w:color="auto"/>
            </w:tcBorders>
            <w:shd w:val="clear" w:color="auto" w:fill="auto"/>
          </w:tcPr>
          <w:p w14:paraId="7FFFA6D8" w14:textId="0E15035C" w:rsidR="006A501A" w:rsidRPr="00953BA7" w:rsidRDefault="006A501A" w:rsidP="00F106D0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106D0" w:rsidRPr="00953BA7" w14:paraId="7215E65D" w14:textId="77777777" w:rsidTr="00944644">
        <w:trPr>
          <w:trHeight w:val="403"/>
        </w:trPr>
        <w:tc>
          <w:tcPr>
            <w:tcW w:w="2858" w:type="pct"/>
            <w:shd w:val="clear" w:color="auto" w:fill="auto"/>
          </w:tcPr>
          <w:p w14:paraId="7E6BF4ED" w14:textId="3A54CD7F" w:rsidR="00F106D0" w:rsidRPr="00953BA7" w:rsidRDefault="00F106D0" w:rsidP="00F10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41BA" w:rsidRPr="00953B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7E5F43" w:rsidRPr="00953B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 w:rsidR="007D41BA"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="007D41BA" w:rsidRPr="00953BA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E5F43"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02229" w14:textId="625C5EDF" w:rsidR="00F106D0" w:rsidRPr="00953BA7" w:rsidRDefault="006A501A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72,</w:t>
            </w:r>
            <w:r w:rsidR="00C170FA" w:rsidRPr="00953B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142" w:type="pct"/>
            <w:shd w:val="clear" w:color="auto" w:fill="auto"/>
          </w:tcPr>
          <w:p w14:paraId="304B2E53" w14:textId="77777777" w:rsidR="00F106D0" w:rsidRPr="00953BA7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CFF2B" w14:textId="77777777" w:rsidR="00F106D0" w:rsidRPr="00953BA7" w:rsidRDefault="008E7BC7" w:rsidP="00F106D0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63,200</w:t>
            </w:r>
          </w:p>
        </w:tc>
      </w:tr>
    </w:tbl>
    <w:p w14:paraId="4C6F397B" w14:textId="77777777" w:rsidR="00731E45" w:rsidRPr="00953BA7" w:rsidRDefault="00731E45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  <w:sectPr w:rsidR="00731E45" w:rsidRPr="00953BA7" w:rsidSect="0094464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99" w:bottom="576" w:left="1008" w:header="720" w:footer="576" w:gutter="0"/>
          <w:pgNumType w:start="15"/>
          <w:cols w:space="720"/>
          <w:docGrid w:linePitch="245"/>
        </w:sectPr>
      </w:pPr>
    </w:p>
    <w:tbl>
      <w:tblPr>
        <w:tblW w:w="143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647"/>
        <w:gridCol w:w="900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934"/>
      </w:tblGrid>
      <w:tr w:rsidR="00E33A81" w:rsidRPr="00953BA7" w14:paraId="1EEC655D" w14:textId="77777777" w:rsidTr="00A5282A">
        <w:tc>
          <w:tcPr>
            <w:tcW w:w="1980" w:type="dxa"/>
          </w:tcPr>
          <w:p w14:paraId="1C70C6C2" w14:textId="77777777" w:rsidR="00731E45" w:rsidRPr="00953BA7" w:rsidRDefault="00731E45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2D85CFD4" w14:textId="77777777" w:rsidR="00731E45" w:rsidRPr="00953BA7" w:rsidRDefault="00731E45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82B935" w14:textId="77777777" w:rsidR="00731E45" w:rsidRPr="00953BA7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07DAC8" w14:textId="77777777" w:rsidR="00731E45" w:rsidRPr="00953BA7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B60EACC" w14:textId="77777777" w:rsidR="00731E45" w:rsidRPr="00953BA7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1C65AC" w14:textId="77777777" w:rsidR="00731E45" w:rsidRPr="00953BA7" w:rsidRDefault="00731E45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C753347" w14:textId="77777777" w:rsidR="00731E45" w:rsidRPr="00953BA7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3D02B0" w14:textId="77777777" w:rsidR="00731E45" w:rsidRPr="00953BA7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A9CCFE2" w14:textId="77777777" w:rsidR="00731E45" w:rsidRPr="00953BA7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E008EA" w14:textId="77777777" w:rsidR="00731E45" w:rsidRPr="00953BA7" w:rsidRDefault="00731E45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  <w:gridSpan w:val="11"/>
            <w:vAlign w:val="bottom"/>
          </w:tcPr>
          <w:p w14:paraId="59C2BD7E" w14:textId="77777777" w:rsidR="00731E45" w:rsidRPr="00953BA7" w:rsidRDefault="00731E45" w:rsidP="00826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3A81" w:rsidRPr="00953BA7" w14:paraId="5053FC70" w14:textId="77777777" w:rsidTr="00A5282A">
        <w:tc>
          <w:tcPr>
            <w:tcW w:w="1980" w:type="dxa"/>
          </w:tcPr>
          <w:p w14:paraId="6DF96B69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149A980E" w14:textId="77777777" w:rsidR="00731E45" w:rsidRPr="00953BA7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9C7FCC6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  <w:vAlign w:val="bottom"/>
          </w:tcPr>
          <w:p w14:paraId="5838E76F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A136D4F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553D52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F1E79E3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36C020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2754A1E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A9271C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C4E1836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03D4EA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3D0BF43E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14:paraId="0EA5C332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083E1262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เงินปันผลสำหรับ</w:t>
            </w:r>
          </w:p>
        </w:tc>
      </w:tr>
      <w:tr w:rsidR="00E33A81" w:rsidRPr="00953BA7" w14:paraId="5FE28464" w14:textId="77777777" w:rsidTr="00A5282A">
        <w:tc>
          <w:tcPr>
            <w:tcW w:w="1980" w:type="dxa"/>
          </w:tcPr>
          <w:p w14:paraId="41082F6D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72104129" w14:textId="77777777" w:rsidR="00731E45" w:rsidRPr="00953BA7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  <w:vAlign w:val="bottom"/>
          </w:tcPr>
          <w:p w14:paraId="74A0B68E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14:paraId="54885EBE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0EA7944A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4DF098A0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221BFF61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2720EA22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34C2CF2D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36" w:type="dxa"/>
            <w:vAlign w:val="bottom"/>
          </w:tcPr>
          <w:p w14:paraId="3092CD5C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0ADD1E5D" w14:textId="516E23D5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6E2172"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หก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6E2172" w:rsidRPr="00953BA7" w14:paraId="2708D849" w14:textId="77777777" w:rsidTr="00A5282A">
        <w:tc>
          <w:tcPr>
            <w:tcW w:w="1980" w:type="dxa"/>
          </w:tcPr>
          <w:p w14:paraId="0FFDC96C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1624E697" w14:textId="77777777" w:rsidR="006E2172" w:rsidRPr="00953BA7" w:rsidRDefault="006E2172" w:rsidP="006E217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BE2715" w14:textId="09618570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20AEE4BB" w14:textId="7D48D21B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7089A469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B753F1C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C0315D4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49C11D5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6D6914D8" w14:textId="45F2F1A2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73519076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B1FF196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383BE91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3319BD0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6032878E" w14:textId="130A1A3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D874C59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A88AC2E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8421CE2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C583D8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6B5AB81B" w14:textId="5C190BBE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1255D1E2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1617823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34A9090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EFD7C07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2E98A07C" w14:textId="1FE2BD6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0516E8E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6E5B7EE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3F0B13F1" w14:textId="177AEE65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6E2172" w:rsidRPr="00953BA7" w14:paraId="453597E6" w14:textId="77777777" w:rsidTr="00A5282A">
        <w:tc>
          <w:tcPr>
            <w:tcW w:w="1980" w:type="dxa"/>
          </w:tcPr>
          <w:p w14:paraId="195E2E81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</w:tcPr>
          <w:p w14:paraId="4D2AD75D" w14:textId="77777777" w:rsidR="006E2172" w:rsidRPr="00953BA7" w:rsidRDefault="006E2172" w:rsidP="006E217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94F614" w14:textId="62185528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0B161AB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FFC8F18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170A91D8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B89C458" w14:textId="5A87CFC6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3F3E1246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B4FEB02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53F794ED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C1922D6" w14:textId="273ABC84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4B5A444F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0FB58FF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259227B9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30AAC0F" w14:textId="135EE8C6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7B77C311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C835AB0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163AE0FD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BD61596" w14:textId="3B14BF15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F0706DE" w14:textId="7777777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B9F315E" w14:textId="25F3699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33A81" w:rsidRPr="00953BA7" w14:paraId="65F1807F" w14:textId="77777777" w:rsidTr="00A5282A">
        <w:tc>
          <w:tcPr>
            <w:tcW w:w="1980" w:type="dxa"/>
          </w:tcPr>
          <w:p w14:paraId="34112799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</w:tcPr>
          <w:p w14:paraId="1128F8A5" w14:textId="77777777" w:rsidR="00731E45" w:rsidRPr="00953BA7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6BD7802B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455CF499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94" w:type="dxa"/>
            <w:gridSpan w:val="15"/>
          </w:tcPr>
          <w:p w14:paraId="1A20588B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3A81" w:rsidRPr="00953BA7" w14:paraId="1BC5D1FD" w14:textId="77777777" w:rsidTr="00A5282A">
        <w:tc>
          <w:tcPr>
            <w:tcW w:w="1980" w:type="dxa"/>
          </w:tcPr>
          <w:p w14:paraId="7CDB6438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47" w:type="dxa"/>
          </w:tcPr>
          <w:p w14:paraId="07A0C19E" w14:textId="77777777" w:rsidR="00731E45" w:rsidRPr="00953BA7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D3074E2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700DB92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6F41EDF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118A5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82B3E4C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01A09C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F7B4096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699201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B13368F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B20F214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9F3B2D8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20F08C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BB8E9E0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F106FF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CA64F90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470294" w14:textId="77777777" w:rsidR="00731E45" w:rsidRPr="00953BA7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63ADB9B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079C1C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DFC86A2" w14:textId="77777777" w:rsidR="00731E45" w:rsidRPr="00953BA7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A81" w:rsidRPr="00953BA7" w14:paraId="25062982" w14:textId="77777777" w:rsidTr="00A5282A">
        <w:tc>
          <w:tcPr>
            <w:tcW w:w="1980" w:type="dxa"/>
          </w:tcPr>
          <w:p w14:paraId="0F15A849" w14:textId="77777777" w:rsidR="00731E45" w:rsidRPr="00953BA7" w:rsidRDefault="00731E45" w:rsidP="00E33A81">
            <w:pPr>
              <w:tabs>
                <w:tab w:val="left" w:pos="115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อีสเทิร์น ซีบอร์ด </w:t>
            </w:r>
          </w:p>
        </w:tc>
        <w:tc>
          <w:tcPr>
            <w:tcW w:w="1647" w:type="dxa"/>
          </w:tcPr>
          <w:p w14:paraId="4CE5B609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238555FB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D404870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3627CAC1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F9A0E54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4424798B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65798D8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98F7E05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00E260B5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07A4BFE5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6627A40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1AF8C839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5260221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E2C9A82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003043FF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56AD4E26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19BF0B4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666E1D01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95B939E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</w:tcPr>
          <w:p w14:paraId="393AEF96" w14:textId="77777777" w:rsidR="00731E45" w:rsidRPr="00953BA7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33A81" w:rsidRPr="00953BA7" w14:paraId="28477217" w14:textId="77777777" w:rsidTr="00CE6030">
        <w:tc>
          <w:tcPr>
            <w:tcW w:w="1980" w:type="dxa"/>
          </w:tcPr>
          <w:p w14:paraId="787315CC" w14:textId="77777777" w:rsidR="00E33A81" w:rsidRPr="00953BA7" w:rsidRDefault="00E33A81" w:rsidP="00E33A81">
            <w:pPr>
              <w:tabs>
                <w:tab w:val="clear" w:pos="1644"/>
                <w:tab w:val="left" w:pos="972"/>
              </w:tabs>
              <w:spacing w:line="240" w:lineRule="auto"/>
              <w:ind w:left="72" w:right="-14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อินดัสเตรียล</w:t>
            </w:r>
            <w:r w:rsidRPr="00953B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953B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เอสเตท</w:t>
            </w:r>
          </w:p>
          <w:p w14:paraId="72182E70" w14:textId="77777777" w:rsidR="00E33A81" w:rsidRPr="00953BA7" w:rsidRDefault="00E33A81" w:rsidP="00E33A81">
            <w:pPr>
              <w:tabs>
                <w:tab w:val="clear" w:pos="1644"/>
                <w:tab w:val="clear" w:pos="1871"/>
                <w:tab w:val="left" w:pos="1062"/>
                <w:tab w:val="left" w:pos="1332"/>
              </w:tabs>
              <w:spacing w:line="240" w:lineRule="auto"/>
              <w:ind w:left="162" w:right="-19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(ระยอง) จำกัด</w:t>
            </w:r>
          </w:p>
        </w:tc>
        <w:tc>
          <w:tcPr>
            <w:tcW w:w="1647" w:type="dxa"/>
          </w:tcPr>
          <w:p w14:paraId="24BA7E4B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900" w:type="dxa"/>
          </w:tcPr>
          <w:p w14:paraId="218BC39D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9DC12A3" w14:textId="77777777" w:rsidR="00760EFB" w:rsidRPr="00953BA7" w:rsidRDefault="00760EFB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</w:p>
        </w:tc>
        <w:tc>
          <w:tcPr>
            <w:tcW w:w="236" w:type="dxa"/>
          </w:tcPr>
          <w:p w14:paraId="5AC3BE52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2693817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9999E33" w14:textId="77777777" w:rsidR="003249AC" w:rsidRPr="00953BA7" w:rsidRDefault="003249AC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</w:p>
        </w:tc>
        <w:tc>
          <w:tcPr>
            <w:tcW w:w="236" w:type="dxa"/>
          </w:tcPr>
          <w:p w14:paraId="5556EE2E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02FC4AE2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3D1705C" w14:textId="77777777" w:rsidR="00760EFB" w:rsidRPr="00953BA7" w:rsidRDefault="00760EFB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158,000</w:t>
            </w:r>
          </w:p>
        </w:tc>
        <w:tc>
          <w:tcPr>
            <w:tcW w:w="236" w:type="dxa"/>
          </w:tcPr>
          <w:p w14:paraId="34D02C00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3134DDC8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42D1D11" w14:textId="77777777" w:rsidR="003249AC" w:rsidRPr="00953BA7" w:rsidRDefault="003249AC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158,000</w:t>
            </w:r>
          </w:p>
        </w:tc>
        <w:tc>
          <w:tcPr>
            <w:tcW w:w="236" w:type="dxa"/>
          </w:tcPr>
          <w:p w14:paraId="61C10617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513964B" w14:textId="77777777" w:rsidR="00E33A81" w:rsidRPr="00953BA7" w:rsidRDefault="00E33A81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799157" w14:textId="77777777" w:rsidR="00CE6030" w:rsidRPr="00953BA7" w:rsidRDefault="00760EFB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36" w:type="dxa"/>
          </w:tcPr>
          <w:p w14:paraId="21C98522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B052A9D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2040AAE5" w14:textId="77777777" w:rsidR="00CE6030" w:rsidRPr="00953BA7" w:rsidRDefault="00CE6030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63,200</w:t>
            </w:r>
          </w:p>
        </w:tc>
        <w:tc>
          <w:tcPr>
            <w:tcW w:w="236" w:type="dxa"/>
          </w:tcPr>
          <w:p w14:paraId="6BE8CF35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5D62110C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634EFAD" w14:textId="06267AFC" w:rsidR="00CE6030" w:rsidRPr="00953BA7" w:rsidRDefault="007074DE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72,1</w:t>
            </w:r>
            <w:r w:rsidR="00C170FA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14:paraId="07DB6C0F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07CD355F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668540A5" w14:textId="77777777" w:rsidR="00CE6030" w:rsidRPr="00953BA7" w:rsidRDefault="00CE6030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72,363</w:t>
            </w:r>
          </w:p>
        </w:tc>
        <w:tc>
          <w:tcPr>
            <w:tcW w:w="236" w:type="dxa"/>
          </w:tcPr>
          <w:p w14:paraId="210DF08E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2ED23FAB" w14:textId="77777777" w:rsidR="00E33A81" w:rsidRPr="00953BA7" w:rsidRDefault="00E33A81" w:rsidP="00E33A8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E152EB" w14:textId="0D48C0B6" w:rsidR="00760EFB" w:rsidRPr="00953BA7" w:rsidRDefault="007074DE" w:rsidP="00707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21,600</w:t>
            </w:r>
          </w:p>
        </w:tc>
        <w:tc>
          <w:tcPr>
            <w:tcW w:w="236" w:type="dxa"/>
          </w:tcPr>
          <w:p w14:paraId="2936EC5F" w14:textId="77777777" w:rsidR="00E33A81" w:rsidRPr="00953BA7" w:rsidRDefault="00E33A81" w:rsidP="00E33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B16BAAD" w14:textId="77777777" w:rsidR="00CE6030" w:rsidRPr="00953BA7" w:rsidRDefault="00CE6030" w:rsidP="00DB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04413B" w14:textId="3B15AB35" w:rsidR="00661573" w:rsidRPr="00953BA7" w:rsidRDefault="00661573" w:rsidP="00DB3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E2172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E2172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14:paraId="0D24CB2B" w14:textId="77777777" w:rsidR="0076782F" w:rsidRPr="00953BA7" w:rsidRDefault="0076782F" w:rsidP="00767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B5D34A5" w14:textId="11B94F53" w:rsidR="0076782F" w:rsidRPr="00953BA7" w:rsidRDefault="0076782F" w:rsidP="00767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บริษัทร่วมดังกล่าว</w:t>
      </w:r>
      <w:r w:rsidRPr="00944644">
        <w:rPr>
          <w:rFonts w:ascii="Angsana New" w:hAnsi="Angsana New"/>
          <w:sz w:val="30"/>
          <w:szCs w:val="30"/>
          <w:cs/>
        </w:rPr>
        <w:t>จดทะเบียนจัดตั้งและ</w:t>
      </w:r>
      <w:r w:rsidRPr="00953BA7">
        <w:rPr>
          <w:rFonts w:ascii="Angsana New" w:hAnsi="Angsana New"/>
          <w:sz w:val="30"/>
          <w:szCs w:val="30"/>
          <w:cs/>
        </w:rPr>
        <w:t>ดำเนินธุรกิจในประเทศไทย</w:t>
      </w:r>
    </w:p>
    <w:p w14:paraId="57F0A75C" w14:textId="77777777" w:rsidR="002048B4" w:rsidRPr="00953BA7" w:rsidRDefault="002048B4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72E9DC8" w14:textId="77777777" w:rsidR="00731E45" w:rsidRPr="00953BA7" w:rsidRDefault="00731E45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267D26F" w14:textId="77777777" w:rsidR="00492570" w:rsidRPr="00953BA7" w:rsidRDefault="00492570" w:rsidP="00D2403C">
      <w:pPr>
        <w:rPr>
          <w:rFonts w:ascii="Angsana New" w:hAnsi="Angsana New"/>
          <w:sz w:val="30"/>
          <w:szCs w:val="30"/>
          <w:cs/>
          <w:lang w:val="en-GB"/>
        </w:rPr>
        <w:sectPr w:rsidR="00492570" w:rsidRPr="00953BA7" w:rsidSect="00944644">
          <w:headerReference w:type="even" r:id="rId12"/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530"/>
        <w:gridCol w:w="1080"/>
        <w:gridCol w:w="1170"/>
        <w:gridCol w:w="236"/>
        <w:gridCol w:w="1114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7513C2" w:rsidRPr="00953BA7" w:rsidDel="00685444" w14:paraId="6A7AD4F5" w14:textId="77777777" w:rsidTr="00E33A81">
        <w:tc>
          <w:tcPr>
            <w:tcW w:w="2160" w:type="dxa"/>
          </w:tcPr>
          <w:p w14:paraId="34009875" w14:textId="77777777" w:rsidR="007513C2" w:rsidRPr="00953BA7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15E599D2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</w:tcPr>
          <w:p w14:paraId="244AD48C" w14:textId="77777777" w:rsidR="007513C2" w:rsidRPr="00953BA7" w:rsidDel="0068544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C8CEBB" w14:textId="77777777" w:rsidR="007513C2" w:rsidRPr="00953BA7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864" w:type="dxa"/>
            <w:gridSpan w:val="11"/>
          </w:tcPr>
          <w:p w14:paraId="63AFCDE6" w14:textId="77777777" w:rsidR="007513C2" w:rsidRPr="00953BA7" w:rsidDel="00685444" w:rsidRDefault="00BF48E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                                                 </w:t>
            </w:r>
            <w:r w:rsidR="007513C2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513C2" w:rsidRPr="00953BA7" w14:paraId="0D5E3322" w14:textId="77777777" w:rsidTr="00E33A81">
        <w:tc>
          <w:tcPr>
            <w:tcW w:w="2160" w:type="dxa"/>
          </w:tcPr>
          <w:p w14:paraId="0548A422" w14:textId="77777777" w:rsidR="007513C2" w:rsidRPr="00953BA7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4ECD59C2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2"/>
          </w:tcPr>
          <w:p w14:paraId="36F9442A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236" w:type="dxa"/>
          </w:tcPr>
          <w:p w14:paraId="13B8CD30" w14:textId="77777777" w:rsidR="007513C2" w:rsidRPr="00953BA7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64" w:type="dxa"/>
            <w:gridSpan w:val="3"/>
          </w:tcPr>
          <w:p w14:paraId="33A45A51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29B1E3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19A30DA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50D771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65BF06" w14:textId="77777777" w:rsidR="007513C2" w:rsidRPr="00953BA7" w:rsidRDefault="007513C2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</w:tc>
      </w:tr>
      <w:tr w:rsidR="007513C2" w:rsidRPr="00953BA7" w14:paraId="4940C9D3" w14:textId="77777777" w:rsidTr="00E33A81">
        <w:tc>
          <w:tcPr>
            <w:tcW w:w="2160" w:type="dxa"/>
          </w:tcPr>
          <w:p w14:paraId="71DC63AF" w14:textId="77777777" w:rsidR="007513C2" w:rsidRPr="00953BA7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2EE92397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250" w:type="dxa"/>
            <w:gridSpan w:val="2"/>
          </w:tcPr>
          <w:p w14:paraId="41072ACD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4B01D73C" w14:textId="77777777" w:rsidR="007513C2" w:rsidRPr="00953BA7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64" w:type="dxa"/>
            <w:gridSpan w:val="3"/>
          </w:tcPr>
          <w:p w14:paraId="20AAEDB1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586D716C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9A51911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4DBFA367" w14:textId="77777777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BEC7491" w14:textId="756238AF" w:rsidR="007513C2" w:rsidRPr="00953BA7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</w:t>
            </w:r>
            <w:r w:rsidR="006E2172" w:rsidRPr="00953BA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หก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เดือนสิ้นสุดวันที่</w:t>
            </w:r>
          </w:p>
        </w:tc>
      </w:tr>
      <w:tr w:rsidR="006E2172" w:rsidRPr="00953BA7" w14:paraId="1150D19E" w14:textId="77777777" w:rsidTr="00944644">
        <w:tc>
          <w:tcPr>
            <w:tcW w:w="2160" w:type="dxa"/>
          </w:tcPr>
          <w:p w14:paraId="558B73C0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61E46D42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3405505" w14:textId="3F3C9DB7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3B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1170" w:type="dxa"/>
          </w:tcPr>
          <w:p w14:paraId="260A64B4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77C61698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55DB0D2" w14:textId="7AE14281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3B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270" w:type="dxa"/>
          </w:tcPr>
          <w:p w14:paraId="76551578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9258ABD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70484F19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0F5524" w14:textId="46EF48EC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3B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270" w:type="dxa"/>
          </w:tcPr>
          <w:p w14:paraId="6441FEA6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2D30576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048573EF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BD592A" w14:textId="3722ED34" w:rsidR="006E2172" w:rsidRPr="00953BA7" w:rsidRDefault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3B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270" w:type="dxa"/>
          </w:tcPr>
          <w:p w14:paraId="111262B9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9620B1B" w14:textId="664BF8CA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3B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</w:tr>
      <w:tr w:rsidR="006E2172" w:rsidRPr="00953BA7" w14:paraId="5F9AD006" w14:textId="77777777" w:rsidTr="00E33A81">
        <w:tc>
          <w:tcPr>
            <w:tcW w:w="2160" w:type="dxa"/>
          </w:tcPr>
          <w:p w14:paraId="648666D3" w14:textId="77777777" w:rsidR="006E2172" w:rsidRPr="00953BA7" w:rsidRDefault="006E2172" w:rsidP="006E2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132390FC" w14:textId="77777777" w:rsidR="006E2172" w:rsidRPr="00953BA7" w:rsidRDefault="006E2172" w:rsidP="006E2172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67DCF57" w14:textId="0B943A26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3388147F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36" w:type="dxa"/>
          </w:tcPr>
          <w:p w14:paraId="06872874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27953A" w14:textId="50877256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B94968E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E60A02C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</w:tcPr>
          <w:p w14:paraId="5BEDA8FA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8555D" w14:textId="773A1F5C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E6FA2C1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4BC3BB60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</w:tcPr>
          <w:p w14:paraId="2EF8360E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3E8B4F" w14:textId="0BD20FA0" w:rsidR="006E2172" w:rsidRPr="00953BA7" w:rsidRDefault="006E2172" w:rsidP="006E2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1730F79" w14:textId="77777777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6254A2A" w14:textId="14AE22B4" w:rsidR="006E2172" w:rsidRPr="00953BA7" w:rsidRDefault="006E2172" w:rsidP="006E21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7513C2" w:rsidRPr="00953BA7" w14:paraId="3324582A" w14:textId="77777777" w:rsidTr="00E33A81">
        <w:tc>
          <w:tcPr>
            <w:tcW w:w="2160" w:type="dxa"/>
          </w:tcPr>
          <w:p w14:paraId="512B5ACF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7478EDE" w14:textId="77777777" w:rsidR="007513C2" w:rsidRPr="00953BA7" w:rsidRDefault="007513C2" w:rsidP="00D22B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</w:tcPr>
          <w:p w14:paraId="5F40A20E" w14:textId="77777777" w:rsidR="007513C2" w:rsidRPr="00953BA7" w:rsidRDefault="007513C2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D95D0E5" w14:textId="77777777" w:rsidR="007513C2" w:rsidRPr="00953BA7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864" w:type="dxa"/>
            <w:gridSpan w:val="11"/>
          </w:tcPr>
          <w:p w14:paraId="077BCAEB" w14:textId="77777777" w:rsidR="007513C2" w:rsidRPr="00953BA7" w:rsidRDefault="007513C2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13C2" w:rsidRPr="00953BA7" w14:paraId="281A778B" w14:textId="77777777" w:rsidTr="00E33A81">
        <w:tc>
          <w:tcPr>
            <w:tcW w:w="2160" w:type="dxa"/>
          </w:tcPr>
          <w:p w14:paraId="1456FEFB" w14:textId="77777777" w:rsidR="007513C2" w:rsidRPr="00953BA7" w:rsidRDefault="007513C2" w:rsidP="00D22B0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68808DBE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6CA9275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4616394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735ECC5" w14:textId="77777777" w:rsidR="007513C2" w:rsidRPr="00953BA7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AC930C3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3607199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5F2BC5F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C314E6C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A9A4AC5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C33309E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2DD216C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858082D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43E54F4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64DEDBB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6A5F7A7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513C2" w:rsidRPr="00953BA7" w14:paraId="6914C9D6" w14:textId="77777777" w:rsidTr="00E33A81">
        <w:tc>
          <w:tcPr>
            <w:tcW w:w="2160" w:type="dxa"/>
          </w:tcPr>
          <w:p w14:paraId="1A68D9FA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อีสเทิร์น ซีบอร์ด</w:t>
            </w:r>
          </w:p>
        </w:tc>
        <w:tc>
          <w:tcPr>
            <w:tcW w:w="1530" w:type="dxa"/>
          </w:tcPr>
          <w:p w14:paraId="437F146D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D3F73CF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64AC0B7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CCFF156" w14:textId="77777777" w:rsidR="007513C2" w:rsidRPr="00953BA7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06A6DAC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DFE3C06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D51722B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895BA1A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3117986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6FC9BE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B9B637B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344170F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358F30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FC2FE21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9BFBB9" w14:textId="77777777" w:rsidR="007513C2" w:rsidRPr="00953BA7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513C2" w:rsidRPr="00953BA7" w14:paraId="3F7FD30C" w14:textId="77777777" w:rsidTr="00CE6030">
        <w:tc>
          <w:tcPr>
            <w:tcW w:w="2160" w:type="dxa"/>
          </w:tcPr>
          <w:p w14:paraId="5D900A94" w14:textId="77777777" w:rsidR="007513C2" w:rsidRPr="00953BA7" w:rsidRDefault="007513C2" w:rsidP="003311BC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อินดัสเตรียล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เอสเตท</w:t>
            </w:r>
          </w:p>
          <w:p w14:paraId="79F2C8EC" w14:textId="77777777" w:rsidR="007513C2" w:rsidRPr="00953BA7" w:rsidRDefault="007513C2" w:rsidP="003311BC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(ระยอง) จำกัด</w:t>
            </w:r>
          </w:p>
        </w:tc>
        <w:tc>
          <w:tcPr>
            <w:tcW w:w="1530" w:type="dxa"/>
          </w:tcPr>
          <w:p w14:paraId="7212FAEB" w14:textId="77777777" w:rsidR="007513C2" w:rsidRPr="00953BA7" w:rsidRDefault="007513C2" w:rsidP="003311BC">
            <w:pPr>
              <w:pStyle w:val="acctfourfigures"/>
              <w:tabs>
                <w:tab w:val="clear" w:pos="765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พัฒนา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5D310CDE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C79876" w14:textId="77777777" w:rsidR="00760EFB" w:rsidRPr="00953BA7" w:rsidRDefault="00760EFB" w:rsidP="00760EFB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170" w:type="dxa"/>
            <w:shd w:val="clear" w:color="auto" w:fill="auto"/>
          </w:tcPr>
          <w:p w14:paraId="2D30AB5A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F2A7649" w14:textId="77777777" w:rsidR="00CE6030" w:rsidRPr="00953BA7" w:rsidRDefault="00CE6030" w:rsidP="00CE6030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5B089926" w14:textId="77777777" w:rsidR="007513C2" w:rsidRPr="00953BA7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3E81D58" w14:textId="77777777" w:rsidR="007513C2" w:rsidRPr="00953BA7" w:rsidRDefault="007513C2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BAB14E" w14:textId="77777777" w:rsidR="00760EFB" w:rsidRPr="00953BA7" w:rsidRDefault="00760EFB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270" w:type="dxa"/>
            <w:shd w:val="clear" w:color="auto" w:fill="auto"/>
          </w:tcPr>
          <w:p w14:paraId="5730CC62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1DBDA5" w14:textId="77777777" w:rsidR="007513C2" w:rsidRPr="00953BA7" w:rsidRDefault="007513C2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127F3" w14:textId="77777777" w:rsidR="00CE6030" w:rsidRPr="00953BA7" w:rsidRDefault="00CE6030" w:rsidP="003311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270" w:type="dxa"/>
            <w:shd w:val="clear" w:color="auto" w:fill="auto"/>
          </w:tcPr>
          <w:p w14:paraId="4D667A48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F6DF04C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A89323" w14:textId="77777777" w:rsidR="00760EFB" w:rsidRPr="00953BA7" w:rsidRDefault="00760EFB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70" w:type="dxa"/>
            <w:shd w:val="clear" w:color="auto" w:fill="auto"/>
          </w:tcPr>
          <w:p w14:paraId="4921858C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60D31EA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40A09E" w14:textId="77777777" w:rsidR="00CE6030" w:rsidRPr="00953BA7" w:rsidRDefault="00CE6030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70" w:type="dxa"/>
            <w:shd w:val="clear" w:color="auto" w:fill="auto"/>
          </w:tcPr>
          <w:p w14:paraId="415EB998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A02E125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843BFC" w14:textId="777601FE" w:rsidR="00760EFB" w:rsidRPr="00953BA7" w:rsidRDefault="007074DE" w:rsidP="007074D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21,600</w:t>
            </w:r>
          </w:p>
        </w:tc>
        <w:tc>
          <w:tcPr>
            <w:tcW w:w="270" w:type="dxa"/>
            <w:shd w:val="clear" w:color="auto" w:fill="auto"/>
          </w:tcPr>
          <w:p w14:paraId="6AFDE978" w14:textId="77777777" w:rsidR="007513C2" w:rsidRPr="00953BA7" w:rsidRDefault="007513C2" w:rsidP="003311B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9F27FE7" w14:textId="77777777" w:rsidR="00CE6030" w:rsidRPr="00953BA7" w:rsidRDefault="00CE6030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7219C8E" w14:textId="05376CBB" w:rsidR="00661573" w:rsidRPr="00953BA7" w:rsidRDefault="00661573" w:rsidP="003311B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6E2172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E2172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27B2593A" w14:textId="1B7550A1" w:rsidR="00860CA4" w:rsidRPr="00953BA7" w:rsidRDefault="007513C2" w:rsidP="0087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</w:rPr>
        <w:tab/>
      </w:r>
    </w:p>
    <w:p w14:paraId="3FCA5642" w14:textId="77777777" w:rsidR="007513C2" w:rsidRPr="00953BA7" w:rsidRDefault="007513C2" w:rsidP="0075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กลุ่ม</w:t>
      </w:r>
      <w:r w:rsidRPr="00953BA7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953BA7">
        <w:rPr>
          <w:rFonts w:ascii="Angsana New" w:hAnsi="Angsana New"/>
          <w:sz w:val="30"/>
          <w:szCs w:val="30"/>
          <w:cs/>
        </w:rPr>
        <w:t>และบริษัท</w:t>
      </w:r>
      <w:r w:rsidRPr="00953BA7">
        <w:rPr>
          <w:rFonts w:ascii="Angsana New" w:hAnsi="Angsana New"/>
          <w:sz w:val="30"/>
          <w:szCs w:val="30"/>
          <w:cs/>
          <w:lang w:val="en-GB"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</w:p>
    <w:p w14:paraId="505BE5F0" w14:textId="77777777" w:rsidR="003311BC" w:rsidRPr="00953BA7" w:rsidRDefault="003311BC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en-GB"/>
        </w:rPr>
      </w:pPr>
    </w:p>
    <w:p w14:paraId="7090F85C" w14:textId="77777777" w:rsidR="004E4044" w:rsidRPr="00953BA7" w:rsidRDefault="004E4044" w:rsidP="00E758C0">
      <w:pPr>
        <w:rPr>
          <w:rFonts w:ascii="Angsana New" w:hAnsi="Angsana New"/>
          <w:sz w:val="30"/>
          <w:szCs w:val="30"/>
          <w:lang w:bidi="ar-SA"/>
        </w:rPr>
        <w:sectPr w:rsidR="004E4044" w:rsidRPr="00953BA7" w:rsidSect="00944644">
          <w:footerReference w:type="first" r:id="rId16"/>
          <w:pgSz w:w="16834" w:h="11909" w:orient="landscape" w:code="9"/>
          <w:pgMar w:top="1152" w:right="1174" w:bottom="1152" w:left="1170" w:header="720" w:footer="576" w:gutter="0"/>
          <w:cols w:space="720"/>
          <w:titlePg/>
          <w:docGrid w:linePitch="245"/>
        </w:sectPr>
      </w:pPr>
    </w:p>
    <w:p w14:paraId="0494C8E7" w14:textId="77777777" w:rsidR="008B2214" w:rsidRPr="00953BA7" w:rsidRDefault="008B2214" w:rsidP="008B2214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en-GB"/>
        </w:rPr>
      </w:pPr>
      <w:r w:rsidRPr="00953BA7">
        <w:rPr>
          <w:rFonts w:ascii="Angsana New" w:hAnsi="Angsana New"/>
          <w:b/>
          <w:bCs/>
          <w:sz w:val="30"/>
          <w:szCs w:val="30"/>
          <w:cs/>
          <w:lang w:val="en-GB"/>
        </w:rPr>
        <w:lastRenderedPageBreak/>
        <w:t>เงินลงทุน</w:t>
      </w:r>
      <w:r w:rsidRPr="00953BA7">
        <w:rPr>
          <w:rFonts w:ascii="Angsana New" w:hAnsi="Angsana New"/>
          <w:b/>
          <w:bCs/>
          <w:sz w:val="30"/>
          <w:szCs w:val="30"/>
          <w:cs/>
        </w:rPr>
        <w:t>ใน</w:t>
      </w:r>
      <w:r w:rsidRPr="00953BA7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</w:t>
      </w:r>
      <w:r w:rsidRPr="00953BA7">
        <w:rPr>
          <w:rFonts w:ascii="Angsana New" w:hAnsi="Angsana New"/>
          <w:b/>
          <w:bCs/>
          <w:sz w:val="30"/>
          <w:szCs w:val="30"/>
          <w:cs/>
        </w:rPr>
        <w:t>ย่อย</w:t>
      </w:r>
    </w:p>
    <w:p w14:paraId="5AEBF38C" w14:textId="77777777" w:rsidR="008B2214" w:rsidRPr="00944644" w:rsidRDefault="008B2214" w:rsidP="00BE5C7E">
      <w:pPr>
        <w:pStyle w:val="block"/>
        <w:spacing w:after="0" w:line="240" w:lineRule="auto"/>
        <w:ind w:left="360" w:right="-23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pPr w:leftFromText="180" w:rightFromText="180" w:vertAnchor="text" w:horzAnchor="margin" w:tblpX="450" w:tblpY="64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0B63B2" w:rsidRPr="00953BA7" w:rsidDel="00685444" w14:paraId="6D75A0CE" w14:textId="77777777" w:rsidTr="00944644">
        <w:trPr>
          <w:cantSplit/>
          <w:trHeight w:val="390"/>
          <w:tblHeader/>
        </w:trPr>
        <w:tc>
          <w:tcPr>
            <w:tcW w:w="1350" w:type="dxa"/>
          </w:tcPr>
          <w:p w14:paraId="409E92C2" w14:textId="77777777" w:rsidR="00B550F6" w:rsidRPr="00953BA7" w:rsidDel="00685444" w:rsidRDefault="00B550F6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230" w:type="dxa"/>
            <w:gridSpan w:val="24"/>
          </w:tcPr>
          <w:p w14:paraId="1E70EE60" w14:textId="77777777" w:rsidR="00B550F6" w:rsidRPr="00953BA7" w:rsidRDefault="00A5282A" w:rsidP="00A5282A">
            <w:pPr>
              <w:pStyle w:val="acctfourfigures"/>
              <w:tabs>
                <w:tab w:val="clear" w:pos="765"/>
              </w:tabs>
              <w:spacing w:line="240" w:lineRule="atLeast"/>
              <w:ind w:left="33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                                       </w:t>
            </w:r>
            <w:r w:rsidR="00B550F6"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6224E" w:rsidRPr="00953BA7" w14:paraId="55FF5FB4" w14:textId="77777777" w:rsidTr="00944644">
        <w:trPr>
          <w:cantSplit/>
          <w:trHeight w:val="177"/>
          <w:tblHeader/>
        </w:trPr>
        <w:tc>
          <w:tcPr>
            <w:tcW w:w="1350" w:type="dxa"/>
            <w:vMerge w:val="restart"/>
          </w:tcPr>
          <w:p w14:paraId="54A6E70F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FB1DC4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9B1B096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Merge w:val="restart"/>
          </w:tcPr>
          <w:p w14:paraId="70D02FCC" w14:textId="77777777" w:rsidR="0046224E" w:rsidRPr="00953BA7" w:rsidDel="0068544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7DC6A5FC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48DA9E92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060221C8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1AD6A7DC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7F27139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6AEE6A6D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5775C5D1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5C32C442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 w:val="restart"/>
          </w:tcPr>
          <w:p w14:paraId="229FEFF2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6CC4D3D4" w14:textId="7AB2CF32" w:rsidR="0046224E" w:rsidRPr="00953BA7" w:rsidRDefault="0046224E" w:rsidP="00944644">
            <w:pPr>
              <w:pStyle w:val="acctfourfigures"/>
              <w:tabs>
                <w:tab w:val="clear" w:pos="765"/>
              </w:tabs>
              <w:spacing w:line="240" w:lineRule="atLeast"/>
              <w:ind w:right="-79" w:hanging="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งวด</w:t>
            </w:r>
            <w:r w:rsidR="00561C98" w:rsidRPr="00953BA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46224E" w:rsidRPr="00953BA7" w14:paraId="561C59B0" w14:textId="77777777" w:rsidTr="00944644">
        <w:trPr>
          <w:cantSplit/>
          <w:trHeight w:val="176"/>
          <w:tblHeader/>
        </w:trPr>
        <w:tc>
          <w:tcPr>
            <w:tcW w:w="1350" w:type="dxa"/>
            <w:vMerge/>
          </w:tcPr>
          <w:p w14:paraId="4107679D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1EC91A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14:paraId="3C15C6D5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Merge/>
          </w:tcPr>
          <w:p w14:paraId="2A79B1CC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19A69F7A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Merge/>
          </w:tcPr>
          <w:p w14:paraId="2840BFEC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570F87D7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Merge/>
          </w:tcPr>
          <w:p w14:paraId="09DB2B69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81D08A0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Merge/>
          </w:tcPr>
          <w:p w14:paraId="4CE0C5C7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66105375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953B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Merge/>
          </w:tcPr>
          <w:p w14:paraId="1B5EAC7D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/>
          </w:tcPr>
          <w:p w14:paraId="1A0BE9FD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561C98" w:rsidRPr="00953BA7" w14:paraId="701207E1" w14:textId="77777777" w:rsidTr="00944644">
        <w:trPr>
          <w:cantSplit/>
          <w:trHeight w:val="278"/>
          <w:tblHeader/>
        </w:trPr>
        <w:tc>
          <w:tcPr>
            <w:tcW w:w="1350" w:type="dxa"/>
          </w:tcPr>
          <w:p w14:paraId="18A9996B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6F679A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E64E97" w14:textId="47A6073E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53B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</w:t>
            </w:r>
            <w:r w:rsidRPr="00953BA7">
              <w:rPr>
                <w:rFonts w:asciiTheme="majorBidi" w:hAnsiTheme="majorBidi" w:cstheme="majorBidi"/>
                <w:sz w:val="26"/>
                <w:szCs w:val="26"/>
                <w:cs/>
              </w:rPr>
              <w:t>าคม</w:t>
            </w:r>
          </w:p>
        </w:tc>
        <w:tc>
          <w:tcPr>
            <w:tcW w:w="180" w:type="dxa"/>
          </w:tcPr>
          <w:p w14:paraId="1F61FA48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CCB66B7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23023B0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D61365" w14:textId="475807BA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53B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</w:t>
            </w:r>
            <w:r w:rsidRPr="00953BA7">
              <w:rPr>
                <w:rFonts w:asciiTheme="majorBidi" w:hAnsiTheme="majorBidi" w:cstheme="majorBidi"/>
                <w:sz w:val="26"/>
                <w:szCs w:val="26"/>
                <w:cs/>
              </w:rPr>
              <w:t>าคม</w:t>
            </w:r>
          </w:p>
        </w:tc>
        <w:tc>
          <w:tcPr>
            <w:tcW w:w="180" w:type="dxa"/>
          </w:tcPr>
          <w:p w14:paraId="1EB2D84B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E207D7A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4F7A8F0E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CEEED8" w14:textId="3E9DA234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53B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</w:t>
            </w:r>
            <w:r w:rsidRPr="00953BA7">
              <w:rPr>
                <w:rFonts w:asciiTheme="majorBidi" w:hAnsiTheme="majorBidi" w:cstheme="majorBidi"/>
                <w:sz w:val="26"/>
                <w:szCs w:val="26"/>
                <w:cs/>
              </w:rPr>
              <w:t>าคม</w:t>
            </w:r>
          </w:p>
        </w:tc>
        <w:tc>
          <w:tcPr>
            <w:tcW w:w="180" w:type="dxa"/>
          </w:tcPr>
          <w:p w14:paraId="3CAD9761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A9545F1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BA9295B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A47D19" w14:textId="6C27A90A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53B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</w:t>
            </w:r>
            <w:r w:rsidRPr="00953BA7">
              <w:rPr>
                <w:rFonts w:asciiTheme="majorBidi" w:hAnsiTheme="majorBidi" w:cstheme="majorBidi"/>
                <w:sz w:val="26"/>
                <w:szCs w:val="26"/>
                <w:cs/>
              </w:rPr>
              <w:t>าคม</w:t>
            </w:r>
          </w:p>
        </w:tc>
        <w:tc>
          <w:tcPr>
            <w:tcW w:w="180" w:type="dxa"/>
          </w:tcPr>
          <w:p w14:paraId="785FF76E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4A41E84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73362A0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5B8891" w14:textId="5FAC9D7E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53B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</w:t>
            </w:r>
            <w:r w:rsidRPr="00953BA7">
              <w:rPr>
                <w:rFonts w:asciiTheme="majorBidi" w:hAnsiTheme="majorBidi" w:cstheme="majorBidi"/>
                <w:sz w:val="26"/>
                <w:szCs w:val="26"/>
                <w:cs/>
              </w:rPr>
              <w:t>าคม</w:t>
            </w:r>
          </w:p>
        </w:tc>
        <w:tc>
          <w:tcPr>
            <w:tcW w:w="180" w:type="dxa"/>
          </w:tcPr>
          <w:p w14:paraId="1792E0A5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8C0D5BB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18D46531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3ABED3" w14:textId="5D142A40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4464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4464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13B77D12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145DBE8" w14:textId="14898E65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94464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4464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561C98" w:rsidRPr="00953BA7" w14:paraId="5F8F9835" w14:textId="77777777" w:rsidTr="00944644">
        <w:trPr>
          <w:cantSplit/>
          <w:trHeight w:val="299"/>
          <w:tblHeader/>
        </w:trPr>
        <w:tc>
          <w:tcPr>
            <w:tcW w:w="1350" w:type="dxa"/>
          </w:tcPr>
          <w:p w14:paraId="7EC53035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D7552A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EB2C75" w14:textId="7C2863C6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1157C9C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05A7377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953BA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090C93BF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8CAEFF" w14:textId="34888DC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A2257B6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28BAA40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953BA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430F1784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05FA9F" w14:textId="75B3E60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16C842C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B1760BA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953BA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4AE6AA1E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192621" w14:textId="118C997A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5D882AC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E19F3A7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953BA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14A50831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37EDF6" w14:textId="59E88568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EB0A5A5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9CF9C63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953BA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7CAF35BD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AD8134" w14:textId="4852C770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953BA7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342974F" w14:textId="77777777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CB38F5D" w14:textId="2AB9F9AB" w:rsidR="00561C98" w:rsidRPr="00953BA7" w:rsidRDefault="00561C98" w:rsidP="00561C9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953BA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62</w:t>
            </w:r>
          </w:p>
        </w:tc>
      </w:tr>
      <w:tr w:rsidR="0046224E" w:rsidRPr="00953BA7" w14:paraId="7C667C95" w14:textId="77777777" w:rsidTr="00944644">
        <w:trPr>
          <w:cantSplit/>
          <w:trHeight w:val="388"/>
          <w:tblHeader/>
        </w:trPr>
        <w:tc>
          <w:tcPr>
            <w:tcW w:w="1350" w:type="dxa"/>
          </w:tcPr>
          <w:p w14:paraId="22CF16A7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DA4BFA2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458A82F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838D024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0" w:type="dxa"/>
            <w:gridSpan w:val="19"/>
          </w:tcPr>
          <w:p w14:paraId="4695D057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6224E" w:rsidRPr="00953BA7" w14:paraId="71B4CDBF" w14:textId="77777777" w:rsidTr="00944644">
        <w:trPr>
          <w:cantSplit/>
          <w:trHeight w:val="282"/>
        </w:trPr>
        <w:tc>
          <w:tcPr>
            <w:tcW w:w="1350" w:type="dxa"/>
          </w:tcPr>
          <w:p w14:paraId="02C65E50" w14:textId="77777777" w:rsidR="0046224E" w:rsidRPr="00953BA7" w:rsidRDefault="0046224E" w:rsidP="0046224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F1CD20C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FB2C591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85226C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A6E86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82F7DA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F46AA0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AB58B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78119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448B4C2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4B78E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E6AFF13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9C87A14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B004CF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95C20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D414AA7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CD9C6C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AB9F8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813D2B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B8773B2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66E5CDC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2ED6507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496FD1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53A08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43738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6224E" w:rsidRPr="00953BA7" w14:paraId="3FACAFE0" w14:textId="77777777" w:rsidTr="00944644">
        <w:trPr>
          <w:cantSplit/>
          <w:trHeight w:val="282"/>
        </w:trPr>
        <w:tc>
          <w:tcPr>
            <w:tcW w:w="1350" w:type="dxa"/>
          </w:tcPr>
          <w:p w14:paraId="40461D62" w14:textId="77777777" w:rsidR="0046224E" w:rsidRPr="00953BA7" w:rsidRDefault="0046224E" w:rsidP="0046224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53BA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ควอลิตี้ </w:t>
            </w:r>
            <w:r w:rsidRPr="00953BA7">
              <w:rPr>
                <w:rFonts w:ascii="Angsana New" w:hAnsi="Angsana New"/>
                <w:spacing w:val="-4"/>
                <w:sz w:val="26"/>
                <w:szCs w:val="26"/>
                <w:cs/>
              </w:rPr>
              <w:br/>
              <w:t xml:space="preserve">   ไพน์แอปเปิล</w:t>
            </w:r>
          </w:p>
        </w:tc>
        <w:tc>
          <w:tcPr>
            <w:tcW w:w="1530" w:type="dxa"/>
          </w:tcPr>
          <w:p w14:paraId="5CE22253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left" w:pos="161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ผลิตและจำหน่ายอาหาร</w:t>
            </w:r>
            <w:r w:rsidRPr="00953BA7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953BA7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 xml:space="preserve">   แปรสภาพจากพืชผล</w:t>
            </w:r>
          </w:p>
        </w:tc>
        <w:tc>
          <w:tcPr>
            <w:tcW w:w="810" w:type="dxa"/>
          </w:tcPr>
          <w:p w14:paraId="6A4BAF4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491256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554AC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6232E2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AF6BD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C9A5E5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EE2D44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4B52E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B879E1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428804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CE384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252BC6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12EB34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FD5E24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B57E84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6770E7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072ABE5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3940B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175769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2544AB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C3149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4FAA57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AF603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44644" w:rsidRPr="00953BA7" w14:paraId="4D67A06C" w14:textId="77777777" w:rsidTr="00944644">
        <w:trPr>
          <w:cantSplit/>
          <w:trHeight w:val="363"/>
        </w:trPr>
        <w:tc>
          <w:tcPr>
            <w:tcW w:w="1350" w:type="dxa"/>
          </w:tcPr>
          <w:p w14:paraId="5EE3F599" w14:textId="77777777" w:rsidR="0046224E" w:rsidRPr="00953BA7" w:rsidRDefault="0046224E" w:rsidP="0046224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โปรดักส์ จำกัด</w:t>
            </w:r>
          </w:p>
        </w:tc>
        <w:tc>
          <w:tcPr>
            <w:tcW w:w="1530" w:type="dxa"/>
            <w:shd w:val="clear" w:color="auto" w:fill="auto"/>
          </w:tcPr>
          <w:p w14:paraId="6A51C486" w14:textId="77777777" w:rsidR="0046224E" w:rsidRPr="00953BA7" w:rsidRDefault="0046224E" w:rsidP="0046224E">
            <w:pPr>
              <w:tabs>
                <w:tab w:val="clear" w:pos="454"/>
                <w:tab w:val="left" w:pos="116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ทางการเกษตร</w:t>
            </w:r>
          </w:p>
        </w:tc>
        <w:tc>
          <w:tcPr>
            <w:tcW w:w="810" w:type="dxa"/>
            <w:shd w:val="clear" w:color="auto" w:fill="auto"/>
          </w:tcPr>
          <w:p w14:paraId="5DED2FA1" w14:textId="77777777" w:rsidR="0046224E" w:rsidRPr="00953BA7" w:rsidRDefault="00760EFB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6F49235B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3DE3B2A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F90A3A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E439DB" w14:textId="77777777" w:rsidR="0046224E" w:rsidRPr="00953BA7" w:rsidRDefault="00760EFB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14:paraId="308C52C3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24FD244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14:paraId="1B4242D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0BC8B0" w14:textId="77777777" w:rsidR="0046224E" w:rsidRPr="00953BA7" w:rsidRDefault="00760EFB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14:paraId="571EEED0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BC8A7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400,000</w:t>
            </w:r>
          </w:p>
        </w:tc>
        <w:tc>
          <w:tcPr>
            <w:tcW w:w="180" w:type="dxa"/>
            <w:shd w:val="clear" w:color="auto" w:fill="auto"/>
          </w:tcPr>
          <w:p w14:paraId="5418B61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30E9FC4" w14:textId="4974B928" w:rsidR="0046224E" w:rsidRPr="00953BA7" w:rsidRDefault="007074DE" w:rsidP="0046224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F60EB3" w:rsidRPr="00953BA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53BA7">
              <w:rPr>
                <w:rFonts w:asciiTheme="majorBidi" w:hAnsiTheme="majorBidi" w:cstheme="majorBidi"/>
                <w:sz w:val="26"/>
                <w:szCs w:val="26"/>
              </w:rPr>
              <w:t>7,894)</w:t>
            </w:r>
          </w:p>
        </w:tc>
        <w:tc>
          <w:tcPr>
            <w:tcW w:w="180" w:type="dxa"/>
            <w:shd w:val="clear" w:color="auto" w:fill="auto"/>
          </w:tcPr>
          <w:p w14:paraId="7314155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48497F4" w14:textId="77777777" w:rsidR="0046224E" w:rsidRPr="00953BA7" w:rsidRDefault="00CE6030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3BA7">
              <w:rPr>
                <w:rFonts w:ascii="Angsana New" w:hAnsi="Angsana New"/>
                <w:sz w:val="26"/>
                <w:szCs w:val="26"/>
              </w:rPr>
              <w:t>(</w:t>
            </w:r>
            <w:r w:rsidR="0046224E" w:rsidRPr="00953BA7">
              <w:rPr>
                <w:rFonts w:ascii="Angsana New" w:hAnsi="Angsana New"/>
                <w:sz w:val="26"/>
                <w:szCs w:val="26"/>
              </w:rPr>
              <w:t>202,894</w:t>
            </w:r>
            <w:r w:rsidRPr="00953B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C65F8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E4CA459" w14:textId="1ED8D4B1" w:rsidR="0046224E" w:rsidRPr="00953BA7" w:rsidRDefault="007074D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F60EB3"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2,106</w:t>
            </w:r>
          </w:p>
        </w:tc>
        <w:tc>
          <w:tcPr>
            <w:tcW w:w="180" w:type="dxa"/>
            <w:shd w:val="clear" w:color="auto" w:fill="auto"/>
          </w:tcPr>
          <w:p w14:paraId="6D49DB65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572B591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97,106</w:t>
            </w:r>
          </w:p>
        </w:tc>
        <w:tc>
          <w:tcPr>
            <w:tcW w:w="180" w:type="dxa"/>
            <w:shd w:val="clear" w:color="auto" w:fill="auto"/>
          </w:tcPr>
          <w:p w14:paraId="5CAC498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8D8F51" w14:textId="77777777" w:rsidR="0046224E" w:rsidRPr="00953BA7" w:rsidRDefault="00760EFB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BFF702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73E6BC" w14:textId="77777777" w:rsidR="0046224E" w:rsidRPr="00953BA7" w:rsidRDefault="00661573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44644" w:rsidRPr="00953BA7" w14:paraId="6C84134A" w14:textId="77777777" w:rsidTr="00944644">
        <w:trPr>
          <w:cantSplit/>
          <w:trHeight w:val="363"/>
        </w:trPr>
        <w:tc>
          <w:tcPr>
            <w:tcW w:w="1350" w:type="dxa"/>
            <w:vAlign w:val="bottom"/>
          </w:tcPr>
          <w:p w14:paraId="1B823F2E" w14:textId="77777777" w:rsidR="0046224E" w:rsidRPr="00953BA7" w:rsidRDefault="0046224E" w:rsidP="0046224E">
            <w:pPr>
              <w:ind w:right="-79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953BA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บริษัท อาหารสยาม</w:t>
            </w:r>
          </w:p>
        </w:tc>
        <w:tc>
          <w:tcPr>
            <w:tcW w:w="1530" w:type="dxa"/>
            <w:shd w:val="clear" w:color="auto" w:fill="auto"/>
          </w:tcPr>
          <w:p w14:paraId="6EBE896C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lang w:bidi="th-TH"/>
              </w:rPr>
            </w:pPr>
            <w:r w:rsidRPr="00953BA7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ประกอบธุรกิจค้าขาย</w:t>
            </w:r>
          </w:p>
        </w:tc>
        <w:tc>
          <w:tcPr>
            <w:tcW w:w="810" w:type="dxa"/>
            <w:shd w:val="clear" w:color="auto" w:fill="auto"/>
          </w:tcPr>
          <w:p w14:paraId="1EAAD98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684CC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B56AA11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C708F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B0E8A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DAAD47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366FC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6C2B13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BD2755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9AC0E5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E6E2E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9CF18C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EB521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B9FC9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11C602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A1D1EC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FF1A1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987F2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853E29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29051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B5005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DB2AC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04E2F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4644" w:rsidRPr="00953BA7" w14:paraId="24EF1112" w14:textId="77777777" w:rsidTr="00944644">
        <w:trPr>
          <w:cantSplit/>
          <w:trHeight w:val="375"/>
        </w:trPr>
        <w:tc>
          <w:tcPr>
            <w:tcW w:w="1350" w:type="dxa"/>
            <w:vAlign w:val="bottom"/>
          </w:tcPr>
          <w:p w14:paraId="21E4FDDD" w14:textId="77777777" w:rsidR="0046224E" w:rsidRPr="00953BA7" w:rsidRDefault="0046224E" w:rsidP="0046224E">
            <w:pPr>
              <w:ind w:left="-79" w:firstLine="7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53BA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(2513) จำกัด</w:t>
            </w:r>
          </w:p>
        </w:tc>
        <w:tc>
          <w:tcPr>
            <w:tcW w:w="1530" w:type="dxa"/>
            <w:shd w:val="clear" w:color="auto" w:fill="auto"/>
          </w:tcPr>
          <w:p w14:paraId="68EBC40D" w14:textId="77777777" w:rsidR="0046224E" w:rsidRPr="00953BA7" w:rsidRDefault="0046224E" w:rsidP="0046224E">
            <w:pPr>
              <w:tabs>
                <w:tab w:val="clear" w:pos="454"/>
                <w:tab w:val="left" w:pos="191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และการลงทุน</w:t>
            </w:r>
          </w:p>
        </w:tc>
        <w:tc>
          <w:tcPr>
            <w:tcW w:w="810" w:type="dxa"/>
            <w:shd w:val="clear" w:color="auto" w:fill="auto"/>
          </w:tcPr>
          <w:p w14:paraId="37CD0C7A" w14:textId="77777777" w:rsidR="0046224E" w:rsidRPr="00953BA7" w:rsidRDefault="00760EFB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064716C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860128D" w14:textId="77777777" w:rsidR="0046224E" w:rsidRPr="00953BA7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8B48EA7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D177EF" w14:textId="77777777" w:rsidR="0046224E" w:rsidRPr="00953BA7" w:rsidRDefault="00760EFB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F2C870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006ED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AA0FF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3458D7" w14:textId="77777777" w:rsidR="0046224E" w:rsidRPr="00953BA7" w:rsidRDefault="00760EFB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411A93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A57DD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DAD99B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DB0A6B" w14:textId="7F6455D3" w:rsidR="0046224E" w:rsidRPr="00953BA7" w:rsidRDefault="007074DE" w:rsidP="00760EF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3B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B6F0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50512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left" w:pos="254"/>
                <w:tab w:val="decimal" w:pos="70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3BA7">
              <w:rPr>
                <w:rFonts w:ascii="Angsana New" w:hAnsi="Angsana New"/>
                <w:sz w:val="26"/>
                <w:szCs w:val="26"/>
                <w:lang w:bidi="th-TH"/>
              </w:rPr>
              <w:t xml:space="preserve">        - 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46935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90788E" w14:textId="473D8373" w:rsidR="0046224E" w:rsidRPr="00953BA7" w:rsidRDefault="007074D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14:paraId="306DBFB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60D167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E5B47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1053D7" w14:textId="77777777" w:rsidR="0046224E" w:rsidRPr="00953BA7" w:rsidRDefault="00760EFB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6D168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0708F3" w14:textId="77777777" w:rsidR="0046224E" w:rsidRPr="00953BA7" w:rsidRDefault="00661573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2523E" w:rsidRPr="00953BA7" w14:paraId="04FF070B" w14:textId="77777777" w:rsidTr="00B44A37">
        <w:trPr>
          <w:cantSplit/>
          <w:trHeight w:val="214"/>
        </w:trPr>
        <w:tc>
          <w:tcPr>
            <w:tcW w:w="1350" w:type="dxa"/>
            <w:vAlign w:val="bottom"/>
          </w:tcPr>
          <w:p w14:paraId="026E9B43" w14:textId="77777777" w:rsidR="0046224E" w:rsidRPr="00953BA7" w:rsidRDefault="0046224E" w:rsidP="0046224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684703E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76D6EF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47C7FD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8CFF3D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CABBD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9562E1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FF0C90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9193FB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E6C957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7018B" w14:textId="77777777" w:rsidR="0046224E" w:rsidRPr="00953BA7" w:rsidRDefault="00760EFB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323EA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5897E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89D88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066DD" w14:textId="051E5973" w:rsidR="0046224E" w:rsidRPr="00953BA7" w:rsidRDefault="007074DE" w:rsidP="0046224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</w:t>
            </w:r>
            <w:r w:rsidR="00F60EB3" w:rsidRPr="0095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7,894)</w:t>
            </w:r>
          </w:p>
        </w:tc>
        <w:tc>
          <w:tcPr>
            <w:tcW w:w="180" w:type="dxa"/>
            <w:shd w:val="clear" w:color="auto" w:fill="auto"/>
          </w:tcPr>
          <w:p w14:paraId="39C6FAE3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39EB3" w14:textId="77777777" w:rsidR="0046224E" w:rsidRPr="00953BA7" w:rsidRDefault="00CE6030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3BA7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46224E" w:rsidRPr="00953BA7">
              <w:rPr>
                <w:rFonts w:ascii="Angsana New" w:hAnsi="Angsana New"/>
                <w:b/>
                <w:bCs/>
                <w:sz w:val="26"/>
                <w:szCs w:val="26"/>
              </w:rPr>
              <w:t>202,894</w:t>
            </w:r>
            <w:r w:rsidRPr="00953BA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3BF066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25BD0" w14:textId="3A4F7F68" w:rsidR="0046224E" w:rsidRPr="00953BA7" w:rsidRDefault="007074DE" w:rsidP="0046224E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="00F60EB3"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08FD7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ECA9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197,356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B40A34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83B91" w14:textId="77777777" w:rsidR="0046224E" w:rsidRPr="00953BA7" w:rsidRDefault="00760EFB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1F8DF" w14:textId="77777777" w:rsidR="0046224E" w:rsidRPr="00953BA7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8582FE" w14:textId="77777777" w:rsidR="0046224E" w:rsidRPr="00953BA7" w:rsidRDefault="00661573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46BDF063" w14:textId="77777777" w:rsidR="007E412A" w:rsidRPr="00944644" w:rsidRDefault="007E412A" w:rsidP="00DB272E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FBBD310" w14:textId="18C8822A" w:rsidR="00470355" w:rsidRPr="00953BA7" w:rsidRDefault="00FA299B" w:rsidP="00DB272E">
      <w:pPr>
        <w:pStyle w:val="block"/>
        <w:tabs>
          <w:tab w:val="left" w:pos="540"/>
        </w:tabs>
        <w:spacing w:after="0"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53BA7"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</w:t>
      </w:r>
      <w:r w:rsidR="00D57271" w:rsidRPr="00953BA7">
        <w:rPr>
          <w:rFonts w:ascii="Angsana New" w:hAnsi="Angsana New" w:cs="Angsana New" w:hint="cs"/>
          <w:sz w:val="30"/>
          <w:szCs w:val="30"/>
          <w:cs/>
          <w:lang w:bidi="th-TH"/>
        </w:rPr>
        <w:t>ทั้งหมด</w:t>
      </w:r>
      <w:r w:rsidR="00B44A37" w:rsidRPr="00953BA7">
        <w:rPr>
          <w:rFonts w:ascii="Angsana New" w:hAnsi="Angsana New" w:cs="Angsana New"/>
          <w:sz w:val="30"/>
          <w:szCs w:val="30"/>
          <w:cs/>
          <w:lang w:bidi="th-TH"/>
        </w:rPr>
        <w:t>จดทะเบียนจัดตั้งและ</w:t>
      </w:r>
      <w:r w:rsidRPr="00953BA7">
        <w:rPr>
          <w:rFonts w:ascii="Angsana New" w:hAnsi="Angsana New" w:cs="Angsana New"/>
          <w:sz w:val="30"/>
          <w:szCs w:val="30"/>
          <w:cs/>
          <w:lang w:bidi="th-TH"/>
        </w:rPr>
        <w:t>ดำเนินธุรกิจในประเทศไทย</w:t>
      </w:r>
    </w:p>
    <w:p w14:paraId="639D097E" w14:textId="77777777" w:rsidR="00BE5C7E" w:rsidRPr="00953BA7" w:rsidRDefault="00BE5C7E" w:rsidP="00DB272E">
      <w:pPr>
        <w:pStyle w:val="block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820A35" w14:textId="77777777" w:rsidR="00BE5C7E" w:rsidRPr="00953BA7" w:rsidRDefault="00BE5C7E" w:rsidP="00DB272E">
      <w:pPr>
        <w:pStyle w:val="block"/>
        <w:tabs>
          <w:tab w:val="left" w:pos="540"/>
        </w:tabs>
        <w:spacing w:after="0" w:line="240" w:lineRule="auto"/>
        <w:ind w:left="547" w:hanging="7"/>
        <w:jc w:val="thaiDistribute"/>
        <w:rPr>
          <w:rFonts w:ascii="Angsana New" w:hAnsi="Angsana New" w:cs="Angsana New"/>
          <w:sz w:val="29"/>
          <w:szCs w:val="29"/>
          <w:cs/>
          <w:lang w:bidi="th-TH"/>
        </w:rPr>
        <w:sectPr w:rsidR="00BE5C7E" w:rsidRPr="00953BA7" w:rsidSect="00944644">
          <w:footerReference w:type="first" r:id="rId17"/>
          <w:pgSz w:w="16834" w:h="11909" w:orient="landscape" w:code="9"/>
          <w:pgMar w:top="691" w:right="1152" w:bottom="576" w:left="1152" w:header="720" w:footer="576" w:gutter="0"/>
          <w:cols w:space="720"/>
          <w:titlePg/>
          <w:docGrid w:linePitch="245"/>
        </w:sectPr>
      </w:pPr>
      <w:r w:rsidRPr="00953BA7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09CE4828" w14:textId="77777777" w:rsidR="00295F33" w:rsidRPr="00953BA7" w:rsidRDefault="00295F33" w:rsidP="0035415A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953BA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</w:t>
      </w:r>
      <w:r w:rsidRPr="00953BA7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Pr="00953BA7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9B2E326" w14:textId="77777777" w:rsidR="00295F33" w:rsidRPr="00944644" w:rsidRDefault="00295F33" w:rsidP="002A67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EC1009E" w14:textId="3AF56BD6" w:rsidR="00D22B06" w:rsidRPr="00953BA7" w:rsidRDefault="00D22B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Pr="00953BA7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561C98" w:rsidRPr="00953BA7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D41BA" w:rsidRPr="00953BA7">
        <w:rPr>
          <w:rFonts w:asciiTheme="majorBidi" w:hAnsiTheme="majorBidi" w:cstheme="majorBidi"/>
          <w:sz w:val="30"/>
          <w:szCs w:val="30"/>
        </w:rPr>
        <w:t xml:space="preserve">31 </w:t>
      </w:r>
      <w:r w:rsidR="00561C98" w:rsidRPr="00953BA7">
        <w:rPr>
          <w:rFonts w:asciiTheme="majorBidi" w:hAnsiTheme="majorBidi" w:cstheme="majorBidi" w:hint="cs"/>
          <w:sz w:val="30"/>
          <w:szCs w:val="30"/>
          <w:cs/>
        </w:rPr>
        <w:t>มีน</w:t>
      </w:r>
      <w:r w:rsidR="007D41BA" w:rsidRPr="00953BA7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7D41BA" w:rsidRPr="00953BA7">
        <w:rPr>
          <w:rFonts w:asciiTheme="majorBidi" w:hAnsiTheme="majorBidi" w:cstheme="majorBidi"/>
          <w:sz w:val="30"/>
          <w:szCs w:val="30"/>
        </w:rPr>
        <w:t>256</w:t>
      </w:r>
      <w:r w:rsidR="00561C98" w:rsidRPr="00953BA7">
        <w:rPr>
          <w:rFonts w:asciiTheme="majorBidi" w:hAnsiTheme="majorBidi" w:cstheme="majorBidi"/>
          <w:sz w:val="30"/>
          <w:szCs w:val="30"/>
        </w:rPr>
        <w:t>3</w:t>
      </w:r>
      <w:r w:rsidR="003B6EFB" w:rsidRPr="00953BA7">
        <w:rPr>
          <w:rFonts w:asciiTheme="majorBidi" w:hAnsiTheme="majorBidi" w:cstheme="majorBidi"/>
          <w:sz w:val="30"/>
          <w:szCs w:val="30"/>
        </w:rPr>
        <w:t xml:space="preserve"> </w:t>
      </w:r>
      <w:r w:rsidRPr="00953BA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D41A91A" w14:textId="77777777" w:rsidR="00454706" w:rsidRPr="00944644" w:rsidRDefault="004547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69"/>
        <w:gridCol w:w="274"/>
        <w:gridCol w:w="1170"/>
        <w:gridCol w:w="274"/>
        <w:gridCol w:w="1166"/>
        <w:gridCol w:w="274"/>
        <w:gridCol w:w="1170"/>
      </w:tblGrid>
      <w:tr w:rsidR="00454706" w:rsidRPr="00953BA7" w14:paraId="39483DC3" w14:textId="77777777" w:rsidTr="00A54019">
        <w:tc>
          <w:tcPr>
            <w:tcW w:w="2007" w:type="pct"/>
          </w:tcPr>
          <w:p w14:paraId="5B014673" w14:textId="77777777" w:rsidR="00D22B06" w:rsidRPr="00953BA7" w:rsidRDefault="00D22B06" w:rsidP="0024250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5AF89B4B" w14:textId="77777777" w:rsidR="00D22B06" w:rsidRPr="00953BA7" w:rsidRDefault="005C6DC8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E6A6D35" w14:textId="77777777" w:rsidR="00D22B06" w:rsidRPr="00953BA7" w:rsidRDefault="00D22B06" w:rsidP="00D22B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23EC3F61" w14:textId="77777777" w:rsidR="00D22B06" w:rsidRPr="00953BA7" w:rsidRDefault="005C6DC8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54706" w:rsidRPr="00953BA7" w14:paraId="0995A38C" w14:textId="77777777" w:rsidTr="00A54019">
        <w:tc>
          <w:tcPr>
            <w:tcW w:w="2007" w:type="pct"/>
          </w:tcPr>
          <w:p w14:paraId="23762D4B" w14:textId="77777777" w:rsidR="00D22B06" w:rsidRPr="00953BA7" w:rsidRDefault="0065150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7" w:type="pct"/>
          </w:tcPr>
          <w:p w14:paraId="07B46CB8" w14:textId="77777777" w:rsidR="00D22B06" w:rsidRPr="00953BA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FBB737C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54A2F11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9" w:type="pct"/>
          </w:tcPr>
          <w:p w14:paraId="49FC82E8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736CF0D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CB21E96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84C1385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953BA7" w14:paraId="52D7CD85" w14:textId="77777777" w:rsidTr="00A54019">
        <w:tc>
          <w:tcPr>
            <w:tcW w:w="2007" w:type="pct"/>
          </w:tcPr>
          <w:p w14:paraId="4CAFD740" w14:textId="77777777" w:rsidR="00D22B06" w:rsidRPr="00953BA7" w:rsidRDefault="00D22B06" w:rsidP="00C05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0E17E3B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14:paraId="35B457F4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29F0028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9" w:type="pct"/>
          </w:tcPr>
          <w:p w14:paraId="08D5FA8B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3F94B37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14:paraId="5DC7309B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A089EB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953BA7" w14:paraId="6BEB55F8" w14:textId="77777777" w:rsidTr="00A54019">
        <w:tc>
          <w:tcPr>
            <w:tcW w:w="2007" w:type="pct"/>
          </w:tcPr>
          <w:p w14:paraId="3BF4364B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2D39FF5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14:paraId="2BAC4323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A9853FC" w14:textId="724C0739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49" w:type="pct"/>
          </w:tcPr>
          <w:p w14:paraId="10DA9BDA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2D99C19A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14:paraId="7EA50EC1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D33EBD7" w14:textId="3CE5572F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953BA7" w14:paraId="4617B948" w14:textId="77777777" w:rsidTr="00A54019">
        <w:tc>
          <w:tcPr>
            <w:tcW w:w="2007" w:type="pct"/>
          </w:tcPr>
          <w:p w14:paraId="3E4DF425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F9BFC64" w14:textId="454E8070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2E2E7713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79AD936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9" w:type="pct"/>
          </w:tcPr>
          <w:p w14:paraId="1A8BC722" w14:textId="77777777" w:rsidR="00D22B06" w:rsidRPr="00953BA7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F632702" w14:textId="6FA224C6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19DC78C1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1155DC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D22B06" w:rsidRPr="00953BA7" w14:paraId="51F4530C" w14:textId="77777777" w:rsidTr="00A54019">
        <w:tc>
          <w:tcPr>
            <w:tcW w:w="2007" w:type="pct"/>
          </w:tcPr>
          <w:p w14:paraId="172BC943" w14:textId="77777777" w:rsidR="00D22B06" w:rsidRPr="00953BA7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14:paraId="05D4DB79" w14:textId="77777777" w:rsidR="00D22B06" w:rsidRPr="00953BA7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7D38" w:rsidRPr="00953BA7" w14:paraId="29E8F8A8" w14:textId="77777777" w:rsidTr="00A54019">
        <w:tc>
          <w:tcPr>
            <w:tcW w:w="2007" w:type="pct"/>
          </w:tcPr>
          <w:p w14:paraId="2522E600" w14:textId="77777777" w:rsidR="00B17D38" w:rsidRPr="00953BA7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อาคารสิ่งปลูกสร้างและส่วนปรับปรุงอาคาร</w:t>
            </w:r>
          </w:p>
        </w:tc>
        <w:tc>
          <w:tcPr>
            <w:tcW w:w="637" w:type="pct"/>
            <w:shd w:val="clear" w:color="auto" w:fill="auto"/>
          </w:tcPr>
          <w:p w14:paraId="46DE6464" w14:textId="3F78E216" w:rsidR="00B17D38" w:rsidRPr="00953BA7" w:rsidRDefault="007074DE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49" w:type="pct"/>
            <w:shd w:val="clear" w:color="auto" w:fill="auto"/>
          </w:tcPr>
          <w:p w14:paraId="5CBE3ABA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8DFC8B7" w14:textId="3A69A2D6" w:rsidR="00B17D38" w:rsidRPr="00953BA7" w:rsidRDefault="007074DE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7" w:right="16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C23D17A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5527E340" w14:textId="5B87C652" w:rsidR="00B17D38" w:rsidRPr="00953BA7" w:rsidRDefault="002B5D6D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49" w:type="pct"/>
            <w:shd w:val="clear" w:color="auto" w:fill="auto"/>
          </w:tcPr>
          <w:p w14:paraId="7645F559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4E25522" w14:textId="02D00CFD" w:rsidR="00B17D38" w:rsidRPr="00953BA7" w:rsidRDefault="002B5D6D" w:rsidP="002A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16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7D38" w:rsidRPr="00953BA7" w14:paraId="64B5CF1A" w14:textId="77777777" w:rsidTr="00A54019">
        <w:tc>
          <w:tcPr>
            <w:tcW w:w="2007" w:type="pct"/>
          </w:tcPr>
          <w:p w14:paraId="69980FE2" w14:textId="77777777" w:rsidR="00B17D38" w:rsidRPr="00953BA7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7" w:type="pct"/>
            <w:shd w:val="clear" w:color="auto" w:fill="auto"/>
          </w:tcPr>
          <w:p w14:paraId="09A63C8D" w14:textId="775C1C6C" w:rsidR="00B17D38" w:rsidRPr="00953BA7" w:rsidRDefault="007074DE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10,156</w:t>
            </w:r>
          </w:p>
        </w:tc>
        <w:tc>
          <w:tcPr>
            <w:tcW w:w="149" w:type="pct"/>
            <w:shd w:val="clear" w:color="auto" w:fill="auto"/>
          </w:tcPr>
          <w:p w14:paraId="496DB2D5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0726568" w14:textId="028EF2A5" w:rsidR="00B17D38" w:rsidRPr="00953BA7" w:rsidRDefault="007074DE" w:rsidP="002B5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(102)</w:t>
            </w:r>
          </w:p>
        </w:tc>
        <w:tc>
          <w:tcPr>
            <w:tcW w:w="149" w:type="pct"/>
            <w:shd w:val="clear" w:color="auto" w:fill="auto"/>
          </w:tcPr>
          <w:p w14:paraId="0FA8F9F6" w14:textId="77777777" w:rsidR="00B17D38" w:rsidRPr="00953BA7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08A082A" w14:textId="40FF6847" w:rsidR="00B17D38" w:rsidRPr="00953BA7" w:rsidRDefault="002B5D6D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10,124</w:t>
            </w:r>
          </w:p>
        </w:tc>
        <w:tc>
          <w:tcPr>
            <w:tcW w:w="149" w:type="pct"/>
            <w:shd w:val="clear" w:color="auto" w:fill="auto"/>
          </w:tcPr>
          <w:p w14:paraId="2A681D22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326E13" w14:textId="21504F72" w:rsidR="00B17D38" w:rsidRPr="00953BA7" w:rsidRDefault="002B5D6D" w:rsidP="002B5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(102)</w:t>
            </w:r>
          </w:p>
        </w:tc>
      </w:tr>
      <w:tr w:rsidR="00B17D38" w:rsidRPr="00953BA7" w14:paraId="26EEB2DD" w14:textId="77777777" w:rsidTr="00A54019">
        <w:tc>
          <w:tcPr>
            <w:tcW w:w="2007" w:type="pct"/>
          </w:tcPr>
          <w:p w14:paraId="2DD7108F" w14:textId="77777777" w:rsidR="00B17D38" w:rsidRPr="00953BA7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7" w:type="pct"/>
            <w:shd w:val="clear" w:color="auto" w:fill="auto"/>
          </w:tcPr>
          <w:p w14:paraId="2EA2F7F2" w14:textId="61CD162E" w:rsidR="00B17D38" w:rsidRPr="00953BA7" w:rsidRDefault="007074DE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49" w:type="pct"/>
            <w:shd w:val="clear" w:color="auto" w:fill="auto"/>
          </w:tcPr>
          <w:p w14:paraId="3D0EC905" w14:textId="77777777" w:rsidR="00B17D38" w:rsidRPr="00953BA7" w:rsidRDefault="00B17D38" w:rsidP="00B17D3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B4290F1" w14:textId="21048A94" w:rsidR="00B17D38" w:rsidRPr="00953BA7" w:rsidRDefault="007074DE" w:rsidP="0076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49" w:type="pct"/>
            <w:shd w:val="clear" w:color="auto" w:fill="auto"/>
          </w:tcPr>
          <w:p w14:paraId="43BF5C5F" w14:textId="77777777" w:rsidR="00B17D38" w:rsidRPr="00953BA7" w:rsidRDefault="00B17D38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F4774DE" w14:textId="46451227" w:rsidR="00B17D38" w:rsidRPr="00953BA7" w:rsidRDefault="002B5D6D" w:rsidP="003B6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49" w:type="pct"/>
            <w:shd w:val="clear" w:color="auto" w:fill="auto"/>
          </w:tcPr>
          <w:p w14:paraId="135B1FA6" w14:textId="77777777" w:rsidR="00B17D38" w:rsidRPr="00953BA7" w:rsidRDefault="00B17D38" w:rsidP="003B6EFB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9D9E338" w14:textId="62D63975" w:rsidR="00B17D38" w:rsidRPr="00953BA7" w:rsidRDefault="002B5D6D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B17D38" w:rsidRPr="00953BA7" w14:paraId="155D03B9" w14:textId="77777777" w:rsidTr="00A54019">
        <w:tc>
          <w:tcPr>
            <w:tcW w:w="2007" w:type="pct"/>
          </w:tcPr>
          <w:p w14:paraId="583770EC" w14:textId="77777777" w:rsidR="00B17D38" w:rsidRPr="00953BA7" w:rsidRDefault="00B17D38" w:rsidP="00B17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37" w:type="pct"/>
            <w:shd w:val="clear" w:color="auto" w:fill="auto"/>
          </w:tcPr>
          <w:p w14:paraId="61F3F74E" w14:textId="12FA4364" w:rsidR="00B17D38" w:rsidRPr="00953BA7" w:rsidRDefault="007074DE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8,128</w:t>
            </w:r>
          </w:p>
        </w:tc>
        <w:tc>
          <w:tcPr>
            <w:tcW w:w="149" w:type="pct"/>
            <w:shd w:val="clear" w:color="auto" w:fill="auto"/>
          </w:tcPr>
          <w:p w14:paraId="676368EA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6BBCC354" w14:textId="4F672ECB" w:rsidR="00B17D38" w:rsidRPr="00953BA7" w:rsidRDefault="007074DE" w:rsidP="0076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(8,864)</w:t>
            </w:r>
          </w:p>
        </w:tc>
        <w:tc>
          <w:tcPr>
            <w:tcW w:w="149" w:type="pct"/>
            <w:shd w:val="clear" w:color="auto" w:fill="auto"/>
          </w:tcPr>
          <w:p w14:paraId="439E640D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2E712E5A" w14:textId="40C150BF" w:rsidR="00B17D38" w:rsidRPr="00953BA7" w:rsidRDefault="002B5D6D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7,857</w:t>
            </w:r>
          </w:p>
        </w:tc>
        <w:tc>
          <w:tcPr>
            <w:tcW w:w="149" w:type="pct"/>
            <w:shd w:val="clear" w:color="auto" w:fill="auto"/>
          </w:tcPr>
          <w:p w14:paraId="470BEE30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2FBD89D2" w14:textId="53437FC9" w:rsidR="00B17D38" w:rsidRPr="00953BA7" w:rsidRDefault="002B5D6D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(8,411)</w:t>
            </w:r>
          </w:p>
        </w:tc>
      </w:tr>
      <w:tr w:rsidR="00B17D38" w:rsidRPr="00953BA7" w14:paraId="4B1958A8" w14:textId="77777777" w:rsidTr="00A54019">
        <w:tc>
          <w:tcPr>
            <w:tcW w:w="2007" w:type="pct"/>
          </w:tcPr>
          <w:p w14:paraId="2C64A028" w14:textId="77777777" w:rsidR="00B17D38" w:rsidRPr="00953BA7" w:rsidRDefault="00B17D38" w:rsidP="00B17D3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0F11B" w14:textId="5F8A1809" w:rsidR="00B17D38" w:rsidRPr="00953BA7" w:rsidRDefault="007074DE" w:rsidP="005C6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19,195</w:t>
            </w:r>
          </w:p>
        </w:tc>
        <w:tc>
          <w:tcPr>
            <w:tcW w:w="149" w:type="pct"/>
            <w:shd w:val="clear" w:color="auto" w:fill="auto"/>
          </w:tcPr>
          <w:p w14:paraId="410E52BA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89311" w14:textId="4FC8FF30" w:rsidR="00B17D38" w:rsidRPr="00953BA7" w:rsidRDefault="007074DE" w:rsidP="0076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(8,968)</w:t>
            </w:r>
          </w:p>
        </w:tc>
        <w:tc>
          <w:tcPr>
            <w:tcW w:w="149" w:type="pct"/>
            <w:shd w:val="clear" w:color="auto" w:fill="auto"/>
          </w:tcPr>
          <w:p w14:paraId="5B7EE9C9" w14:textId="77777777" w:rsidR="00B17D38" w:rsidRPr="00953BA7" w:rsidRDefault="00B17D38" w:rsidP="0074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BB277" w14:textId="6CF2C02F" w:rsidR="00B17D38" w:rsidRPr="00953BA7" w:rsidRDefault="002B5D6D" w:rsidP="00DB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18,439</w:t>
            </w:r>
          </w:p>
        </w:tc>
        <w:tc>
          <w:tcPr>
            <w:tcW w:w="149" w:type="pct"/>
            <w:shd w:val="clear" w:color="auto" w:fill="auto"/>
          </w:tcPr>
          <w:p w14:paraId="3D5A4F08" w14:textId="77777777" w:rsidR="00B17D38" w:rsidRPr="00953BA7" w:rsidRDefault="00B17D38" w:rsidP="00B17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6AA8A" w14:textId="37C3AC8F" w:rsidR="00B17D38" w:rsidRPr="00953BA7" w:rsidRDefault="002B5D6D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(8,515)</w:t>
            </w:r>
          </w:p>
        </w:tc>
      </w:tr>
    </w:tbl>
    <w:p w14:paraId="662465ED" w14:textId="599429B8" w:rsidR="00D077B9" w:rsidRPr="00944644" w:rsidRDefault="00D077B9" w:rsidP="00883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1D671CCD" w14:textId="768909CD" w:rsidR="00193364" w:rsidRPr="00953BA7" w:rsidRDefault="00193364" w:rsidP="00283D0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1439B" w:rsidRPr="00953BA7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17C8A6F0" w14:textId="2AB3BD3C" w:rsidR="00193364" w:rsidRPr="006D6905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69"/>
        <w:gridCol w:w="274"/>
        <w:gridCol w:w="1170"/>
        <w:gridCol w:w="274"/>
        <w:gridCol w:w="1166"/>
        <w:gridCol w:w="274"/>
        <w:gridCol w:w="1170"/>
      </w:tblGrid>
      <w:tr w:rsidR="00C3407A" w:rsidRPr="00953BA7" w14:paraId="48F90FC5" w14:textId="77777777" w:rsidTr="00C3407A">
        <w:tc>
          <w:tcPr>
            <w:tcW w:w="2007" w:type="pct"/>
          </w:tcPr>
          <w:p w14:paraId="41116A28" w14:textId="77777777" w:rsidR="00C3407A" w:rsidRPr="00953BA7" w:rsidRDefault="00C3407A" w:rsidP="00C87A0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14:paraId="32AD99FB" w14:textId="31ECF171" w:rsidR="00C3407A" w:rsidRPr="00953BA7" w:rsidRDefault="00C3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407A" w:rsidRPr="00953BA7" w14:paraId="0E8CB361" w14:textId="77777777" w:rsidTr="00C3407A">
        <w:tc>
          <w:tcPr>
            <w:tcW w:w="2007" w:type="pct"/>
          </w:tcPr>
          <w:p w14:paraId="15DECD63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423" w:type="pct"/>
            <w:gridSpan w:val="3"/>
          </w:tcPr>
          <w:p w14:paraId="46A79A0C" w14:textId="773394C6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49" w:type="pct"/>
          </w:tcPr>
          <w:p w14:paraId="26CD8FE2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1F0B4617" w14:textId="6ACDFB9C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C3407A" w:rsidRPr="00953BA7" w14:paraId="5FE73FD3" w14:textId="77777777" w:rsidTr="00C3407A">
        <w:tc>
          <w:tcPr>
            <w:tcW w:w="2007" w:type="pct"/>
          </w:tcPr>
          <w:p w14:paraId="46CA4D9B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5435E0F0" w14:textId="65575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14:paraId="320344CF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72025E44" w14:textId="114662E4" w:rsidR="00C3407A" w:rsidRPr="00953BA7" w:rsidRDefault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953BA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3407A" w:rsidRPr="00953BA7" w14:paraId="401D3B1C" w14:textId="77777777" w:rsidTr="00C87A09">
        <w:tc>
          <w:tcPr>
            <w:tcW w:w="2007" w:type="pct"/>
          </w:tcPr>
          <w:p w14:paraId="45887BDC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0048A94" w14:textId="1392FAEA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69451991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1AF2CCA9" w14:textId="7C9AC59F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6FA221F8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39FE183C" w14:textId="5DD662E5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63F49A6C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9D51F44" w14:textId="62C76E32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3407A" w:rsidRPr="00953BA7" w14:paraId="5D7A3C98" w14:textId="77777777" w:rsidTr="00C3407A">
        <w:tc>
          <w:tcPr>
            <w:tcW w:w="2007" w:type="pct"/>
          </w:tcPr>
          <w:p w14:paraId="3C717EFC" w14:textId="77777777" w:rsidR="00C3407A" w:rsidRPr="00953BA7" w:rsidRDefault="00C3407A" w:rsidP="00C8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14:paraId="5AF3FE93" w14:textId="545BF2AD" w:rsidR="00C3407A" w:rsidRPr="00944644" w:rsidRDefault="00C3407A" w:rsidP="00C8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464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446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4464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3407A" w:rsidRPr="00953BA7" w14:paraId="05B9F885" w14:textId="77777777" w:rsidTr="00C87A09">
        <w:tc>
          <w:tcPr>
            <w:tcW w:w="2007" w:type="pct"/>
          </w:tcPr>
          <w:p w14:paraId="11A7CAA2" w14:textId="7F1197EA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37" w:type="pct"/>
          </w:tcPr>
          <w:p w14:paraId="6D156DA2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A1BD650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8F99BA5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AD4E7F4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4D33B68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69ACE5C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BEB8780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407A" w:rsidRPr="00953BA7" w14:paraId="23C0D1B5" w14:textId="77777777" w:rsidTr="00C87A09">
        <w:tc>
          <w:tcPr>
            <w:tcW w:w="2007" w:type="pct"/>
          </w:tcPr>
          <w:p w14:paraId="634D2CE6" w14:textId="60FDFAE5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637" w:type="pct"/>
          </w:tcPr>
          <w:p w14:paraId="22C07076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BA730D7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8097701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E274578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53A0D9D8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CD217B9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E4EF66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407A" w:rsidRPr="00953BA7" w14:paraId="709A0AA9" w14:textId="77777777" w:rsidTr="00C87A09">
        <w:tc>
          <w:tcPr>
            <w:tcW w:w="2007" w:type="pct"/>
          </w:tcPr>
          <w:p w14:paraId="2FD22E06" w14:textId="5356FC0F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637" w:type="pct"/>
          </w:tcPr>
          <w:p w14:paraId="2D3C60AA" w14:textId="653198C8" w:rsidR="00C3407A" w:rsidRPr="00944644" w:rsidRDefault="002514E0" w:rsidP="002514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 w:cstheme="minorBidi"/>
                <w:b w:val="0"/>
                <w:bCs w:val="0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47</w:t>
            </w:r>
            <w:r w:rsidR="002C39CA" w:rsidRPr="00953B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Pr="00953B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2C39CA" w:rsidRPr="00953B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126</w:t>
            </w:r>
          </w:p>
        </w:tc>
        <w:tc>
          <w:tcPr>
            <w:tcW w:w="149" w:type="pct"/>
          </w:tcPr>
          <w:p w14:paraId="0055345A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5FC604F6" w14:textId="53FE7E8F" w:rsidR="00C3407A" w:rsidRPr="00944644" w:rsidRDefault="00D41FF9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443,590</w:t>
            </w:r>
          </w:p>
        </w:tc>
        <w:tc>
          <w:tcPr>
            <w:tcW w:w="149" w:type="pct"/>
          </w:tcPr>
          <w:p w14:paraId="4AB927E9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3C3CF601" w14:textId="5091DE52" w:rsidR="00C3407A" w:rsidRPr="00953BA7" w:rsidRDefault="002514E0" w:rsidP="002514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953B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86</w:t>
            </w:r>
            <w:r w:rsidR="002C39CA" w:rsidRPr="00953B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  <w:r w:rsidRPr="00953B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2C39CA" w:rsidRPr="00953B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909</w:t>
            </w:r>
          </w:p>
        </w:tc>
        <w:tc>
          <w:tcPr>
            <w:tcW w:w="149" w:type="pct"/>
          </w:tcPr>
          <w:p w14:paraId="09B64E79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1ED1DB9" w14:textId="0594AA0E" w:rsidR="00C3407A" w:rsidRPr="00944644" w:rsidRDefault="00C3407A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960,364</w:t>
            </w:r>
          </w:p>
        </w:tc>
      </w:tr>
      <w:tr w:rsidR="00C3407A" w:rsidRPr="00953BA7" w14:paraId="7AEE3617" w14:textId="77777777" w:rsidTr="00944644">
        <w:tc>
          <w:tcPr>
            <w:tcW w:w="2007" w:type="pct"/>
          </w:tcPr>
          <w:p w14:paraId="2A773216" w14:textId="4B10BF96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9C951EE" w14:textId="46C01650" w:rsidR="00C3407A" w:rsidRPr="00953BA7" w:rsidRDefault="002514E0" w:rsidP="002514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  <w:r w:rsidR="002C39CA" w:rsidRPr="00953B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Pr="00953B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,7</w:t>
            </w:r>
            <w:r w:rsidR="002C39CA" w:rsidRPr="00953B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35</w:t>
            </w:r>
          </w:p>
        </w:tc>
        <w:tc>
          <w:tcPr>
            <w:tcW w:w="149" w:type="pct"/>
          </w:tcPr>
          <w:p w14:paraId="7B58EC6D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D73110E" w14:textId="346933B1" w:rsidR="00C3407A" w:rsidRPr="00944644" w:rsidRDefault="00D41FF9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22,117</w:t>
            </w:r>
          </w:p>
        </w:tc>
        <w:tc>
          <w:tcPr>
            <w:tcW w:w="149" w:type="pct"/>
          </w:tcPr>
          <w:p w14:paraId="6261F883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63879CCB" w14:textId="6853873F" w:rsidR="00C3407A" w:rsidRPr="00953BA7" w:rsidRDefault="002514E0" w:rsidP="002514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="002C39CA" w:rsidRPr="00953B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  <w:r w:rsidRPr="00953BA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="002C39CA" w:rsidRPr="00953B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833</w:t>
            </w:r>
          </w:p>
        </w:tc>
        <w:tc>
          <w:tcPr>
            <w:tcW w:w="149" w:type="pct"/>
          </w:tcPr>
          <w:p w14:paraId="64970477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0933894" w14:textId="334C965B" w:rsidR="00C3407A" w:rsidRPr="00944644" w:rsidRDefault="00C3407A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50,987</w:t>
            </w:r>
          </w:p>
        </w:tc>
      </w:tr>
      <w:tr w:rsidR="00C3407A" w:rsidRPr="00953BA7" w14:paraId="021166F2" w14:textId="77777777" w:rsidTr="00944644">
        <w:tc>
          <w:tcPr>
            <w:tcW w:w="2007" w:type="pct"/>
          </w:tcPr>
          <w:p w14:paraId="5F010EC5" w14:textId="04A4A61C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6A084FE" w14:textId="081AEFED" w:rsidR="00C3407A" w:rsidRPr="00953BA7" w:rsidRDefault="002514E0" w:rsidP="002514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522,861</w:t>
            </w:r>
          </w:p>
        </w:tc>
        <w:tc>
          <w:tcPr>
            <w:tcW w:w="149" w:type="pct"/>
          </w:tcPr>
          <w:p w14:paraId="171ACD8E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A4C8CC9" w14:textId="5A2886C8" w:rsidR="00C3407A" w:rsidRPr="00944644" w:rsidRDefault="00D41FF9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465</w:t>
            </w:r>
            <w:r w:rsidR="00C3407A" w:rsidRPr="00953BA7">
              <w:rPr>
                <w:rFonts w:asciiTheme="majorBidi" w:hAnsiTheme="majorBidi" w:cstheme="majorBidi"/>
                <w:sz w:val="30"/>
                <w:szCs w:val="30"/>
              </w:rPr>
              <w:t>,70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65C1F0CE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C3FFD5B" w14:textId="262F9D42" w:rsidR="00C3407A" w:rsidRPr="00953BA7" w:rsidRDefault="002514E0" w:rsidP="002514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958,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149" w:type="pct"/>
          </w:tcPr>
          <w:p w14:paraId="1DE762D4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0C71F87" w14:textId="1C30EE89" w:rsidR="00C3407A" w:rsidRPr="00944644" w:rsidRDefault="00C3407A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1,011,351</w:t>
            </w:r>
          </w:p>
        </w:tc>
      </w:tr>
      <w:tr w:rsidR="00C3407A" w:rsidRPr="00953BA7" w14:paraId="664F62F9" w14:textId="77777777" w:rsidTr="00944644">
        <w:trPr>
          <w:trHeight w:val="242"/>
        </w:trPr>
        <w:tc>
          <w:tcPr>
            <w:tcW w:w="2007" w:type="pct"/>
          </w:tcPr>
          <w:p w14:paraId="1858C1B1" w14:textId="77777777" w:rsidR="00C3407A" w:rsidRPr="00944644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00B5B33" w14:textId="77777777" w:rsidR="00C3407A" w:rsidRPr="006D6905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9" w:type="pct"/>
          </w:tcPr>
          <w:p w14:paraId="6EB67A55" w14:textId="77777777" w:rsidR="00C3407A" w:rsidRPr="00944644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98001AB" w14:textId="77777777" w:rsidR="00C3407A" w:rsidRPr="00944644" w:rsidRDefault="00C3407A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9" w:type="pct"/>
          </w:tcPr>
          <w:p w14:paraId="6ECCE173" w14:textId="77777777" w:rsidR="00C3407A" w:rsidRPr="00944644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44F1DAEF" w14:textId="77777777" w:rsidR="00C3407A" w:rsidRPr="006D6905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9" w:type="pct"/>
          </w:tcPr>
          <w:p w14:paraId="0D68DADE" w14:textId="77777777" w:rsidR="00C3407A" w:rsidRPr="006D6905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0AA13A89" w14:textId="77777777" w:rsidR="00C3407A" w:rsidRPr="00944644" w:rsidRDefault="00C3407A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3407A" w:rsidRPr="00953BA7" w14:paraId="1CF1611A" w14:textId="77777777" w:rsidTr="00944644">
        <w:tc>
          <w:tcPr>
            <w:tcW w:w="2007" w:type="pct"/>
          </w:tcPr>
          <w:p w14:paraId="30739C32" w14:textId="0E18C725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637" w:type="pct"/>
          </w:tcPr>
          <w:p w14:paraId="5E3BFAA3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E0B1C34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B45BA53" w14:textId="77777777" w:rsidR="00C3407A" w:rsidRPr="00944644" w:rsidRDefault="00C3407A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D09EE46" w14:textId="77777777" w:rsidR="00C3407A" w:rsidRPr="00953BA7" w:rsidRDefault="00C3407A" w:rsidP="00C3407A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106D165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D9BBAA0" w14:textId="77777777" w:rsidR="00C3407A" w:rsidRPr="00953BA7" w:rsidRDefault="00C3407A" w:rsidP="00C3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536909" w14:textId="77777777" w:rsidR="00C3407A" w:rsidRPr="00944644" w:rsidRDefault="00C3407A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94226" w:rsidRPr="00953BA7" w14:paraId="1A37B0C3" w14:textId="77777777" w:rsidTr="00C3407A">
        <w:tc>
          <w:tcPr>
            <w:tcW w:w="2007" w:type="pct"/>
          </w:tcPr>
          <w:p w14:paraId="6C2737D8" w14:textId="34BDA684" w:rsidR="00B94226" w:rsidRPr="00953BA7" w:rsidRDefault="00B94226" w:rsidP="00B9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6905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37" w:type="pct"/>
          </w:tcPr>
          <w:p w14:paraId="37963F13" w14:textId="7CE32B9E" w:rsidR="00B94226" w:rsidRPr="00B94226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9422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522,699</w:t>
            </w:r>
          </w:p>
        </w:tc>
        <w:tc>
          <w:tcPr>
            <w:tcW w:w="149" w:type="pct"/>
          </w:tcPr>
          <w:p w14:paraId="19FE7B12" w14:textId="77777777" w:rsidR="00B94226" w:rsidRPr="00953BA7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2C419BC" w14:textId="320D4C87" w:rsidR="00B94226" w:rsidRPr="00B94226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9422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463,664</w:t>
            </w:r>
          </w:p>
        </w:tc>
        <w:tc>
          <w:tcPr>
            <w:tcW w:w="149" w:type="pct"/>
          </w:tcPr>
          <w:p w14:paraId="481C23FA" w14:textId="77777777" w:rsidR="00B94226" w:rsidRPr="00953BA7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A9D101F" w14:textId="433DA1E5" w:rsidR="00B94226" w:rsidRPr="00B94226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9422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957,456</w:t>
            </w:r>
          </w:p>
        </w:tc>
        <w:tc>
          <w:tcPr>
            <w:tcW w:w="149" w:type="pct"/>
          </w:tcPr>
          <w:p w14:paraId="76808173" w14:textId="77777777" w:rsidR="00B94226" w:rsidRPr="00B94226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F31349" w14:textId="2E78B9A4" w:rsidR="00B94226" w:rsidRPr="00B94226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9422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1,006,047</w:t>
            </w:r>
          </w:p>
        </w:tc>
      </w:tr>
      <w:tr w:rsidR="00B94226" w:rsidRPr="00953BA7" w14:paraId="3821CDD8" w14:textId="77777777" w:rsidTr="006D6905">
        <w:tc>
          <w:tcPr>
            <w:tcW w:w="2007" w:type="pct"/>
          </w:tcPr>
          <w:p w14:paraId="6D1A1646" w14:textId="18706988" w:rsidR="00B94226" w:rsidRPr="006D6905" w:rsidRDefault="00B94226" w:rsidP="00B94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CD56ED2" w14:textId="68768E2F" w:rsidR="00B94226" w:rsidRPr="00B94226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9422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162</w:t>
            </w:r>
          </w:p>
        </w:tc>
        <w:tc>
          <w:tcPr>
            <w:tcW w:w="149" w:type="pct"/>
          </w:tcPr>
          <w:p w14:paraId="43093DA3" w14:textId="77777777" w:rsidR="00B94226" w:rsidRPr="00953BA7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48E7DC4" w14:textId="27399776" w:rsidR="00B94226" w:rsidRPr="00B94226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9422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2,043</w:t>
            </w:r>
          </w:p>
        </w:tc>
        <w:tc>
          <w:tcPr>
            <w:tcW w:w="149" w:type="pct"/>
          </w:tcPr>
          <w:p w14:paraId="797BA317" w14:textId="77777777" w:rsidR="00B94226" w:rsidRPr="00953BA7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172C8FDC" w14:textId="67746368" w:rsidR="00B94226" w:rsidRPr="00B94226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9422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1,286</w:t>
            </w:r>
          </w:p>
        </w:tc>
        <w:tc>
          <w:tcPr>
            <w:tcW w:w="149" w:type="pct"/>
          </w:tcPr>
          <w:p w14:paraId="2397B0FB" w14:textId="77777777" w:rsidR="00B94226" w:rsidRPr="00B94226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D6D60A8" w14:textId="771668F1" w:rsidR="00B94226" w:rsidRPr="00B94226" w:rsidRDefault="00B94226" w:rsidP="00B942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9422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5,304</w:t>
            </w:r>
          </w:p>
        </w:tc>
      </w:tr>
      <w:tr w:rsidR="006D6905" w:rsidRPr="00953BA7" w14:paraId="7A675FE4" w14:textId="77777777" w:rsidTr="00944644">
        <w:tc>
          <w:tcPr>
            <w:tcW w:w="2007" w:type="pct"/>
          </w:tcPr>
          <w:p w14:paraId="44B2E708" w14:textId="28D0B0C7" w:rsidR="006D6905" w:rsidRPr="006D6905" w:rsidRDefault="006D6905" w:rsidP="006D6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69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E560A54" w14:textId="4BEE1D97" w:rsidR="006D6905" w:rsidRPr="00953BA7" w:rsidRDefault="006D6905" w:rsidP="006D6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522,861</w:t>
            </w:r>
          </w:p>
        </w:tc>
        <w:tc>
          <w:tcPr>
            <w:tcW w:w="149" w:type="pct"/>
          </w:tcPr>
          <w:p w14:paraId="65D70BFC" w14:textId="77777777" w:rsidR="006D6905" w:rsidRPr="00953BA7" w:rsidRDefault="006D6905" w:rsidP="006D690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5F3A9BA" w14:textId="41A7D7E2" w:rsidR="006D6905" w:rsidRPr="00944644" w:rsidRDefault="006D6905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465,707</w:t>
            </w:r>
          </w:p>
        </w:tc>
        <w:tc>
          <w:tcPr>
            <w:tcW w:w="149" w:type="pct"/>
          </w:tcPr>
          <w:p w14:paraId="6FC2FC9D" w14:textId="77777777" w:rsidR="006D6905" w:rsidRPr="00953BA7" w:rsidRDefault="006D6905" w:rsidP="006D6905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6620E25" w14:textId="3C0009EE" w:rsidR="006D6905" w:rsidRPr="00953BA7" w:rsidRDefault="006D6905" w:rsidP="006D6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958,742</w:t>
            </w:r>
          </w:p>
        </w:tc>
        <w:tc>
          <w:tcPr>
            <w:tcW w:w="149" w:type="pct"/>
          </w:tcPr>
          <w:p w14:paraId="1AC565B4" w14:textId="77777777" w:rsidR="006D6905" w:rsidRPr="00953BA7" w:rsidRDefault="006D6905" w:rsidP="006D6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1DB7013" w14:textId="4AE6EC52" w:rsidR="006D6905" w:rsidRPr="00944644" w:rsidRDefault="006D6905" w:rsidP="009446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1,011,351</w:t>
            </w:r>
          </w:p>
        </w:tc>
      </w:tr>
    </w:tbl>
    <w:p w14:paraId="0696CFB8" w14:textId="77777777" w:rsidR="00BD1206" w:rsidRPr="00953BA7" w:rsidRDefault="00BD1206" w:rsidP="00283D09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ภาษีเงินได้ </w:t>
      </w:r>
    </w:p>
    <w:p w14:paraId="62AB756C" w14:textId="77777777" w:rsidR="00D60CD3" w:rsidRPr="00944644" w:rsidRDefault="00D60CD3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24"/>
          <w:szCs w:val="24"/>
        </w:rPr>
      </w:pPr>
    </w:p>
    <w:p w14:paraId="66C4972F" w14:textId="0D9F0146" w:rsidR="00A628EF" w:rsidRPr="00953BA7" w:rsidRDefault="00E21215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      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9D19A4" w:rsidRPr="00953BA7">
        <w:rPr>
          <w:rFonts w:ascii="Angsana New" w:hAnsi="Angsana New" w:hint="cs"/>
          <w:sz w:val="30"/>
          <w:szCs w:val="30"/>
          <w:cs/>
        </w:rPr>
        <w:t>หก</w:t>
      </w:r>
      <w:r w:rsidRPr="00953B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D41BA" w:rsidRPr="00953BA7">
        <w:rPr>
          <w:rFonts w:ascii="Angsana New" w:hAnsi="Angsana New"/>
          <w:sz w:val="30"/>
          <w:szCs w:val="30"/>
        </w:rPr>
        <w:t xml:space="preserve">31 </w:t>
      </w:r>
      <w:r w:rsidR="00F72494" w:rsidRPr="00953BA7">
        <w:rPr>
          <w:rFonts w:ascii="Angsana New" w:hAnsi="Angsana New" w:hint="cs"/>
          <w:sz w:val="30"/>
          <w:szCs w:val="30"/>
          <w:cs/>
        </w:rPr>
        <w:t>มีนา</w:t>
      </w:r>
      <w:r w:rsidR="007D41BA" w:rsidRPr="00953BA7">
        <w:rPr>
          <w:rFonts w:ascii="Angsana New" w:hAnsi="Angsana New"/>
          <w:sz w:val="30"/>
          <w:szCs w:val="30"/>
          <w:cs/>
        </w:rPr>
        <w:t xml:space="preserve">คม </w:t>
      </w:r>
      <w:r w:rsidR="007D41BA" w:rsidRPr="00953BA7">
        <w:rPr>
          <w:rFonts w:ascii="Angsana New" w:hAnsi="Angsana New"/>
          <w:sz w:val="30"/>
          <w:szCs w:val="30"/>
        </w:rPr>
        <w:t>256</w:t>
      </w:r>
      <w:r w:rsidR="00F72494" w:rsidRPr="00953BA7">
        <w:rPr>
          <w:rFonts w:ascii="Angsana New" w:hAnsi="Angsana New"/>
          <w:sz w:val="30"/>
          <w:szCs w:val="30"/>
        </w:rPr>
        <w:t>3</w:t>
      </w:r>
      <w:r w:rsidR="00072C6C" w:rsidRPr="00953BA7">
        <w:rPr>
          <w:rFonts w:ascii="Angsana New" w:hAnsi="Angsana New"/>
          <w:sz w:val="30"/>
          <w:szCs w:val="30"/>
          <w:cs/>
        </w:rPr>
        <w:t xml:space="preserve"> คือร้อย</w:t>
      </w:r>
      <w:r w:rsidR="00D573E5" w:rsidRPr="00953BA7">
        <w:rPr>
          <w:rFonts w:ascii="Angsana New" w:hAnsi="Angsana New"/>
          <w:sz w:val="30"/>
          <w:szCs w:val="30"/>
          <w:cs/>
        </w:rPr>
        <w:t xml:space="preserve">ละ </w:t>
      </w:r>
      <w:r w:rsidR="00C522CB" w:rsidRPr="00953BA7">
        <w:rPr>
          <w:rFonts w:ascii="Angsana New" w:hAnsi="Angsana New"/>
          <w:sz w:val="30"/>
          <w:szCs w:val="30"/>
        </w:rPr>
        <w:t xml:space="preserve">4.67 </w:t>
      </w:r>
      <w:r w:rsidR="00072C6C" w:rsidRPr="00953BA7">
        <w:rPr>
          <w:rFonts w:ascii="Angsana New" w:hAnsi="Angsana New"/>
          <w:sz w:val="30"/>
          <w:szCs w:val="30"/>
          <w:cs/>
        </w:rPr>
        <w:t>และร้อยละ</w:t>
      </w:r>
      <w:r w:rsidR="00C522CB" w:rsidRPr="00953BA7">
        <w:rPr>
          <w:rFonts w:ascii="Angsana New" w:hAnsi="Angsana New"/>
          <w:sz w:val="30"/>
          <w:szCs w:val="30"/>
        </w:rPr>
        <w:t xml:space="preserve"> </w:t>
      </w:r>
      <w:r w:rsidR="00573B77" w:rsidRPr="00953BA7">
        <w:rPr>
          <w:rFonts w:ascii="Angsana New" w:hAnsi="Angsana New"/>
          <w:sz w:val="30"/>
          <w:szCs w:val="30"/>
        </w:rPr>
        <w:t>7</w:t>
      </w:r>
      <w:r w:rsidR="00C522CB" w:rsidRPr="00953BA7">
        <w:rPr>
          <w:rFonts w:ascii="Angsana New" w:hAnsi="Angsana New"/>
          <w:sz w:val="30"/>
          <w:szCs w:val="30"/>
        </w:rPr>
        <w:t>.</w:t>
      </w:r>
      <w:r w:rsidR="00573B77" w:rsidRPr="00953BA7">
        <w:rPr>
          <w:rFonts w:ascii="Angsana New" w:hAnsi="Angsana New"/>
          <w:sz w:val="30"/>
          <w:szCs w:val="30"/>
        </w:rPr>
        <w:t>0</w:t>
      </w:r>
      <w:r w:rsidR="00C522CB" w:rsidRPr="00953BA7">
        <w:rPr>
          <w:rFonts w:ascii="Angsana New" w:hAnsi="Angsana New"/>
          <w:sz w:val="30"/>
          <w:szCs w:val="30"/>
        </w:rPr>
        <w:t xml:space="preserve">7 </w:t>
      </w:r>
      <w:r w:rsidR="00072C6C" w:rsidRPr="00953BA7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072C6C" w:rsidRPr="00953BA7">
        <w:rPr>
          <w:rFonts w:ascii="Angsana New" w:hAnsi="Angsana New"/>
          <w:i/>
          <w:iCs/>
          <w:sz w:val="30"/>
          <w:szCs w:val="30"/>
          <w:cs/>
        </w:rPr>
        <w:t>(</w:t>
      </w:r>
      <w:r w:rsidR="0037684D" w:rsidRPr="00953BA7">
        <w:rPr>
          <w:rFonts w:ascii="Angsana New" w:hAnsi="Angsana New"/>
          <w:i/>
          <w:iCs/>
          <w:sz w:val="30"/>
          <w:szCs w:val="30"/>
        </w:rPr>
        <w:t>256</w:t>
      </w:r>
      <w:r w:rsidR="00F72494" w:rsidRPr="00953BA7">
        <w:rPr>
          <w:rFonts w:ascii="Angsana New" w:hAnsi="Angsana New"/>
          <w:i/>
          <w:iCs/>
          <w:sz w:val="30"/>
          <w:szCs w:val="30"/>
        </w:rPr>
        <w:t>2</w:t>
      </w:r>
      <w:r w:rsidR="00072C6C" w:rsidRPr="00953BA7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071021" w:rsidRPr="00953BA7">
        <w:rPr>
          <w:rFonts w:ascii="Angsana New" w:hAnsi="Angsana New"/>
          <w:i/>
          <w:iCs/>
          <w:sz w:val="30"/>
          <w:szCs w:val="30"/>
        </w:rPr>
        <w:t>2</w:t>
      </w:r>
      <w:r w:rsidR="00A5282A" w:rsidRPr="00953BA7">
        <w:rPr>
          <w:rFonts w:ascii="Angsana New" w:hAnsi="Angsana New"/>
          <w:i/>
          <w:iCs/>
          <w:sz w:val="30"/>
          <w:szCs w:val="30"/>
        </w:rPr>
        <w:t>.</w:t>
      </w:r>
      <w:r w:rsidR="00F72494" w:rsidRPr="00953BA7">
        <w:rPr>
          <w:rFonts w:ascii="Angsana New" w:hAnsi="Angsana New"/>
          <w:i/>
          <w:iCs/>
          <w:sz w:val="30"/>
          <w:szCs w:val="30"/>
        </w:rPr>
        <w:t>67</w:t>
      </w:r>
      <w:r w:rsidR="00072C6C" w:rsidRPr="00953BA7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573B77" w:rsidRPr="00953BA7">
        <w:rPr>
          <w:rFonts w:ascii="Angsana New" w:hAnsi="Angsana New"/>
          <w:i/>
          <w:iCs/>
          <w:sz w:val="30"/>
          <w:szCs w:val="30"/>
        </w:rPr>
        <w:t>(</w:t>
      </w:r>
      <w:r w:rsidR="00F72494" w:rsidRPr="00953BA7">
        <w:rPr>
          <w:rFonts w:ascii="Angsana New" w:hAnsi="Angsana New"/>
          <w:i/>
          <w:iCs/>
          <w:sz w:val="30"/>
          <w:szCs w:val="30"/>
        </w:rPr>
        <w:t>16</w:t>
      </w:r>
      <w:r w:rsidR="00072C6C" w:rsidRPr="00953BA7">
        <w:rPr>
          <w:rFonts w:ascii="Angsana New" w:hAnsi="Angsana New"/>
          <w:i/>
          <w:iCs/>
          <w:sz w:val="30"/>
          <w:szCs w:val="30"/>
          <w:cs/>
        </w:rPr>
        <w:t>.</w:t>
      </w:r>
      <w:r w:rsidR="00F72494" w:rsidRPr="00953BA7">
        <w:rPr>
          <w:rFonts w:ascii="Angsana New" w:hAnsi="Angsana New"/>
          <w:i/>
          <w:iCs/>
          <w:sz w:val="30"/>
          <w:szCs w:val="30"/>
        </w:rPr>
        <w:t>85</w:t>
      </w:r>
      <w:r w:rsidR="00573B77" w:rsidRPr="00953BA7">
        <w:rPr>
          <w:rFonts w:ascii="Angsana New" w:hAnsi="Angsana New"/>
          <w:i/>
          <w:iCs/>
          <w:sz w:val="30"/>
          <w:szCs w:val="30"/>
        </w:rPr>
        <w:t>)</w:t>
      </w:r>
      <w:r w:rsidRPr="00953BA7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184076" w:rsidRPr="00953BA7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1EE8D5F2" w14:textId="77777777" w:rsidR="00A628EF" w:rsidRPr="00944644" w:rsidRDefault="00A628EF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5645FA8" w14:textId="77777777" w:rsidR="00C17448" w:rsidRPr="00953BA7" w:rsidRDefault="00C1744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6B69974" w14:textId="77777777" w:rsidR="00DB272E" w:rsidRPr="00953BA7" w:rsidRDefault="00C17448" w:rsidP="00DB272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รายได้ที่ไม่ต้องเสียภาษีเงินได้ และ</w:t>
      </w:r>
    </w:p>
    <w:p w14:paraId="3629E6C9" w14:textId="77777777" w:rsidR="005B3D75" w:rsidRPr="00953BA7" w:rsidRDefault="00EB5142" w:rsidP="00DB272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ผลขาดทุน</w:t>
      </w:r>
      <w:r w:rsidR="00A5282A" w:rsidRPr="00953BA7">
        <w:rPr>
          <w:rFonts w:ascii="Angsana New" w:hAnsi="Angsana New"/>
          <w:sz w:val="30"/>
          <w:szCs w:val="30"/>
          <w:cs/>
        </w:rPr>
        <w:t>ทางภาษี</w:t>
      </w:r>
      <w:r w:rsidRPr="00953BA7">
        <w:rPr>
          <w:rFonts w:ascii="Angsana New" w:hAnsi="Angsana New"/>
          <w:sz w:val="30"/>
          <w:szCs w:val="30"/>
          <w:cs/>
        </w:rPr>
        <w:t>ในปีปัจจุบันที่</w:t>
      </w:r>
      <w:r w:rsidR="00A5282A" w:rsidRPr="00953BA7">
        <w:rPr>
          <w:rFonts w:ascii="Angsana New" w:hAnsi="Angsana New"/>
          <w:sz w:val="30"/>
          <w:szCs w:val="30"/>
          <w:cs/>
        </w:rPr>
        <w:t>ยัง</w:t>
      </w:r>
      <w:r w:rsidRPr="00953BA7">
        <w:rPr>
          <w:rFonts w:ascii="Angsana New" w:hAnsi="Angsana New"/>
          <w:sz w:val="30"/>
          <w:szCs w:val="30"/>
          <w:cs/>
        </w:rPr>
        <w:t>ไม่</w:t>
      </w:r>
      <w:r w:rsidR="00A5282A" w:rsidRPr="00953BA7">
        <w:rPr>
          <w:rFonts w:ascii="Angsana New" w:hAnsi="Angsana New"/>
          <w:sz w:val="30"/>
          <w:szCs w:val="30"/>
          <w:cs/>
        </w:rPr>
        <w:t>ได้</w:t>
      </w:r>
      <w:r w:rsidRPr="00953BA7">
        <w:rPr>
          <w:rFonts w:ascii="Angsana New" w:hAnsi="Angsana New"/>
          <w:sz w:val="30"/>
          <w:szCs w:val="30"/>
          <w:cs/>
        </w:rPr>
        <w:t>รับรู้เป็นสินทรัพย์ภาษีเงินได้รอการตัดบัญชี</w:t>
      </w:r>
    </w:p>
    <w:p w14:paraId="0087793A" w14:textId="43E4FFF5" w:rsidR="00184076" w:rsidRPr="00953BA7" w:rsidRDefault="0018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67"/>
        <w:gridCol w:w="273"/>
        <w:gridCol w:w="1080"/>
        <w:gridCol w:w="274"/>
        <w:gridCol w:w="988"/>
        <w:gridCol w:w="274"/>
        <w:gridCol w:w="1078"/>
      </w:tblGrid>
      <w:tr w:rsidR="00E233DB" w:rsidRPr="00953BA7" w14:paraId="56126B09" w14:textId="77777777" w:rsidTr="006E08EA">
        <w:tc>
          <w:tcPr>
            <w:tcW w:w="2204" w:type="pct"/>
          </w:tcPr>
          <w:p w14:paraId="59CC0F59" w14:textId="06AAFA6E" w:rsidR="003F223E" w:rsidRPr="00953BA7" w:rsidRDefault="00E233DB" w:rsidP="00C87A0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446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73" w:type="pct"/>
            <w:gridSpan w:val="3"/>
          </w:tcPr>
          <w:p w14:paraId="04759D1B" w14:textId="77777777" w:rsidR="003F223E" w:rsidRPr="00953BA7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F18CB22" w14:textId="77777777" w:rsidR="003F223E" w:rsidRPr="00953BA7" w:rsidRDefault="003F223E" w:rsidP="00C87A0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535A546" w14:textId="77777777" w:rsidR="003F223E" w:rsidRPr="00953BA7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233DB" w:rsidRPr="00953BA7" w14:paraId="190DDBE0" w14:textId="77777777" w:rsidTr="00944644">
        <w:tc>
          <w:tcPr>
            <w:tcW w:w="2204" w:type="pct"/>
          </w:tcPr>
          <w:p w14:paraId="4C4A4F21" w14:textId="77777777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59CA77EF" w14:textId="4BD61DC2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64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46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9" w:type="pct"/>
          </w:tcPr>
          <w:p w14:paraId="4767E896" w14:textId="77777777" w:rsidR="003F223E" w:rsidRPr="00953BA7" w:rsidRDefault="003F223E" w:rsidP="003F223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8529762" w14:textId="70406774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644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94464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9" w:type="pct"/>
          </w:tcPr>
          <w:p w14:paraId="13868317" w14:textId="77777777" w:rsidR="003F223E" w:rsidRPr="00953BA7" w:rsidRDefault="003F223E" w:rsidP="003F223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2A5FBFD4" w14:textId="2634B8E5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3B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149" w:type="pct"/>
          </w:tcPr>
          <w:p w14:paraId="364F03E1" w14:textId="77777777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0549CBE" w14:textId="4FA600A2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953BA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E233DB" w:rsidRPr="00953BA7" w14:paraId="1D92DC71" w14:textId="77777777" w:rsidTr="00944644">
        <w:tc>
          <w:tcPr>
            <w:tcW w:w="2204" w:type="pct"/>
          </w:tcPr>
          <w:p w14:paraId="43B8D25A" w14:textId="77777777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246AA675" w14:textId="71CDAE05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644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2A808F3A" w14:textId="77777777" w:rsidR="003F223E" w:rsidRPr="00953BA7" w:rsidRDefault="003F223E" w:rsidP="003F223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1036ACE" w14:textId="7A99F0C5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64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64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9" w:type="pct"/>
          </w:tcPr>
          <w:p w14:paraId="1B25264C" w14:textId="77777777" w:rsidR="003F223E" w:rsidRPr="00953BA7" w:rsidRDefault="003F223E" w:rsidP="003F223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7B3AF3B1" w14:textId="2E731FB8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1FA3D573" w14:textId="77777777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B4051E6" w14:textId="119499A8" w:rsidR="003F223E" w:rsidRPr="00953BA7" w:rsidRDefault="003F223E" w:rsidP="003F2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E233DB" w:rsidRPr="00953BA7" w14:paraId="62927CE1" w14:textId="77777777" w:rsidTr="006E08EA">
        <w:tc>
          <w:tcPr>
            <w:tcW w:w="2204" w:type="pct"/>
          </w:tcPr>
          <w:p w14:paraId="261FA681" w14:textId="77777777" w:rsidR="003F223E" w:rsidRPr="00953BA7" w:rsidRDefault="003F223E" w:rsidP="00C8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6" w:type="pct"/>
            <w:gridSpan w:val="7"/>
          </w:tcPr>
          <w:p w14:paraId="27437955" w14:textId="77777777" w:rsidR="003F223E" w:rsidRPr="00953BA7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08EA" w:rsidRPr="00953BA7" w14:paraId="1DAE6AE6" w14:textId="77777777" w:rsidTr="00944644">
        <w:tc>
          <w:tcPr>
            <w:tcW w:w="2204" w:type="pct"/>
          </w:tcPr>
          <w:p w14:paraId="28CDBD20" w14:textId="15897FD0" w:rsidR="006E08EA" w:rsidRPr="00953BA7" w:rsidRDefault="006E08EA" w:rsidP="006E0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6" w:type="pct"/>
            <w:shd w:val="clear" w:color="auto" w:fill="auto"/>
          </w:tcPr>
          <w:p w14:paraId="77DD31FD" w14:textId="28008D4F" w:rsidR="006E08EA" w:rsidRPr="0081597E" w:rsidRDefault="006E08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46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36,903</w:t>
            </w:r>
          </w:p>
        </w:tc>
        <w:tc>
          <w:tcPr>
            <w:tcW w:w="149" w:type="pct"/>
            <w:shd w:val="clear" w:color="auto" w:fill="auto"/>
          </w:tcPr>
          <w:p w14:paraId="7BD3AE0B" w14:textId="77777777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2C8D502" w14:textId="2F29DD44" w:rsidR="006E08EA" w:rsidRPr="00953BA7" w:rsidRDefault="006E08EA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48,625</w:t>
            </w:r>
          </w:p>
        </w:tc>
        <w:tc>
          <w:tcPr>
            <w:tcW w:w="149" w:type="pct"/>
            <w:shd w:val="clear" w:color="auto" w:fill="auto"/>
          </w:tcPr>
          <w:p w14:paraId="6DA06EB0" w14:textId="77777777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EC34249" w14:textId="3839E6FE" w:rsidR="006E08EA" w:rsidRPr="0081597E" w:rsidRDefault="006E08EA" w:rsidP="006E08E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446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23,35</w:t>
            </w:r>
            <w:r w:rsidR="00953BA7" w:rsidRPr="008159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63D2CE19" w14:textId="77777777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9397E48" w14:textId="3541645A" w:rsidR="006E08EA" w:rsidRPr="00953BA7" w:rsidRDefault="006E08EA" w:rsidP="00944644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34,</w:t>
            </w: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689</w:t>
            </w:r>
          </w:p>
        </w:tc>
      </w:tr>
      <w:tr w:rsidR="006E08EA" w:rsidRPr="00953BA7" w14:paraId="2FA01A11" w14:textId="77777777" w:rsidTr="00944644">
        <w:tc>
          <w:tcPr>
            <w:tcW w:w="2204" w:type="pct"/>
          </w:tcPr>
          <w:p w14:paraId="7B305BEC" w14:textId="1E95DD4A" w:rsidR="006E08EA" w:rsidRPr="00953BA7" w:rsidRDefault="006E08EA" w:rsidP="006E0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6" w:type="pct"/>
            <w:shd w:val="clear" w:color="auto" w:fill="auto"/>
          </w:tcPr>
          <w:p w14:paraId="09435424" w14:textId="205F6934" w:rsidR="006E08EA" w:rsidRPr="0081597E" w:rsidRDefault="006E08EA" w:rsidP="006E08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46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(7,387)</w:t>
            </w:r>
          </w:p>
        </w:tc>
        <w:tc>
          <w:tcPr>
            <w:tcW w:w="149" w:type="pct"/>
            <w:shd w:val="clear" w:color="auto" w:fill="auto"/>
          </w:tcPr>
          <w:p w14:paraId="76FF8FAA" w14:textId="77777777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5375B80" w14:textId="3EEAA603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(9,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 w:rsidRPr="00953BA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77BE2952" w14:textId="77777777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544173D" w14:textId="0753BBF2" w:rsidR="006E08EA" w:rsidRPr="0081597E" w:rsidRDefault="006E08EA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44644">
              <w:rPr>
                <w:rFonts w:ascii="Angsana New" w:hAnsi="Angsana New"/>
                <w:sz w:val="30"/>
                <w:szCs w:val="30"/>
                <w:lang w:bidi="th-TH"/>
              </w:rPr>
              <w:t>(4,424)</w:t>
            </w:r>
          </w:p>
        </w:tc>
        <w:tc>
          <w:tcPr>
            <w:tcW w:w="149" w:type="pct"/>
            <w:shd w:val="clear" w:color="auto" w:fill="auto"/>
          </w:tcPr>
          <w:p w14:paraId="303C6118" w14:textId="77777777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76598B5" w14:textId="257B4DC2" w:rsidR="006E08EA" w:rsidRPr="00953BA7" w:rsidRDefault="006E08EA" w:rsidP="006E0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(2,777)</w:t>
            </w:r>
          </w:p>
        </w:tc>
      </w:tr>
      <w:tr w:rsidR="00944644" w:rsidRPr="00953BA7" w14:paraId="3CB7FE9E" w14:textId="77777777" w:rsidTr="00944644">
        <w:tc>
          <w:tcPr>
            <w:tcW w:w="2204" w:type="pct"/>
          </w:tcPr>
          <w:p w14:paraId="2C14CE80" w14:textId="4D8F12D7" w:rsidR="003F223E" w:rsidRPr="00953BA7" w:rsidRDefault="003F223E" w:rsidP="009446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2D38D" w14:textId="227E8CBE" w:rsidR="003F223E" w:rsidRPr="00953BA7" w:rsidRDefault="002E5555" w:rsidP="002E555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29,516</w:t>
            </w:r>
          </w:p>
        </w:tc>
        <w:tc>
          <w:tcPr>
            <w:tcW w:w="149" w:type="pct"/>
            <w:shd w:val="clear" w:color="auto" w:fill="auto"/>
          </w:tcPr>
          <w:p w14:paraId="5FBA93E6" w14:textId="77777777" w:rsidR="003F223E" w:rsidRPr="00953BA7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8C9EE" w14:textId="6CFE72E9" w:rsidR="003F223E" w:rsidRPr="00953BA7" w:rsidRDefault="003F223E" w:rsidP="002E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39,113</w:t>
            </w:r>
          </w:p>
        </w:tc>
        <w:tc>
          <w:tcPr>
            <w:tcW w:w="149" w:type="pct"/>
            <w:shd w:val="clear" w:color="auto" w:fill="auto"/>
          </w:tcPr>
          <w:p w14:paraId="18F76E1B" w14:textId="77777777" w:rsidR="003F223E" w:rsidRPr="00953BA7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7AF96" w14:textId="2ED95766" w:rsidR="003F223E" w:rsidRPr="00D805DC" w:rsidRDefault="002E5555" w:rsidP="002E555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D805DC">
              <w:rPr>
                <w:rFonts w:ascii="Angsana New" w:hAnsi="Angsana New"/>
                <w:b/>
                <w:bCs/>
                <w:sz w:val="30"/>
                <w:szCs w:val="30"/>
              </w:rPr>
              <w:t>18,92</w:t>
            </w:r>
            <w:r w:rsidR="00953BA7" w:rsidRPr="00D805DC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14:paraId="44280D05" w14:textId="77777777" w:rsidR="003F223E" w:rsidRPr="00953BA7" w:rsidRDefault="003F223E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85880" w14:textId="3193099C" w:rsidR="003F223E" w:rsidRPr="00953BA7" w:rsidRDefault="003F223E" w:rsidP="002E555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31,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912</w:t>
            </w:r>
          </w:p>
        </w:tc>
      </w:tr>
    </w:tbl>
    <w:p w14:paraId="1CC9DAB4" w14:textId="77777777" w:rsidR="003F223E" w:rsidRPr="00944644" w:rsidRDefault="003F223E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080"/>
        <w:gridCol w:w="270"/>
        <w:gridCol w:w="990"/>
        <w:gridCol w:w="270"/>
        <w:gridCol w:w="1082"/>
      </w:tblGrid>
      <w:tr w:rsidR="00E233DB" w:rsidRPr="00953BA7" w14:paraId="4D0455EA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0199ECF5" w14:textId="02C85288" w:rsidR="00E233DB" w:rsidRPr="00953BA7" w:rsidRDefault="00E233DB" w:rsidP="00E2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4" w:type="dxa"/>
            <w:gridSpan w:val="7"/>
            <w:vAlign w:val="bottom"/>
          </w:tcPr>
          <w:p w14:paraId="092434A5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953BA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233DB" w:rsidRPr="00953BA7" w14:paraId="02DAA76C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3A60CB49" w14:textId="77777777" w:rsidR="00E233DB" w:rsidRPr="00953BA7" w:rsidRDefault="00E233DB" w:rsidP="00E2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2" w:type="dxa"/>
            <w:vAlign w:val="bottom"/>
          </w:tcPr>
          <w:p w14:paraId="2E638670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294523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  <w:vAlign w:val="bottom"/>
          </w:tcPr>
          <w:p w14:paraId="394E3060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953BA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953BA7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082" w:type="dxa"/>
            <w:vAlign w:val="bottom"/>
          </w:tcPr>
          <w:p w14:paraId="07A2927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3DB" w:rsidRPr="00953BA7" w14:paraId="38B46E4C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19557DD4" w14:textId="77777777" w:rsidR="00E233DB" w:rsidRPr="00953BA7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FC8EC34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A1A94F4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53B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48D13D77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2FDC7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2D2A9495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92E48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56FFE9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7A4962A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021A14D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535CADB" w14:textId="7344A380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53B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าคม</w:t>
            </w:r>
          </w:p>
          <w:p w14:paraId="2BB42321" w14:textId="3FAA75E8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E233DB" w:rsidRPr="00953BA7" w14:paraId="34F79242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7CF8341F" w14:textId="77777777" w:rsidR="00E233DB" w:rsidRPr="00953BA7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vAlign w:val="bottom"/>
          </w:tcPr>
          <w:p w14:paraId="58F47349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33DB" w:rsidRPr="00953BA7" w14:paraId="7790844D" w14:textId="77777777" w:rsidTr="00C87A09">
        <w:trPr>
          <w:trHeight w:val="139"/>
        </w:trPr>
        <w:tc>
          <w:tcPr>
            <w:tcW w:w="4048" w:type="dxa"/>
          </w:tcPr>
          <w:p w14:paraId="18B2C68B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1D7790C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FAB4D5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F8173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2A03A0E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7DFFC16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D69909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71B994DB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33DB" w:rsidRPr="00953BA7" w14:paraId="69155ACB" w14:textId="77777777" w:rsidTr="00C87A09">
        <w:trPr>
          <w:trHeight w:val="348"/>
        </w:trPr>
        <w:tc>
          <w:tcPr>
            <w:tcW w:w="4048" w:type="dxa"/>
          </w:tcPr>
          <w:p w14:paraId="7E3069CA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172" w:type="dxa"/>
            <w:shd w:val="clear" w:color="auto" w:fill="auto"/>
          </w:tcPr>
          <w:p w14:paraId="22577946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20,738</w:t>
            </w:r>
          </w:p>
        </w:tc>
        <w:tc>
          <w:tcPr>
            <w:tcW w:w="270" w:type="dxa"/>
            <w:shd w:val="clear" w:color="auto" w:fill="auto"/>
          </w:tcPr>
          <w:p w14:paraId="10D434E5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FDED17" w14:textId="6204AEAC" w:rsidR="00E233DB" w:rsidRPr="00953BA7" w:rsidRDefault="004825EA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(189)</w:t>
            </w:r>
          </w:p>
        </w:tc>
        <w:tc>
          <w:tcPr>
            <w:tcW w:w="270" w:type="dxa"/>
            <w:shd w:val="clear" w:color="auto" w:fill="auto"/>
          </w:tcPr>
          <w:p w14:paraId="237D522A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9C5E1B0" w14:textId="22D91190" w:rsidR="00E233DB" w:rsidRPr="00953BA7" w:rsidRDefault="004825EA" w:rsidP="002E555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576FDAE7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792DB212" w14:textId="4BB85B02" w:rsidR="00E233DB" w:rsidRPr="00953BA7" w:rsidRDefault="004825E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20,714</w:t>
            </w:r>
          </w:p>
        </w:tc>
      </w:tr>
      <w:tr w:rsidR="00E233DB" w:rsidRPr="00953BA7" w14:paraId="6BF3F867" w14:textId="77777777" w:rsidTr="00C87A09">
        <w:trPr>
          <w:trHeight w:val="348"/>
        </w:trPr>
        <w:tc>
          <w:tcPr>
            <w:tcW w:w="4048" w:type="dxa"/>
          </w:tcPr>
          <w:p w14:paraId="7348FA21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 (ตัดรายการกำไรจาก</w:t>
            </w:r>
            <w:r w:rsidRPr="00953BA7">
              <w:rPr>
                <w:rFonts w:ascii="Angsana New" w:hAnsi="Angsana New"/>
                <w:sz w:val="30"/>
                <w:szCs w:val="30"/>
              </w:rPr>
              <w:br/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การจำหน่ายเครื่องจักรและอุปกรณ์ระหว่างกัน)</w:t>
            </w:r>
          </w:p>
        </w:tc>
        <w:tc>
          <w:tcPr>
            <w:tcW w:w="1172" w:type="dxa"/>
            <w:shd w:val="clear" w:color="auto" w:fill="auto"/>
          </w:tcPr>
          <w:p w14:paraId="51B0C2C4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52CBFEF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13,111</w:t>
            </w:r>
          </w:p>
        </w:tc>
        <w:tc>
          <w:tcPr>
            <w:tcW w:w="270" w:type="dxa"/>
            <w:shd w:val="clear" w:color="auto" w:fill="auto"/>
          </w:tcPr>
          <w:p w14:paraId="20CBE86D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4B5A0F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4435B1" w14:textId="126BF680" w:rsidR="004825EA" w:rsidRPr="00953BA7" w:rsidRDefault="004825EA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(471)</w:t>
            </w:r>
          </w:p>
        </w:tc>
        <w:tc>
          <w:tcPr>
            <w:tcW w:w="270" w:type="dxa"/>
            <w:shd w:val="clear" w:color="auto" w:fill="auto"/>
          </w:tcPr>
          <w:p w14:paraId="38CC9B25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5FEA4C" w14:textId="77777777" w:rsidR="00E233DB" w:rsidRPr="00953BA7" w:rsidRDefault="00E233DB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518EE2" w14:textId="20AC5255" w:rsidR="004825EA" w:rsidRPr="00953BA7" w:rsidRDefault="004825E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37115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508FE08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A6AAD1" w14:textId="54EADB04" w:rsidR="004825EA" w:rsidRPr="00953BA7" w:rsidRDefault="004825EA" w:rsidP="004825E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12,640</w:t>
            </w:r>
          </w:p>
        </w:tc>
      </w:tr>
      <w:tr w:rsidR="00E233DB" w:rsidRPr="00953BA7" w14:paraId="2B68EED9" w14:textId="77777777" w:rsidTr="00C87A09">
        <w:trPr>
          <w:trHeight w:val="348"/>
        </w:trPr>
        <w:tc>
          <w:tcPr>
            <w:tcW w:w="4048" w:type="dxa"/>
          </w:tcPr>
          <w:p w14:paraId="098D7784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shd w:val="clear" w:color="auto" w:fill="auto"/>
          </w:tcPr>
          <w:p w14:paraId="132EAC3E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00927D3A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EDABE1D" w14:textId="325DF467" w:rsidR="00E233DB" w:rsidRPr="00944644" w:rsidRDefault="000F139F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4644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70" w:type="dxa"/>
            <w:shd w:val="clear" w:color="auto" w:fill="auto"/>
          </w:tcPr>
          <w:p w14:paraId="78BC202C" w14:textId="77777777" w:rsidR="00E233DB" w:rsidRPr="00944644" w:rsidRDefault="00E233DB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42B21D2" w14:textId="0DDF4FDD" w:rsidR="00E233DB" w:rsidRPr="00953BA7" w:rsidRDefault="004825E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BD51D3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AF8F202" w14:textId="5975E3D1" w:rsidR="00E233DB" w:rsidRPr="00953BA7" w:rsidRDefault="000F139F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397</w:t>
            </w:r>
          </w:p>
        </w:tc>
      </w:tr>
      <w:tr w:rsidR="00E233DB" w:rsidRPr="00953BA7" w14:paraId="0AC25838" w14:textId="77777777" w:rsidTr="00C87A09">
        <w:trPr>
          <w:trHeight w:val="334"/>
        </w:trPr>
        <w:tc>
          <w:tcPr>
            <w:tcW w:w="4048" w:type="dxa"/>
          </w:tcPr>
          <w:p w14:paraId="739FD68B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5F678E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14,616</w:t>
            </w:r>
          </w:p>
        </w:tc>
        <w:tc>
          <w:tcPr>
            <w:tcW w:w="270" w:type="dxa"/>
            <w:shd w:val="clear" w:color="auto" w:fill="auto"/>
          </w:tcPr>
          <w:p w14:paraId="6B89DB43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AD77E7" w14:textId="1BC14560" w:rsidR="00E233DB" w:rsidRPr="00953BA7" w:rsidRDefault="004825EA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(11,464)</w:t>
            </w:r>
          </w:p>
        </w:tc>
        <w:tc>
          <w:tcPr>
            <w:tcW w:w="270" w:type="dxa"/>
            <w:shd w:val="clear" w:color="auto" w:fill="auto"/>
          </w:tcPr>
          <w:p w14:paraId="73DD9562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B8C0D9" w14:textId="10AF6193" w:rsidR="00E233DB" w:rsidRPr="00953BA7" w:rsidRDefault="004825E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CAFC34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E3A39A6" w14:textId="5AF6E49C" w:rsidR="00E233DB" w:rsidRPr="00953BA7" w:rsidRDefault="004825E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3,152</w:t>
            </w:r>
          </w:p>
        </w:tc>
      </w:tr>
      <w:tr w:rsidR="00E233DB" w:rsidRPr="00953BA7" w14:paraId="671BA090" w14:textId="77777777" w:rsidTr="00C87A09">
        <w:trPr>
          <w:trHeight w:val="334"/>
        </w:trPr>
        <w:tc>
          <w:tcPr>
            <w:tcW w:w="4048" w:type="dxa"/>
          </w:tcPr>
          <w:p w14:paraId="5CBF17AF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C8F62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48,625</w:t>
            </w:r>
          </w:p>
        </w:tc>
        <w:tc>
          <w:tcPr>
            <w:tcW w:w="270" w:type="dxa"/>
            <w:shd w:val="clear" w:color="auto" w:fill="auto"/>
          </w:tcPr>
          <w:p w14:paraId="59157146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77FFE" w14:textId="2B2B7179" w:rsidR="00E233DB" w:rsidRPr="00953BA7" w:rsidRDefault="004825EA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</w:t>
            </w:r>
            <w:r w:rsidR="000F139F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F139F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887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E60CE4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94398" w14:textId="25DA815B" w:rsidR="00E233DB" w:rsidRPr="00953BA7" w:rsidRDefault="004825EA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02F303FA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C4B90" w14:textId="3CACF457" w:rsidR="00E233DB" w:rsidRPr="00953BA7" w:rsidRDefault="004825E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36,</w:t>
            </w:r>
            <w:r w:rsidR="000F139F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903</w:t>
            </w:r>
          </w:p>
        </w:tc>
      </w:tr>
      <w:tr w:rsidR="00E233DB" w:rsidRPr="00953BA7" w14:paraId="24D3BCFD" w14:textId="77777777" w:rsidTr="00C87A09">
        <w:trPr>
          <w:trHeight w:val="334"/>
        </w:trPr>
        <w:tc>
          <w:tcPr>
            <w:tcW w:w="4048" w:type="dxa"/>
          </w:tcPr>
          <w:p w14:paraId="29EBAF92" w14:textId="71B3E2A3" w:rsidR="00E233DB" w:rsidRPr="00944644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2" w:type="dxa"/>
          </w:tcPr>
          <w:p w14:paraId="51BB4629" w14:textId="77777777" w:rsidR="00E233DB" w:rsidRPr="00944644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187F6FBC" w14:textId="77777777" w:rsidR="00E233DB" w:rsidRPr="00944644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BEE34CB" w14:textId="77777777" w:rsidR="00E233DB" w:rsidRPr="00944644" w:rsidRDefault="00E233DB" w:rsidP="00E233D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2C6C441C" w14:textId="77777777" w:rsidR="00E233DB" w:rsidRPr="00944644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507DC375" w14:textId="77777777" w:rsidR="00E233DB" w:rsidRPr="00944644" w:rsidRDefault="00E233DB" w:rsidP="00E233DB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03C03ED1" w14:textId="77777777" w:rsidR="00E233DB" w:rsidRPr="00944644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2" w:type="dxa"/>
          </w:tcPr>
          <w:p w14:paraId="01368D34" w14:textId="77777777" w:rsidR="00E233DB" w:rsidRPr="00944644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E233DB" w:rsidRPr="00953BA7" w14:paraId="2D9F4B36" w14:textId="77777777" w:rsidTr="00C87A09">
        <w:trPr>
          <w:trHeight w:val="334"/>
        </w:trPr>
        <w:tc>
          <w:tcPr>
            <w:tcW w:w="4048" w:type="dxa"/>
          </w:tcPr>
          <w:p w14:paraId="3C79D609" w14:textId="6844307A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2" w:type="dxa"/>
          </w:tcPr>
          <w:p w14:paraId="2914F65B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3BC7CB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C7C35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5BF57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EA4E63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E0775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6E00BEA9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33DB" w:rsidRPr="00953BA7" w14:paraId="2C8BAB22" w14:textId="77777777" w:rsidTr="00C87A09">
        <w:trPr>
          <w:trHeight w:val="334"/>
        </w:trPr>
        <w:tc>
          <w:tcPr>
            <w:tcW w:w="4048" w:type="dxa"/>
          </w:tcPr>
          <w:p w14:paraId="6A05F91F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2" w:type="dxa"/>
          </w:tcPr>
          <w:p w14:paraId="0232FCF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953BA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6,735</w:t>
            </w: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91FFBC0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B09FB66" w14:textId="0113FFF3" w:rsidR="00E233DB" w:rsidRPr="00944644" w:rsidRDefault="004825EA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44644">
              <w:rPr>
                <w:rFonts w:ascii="Angsana New" w:hAnsi="Angsana New"/>
                <w:sz w:val="30"/>
                <w:szCs w:val="30"/>
                <w:lang w:val="en-US" w:bidi="th-TH"/>
              </w:rPr>
              <w:t>3,930</w:t>
            </w:r>
          </w:p>
        </w:tc>
        <w:tc>
          <w:tcPr>
            <w:tcW w:w="270" w:type="dxa"/>
          </w:tcPr>
          <w:p w14:paraId="28FE5232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A40F59" w14:textId="4FBDBFE0" w:rsidR="00E233DB" w:rsidRPr="00953BA7" w:rsidRDefault="004825E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3ED923E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0FFDE3" w14:textId="175265BE" w:rsidR="00E233DB" w:rsidRPr="00953BA7" w:rsidRDefault="004825E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(2,805)</w:t>
            </w:r>
          </w:p>
        </w:tc>
      </w:tr>
      <w:tr w:rsidR="00E233DB" w:rsidRPr="00953BA7" w14:paraId="315B7A61" w14:textId="77777777" w:rsidTr="00C87A09">
        <w:trPr>
          <w:trHeight w:val="334"/>
        </w:trPr>
        <w:tc>
          <w:tcPr>
            <w:tcW w:w="4048" w:type="dxa"/>
          </w:tcPr>
          <w:p w14:paraId="0530FDA3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/>
                <w:sz w:val="30"/>
                <w:szCs w:val="30"/>
                <w:cs/>
              </w:rPr>
              <w:t>สินทรัพย์ชีวภาพ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2" w:type="dxa"/>
          </w:tcPr>
          <w:p w14:paraId="437F183A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(1,899)</w:t>
            </w:r>
          </w:p>
        </w:tc>
        <w:tc>
          <w:tcPr>
            <w:tcW w:w="270" w:type="dxa"/>
          </w:tcPr>
          <w:p w14:paraId="7DD143E1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02614A2" w14:textId="2AD4EA28" w:rsidR="00E233DB" w:rsidRPr="00944644" w:rsidRDefault="004825EA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44644">
              <w:rPr>
                <w:rFonts w:ascii="Angsana New" w:hAnsi="Angsana New"/>
                <w:sz w:val="30"/>
                <w:szCs w:val="30"/>
                <w:lang w:val="en-US" w:bidi="th-TH"/>
              </w:rPr>
              <w:t>(1,405)</w:t>
            </w:r>
          </w:p>
        </w:tc>
        <w:tc>
          <w:tcPr>
            <w:tcW w:w="270" w:type="dxa"/>
          </w:tcPr>
          <w:p w14:paraId="2FF27B78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7784A9" w14:textId="3D76DBC7" w:rsidR="00E233DB" w:rsidRPr="00953BA7" w:rsidRDefault="004825E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829079B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915B8B2" w14:textId="0897E0C5" w:rsidR="00E233DB" w:rsidRPr="00953BA7" w:rsidRDefault="004825EA" w:rsidP="002E555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(3,304)</w:t>
            </w:r>
          </w:p>
        </w:tc>
      </w:tr>
      <w:tr w:rsidR="00E233DB" w:rsidRPr="00953BA7" w14:paraId="532692AA" w14:textId="77777777" w:rsidTr="00C87A09">
        <w:trPr>
          <w:trHeight w:val="334"/>
        </w:trPr>
        <w:tc>
          <w:tcPr>
            <w:tcW w:w="4048" w:type="dxa"/>
          </w:tcPr>
          <w:p w14:paraId="1D729C6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0E7DC7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bidi="th-TH"/>
              </w:rPr>
              <w:t>(878)</w:t>
            </w:r>
          </w:p>
        </w:tc>
        <w:tc>
          <w:tcPr>
            <w:tcW w:w="270" w:type="dxa"/>
            <w:shd w:val="clear" w:color="auto" w:fill="auto"/>
          </w:tcPr>
          <w:p w14:paraId="6A02678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4B5247" w14:textId="52268F16" w:rsidR="00E233DB" w:rsidRPr="00944644" w:rsidRDefault="004825EA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4464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14E8A" w:rsidRPr="00944644">
              <w:rPr>
                <w:rFonts w:ascii="Angsana New" w:hAnsi="Angsana New"/>
                <w:sz w:val="30"/>
                <w:szCs w:val="30"/>
                <w:lang w:val="en-US" w:bidi="th-TH"/>
              </w:rPr>
              <w:t>400</w:t>
            </w:r>
            <w:r w:rsidRPr="0094464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A067A0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B44C73" w14:textId="13DA2E3F" w:rsidR="00E233DB" w:rsidRPr="00953BA7" w:rsidRDefault="004825E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E5C420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4DA1CC47" w14:textId="2C4C24E5" w:rsidR="00E233DB" w:rsidRPr="00953BA7" w:rsidRDefault="004825E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</w:t>
            </w:r>
            <w:r w:rsidR="00714E8A"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278</w:t>
            </w: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233DB" w:rsidRPr="00953BA7" w14:paraId="11CC4091" w14:textId="77777777" w:rsidTr="00C87A09">
        <w:trPr>
          <w:trHeight w:val="334"/>
        </w:trPr>
        <w:tc>
          <w:tcPr>
            <w:tcW w:w="4048" w:type="dxa"/>
          </w:tcPr>
          <w:p w14:paraId="09D5598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94F3C" w14:textId="77777777" w:rsidR="00E233DB" w:rsidRPr="00953BA7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 (9,512)</w:t>
            </w:r>
          </w:p>
        </w:tc>
        <w:tc>
          <w:tcPr>
            <w:tcW w:w="270" w:type="dxa"/>
            <w:shd w:val="clear" w:color="auto" w:fill="auto"/>
          </w:tcPr>
          <w:p w14:paraId="23C1A8E9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9ACA3" w14:textId="0030403C" w:rsidR="00E233DB" w:rsidRPr="00944644" w:rsidRDefault="00714E8A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6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2,125</w:t>
            </w:r>
          </w:p>
        </w:tc>
        <w:tc>
          <w:tcPr>
            <w:tcW w:w="270" w:type="dxa"/>
            <w:shd w:val="clear" w:color="auto" w:fill="auto"/>
          </w:tcPr>
          <w:p w14:paraId="71E0D9A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BDAB3" w14:textId="342CEF45" w:rsidR="00E233DB" w:rsidRPr="00953BA7" w:rsidRDefault="004825E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D1F3D9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4981B" w14:textId="561CE582" w:rsidR="00E233DB" w:rsidRPr="00953BA7" w:rsidRDefault="004825E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(7,</w:t>
            </w:r>
            <w:r w:rsidR="00714E8A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</w:t>
            </w:r>
            <w:r w:rsidR="000F139F"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E233DB" w:rsidRPr="00953BA7" w14:paraId="6AC8CA45" w14:textId="77777777" w:rsidTr="00C87A09">
        <w:trPr>
          <w:trHeight w:val="50"/>
        </w:trPr>
        <w:tc>
          <w:tcPr>
            <w:tcW w:w="4048" w:type="dxa"/>
          </w:tcPr>
          <w:p w14:paraId="63D5BEC9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A050322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55E839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BAA760" w14:textId="77777777" w:rsidR="00E233DB" w:rsidRPr="00944644" w:rsidRDefault="00E233DB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B3F174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42D86A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72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753C37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5393DE6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233DB" w:rsidRPr="00953BA7" w14:paraId="2CDAB674" w14:textId="77777777" w:rsidTr="00C87A09">
        <w:trPr>
          <w:trHeight w:val="334"/>
        </w:trPr>
        <w:tc>
          <w:tcPr>
            <w:tcW w:w="4048" w:type="dxa"/>
          </w:tcPr>
          <w:p w14:paraId="3404AEA1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32AC302E" w14:textId="77777777" w:rsidR="00E233DB" w:rsidRPr="00953BA7" w:rsidRDefault="00E233D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39,113</w:t>
            </w:r>
          </w:p>
        </w:tc>
        <w:tc>
          <w:tcPr>
            <w:tcW w:w="270" w:type="dxa"/>
            <w:shd w:val="clear" w:color="auto" w:fill="auto"/>
          </w:tcPr>
          <w:p w14:paraId="12C11873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4D3AF0C" w14:textId="124DDA56" w:rsidR="00E233DB" w:rsidRPr="00944644" w:rsidRDefault="004825EA" w:rsidP="0094464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46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(9,762)</w:t>
            </w:r>
          </w:p>
        </w:tc>
        <w:tc>
          <w:tcPr>
            <w:tcW w:w="270" w:type="dxa"/>
            <w:shd w:val="clear" w:color="auto" w:fill="auto"/>
          </w:tcPr>
          <w:p w14:paraId="17EF2CD7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D97E08A" w14:textId="54788FFD" w:rsidR="00E233DB" w:rsidRPr="00953BA7" w:rsidRDefault="004825EA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568DDCF5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1B628024" w14:textId="3127E782" w:rsidR="00E233DB" w:rsidRPr="00953BA7" w:rsidRDefault="004825E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29,516</w:t>
            </w:r>
          </w:p>
        </w:tc>
      </w:tr>
    </w:tbl>
    <w:p w14:paraId="5A12D451" w14:textId="77777777" w:rsidR="00E233DB" w:rsidRPr="00944644" w:rsidRDefault="00E233DB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080"/>
        <w:gridCol w:w="270"/>
        <w:gridCol w:w="990"/>
        <w:gridCol w:w="270"/>
        <w:gridCol w:w="1082"/>
      </w:tblGrid>
      <w:tr w:rsidR="00E233DB" w:rsidRPr="00953BA7" w14:paraId="2F9BA8DC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67C834BD" w14:textId="77777777" w:rsidR="00E233DB" w:rsidRPr="00953BA7" w:rsidRDefault="00E233DB" w:rsidP="00E2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4" w:type="dxa"/>
            <w:gridSpan w:val="7"/>
            <w:vAlign w:val="bottom"/>
          </w:tcPr>
          <w:p w14:paraId="069C2748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233DB" w:rsidRPr="00953BA7" w14:paraId="588A89AC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01A9C024" w14:textId="77777777" w:rsidR="00E233DB" w:rsidRPr="00953BA7" w:rsidRDefault="00E233DB" w:rsidP="00E2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2" w:type="dxa"/>
            <w:vAlign w:val="bottom"/>
          </w:tcPr>
          <w:p w14:paraId="683CCBBD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61075F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  <w:vAlign w:val="bottom"/>
          </w:tcPr>
          <w:p w14:paraId="4864BA87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953BA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953BA7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082" w:type="dxa"/>
            <w:vAlign w:val="bottom"/>
          </w:tcPr>
          <w:p w14:paraId="5B549FFD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3DB" w:rsidRPr="00953BA7" w14:paraId="4657F84D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55D06061" w14:textId="77777777" w:rsidR="00E233DB" w:rsidRPr="00953BA7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60E3B5C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B081542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53B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02460D6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A3E61A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20BF7706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C45D328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C2854A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3A80471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C75C177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C8BDD74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53B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าคม</w:t>
            </w:r>
          </w:p>
          <w:p w14:paraId="72F89ACF" w14:textId="7CBB8234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E233DB" w:rsidRPr="00953BA7" w14:paraId="42ECB4F0" w14:textId="77777777" w:rsidTr="00C87A09">
        <w:trPr>
          <w:cantSplit/>
          <w:trHeight w:val="139"/>
          <w:tblHeader/>
        </w:trPr>
        <w:tc>
          <w:tcPr>
            <w:tcW w:w="4048" w:type="dxa"/>
          </w:tcPr>
          <w:p w14:paraId="37DD7A9D" w14:textId="77777777" w:rsidR="00E233DB" w:rsidRPr="00953BA7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vAlign w:val="bottom"/>
          </w:tcPr>
          <w:p w14:paraId="46B5AE4E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33DB" w:rsidRPr="00953BA7" w14:paraId="53B81356" w14:textId="77777777" w:rsidTr="00C87A09">
        <w:trPr>
          <w:trHeight w:val="139"/>
        </w:trPr>
        <w:tc>
          <w:tcPr>
            <w:tcW w:w="4048" w:type="dxa"/>
          </w:tcPr>
          <w:p w14:paraId="0DE6236C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50E99D9B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502611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D11D15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F55B6B3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64EC579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FA81A2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434BF30D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33DB" w:rsidRPr="00953BA7" w14:paraId="0239FC91" w14:textId="77777777" w:rsidTr="00C87A09">
        <w:trPr>
          <w:trHeight w:val="348"/>
        </w:trPr>
        <w:tc>
          <w:tcPr>
            <w:tcW w:w="4048" w:type="dxa"/>
          </w:tcPr>
          <w:p w14:paraId="57CAAD5F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หนี้สินผลประโยชน์พนักงาน</w:t>
            </w:r>
          </w:p>
        </w:tc>
        <w:tc>
          <w:tcPr>
            <w:tcW w:w="1172" w:type="dxa"/>
            <w:shd w:val="clear" w:color="auto" w:fill="auto"/>
          </w:tcPr>
          <w:p w14:paraId="1569FB44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19,913</w:t>
            </w:r>
          </w:p>
        </w:tc>
        <w:tc>
          <w:tcPr>
            <w:tcW w:w="270" w:type="dxa"/>
            <w:shd w:val="clear" w:color="auto" w:fill="auto"/>
          </w:tcPr>
          <w:p w14:paraId="1DD92CCF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98B128" w14:textId="72C0738C" w:rsidR="00E233DB" w:rsidRPr="00D805DC" w:rsidRDefault="004825EA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805DC">
              <w:rPr>
                <w:rFonts w:asciiTheme="majorBidi" w:hAnsiTheme="majorBidi" w:cstheme="majorBidi"/>
                <w:sz w:val="30"/>
                <w:szCs w:val="30"/>
              </w:rPr>
              <w:t>(27</w:t>
            </w:r>
            <w:r w:rsidR="00953BA7" w:rsidRPr="00D805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805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D1089A" w14:textId="77777777" w:rsidR="00E233DB" w:rsidRPr="00D805DC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43B0D8" w14:textId="4DB6AE13" w:rsidR="00E233DB" w:rsidRPr="00D805DC" w:rsidRDefault="004825EA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7CE43172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949E098" w14:textId="5137E387" w:rsidR="00E233DB" w:rsidRPr="00D805DC" w:rsidRDefault="004825E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05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19,80</w:t>
            </w:r>
            <w:r w:rsidR="00953BA7" w:rsidRPr="00D805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E233DB" w:rsidRPr="00953BA7" w14:paraId="78F0B74A" w14:textId="77777777" w:rsidTr="00C87A09">
        <w:trPr>
          <w:trHeight w:val="348"/>
        </w:trPr>
        <w:tc>
          <w:tcPr>
            <w:tcW w:w="4048" w:type="dxa"/>
          </w:tcPr>
          <w:p w14:paraId="059AF5E2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172" w:type="dxa"/>
            <w:shd w:val="clear" w:color="auto" w:fill="auto"/>
          </w:tcPr>
          <w:p w14:paraId="24D7A337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7F9D43B8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3BD720" w14:textId="2D9D9069" w:rsidR="00E233DB" w:rsidRPr="00944644" w:rsidRDefault="00325CB9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555C1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14E8A" w:rsidRPr="0094464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5B8D0CC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E2F0AB5" w14:textId="7440E61E" w:rsidR="00E233DB" w:rsidRPr="00D805DC" w:rsidRDefault="004825E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05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BAB179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0E374221" w14:textId="10B9C864" w:rsidR="00E233DB" w:rsidRPr="00D805DC" w:rsidRDefault="00325CB9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05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</w:t>
            </w:r>
            <w:r w:rsidR="00714E8A" w:rsidRPr="00D805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E233DB" w:rsidRPr="00953BA7" w14:paraId="17AFD8F7" w14:textId="77777777" w:rsidTr="00C87A09">
        <w:trPr>
          <w:trHeight w:val="334"/>
        </w:trPr>
        <w:tc>
          <w:tcPr>
            <w:tcW w:w="4048" w:type="dxa"/>
          </w:tcPr>
          <w:p w14:paraId="45B480C7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8BD258A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bidi="th-TH"/>
              </w:rPr>
              <w:t>14,616</w:t>
            </w:r>
          </w:p>
        </w:tc>
        <w:tc>
          <w:tcPr>
            <w:tcW w:w="270" w:type="dxa"/>
            <w:shd w:val="clear" w:color="auto" w:fill="auto"/>
          </w:tcPr>
          <w:p w14:paraId="4B55F167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1AE731" w14:textId="29B9FA19" w:rsidR="00E233DB" w:rsidRPr="00D805DC" w:rsidRDefault="004825EA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805DC">
              <w:rPr>
                <w:rFonts w:asciiTheme="majorBidi" w:hAnsiTheme="majorBidi" w:cstheme="majorBidi"/>
                <w:sz w:val="30"/>
                <w:szCs w:val="30"/>
              </w:rPr>
              <w:t>(11,464)</w:t>
            </w:r>
          </w:p>
        </w:tc>
        <w:tc>
          <w:tcPr>
            <w:tcW w:w="270" w:type="dxa"/>
            <w:shd w:val="clear" w:color="auto" w:fill="auto"/>
          </w:tcPr>
          <w:p w14:paraId="1224166D" w14:textId="77777777" w:rsidR="00E233DB" w:rsidRPr="00D805DC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7CFBFD" w14:textId="78C8F738" w:rsidR="00E233DB" w:rsidRPr="00D805DC" w:rsidRDefault="004825E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05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DBC8B8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0AFE9FA" w14:textId="3F924CB7" w:rsidR="00E233DB" w:rsidRPr="00D805DC" w:rsidRDefault="004825E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05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3,152</w:t>
            </w:r>
          </w:p>
        </w:tc>
      </w:tr>
      <w:tr w:rsidR="00E233DB" w:rsidRPr="00953BA7" w14:paraId="4977F905" w14:textId="77777777" w:rsidTr="00C87A09">
        <w:trPr>
          <w:trHeight w:val="334"/>
        </w:trPr>
        <w:tc>
          <w:tcPr>
            <w:tcW w:w="4048" w:type="dxa"/>
          </w:tcPr>
          <w:p w14:paraId="50233799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C770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34,689</w:t>
            </w:r>
          </w:p>
        </w:tc>
        <w:tc>
          <w:tcPr>
            <w:tcW w:w="270" w:type="dxa"/>
            <w:shd w:val="clear" w:color="auto" w:fill="auto"/>
          </w:tcPr>
          <w:p w14:paraId="3BA8123E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0A66C" w14:textId="4249594D" w:rsidR="00E233DB" w:rsidRPr="00D805DC" w:rsidRDefault="004825EA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</w:t>
            </w:r>
            <w:r w:rsidR="00714E8A" w:rsidRPr="00D80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953BA7" w:rsidRPr="00D80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80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8D452B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3447D" w14:textId="74029BA9" w:rsidR="00E233DB" w:rsidRPr="00D805DC" w:rsidRDefault="004825EA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5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348715ED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0E683" w14:textId="12F3C8ED" w:rsidR="00E233DB" w:rsidRPr="00D805DC" w:rsidRDefault="004825E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805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</w:t>
            </w:r>
            <w:r w:rsidR="00325CB9" w:rsidRPr="00D805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D805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953BA7" w:rsidRPr="00D805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E233DB" w:rsidRPr="00953BA7" w14:paraId="55330011" w14:textId="77777777" w:rsidTr="00C87A09">
        <w:trPr>
          <w:trHeight w:val="334"/>
        </w:trPr>
        <w:tc>
          <w:tcPr>
            <w:tcW w:w="4048" w:type="dxa"/>
          </w:tcPr>
          <w:p w14:paraId="1A990EF5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CDF942F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44BE58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4705C4" w14:textId="77777777" w:rsidR="00E233DB" w:rsidRPr="00D805DC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B51B33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1E15C0E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95478D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2E6A41F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E233DB" w:rsidRPr="00953BA7" w14:paraId="6535B882" w14:textId="77777777" w:rsidTr="00C87A09">
        <w:trPr>
          <w:trHeight w:val="334"/>
        </w:trPr>
        <w:tc>
          <w:tcPr>
            <w:tcW w:w="4048" w:type="dxa"/>
          </w:tcPr>
          <w:p w14:paraId="20967EF8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  <w:shd w:val="clear" w:color="auto" w:fill="auto"/>
          </w:tcPr>
          <w:p w14:paraId="4891AE0F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CF579C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60AD34" w14:textId="77777777" w:rsidR="00E233DB" w:rsidRPr="00D805DC" w:rsidRDefault="00E233DB" w:rsidP="00E233D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E159D6" w14:textId="77777777" w:rsidR="00E233DB" w:rsidRPr="00D805DC" w:rsidRDefault="00E233DB" w:rsidP="00E233DB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3405E8E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783225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39289700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233DB" w:rsidRPr="00953BA7" w14:paraId="1F466CF4" w14:textId="77777777" w:rsidTr="00C87A09">
        <w:trPr>
          <w:trHeight w:val="334"/>
        </w:trPr>
        <w:tc>
          <w:tcPr>
            <w:tcW w:w="4048" w:type="dxa"/>
          </w:tcPr>
          <w:p w14:paraId="58F44770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สินทรัพย์ชีวภาพ </w:t>
            </w:r>
          </w:p>
        </w:tc>
        <w:tc>
          <w:tcPr>
            <w:tcW w:w="1172" w:type="dxa"/>
            <w:shd w:val="clear" w:color="auto" w:fill="auto"/>
          </w:tcPr>
          <w:p w14:paraId="2E658954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</w:t>
            </w:r>
            <w:r w:rsidRPr="00953B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,899</w:t>
            </w:r>
            <w:r w:rsidRPr="00953BA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5215BD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18AC4E" w14:textId="2D6FD96E" w:rsidR="00E233DB" w:rsidRPr="00D805DC" w:rsidRDefault="004825EA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(1,24</w:t>
            </w:r>
            <w:r w:rsidR="00325CB9" w:rsidRPr="00D8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D8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971276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7AC28D0" w14:textId="5BE8E670" w:rsidR="00E233DB" w:rsidRPr="00D805DC" w:rsidRDefault="004825E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A67546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76EDE3BB" w14:textId="36F526AE" w:rsidR="00E233DB" w:rsidRPr="00D805DC" w:rsidRDefault="004825E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805DC">
              <w:rPr>
                <w:rFonts w:ascii="Angsana New" w:hAnsi="Angsana New"/>
                <w:sz w:val="30"/>
                <w:szCs w:val="30"/>
                <w:lang w:bidi="th-TH"/>
              </w:rPr>
              <w:t>(3,14</w:t>
            </w:r>
            <w:r w:rsidR="00325CB9" w:rsidRPr="00D805DC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D805D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E233DB" w:rsidRPr="00953BA7" w14:paraId="72FC80BC" w14:textId="77777777" w:rsidTr="00C87A09">
        <w:trPr>
          <w:trHeight w:val="334"/>
        </w:trPr>
        <w:tc>
          <w:tcPr>
            <w:tcW w:w="4048" w:type="dxa"/>
          </w:tcPr>
          <w:p w14:paraId="6BCE9565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F462BD7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953BA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878</w:t>
            </w:r>
            <w:r w:rsidRPr="00953BA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0CC386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B5E596" w14:textId="75D9B341" w:rsidR="00E233DB" w:rsidRPr="00D805DC" w:rsidRDefault="004825EA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25CB9" w:rsidRPr="00D8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  <w:r w:rsidRPr="00D8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3599B6" w14:textId="77777777" w:rsidR="00E233DB" w:rsidRPr="00D805DC" w:rsidRDefault="00E233DB" w:rsidP="00E233DB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56BC73" w14:textId="10DD388C" w:rsidR="00E233DB" w:rsidRPr="00D805DC" w:rsidRDefault="004825E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0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885FBD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6CDDF4E" w14:textId="1FF8FE9B" w:rsidR="00E233DB" w:rsidRPr="00D805DC" w:rsidRDefault="004825E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805DC">
              <w:rPr>
                <w:rFonts w:ascii="Angsana New" w:hAnsi="Angsana New"/>
                <w:sz w:val="30"/>
                <w:szCs w:val="30"/>
                <w:lang w:bidi="th-TH"/>
              </w:rPr>
              <w:t>(1,</w:t>
            </w:r>
            <w:r w:rsidR="00325CB9" w:rsidRPr="00D805DC">
              <w:rPr>
                <w:rFonts w:ascii="Angsana New" w:hAnsi="Angsana New"/>
                <w:sz w:val="30"/>
                <w:szCs w:val="30"/>
                <w:lang w:bidi="th-TH"/>
              </w:rPr>
              <w:t>278</w:t>
            </w:r>
            <w:r w:rsidRPr="00D805D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E233DB" w:rsidRPr="00953BA7" w14:paraId="7E702478" w14:textId="77777777" w:rsidTr="00C87A09">
        <w:trPr>
          <w:trHeight w:val="334"/>
        </w:trPr>
        <w:tc>
          <w:tcPr>
            <w:tcW w:w="4048" w:type="dxa"/>
          </w:tcPr>
          <w:p w14:paraId="5BE39E7C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3F45B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953B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2,777</w:t>
            </w:r>
            <w:r w:rsidRPr="00953BA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0223D2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5042F" w14:textId="2E4C3582" w:rsidR="00E233DB" w:rsidRPr="00D805DC" w:rsidRDefault="004825EA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0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</w:t>
            </w:r>
            <w:r w:rsidR="00325CB9" w:rsidRPr="00D80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D80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325CB9" w:rsidRPr="00D80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D80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1E5132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C7FF" w14:textId="11CF0EE1" w:rsidR="00E233DB" w:rsidRPr="00D805DC" w:rsidRDefault="004825EA" w:rsidP="004825E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0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8E83DC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58370" w14:textId="6A2F1E2C" w:rsidR="00E233DB" w:rsidRPr="00D805DC" w:rsidRDefault="004825EA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805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</w:t>
            </w:r>
            <w:r w:rsidR="00325CB9" w:rsidRPr="00D805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424</w:t>
            </w:r>
            <w:r w:rsidRPr="00D805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E233DB" w:rsidRPr="00953BA7" w14:paraId="28EBCEEE" w14:textId="77777777" w:rsidTr="00C87A09">
        <w:trPr>
          <w:trHeight w:val="334"/>
        </w:trPr>
        <w:tc>
          <w:tcPr>
            <w:tcW w:w="4048" w:type="dxa"/>
          </w:tcPr>
          <w:p w14:paraId="2F34060F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9D927AA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D3AA22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329A1E" w14:textId="77777777" w:rsidR="00E233DB" w:rsidRPr="00D805DC" w:rsidRDefault="00E233DB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4F3A7A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7834266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9701FF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9345D4B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E233DB" w:rsidRPr="00953BA7" w14:paraId="3A2BE6B3" w14:textId="77777777" w:rsidTr="00C87A09">
        <w:trPr>
          <w:trHeight w:val="334"/>
        </w:trPr>
        <w:tc>
          <w:tcPr>
            <w:tcW w:w="4048" w:type="dxa"/>
          </w:tcPr>
          <w:p w14:paraId="796E3B47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14E50330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953B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53BA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  <w:r w:rsidRPr="00953BA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0B80D99" w14:textId="77777777" w:rsidR="00E233DB" w:rsidRPr="00953BA7" w:rsidRDefault="00E233DB" w:rsidP="00E2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FEE7329" w14:textId="28CFA431" w:rsidR="00E233DB" w:rsidRPr="00D805DC" w:rsidRDefault="004825EA" w:rsidP="00E233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0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(13,1</w:t>
            </w:r>
            <w:r w:rsidR="00953BA7" w:rsidRPr="00D80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Pr="00D80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C4B7CD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ACBE706" w14:textId="5A0C41FE" w:rsidR="00E233DB" w:rsidRPr="00D805DC" w:rsidRDefault="004825EA" w:rsidP="00E233DB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0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6B6AA9D1" w14:textId="77777777" w:rsidR="00E233DB" w:rsidRPr="00D805DC" w:rsidRDefault="00E233DB" w:rsidP="00E233D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7601B28E" w14:textId="3E4CC670" w:rsidR="00E233DB" w:rsidRPr="00D805DC" w:rsidRDefault="004825EA" w:rsidP="004825E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805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18,92</w:t>
            </w:r>
            <w:r w:rsidR="00953BA7" w:rsidRPr="00D805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</w:tbl>
    <w:p w14:paraId="413E3745" w14:textId="6E55F329" w:rsidR="00561C98" w:rsidRPr="00953BA7" w:rsidRDefault="00561C98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ขาดทุนทางภาษีจะสิ้นอายุในระหว่างปี </w:t>
      </w:r>
      <w:r w:rsidRPr="00953BA7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953BA7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กลุ่มบริษัทได้รับรู้ผลขาดทุนทางภาษีเป็นสินทรัพย์</w:t>
      </w:r>
      <w:r w:rsidRPr="00953BA7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F1003D" w:rsidRPr="00953BA7">
        <w:rPr>
          <w:rFonts w:asciiTheme="majorBidi" w:hAnsiTheme="majorBidi" w:cstheme="majorBidi"/>
          <w:sz w:val="30"/>
          <w:szCs w:val="30"/>
        </w:rPr>
        <w:br/>
      </w:r>
      <w:r w:rsidRPr="00953BA7">
        <w:rPr>
          <w:rFonts w:asciiTheme="majorBidi" w:hAnsiTheme="majorBidi" w:cstheme="majorBidi"/>
          <w:sz w:val="30"/>
          <w:szCs w:val="30"/>
          <w:cs/>
        </w:rPr>
        <w:t>รอการตัดบัญชี เนื่องจากเชื่อว่าจะมีกำไรทางภาษีเพียงพอที่จะนำผลขาดทุนทางภาษีที่ยังไม่ได้ใช้มาใช้ประโยชน์ได้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953BA7">
        <w:rPr>
          <w:rFonts w:asciiTheme="majorBidi" w:hAnsiTheme="majorBidi" w:cstheme="majorBidi"/>
          <w:sz w:val="30"/>
          <w:szCs w:val="30"/>
        </w:rPr>
        <w:t xml:space="preserve"> </w:t>
      </w:r>
      <w:r w:rsidRPr="00953BA7">
        <w:rPr>
          <w:rFonts w:asciiTheme="majorBidi" w:hAnsiTheme="majorBidi" w:cstheme="majorBidi"/>
          <w:spacing w:val="-4"/>
          <w:sz w:val="30"/>
          <w:szCs w:val="30"/>
          <w:cs/>
        </w:rPr>
        <w:t>โดยฝ่าย</w:t>
      </w:r>
      <w:r w:rsidRPr="00953BA7">
        <w:rPr>
          <w:rFonts w:ascii="Angsana New" w:hAnsi="Angsana New"/>
          <w:spacing w:val="-4"/>
          <w:sz w:val="30"/>
          <w:szCs w:val="30"/>
          <w:cs/>
        </w:rPr>
        <w:t>บริหาร</w:t>
      </w:r>
      <w:r w:rsidRPr="00953BA7">
        <w:rPr>
          <w:rFonts w:asciiTheme="majorBidi" w:hAnsiTheme="majorBidi" w:cstheme="majorBidi"/>
          <w:spacing w:val="-4"/>
          <w:sz w:val="30"/>
          <w:szCs w:val="30"/>
          <w:cs/>
        </w:rPr>
        <w:t>ได้มีการกำหนดแผนธุรกิจเพื่อลดผลขาดทุนดังกล่าวและเพิ่มประสิทธิภาพในการดำเนินงานให้มากขึ้น</w:t>
      </w:r>
      <w:r w:rsidRPr="00953BA7">
        <w:rPr>
          <w:rFonts w:asciiTheme="majorBidi" w:hAnsiTheme="majorBidi" w:cstheme="majorBidi"/>
          <w:sz w:val="30"/>
          <w:szCs w:val="30"/>
          <w:cs/>
        </w:rPr>
        <w:t xml:space="preserve"> ซึ่งเป็นไปตามแผนธุรกิจของกลุ่มบริษัทที่กำไรจากการดำเนินงานของกลุ่มบริษัทจะเพิ่มขึ้นในอนาคต</w:t>
      </w:r>
    </w:p>
    <w:p w14:paraId="0ADB2E88" w14:textId="77777777" w:rsidR="00561C98" w:rsidRPr="00953BA7" w:rsidRDefault="00561C98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36"/>
        <w:gridCol w:w="1024"/>
        <w:gridCol w:w="279"/>
        <w:gridCol w:w="981"/>
        <w:gridCol w:w="270"/>
        <w:gridCol w:w="990"/>
      </w:tblGrid>
      <w:tr w:rsidR="00561C98" w:rsidRPr="00953BA7" w14:paraId="042D2084" w14:textId="77777777" w:rsidTr="00944644">
        <w:tc>
          <w:tcPr>
            <w:tcW w:w="4410" w:type="dxa"/>
          </w:tcPr>
          <w:p w14:paraId="1594D06E" w14:textId="77777777" w:rsidR="00561C98" w:rsidRPr="00953BA7" w:rsidRDefault="00561C98" w:rsidP="00C87A0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250" w:type="dxa"/>
            <w:gridSpan w:val="3"/>
            <w:hideMark/>
          </w:tcPr>
          <w:p w14:paraId="090CC835" w14:textId="77777777" w:rsidR="00561C98" w:rsidRPr="00953BA7" w:rsidRDefault="00561C98" w:rsidP="00C87A0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9" w:type="dxa"/>
          </w:tcPr>
          <w:p w14:paraId="4A694E3A" w14:textId="77777777" w:rsidR="00561C98" w:rsidRPr="00953BA7" w:rsidRDefault="00561C98" w:rsidP="00C87A09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41" w:type="dxa"/>
            <w:gridSpan w:val="3"/>
            <w:hideMark/>
          </w:tcPr>
          <w:p w14:paraId="44EAF105" w14:textId="77777777" w:rsidR="00561C98" w:rsidRPr="00953BA7" w:rsidRDefault="00561C98" w:rsidP="00C87A0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E233DB" w:rsidRPr="00953BA7" w14:paraId="19EE75BA" w14:textId="77777777" w:rsidTr="00E233DB">
        <w:tc>
          <w:tcPr>
            <w:tcW w:w="4410" w:type="dxa"/>
          </w:tcPr>
          <w:p w14:paraId="5245174F" w14:textId="77777777" w:rsidR="00E233DB" w:rsidRPr="00953BA7" w:rsidRDefault="00E233DB" w:rsidP="00E233D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F9C03BF" w14:textId="4AC5D23B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4464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46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5F488C41" w14:textId="77777777" w:rsidR="00E233DB" w:rsidRPr="00953BA7" w:rsidRDefault="00E233DB" w:rsidP="00E233D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4" w:type="dxa"/>
          </w:tcPr>
          <w:p w14:paraId="7D397998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</w:tcPr>
          <w:p w14:paraId="20FAB036" w14:textId="77777777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vAlign w:val="bottom"/>
          </w:tcPr>
          <w:p w14:paraId="4C46C1FC" w14:textId="00DDD1F8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53B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270" w:type="dxa"/>
          </w:tcPr>
          <w:p w14:paraId="518CCD7E" w14:textId="77777777" w:rsidR="00E233DB" w:rsidRPr="00953BA7" w:rsidRDefault="00E233DB" w:rsidP="00E233D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</w:tcPr>
          <w:p w14:paraId="21B438A9" w14:textId="77777777" w:rsidR="00E233DB" w:rsidRPr="00953BA7" w:rsidRDefault="00E233DB" w:rsidP="00E2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E233DB" w:rsidRPr="00953BA7" w14:paraId="70B42CDE" w14:textId="77777777" w:rsidTr="00E233DB">
        <w:tc>
          <w:tcPr>
            <w:tcW w:w="4410" w:type="dxa"/>
          </w:tcPr>
          <w:p w14:paraId="6C271B3D" w14:textId="77777777" w:rsidR="00E233DB" w:rsidRPr="00953BA7" w:rsidRDefault="00E233DB" w:rsidP="00E233D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334CD59E" w14:textId="1913642F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44644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5ABDBF3" w14:textId="77777777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hideMark/>
          </w:tcPr>
          <w:p w14:paraId="4D21D30A" w14:textId="77777777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9" w:type="dxa"/>
          </w:tcPr>
          <w:p w14:paraId="25AA17B4" w14:textId="77777777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vAlign w:val="bottom"/>
            <w:hideMark/>
          </w:tcPr>
          <w:p w14:paraId="095C0B8B" w14:textId="40B2952C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53BA7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B337AFC" w14:textId="77777777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7101E4D1" w14:textId="77777777" w:rsidR="00E233DB" w:rsidRPr="00953BA7" w:rsidRDefault="00E233DB" w:rsidP="00E233DB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953BA7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2562</w:t>
            </w:r>
          </w:p>
        </w:tc>
      </w:tr>
      <w:tr w:rsidR="00561C98" w:rsidRPr="00953BA7" w14:paraId="57CC3E41" w14:textId="77777777" w:rsidTr="00944644">
        <w:tc>
          <w:tcPr>
            <w:tcW w:w="4410" w:type="dxa"/>
          </w:tcPr>
          <w:p w14:paraId="4B2A4618" w14:textId="77777777" w:rsidR="00561C98" w:rsidRPr="00953BA7" w:rsidRDefault="00561C98" w:rsidP="00C87A0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4770" w:type="dxa"/>
            <w:gridSpan w:val="7"/>
            <w:hideMark/>
          </w:tcPr>
          <w:p w14:paraId="2FCFF3E4" w14:textId="77777777" w:rsidR="00561C98" w:rsidRPr="00953BA7" w:rsidRDefault="00561C98" w:rsidP="00C87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1C98" w:rsidRPr="00953BA7" w14:paraId="5AB5D612" w14:textId="77777777" w:rsidTr="00944644">
        <w:trPr>
          <w:trHeight w:val="290"/>
        </w:trPr>
        <w:tc>
          <w:tcPr>
            <w:tcW w:w="4410" w:type="dxa"/>
            <w:shd w:val="clear" w:color="auto" w:fill="auto"/>
            <w:hideMark/>
          </w:tcPr>
          <w:p w14:paraId="517D27F1" w14:textId="77777777" w:rsidR="00561C98" w:rsidRPr="00953BA7" w:rsidRDefault="00561C98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9722AB5" w14:textId="3F3EBE12" w:rsidR="00561C98" w:rsidRPr="00953BA7" w:rsidRDefault="004825EA" w:rsidP="007D533A">
            <w:pPr>
              <w:pStyle w:val="acctfourfigures"/>
              <w:tabs>
                <w:tab w:val="clear" w:pos="765"/>
              </w:tabs>
              <w:spacing w:line="240" w:lineRule="atLeast"/>
              <w:ind w:left="-79" w:right="-264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12,357</w:t>
            </w:r>
          </w:p>
        </w:tc>
        <w:tc>
          <w:tcPr>
            <w:tcW w:w="236" w:type="dxa"/>
            <w:shd w:val="clear" w:color="auto" w:fill="auto"/>
          </w:tcPr>
          <w:p w14:paraId="3BDD39A5" w14:textId="77777777" w:rsidR="00561C98" w:rsidRPr="00953BA7" w:rsidRDefault="00561C98" w:rsidP="00C87A09">
            <w:pPr>
              <w:tabs>
                <w:tab w:val="clear" w:pos="454"/>
              </w:tabs>
              <w:jc w:val="center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30F94B41" w14:textId="77777777" w:rsidR="00561C98" w:rsidRPr="00953BA7" w:rsidRDefault="00561C98" w:rsidP="00C87A09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17,399</w:t>
            </w:r>
          </w:p>
        </w:tc>
        <w:tc>
          <w:tcPr>
            <w:tcW w:w="279" w:type="dxa"/>
            <w:shd w:val="clear" w:color="auto" w:fill="auto"/>
          </w:tcPr>
          <w:p w14:paraId="66C8CE0F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4096004C" w14:textId="147FBBD5" w:rsidR="00561C98" w:rsidRPr="00953BA7" w:rsidRDefault="004825EA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7,738</w:t>
            </w:r>
          </w:p>
        </w:tc>
        <w:tc>
          <w:tcPr>
            <w:tcW w:w="270" w:type="dxa"/>
            <w:shd w:val="clear" w:color="auto" w:fill="auto"/>
          </w:tcPr>
          <w:p w14:paraId="55963E32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FDCF527" w14:textId="77777777" w:rsidR="00561C98" w:rsidRPr="00953BA7" w:rsidRDefault="00561C9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17,233</w:t>
            </w:r>
          </w:p>
        </w:tc>
      </w:tr>
      <w:tr w:rsidR="00561C98" w:rsidRPr="00953BA7" w14:paraId="6930F125" w14:textId="77777777" w:rsidTr="00944644">
        <w:trPr>
          <w:trHeight w:val="290"/>
        </w:trPr>
        <w:tc>
          <w:tcPr>
            <w:tcW w:w="4410" w:type="dxa"/>
            <w:shd w:val="clear" w:color="auto" w:fill="auto"/>
          </w:tcPr>
          <w:p w14:paraId="0CE268F4" w14:textId="77777777" w:rsidR="00561C98" w:rsidRPr="00953BA7" w:rsidRDefault="00561C98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53BA7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4E10825" w14:textId="650E8E2E" w:rsidR="00561C98" w:rsidRPr="00953BA7" w:rsidRDefault="004825EA" w:rsidP="004825E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02536D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7C474A38" w14:textId="77777777" w:rsidR="00561C98" w:rsidRPr="00953BA7" w:rsidRDefault="00561C98" w:rsidP="004825E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5F74D70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0B62AEB6" w14:textId="2CA57B31" w:rsidR="00561C98" w:rsidRPr="00953BA7" w:rsidRDefault="005A0081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5</w:t>
            </w:r>
            <w:r w:rsidR="004825EA" w:rsidRPr="00953BA7">
              <w:rPr>
                <w:rFonts w:ascii="Angsana New" w:hAnsi="Angsana New"/>
                <w:sz w:val="30"/>
                <w:szCs w:val="30"/>
              </w:rPr>
              <w:t>5,579</w:t>
            </w:r>
          </w:p>
        </w:tc>
        <w:tc>
          <w:tcPr>
            <w:tcW w:w="270" w:type="dxa"/>
            <w:shd w:val="clear" w:color="auto" w:fill="auto"/>
          </w:tcPr>
          <w:p w14:paraId="63D53A9B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63638E2" w14:textId="77777777" w:rsidR="00561C98" w:rsidRPr="00953BA7" w:rsidRDefault="00561C9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40,579</w:t>
            </w:r>
          </w:p>
        </w:tc>
      </w:tr>
      <w:tr w:rsidR="00561C98" w:rsidRPr="00953BA7" w14:paraId="67C3EDF5" w14:textId="77777777" w:rsidTr="00944644">
        <w:trPr>
          <w:trHeight w:val="290"/>
        </w:trPr>
        <w:tc>
          <w:tcPr>
            <w:tcW w:w="4410" w:type="dxa"/>
            <w:shd w:val="clear" w:color="auto" w:fill="auto"/>
          </w:tcPr>
          <w:p w14:paraId="159FF761" w14:textId="77777777" w:rsidR="00561C98" w:rsidRPr="00953BA7" w:rsidRDefault="00561C98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1FD09" w14:textId="6B623A4F" w:rsidR="00561C98" w:rsidRPr="00953BA7" w:rsidRDefault="007D533A" w:rsidP="007D533A">
            <w:pPr>
              <w:pStyle w:val="acctfourfigures"/>
              <w:tabs>
                <w:tab w:val="clear" w:pos="765"/>
              </w:tabs>
              <w:spacing w:line="240" w:lineRule="atLeast"/>
              <w:ind w:left="-79" w:right="-20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187</w:t>
            </w:r>
            <w:r w:rsidR="004825EA" w:rsidRPr="00953BA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953BA7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267</w:t>
            </w:r>
          </w:p>
        </w:tc>
        <w:tc>
          <w:tcPr>
            <w:tcW w:w="236" w:type="dxa"/>
            <w:shd w:val="clear" w:color="auto" w:fill="auto"/>
          </w:tcPr>
          <w:p w14:paraId="5CB50FF8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284CC" w14:textId="77777777" w:rsidR="00561C98" w:rsidRPr="00953BA7" w:rsidRDefault="00561C98" w:rsidP="00C87A09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953BA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124,798</w:t>
            </w:r>
          </w:p>
        </w:tc>
        <w:tc>
          <w:tcPr>
            <w:tcW w:w="279" w:type="dxa"/>
            <w:shd w:val="clear" w:color="auto" w:fill="auto"/>
          </w:tcPr>
          <w:p w14:paraId="121D4893" w14:textId="77777777" w:rsidR="00561C98" w:rsidRPr="00953BA7" w:rsidRDefault="00561C98" w:rsidP="00C87A09">
            <w:pPr>
              <w:tabs>
                <w:tab w:val="left" w:pos="720"/>
              </w:tabs>
              <w:ind w:right="26"/>
              <w:jc w:val="thaiDistribute"/>
              <w:rPr>
                <w:rFonts w:ascii="Angsana New" w:hAnsi="Angsana New" w:cs="Times New Roman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5E74D" w14:textId="1F3113DF" w:rsidR="00561C98" w:rsidRPr="00953BA7" w:rsidRDefault="007D533A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53BA7">
              <w:rPr>
                <w:rFonts w:ascii="Angsana New" w:hAnsi="Angsana New"/>
                <w:sz w:val="30"/>
                <w:szCs w:val="30"/>
                <w:lang w:eastAsia="en-GB"/>
              </w:rPr>
              <w:t>125</w:t>
            </w:r>
            <w:r w:rsidR="004825EA" w:rsidRPr="00953BA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53BA7">
              <w:rPr>
                <w:rFonts w:ascii="Angsana New" w:hAnsi="Angsana New"/>
                <w:sz w:val="30"/>
                <w:szCs w:val="30"/>
                <w:lang w:eastAsia="en-GB"/>
              </w:rPr>
              <w:t>333</w:t>
            </w:r>
          </w:p>
        </w:tc>
        <w:tc>
          <w:tcPr>
            <w:tcW w:w="270" w:type="dxa"/>
            <w:shd w:val="clear" w:color="auto" w:fill="auto"/>
          </w:tcPr>
          <w:p w14:paraId="2E373BC8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D3416" w14:textId="77777777" w:rsidR="00561C98" w:rsidRPr="00953BA7" w:rsidRDefault="00561C9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74,584</w:t>
            </w:r>
          </w:p>
        </w:tc>
      </w:tr>
      <w:tr w:rsidR="00944644" w:rsidRPr="00953BA7" w14:paraId="4A75E2B8" w14:textId="77777777" w:rsidTr="00944644">
        <w:trPr>
          <w:trHeight w:val="290"/>
        </w:trPr>
        <w:tc>
          <w:tcPr>
            <w:tcW w:w="4410" w:type="dxa"/>
            <w:shd w:val="clear" w:color="auto" w:fill="auto"/>
          </w:tcPr>
          <w:p w14:paraId="628CB228" w14:textId="77777777" w:rsidR="00561C98" w:rsidRPr="00953BA7" w:rsidRDefault="00561C98" w:rsidP="00C87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9BA6C9" w14:textId="75178CC5" w:rsidR="00561C98" w:rsidRPr="00953BA7" w:rsidRDefault="007D533A" w:rsidP="00C87A09">
            <w:pPr>
              <w:pStyle w:val="acctfourfigures"/>
              <w:tabs>
                <w:tab w:val="clear" w:pos="765"/>
              </w:tabs>
              <w:spacing w:line="240" w:lineRule="auto"/>
              <w:ind w:left="-10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199</w:t>
            </w:r>
            <w:r w:rsidR="004825EA" w:rsidRPr="00953B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624</w:t>
            </w:r>
          </w:p>
        </w:tc>
        <w:tc>
          <w:tcPr>
            <w:tcW w:w="236" w:type="dxa"/>
            <w:shd w:val="clear" w:color="auto" w:fill="auto"/>
          </w:tcPr>
          <w:p w14:paraId="505A4955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BC1354" w14:textId="77777777" w:rsidR="00561C98" w:rsidRPr="00953BA7" w:rsidRDefault="00561C98" w:rsidP="00C87A09">
            <w:pPr>
              <w:pStyle w:val="acctfourfigures"/>
              <w:tabs>
                <w:tab w:val="clear" w:pos="765"/>
                <w:tab w:val="left" w:pos="439"/>
                <w:tab w:val="decimal" w:pos="709"/>
              </w:tabs>
              <w:spacing w:line="240" w:lineRule="atLeast"/>
              <w:ind w:left="-79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142,197</w:t>
            </w:r>
          </w:p>
        </w:tc>
        <w:tc>
          <w:tcPr>
            <w:tcW w:w="279" w:type="dxa"/>
            <w:shd w:val="clear" w:color="auto" w:fill="auto"/>
          </w:tcPr>
          <w:p w14:paraId="743E41FF" w14:textId="77777777" w:rsidR="00561C98" w:rsidRPr="00953BA7" w:rsidRDefault="00561C98" w:rsidP="00C87A09">
            <w:pPr>
              <w:tabs>
                <w:tab w:val="left" w:pos="720"/>
              </w:tabs>
              <w:ind w:right="26"/>
              <w:jc w:val="thaiDistribute"/>
              <w:rPr>
                <w:rFonts w:ascii="Angsana New" w:hAnsi="Angsana New" w:cs="Times New Roman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76D497" w14:textId="6373CE48" w:rsidR="00561C98" w:rsidRPr="00953BA7" w:rsidRDefault="004825EA" w:rsidP="0048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="005A0081" w:rsidRPr="00953B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</w:t>
            </w:r>
            <w:r w:rsidR="007D533A" w:rsidRPr="00953B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7D533A" w:rsidRPr="00953B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650</w:t>
            </w:r>
          </w:p>
        </w:tc>
        <w:tc>
          <w:tcPr>
            <w:tcW w:w="270" w:type="dxa"/>
            <w:shd w:val="clear" w:color="auto" w:fill="auto"/>
          </w:tcPr>
          <w:p w14:paraId="50C66F8F" w14:textId="77777777" w:rsidR="00561C98" w:rsidRPr="00953BA7" w:rsidRDefault="00561C98" w:rsidP="00C87A09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B29E75" w14:textId="77777777" w:rsidR="00561C98" w:rsidRPr="00953BA7" w:rsidRDefault="00561C98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132,396</w:t>
            </w:r>
          </w:p>
        </w:tc>
      </w:tr>
    </w:tbl>
    <w:p w14:paraId="27877C1F" w14:textId="77777777" w:rsidR="00561C98" w:rsidRPr="00953BA7" w:rsidRDefault="00561C98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B16B7C" w14:textId="0434A1AB" w:rsidR="00561C98" w:rsidRPr="00953BA7" w:rsidRDefault="00561C98" w:rsidP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53BA7">
        <w:rPr>
          <w:rFonts w:ascii="Angsana New" w:hAnsi="Angsana New"/>
          <w:spacing w:val="-4"/>
          <w:sz w:val="30"/>
          <w:szCs w:val="30"/>
          <w:cs/>
        </w:rPr>
        <w:t xml:space="preserve">ขาดทุนทางภาษีของกลุ่มบริษัทจะสิ้นอายุในปี </w:t>
      </w:r>
      <w:r w:rsidRPr="00953BA7">
        <w:rPr>
          <w:rFonts w:ascii="Angsana New" w:hAnsi="Angsana New"/>
          <w:spacing w:val="-4"/>
          <w:sz w:val="30"/>
          <w:szCs w:val="30"/>
        </w:rPr>
        <w:t>2563</w:t>
      </w:r>
      <w:r w:rsidRPr="00953BA7">
        <w:rPr>
          <w:rFonts w:ascii="Angsana New" w:hAnsi="Angsana New"/>
          <w:spacing w:val="-4"/>
          <w:sz w:val="30"/>
          <w:szCs w:val="30"/>
          <w:cs/>
        </w:rPr>
        <w:t xml:space="preserve"> ถึง </w:t>
      </w:r>
      <w:r w:rsidRPr="00953BA7">
        <w:rPr>
          <w:rFonts w:ascii="Angsana New" w:hAnsi="Angsana New"/>
          <w:spacing w:val="-4"/>
          <w:sz w:val="30"/>
          <w:szCs w:val="30"/>
        </w:rPr>
        <w:t>2568</w:t>
      </w:r>
      <w:r w:rsidRPr="00953BA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A6F2E" w:rsidRPr="00944644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</w:t>
      </w:r>
      <w:r w:rsidR="007A6F2E" w:rsidRPr="00944644">
        <w:rPr>
          <w:rFonts w:asciiTheme="majorBidi" w:hAnsiTheme="majorBidi" w:cstheme="majorBidi"/>
          <w:spacing w:val="-4"/>
          <w:sz w:val="30"/>
          <w:szCs w:val="30"/>
          <w:cs/>
        </w:rPr>
        <w:t>ตามกฎหมายเกี่ยวกับภาษีเงินได้ปัจจุบันนั้น</w:t>
      </w:r>
      <w:r w:rsidR="007A6F2E" w:rsidRPr="0094464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59C771D" w14:textId="77BD8582" w:rsidR="00561C98" w:rsidRPr="00953BA7" w:rsidRDefault="005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CB7B2F4" w14:textId="16828DEF" w:rsidR="001C01CD" w:rsidRPr="00953BA7" w:rsidRDefault="001C01CD" w:rsidP="001C01CD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98BD5E1" w14:textId="2F2A97A2" w:rsidR="001C01CD" w:rsidRPr="00944644" w:rsidRDefault="001C01CD" w:rsidP="001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007DDDF" w14:textId="7A2343C6" w:rsidR="001C01CD" w:rsidRPr="00944644" w:rsidRDefault="001C01CD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53BA7">
        <w:rPr>
          <w:rFonts w:ascii="Angsana New" w:hAnsi="Angsana New"/>
          <w:sz w:val="30"/>
          <w:szCs w:val="30"/>
        </w:rPr>
        <w:t xml:space="preserve">24 </w:t>
      </w:r>
      <w:r w:rsidRPr="00953BA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953BA7">
        <w:rPr>
          <w:rFonts w:ascii="Angsana New" w:hAnsi="Angsana New"/>
          <w:sz w:val="30"/>
          <w:szCs w:val="30"/>
        </w:rPr>
        <w:t xml:space="preserve">2562 </w:t>
      </w:r>
      <w:r w:rsidRPr="00953BA7">
        <w:rPr>
          <w:rFonts w:ascii="Angsana New" w:hAnsi="Angsana New" w:hint="cs"/>
          <w:sz w:val="30"/>
          <w:szCs w:val="30"/>
          <w:cs/>
        </w:rPr>
        <w:t>ที่ประชุมผู้ถือหุ้นมีมติอนุมัติ</w:t>
      </w:r>
      <w:r w:rsidRPr="00953BA7">
        <w:rPr>
          <w:rFonts w:ascii="Angsana New" w:hAnsi="Angsana New"/>
          <w:sz w:val="30"/>
          <w:szCs w:val="30"/>
          <w:cs/>
        </w:rPr>
        <w:br/>
      </w:r>
      <w:r w:rsidRPr="00953BA7">
        <w:rPr>
          <w:rFonts w:ascii="Angsana New" w:hAnsi="Angsana New" w:hint="cs"/>
          <w:sz w:val="30"/>
          <w:szCs w:val="30"/>
          <w:cs/>
        </w:rPr>
        <w:t xml:space="preserve">การจัดสรรกำไรเป็นเงินปันผลในอัตราหุ้นละ </w:t>
      </w:r>
      <w:r w:rsidRPr="00953BA7">
        <w:rPr>
          <w:rFonts w:ascii="Angsana New" w:hAnsi="Angsana New"/>
          <w:sz w:val="30"/>
          <w:szCs w:val="30"/>
        </w:rPr>
        <w:t xml:space="preserve">8 </w:t>
      </w:r>
      <w:r w:rsidRPr="00953BA7">
        <w:rPr>
          <w:rFonts w:ascii="Angsana New" w:hAnsi="Angsana New" w:hint="cs"/>
          <w:sz w:val="30"/>
          <w:szCs w:val="30"/>
          <w:cs/>
        </w:rPr>
        <w:t>บาท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953BA7">
        <w:rPr>
          <w:rFonts w:ascii="Angsana New" w:hAnsi="Angsana New"/>
          <w:sz w:val="30"/>
          <w:szCs w:val="30"/>
        </w:rPr>
        <w:t xml:space="preserve">168 </w:t>
      </w:r>
      <w:r w:rsidRPr="00953BA7">
        <w:rPr>
          <w:rFonts w:ascii="Angsana New" w:hAnsi="Angsana New" w:hint="cs"/>
          <w:sz w:val="30"/>
          <w:szCs w:val="30"/>
          <w:cs/>
        </w:rPr>
        <w:t>ล้านบาท เงินปันผลดังกล่าว</w:t>
      </w:r>
      <w:r w:rsidR="003A640B" w:rsidRPr="00953BA7">
        <w:rPr>
          <w:rFonts w:ascii="Angsana New" w:hAnsi="Angsana New" w:hint="cs"/>
          <w:sz w:val="30"/>
          <w:szCs w:val="30"/>
          <w:cs/>
        </w:rPr>
        <w:t>ได้จ่ายให้แก่</w:t>
      </w:r>
      <w:r w:rsidR="003A640B" w:rsidRPr="00953BA7">
        <w:rPr>
          <w:rFonts w:ascii="Angsana New" w:hAnsi="Angsana New"/>
          <w:sz w:val="30"/>
          <w:szCs w:val="30"/>
        </w:rPr>
        <w:br/>
      </w:r>
      <w:r w:rsidR="003A640B" w:rsidRPr="00953BA7">
        <w:rPr>
          <w:rFonts w:ascii="Angsana New" w:hAnsi="Angsana New" w:hint="cs"/>
          <w:sz w:val="30"/>
          <w:szCs w:val="30"/>
          <w:cs/>
        </w:rPr>
        <w:t xml:space="preserve">ผู้ถือหุ้นแล้วในวันที่ </w:t>
      </w:r>
      <w:r w:rsidR="003A640B" w:rsidRPr="00953BA7">
        <w:rPr>
          <w:rFonts w:ascii="Angsana New" w:hAnsi="Angsana New"/>
          <w:sz w:val="30"/>
          <w:szCs w:val="30"/>
        </w:rPr>
        <w:t xml:space="preserve">15 </w:t>
      </w:r>
      <w:r w:rsidR="003A640B" w:rsidRPr="00953BA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953BA7">
        <w:rPr>
          <w:rFonts w:ascii="Angsana New" w:hAnsi="Angsana New"/>
          <w:sz w:val="30"/>
          <w:szCs w:val="30"/>
        </w:rPr>
        <w:t>256</w:t>
      </w:r>
      <w:r w:rsidR="003A640B" w:rsidRPr="00953BA7">
        <w:rPr>
          <w:rFonts w:ascii="Angsana New" w:hAnsi="Angsana New"/>
          <w:sz w:val="30"/>
          <w:szCs w:val="30"/>
        </w:rPr>
        <w:t>2</w:t>
      </w:r>
    </w:p>
    <w:p w14:paraId="6AA18249" w14:textId="77777777" w:rsidR="001C01CD" w:rsidRPr="00953BA7" w:rsidRDefault="001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8424F21" w14:textId="77777777" w:rsidR="0060091F" w:rsidRPr="00953BA7" w:rsidRDefault="00C97239" w:rsidP="00DC4A3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2E29382" w14:textId="77777777" w:rsidR="0060091F" w:rsidRPr="00953BA7" w:rsidRDefault="0060091F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5941C475" w14:textId="77777777" w:rsidR="00213ADE" w:rsidRPr="00953BA7" w:rsidRDefault="00213ADE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953B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953BA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14:paraId="4B1A9B5D" w14:textId="77777777" w:rsidR="0060091F" w:rsidRPr="00944644" w:rsidRDefault="0060091F" w:rsidP="009F47F8">
      <w:pPr>
        <w:pStyle w:val="block"/>
        <w:spacing w:after="0" w:line="0" w:lineRule="atLeast"/>
        <w:ind w:left="0"/>
        <w:rPr>
          <w:rFonts w:ascii="Angsana New" w:hAnsi="Angsana New" w:cs="Angsana New"/>
          <w:sz w:val="24"/>
          <w:szCs w:val="24"/>
          <w:lang w:val="en-US" w:bidi="th-TH"/>
        </w:rPr>
      </w:pPr>
    </w:p>
    <w:p w14:paraId="56C716FA" w14:textId="5FE2932F" w:rsidR="00213ADE" w:rsidRPr="00953BA7" w:rsidRDefault="00213ADE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953BA7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582E5E" w:rsidRPr="00953BA7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953BA7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</w:t>
      </w:r>
      <w:r w:rsidR="003A640B" w:rsidRPr="00953BA7">
        <w:rPr>
          <w:rFonts w:asciiTheme="majorBidi" w:hAnsiTheme="majorBidi" w:cs="Angsana New"/>
          <w:sz w:val="30"/>
          <w:szCs w:val="30"/>
          <w:lang w:bidi="th-TH"/>
        </w:rPr>
        <w:br/>
      </w:r>
      <w:r w:rsidRPr="00953BA7">
        <w:rPr>
          <w:rFonts w:asciiTheme="majorBidi" w:hAnsiTheme="majorBidi" w:cs="Angsana New"/>
          <w:sz w:val="30"/>
          <w:szCs w:val="30"/>
          <w:cs/>
          <w:lang w:bidi="th-TH"/>
        </w:rPr>
        <w:t>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EC946A5" w14:textId="77777777" w:rsidR="000D4072" w:rsidRPr="00944644" w:rsidRDefault="000D4072" w:rsidP="00DB272E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24"/>
          <w:szCs w:val="24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786"/>
        <w:gridCol w:w="180"/>
        <w:gridCol w:w="990"/>
        <w:gridCol w:w="180"/>
        <w:gridCol w:w="843"/>
        <w:gridCol w:w="180"/>
        <w:gridCol w:w="801"/>
        <w:gridCol w:w="178"/>
        <w:gridCol w:w="722"/>
        <w:gridCol w:w="180"/>
        <w:gridCol w:w="720"/>
        <w:gridCol w:w="180"/>
        <w:gridCol w:w="900"/>
      </w:tblGrid>
      <w:tr w:rsidR="00C04493" w:rsidRPr="00953BA7" w14:paraId="65F5475A" w14:textId="77777777" w:rsidTr="00944644">
        <w:trPr>
          <w:trHeight w:val="363"/>
          <w:tblHeader/>
        </w:trPr>
        <w:tc>
          <w:tcPr>
            <w:tcW w:w="2340" w:type="dxa"/>
            <w:vMerge w:val="restart"/>
            <w:shd w:val="clear" w:color="auto" w:fill="auto"/>
            <w:vAlign w:val="bottom"/>
          </w:tcPr>
          <w:p w14:paraId="7AA7E8E7" w14:textId="77777777" w:rsidR="00C04493" w:rsidRPr="00953BA7" w:rsidRDefault="00993CB2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953BA7">
              <w:rPr>
                <w:rFonts w:asciiTheme="majorBidi" w:hAnsi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6840" w:type="dxa"/>
            <w:gridSpan w:val="13"/>
          </w:tcPr>
          <w:p w14:paraId="169ED244" w14:textId="2307122A" w:rsidR="00C04493" w:rsidRPr="00953BA7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53BA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953B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 w:rsidRPr="00953BA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04493" w:rsidRPr="00953BA7" w14:paraId="66BD4E3A" w14:textId="77777777" w:rsidTr="00944644">
        <w:trPr>
          <w:trHeight w:val="363"/>
          <w:tblHeader/>
        </w:trPr>
        <w:tc>
          <w:tcPr>
            <w:tcW w:w="2340" w:type="dxa"/>
            <w:vMerge/>
            <w:shd w:val="clear" w:color="auto" w:fill="auto"/>
            <w:vAlign w:val="bottom"/>
          </w:tcPr>
          <w:p w14:paraId="0DBF40EF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2979" w:type="dxa"/>
            <w:gridSpan w:val="5"/>
            <w:tcBorders>
              <w:bottom w:val="single" w:sz="4" w:space="0" w:color="auto"/>
            </w:tcBorders>
          </w:tcPr>
          <w:p w14:paraId="7D2AC040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C1E56A0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8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E303C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04493" w:rsidRPr="00953BA7" w14:paraId="38576AE7" w14:textId="77777777" w:rsidTr="00944644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076EFE83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</w:tcPr>
          <w:p w14:paraId="4826893C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96B8BA1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D8683D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ไม่หมุนเวียน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223FAAC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695484E7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6A7B8BD3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</w:tcPr>
          <w:p w14:paraId="20B00BCD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53BA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CC16B67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4341FD2C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53BA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59A6803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F950B91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53BA7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E9704D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D85FD69" w14:textId="77777777" w:rsidR="00C04493" w:rsidRPr="00953BA7" w:rsidRDefault="00C04493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4493" w:rsidRPr="00953BA7" w14:paraId="50E7A02E" w14:textId="77777777" w:rsidTr="00944644">
        <w:trPr>
          <w:tblHeader/>
        </w:trPr>
        <w:tc>
          <w:tcPr>
            <w:tcW w:w="2340" w:type="dxa"/>
            <w:shd w:val="clear" w:color="auto" w:fill="auto"/>
          </w:tcPr>
          <w:p w14:paraId="0CACFDE2" w14:textId="77777777" w:rsidR="00C04493" w:rsidRPr="00953BA7" w:rsidRDefault="00C04493" w:rsidP="00381211">
            <w:pPr>
              <w:ind w:left="18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40" w:type="dxa"/>
            <w:gridSpan w:val="13"/>
          </w:tcPr>
          <w:p w14:paraId="63947209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953BA7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953B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04493" w:rsidRPr="00953BA7" w14:paraId="76B23174" w14:textId="77777777" w:rsidTr="00944644">
        <w:tc>
          <w:tcPr>
            <w:tcW w:w="2340" w:type="dxa"/>
            <w:shd w:val="clear" w:color="auto" w:fill="auto"/>
          </w:tcPr>
          <w:p w14:paraId="60F8E78A" w14:textId="6A2A1F80" w:rsidR="00C04493" w:rsidRPr="00953BA7" w:rsidRDefault="007D41BA" w:rsidP="00A947AB">
            <w:pPr>
              <w:tabs>
                <w:tab w:val="clear" w:pos="227"/>
                <w:tab w:val="left" w:pos="11"/>
              </w:tabs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3BA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3A640B" w:rsidRPr="00953B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</w:t>
            </w:r>
            <w:r w:rsidRPr="00953B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าคม </w:t>
            </w:r>
            <w:r w:rsidRPr="00953BA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A640B" w:rsidRPr="00953BA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86" w:type="dxa"/>
          </w:tcPr>
          <w:p w14:paraId="47D78960" w14:textId="77777777" w:rsidR="00C04493" w:rsidRPr="00953BA7" w:rsidRDefault="007F6334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theme="minorBidi"/>
                <w:sz w:val="28"/>
                <w:szCs w:val="35"/>
                <w:lang w:bidi="th-TH"/>
              </w:rPr>
            </w:pPr>
            <w:r w:rsidRPr="00953BA7"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32BE0576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E454B0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91AF17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14:paraId="67F6E650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EE668E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25E100BF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3E66AD7" w14:textId="77777777" w:rsidR="00C04493" w:rsidRPr="00953BA7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799D9092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C02268" w14:textId="77777777" w:rsidR="00C04493" w:rsidRPr="00953BA7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1F4C2E0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E4F614" w14:textId="77777777" w:rsidR="00C04493" w:rsidRPr="00953BA7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BC1038E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4493" w:rsidRPr="00953BA7" w14:paraId="0DF2F58F" w14:textId="77777777" w:rsidTr="00944644">
        <w:tc>
          <w:tcPr>
            <w:tcW w:w="2340" w:type="dxa"/>
            <w:shd w:val="clear" w:color="auto" w:fill="auto"/>
          </w:tcPr>
          <w:p w14:paraId="2D202B4C" w14:textId="29774625" w:rsidR="00071021" w:rsidRPr="00953BA7" w:rsidRDefault="0022738A" w:rsidP="00D61D30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  <w:p w14:paraId="4EDE3ABE" w14:textId="691B6C1D" w:rsidR="00C04493" w:rsidRPr="00953BA7" w:rsidRDefault="00F1003D" w:rsidP="00071021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53B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และหนี้สินทางการเงิน</w:t>
            </w:r>
            <w:r w:rsidR="004218A1"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4218A1" w:rsidRPr="00953B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Pr="00953B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ที่วัด</w:t>
            </w:r>
            <w:r w:rsidR="00817DFB"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มูลค่าด้วยมูลค่ายุติธรรม</w:t>
            </w:r>
          </w:p>
        </w:tc>
        <w:tc>
          <w:tcPr>
            <w:tcW w:w="786" w:type="dxa"/>
          </w:tcPr>
          <w:p w14:paraId="3E806743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063FD1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CB23E6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2CE268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</w:tcPr>
          <w:p w14:paraId="65F67DEE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49FE9C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7DB976C4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F0E4413" w14:textId="77777777" w:rsidR="00C04493" w:rsidRPr="00953BA7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715664F1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6B5BCD" w14:textId="77777777" w:rsidR="00C04493" w:rsidRPr="00953BA7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AD90D4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99E82F" w14:textId="77777777" w:rsidR="00C04493" w:rsidRPr="00953BA7" w:rsidRDefault="00C04493" w:rsidP="0038121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F6D44BE" w14:textId="77777777" w:rsidR="00C04493" w:rsidRPr="00953BA7" w:rsidRDefault="00C04493" w:rsidP="003812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C92" w:rsidRPr="00953BA7" w14:paraId="41614B58" w14:textId="77777777" w:rsidTr="00944644">
        <w:tc>
          <w:tcPr>
            <w:tcW w:w="2340" w:type="dxa"/>
            <w:shd w:val="clear" w:color="auto" w:fill="auto"/>
          </w:tcPr>
          <w:p w14:paraId="3CC31BD5" w14:textId="77777777" w:rsidR="00071021" w:rsidRPr="00953BA7" w:rsidRDefault="007F6334" w:rsidP="00071021">
            <w:pPr>
              <w:rPr>
                <w:rFonts w:ascii="Angsana New" w:hAnsi="Angsana New"/>
                <w:sz w:val="28"/>
                <w:szCs w:val="28"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="005339DF" w:rsidRPr="00953BA7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Pr="00953BA7">
              <w:rPr>
                <w:rFonts w:ascii="Angsana New" w:hAnsi="Angsana New"/>
                <w:sz w:val="28"/>
                <w:szCs w:val="28"/>
                <w:cs/>
              </w:rPr>
              <w:t>ที่เ</w:t>
            </w:r>
            <w:r w:rsidR="00071021" w:rsidRPr="00953BA7">
              <w:rPr>
                <w:rFonts w:ascii="Angsana New" w:hAnsi="Angsana New"/>
                <w:sz w:val="28"/>
                <w:szCs w:val="28"/>
                <w:cs/>
              </w:rPr>
              <w:t xml:space="preserve">ป็น </w:t>
            </w:r>
          </w:p>
          <w:p w14:paraId="240F8CA7" w14:textId="77777777" w:rsidR="00DE0C92" w:rsidRPr="00953BA7" w:rsidRDefault="00071021" w:rsidP="0007102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7F6334" w:rsidRPr="00953BA7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0393A715" w14:textId="5C0F7E1C" w:rsidR="00DE0C92" w:rsidRPr="00953BA7" w:rsidRDefault="002514E0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7D7DE3" w14:textId="77777777" w:rsidR="00DE0C92" w:rsidRPr="00953BA7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533C37" w14:textId="5965CF63" w:rsidR="00DE0C92" w:rsidRPr="00953BA7" w:rsidRDefault="002514E0" w:rsidP="0050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116,984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39E027" w14:textId="77777777" w:rsidR="00DE0C92" w:rsidRPr="00953BA7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658E74D" w14:textId="31D1F34A" w:rsidR="00DE0C92" w:rsidRPr="00953BA7" w:rsidRDefault="002514E0" w:rsidP="0050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116,984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AE321D" w14:textId="77777777" w:rsidR="00DE0C92" w:rsidRPr="00953BA7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4C564C5" w14:textId="5E6F2E0E" w:rsidR="00DE0C92" w:rsidRPr="00953BA7" w:rsidRDefault="002514E0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116,984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B79222" w14:textId="77777777" w:rsidR="00DE0C92" w:rsidRPr="00953BA7" w:rsidRDefault="00DE0C92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46E27DF" w14:textId="6A46B68F" w:rsidR="00DE0C92" w:rsidRPr="00953BA7" w:rsidRDefault="002514E0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FC8A39" w14:textId="77777777" w:rsidR="00DE0C92" w:rsidRPr="00953BA7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4FA259" w14:textId="35D6863C" w:rsidR="00DE0C92" w:rsidRPr="00953BA7" w:rsidRDefault="002514E0" w:rsidP="00DE0C9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3EAB4" w14:textId="77777777" w:rsidR="00DE0C92" w:rsidRPr="00953BA7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FC1F9" w14:textId="01E87010" w:rsidR="00DE0C92" w:rsidRPr="00953BA7" w:rsidRDefault="002514E0" w:rsidP="0025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116,984</w:t>
            </w:r>
          </w:p>
        </w:tc>
      </w:tr>
      <w:tr w:rsidR="00DE0C92" w:rsidRPr="00953BA7" w14:paraId="3A3A1046" w14:textId="77777777" w:rsidTr="00944644">
        <w:trPr>
          <w:trHeight w:val="266"/>
        </w:trPr>
        <w:tc>
          <w:tcPr>
            <w:tcW w:w="2340" w:type="dxa"/>
            <w:shd w:val="clear" w:color="auto" w:fill="auto"/>
          </w:tcPr>
          <w:p w14:paraId="70750217" w14:textId="77777777" w:rsidR="00582E5E" w:rsidRPr="00953BA7" w:rsidRDefault="00DE0C92" w:rsidP="00582E5E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z w:val="28"/>
                <w:szCs w:val="28"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>สัญญาขายเงินตร</w:t>
            </w:r>
            <w:r w:rsidR="00582E5E" w:rsidRPr="00953BA7">
              <w:rPr>
                <w:rFonts w:ascii="Angsana New" w:hAnsi="Angsana New"/>
                <w:sz w:val="28"/>
                <w:szCs w:val="28"/>
                <w:cs/>
              </w:rPr>
              <w:t>า</w:t>
            </w:r>
          </w:p>
          <w:p w14:paraId="4C94394C" w14:textId="4D1FB522" w:rsidR="00DE0C92" w:rsidRPr="00953BA7" w:rsidRDefault="00582E5E" w:rsidP="00944644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DE0C92" w:rsidRPr="00953BA7">
              <w:rPr>
                <w:rFonts w:ascii="Angsana New" w:hAnsi="Angsana New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786" w:type="dxa"/>
            <w:shd w:val="clear" w:color="auto" w:fill="auto"/>
            <w:vAlign w:val="bottom"/>
          </w:tcPr>
          <w:p w14:paraId="6D66F9A4" w14:textId="5474B058" w:rsidR="00DE0C92" w:rsidRPr="00953BA7" w:rsidRDefault="002514E0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(1,182)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83EB09" w14:textId="77777777" w:rsidR="00DE0C92" w:rsidRPr="00953BA7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DC85D2" w14:textId="1B9E0C64" w:rsidR="00DE0C92" w:rsidRPr="00953BA7" w:rsidRDefault="002514E0" w:rsidP="00DE0C92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06A30D" w14:textId="77777777" w:rsidR="00DE0C92" w:rsidRPr="00953BA7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5AA1ACB" w14:textId="194E2BCD" w:rsidR="00DE0C92" w:rsidRPr="00953BA7" w:rsidRDefault="002514E0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(1,182)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294E4" w14:textId="77777777" w:rsidR="00DE0C92" w:rsidRPr="00953BA7" w:rsidRDefault="00DE0C92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EA6E30B" w14:textId="66F31849" w:rsidR="00DE0C92" w:rsidRPr="00953BA7" w:rsidRDefault="002514E0" w:rsidP="00DE0C92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60EC44" w14:textId="77777777" w:rsidR="00DE0C92" w:rsidRPr="00953BA7" w:rsidRDefault="00DE0C92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854F3A6" w14:textId="16F786EF" w:rsidR="00DE0C92" w:rsidRPr="00953BA7" w:rsidRDefault="002514E0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(1,182)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140664" w14:textId="77777777" w:rsidR="00DE0C92" w:rsidRPr="00953BA7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45F111" w14:textId="31002D35" w:rsidR="00DE0C92" w:rsidRPr="00953BA7" w:rsidRDefault="002514E0" w:rsidP="00DE0C9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DB845" w14:textId="77777777" w:rsidR="00DE0C92" w:rsidRPr="00953BA7" w:rsidRDefault="00DE0C92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D31785" w14:textId="6ED30E70" w:rsidR="00DE0C92" w:rsidRPr="00953BA7" w:rsidRDefault="002514E0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(1,182)</w:t>
            </w:r>
          </w:p>
        </w:tc>
      </w:tr>
      <w:tr w:rsidR="00817DFB" w:rsidRPr="00953BA7" w14:paraId="01DDF109" w14:textId="77777777" w:rsidTr="00944644">
        <w:trPr>
          <w:trHeight w:val="266"/>
        </w:trPr>
        <w:tc>
          <w:tcPr>
            <w:tcW w:w="2340" w:type="dxa"/>
            <w:shd w:val="clear" w:color="auto" w:fill="auto"/>
          </w:tcPr>
          <w:p w14:paraId="71A249A7" w14:textId="77777777" w:rsidR="00817DFB" w:rsidRPr="00944644" w:rsidRDefault="00817DFB" w:rsidP="00582E5E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9F06F52" w14:textId="77777777" w:rsidR="00817DFB" w:rsidRPr="00944644" w:rsidRDefault="00817DFB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EB8D1C" w14:textId="77777777" w:rsidR="00817DFB" w:rsidRPr="00944644" w:rsidRDefault="00817DFB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912970" w14:textId="77777777" w:rsidR="00817DFB" w:rsidRPr="00944644" w:rsidRDefault="00817DFB" w:rsidP="00DE0C92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EF855A" w14:textId="77777777" w:rsidR="00817DFB" w:rsidRPr="00944644" w:rsidRDefault="00817DFB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0DBBB77" w14:textId="77777777" w:rsidR="00817DFB" w:rsidRPr="00944644" w:rsidRDefault="00817DFB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3A20A" w14:textId="77777777" w:rsidR="00817DFB" w:rsidRPr="00944644" w:rsidRDefault="00817DFB" w:rsidP="00DE0C9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E5C435B" w14:textId="77777777" w:rsidR="00817DFB" w:rsidRPr="00944644" w:rsidRDefault="00817DFB" w:rsidP="00DE0C92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90DF36" w14:textId="77777777" w:rsidR="00817DFB" w:rsidRPr="00944644" w:rsidRDefault="00817DFB" w:rsidP="00DE0C9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4CFFCB4" w14:textId="77777777" w:rsidR="00817DFB" w:rsidRPr="00944644" w:rsidRDefault="00817DFB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1E2FF3" w14:textId="77777777" w:rsidR="00817DFB" w:rsidRPr="00944644" w:rsidRDefault="00817DFB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225DB6" w14:textId="77777777" w:rsidR="00817DFB" w:rsidRPr="00944644" w:rsidRDefault="00817DFB" w:rsidP="00DE0C92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71E030" w14:textId="77777777" w:rsidR="00817DFB" w:rsidRPr="00944644" w:rsidRDefault="00817DFB" w:rsidP="00DE0C9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B27FCE" w14:textId="77777777" w:rsidR="00817DFB" w:rsidRPr="00944644" w:rsidRDefault="00817DFB" w:rsidP="00216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39DF" w:rsidRPr="00953BA7" w14:paraId="1261FD78" w14:textId="77777777" w:rsidTr="00944644">
        <w:trPr>
          <w:trHeight w:val="266"/>
        </w:trPr>
        <w:tc>
          <w:tcPr>
            <w:tcW w:w="2340" w:type="dxa"/>
            <w:shd w:val="clear" w:color="auto" w:fill="auto"/>
          </w:tcPr>
          <w:p w14:paraId="6EF672D5" w14:textId="6D80C776" w:rsidR="005339DF" w:rsidRPr="00953BA7" w:rsidRDefault="005339DF" w:rsidP="00027CEE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="00817DFB"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ที่ไม่ได้วัด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="00817DFB"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มูลค่าด้วย</w:t>
            </w:r>
            <w:r w:rsidR="00817DFB"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786" w:type="dxa"/>
            <w:vAlign w:val="bottom"/>
          </w:tcPr>
          <w:p w14:paraId="7FA03848" w14:textId="77777777" w:rsidR="005339DF" w:rsidRPr="00953BA7" w:rsidRDefault="005339DF" w:rsidP="005339D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22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9C195E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8604B0" w14:textId="77777777" w:rsidR="005339DF" w:rsidRPr="00953BA7" w:rsidRDefault="005339DF" w:rsidP="005339DF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6EB01A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3" w:type="dxa"/>
            <w:vAlign w:val="bottom"/>
          </w:tcPr>
          <w:p w14:paraId="186698F5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06BBBB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45CCEC6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75539B" w14:textId="77777777" w:rsidR="005339DF" w:rsidRPr="00953BA7" w:rsidRDefault="005339DF" w:rsidP="005339DF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B151457" w14:textId="77777777" w:rsidR="005339DF" w:rsidRPr="00953BA7" w:rsidRDefault="005339DF" w:rsidP="005339DF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-5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B9F578" w14:textId="77777777" w:rsidR="005339DF" w:rsidRPr="00953BA7" w:rsidRDefault="005339DF" w:rsidP="005339D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0AC858" w14:textId="77777777" w:rsidR="005339DF" w:rsidRPr="00953BA7" w:rsidRDefault="005339DF" w:rsidP="005339DF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B4CA4E" w14:textId="77777777" w:rsidR="005339DF" w:rsidRPr="00953BA7" w:rsidRDefault="005339DF" w:rsidP="005339D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219BB" w14:textId="77777777" w:rsidR="005339DF" w:rsidRPr="00953BA7" w:rsidRDefault="005339DF" w:rsidP="005339DF">
            <w:pPr>
              <w:pStyle w:val="acctfourfigures"/>
              <w:tabs>
                <w:tab w:val="clear" w:pos="765"/>
                <w:tab w:val="left" w:pos="633"/>
                <w:tab w:val="left" w:pos="857"/>
              </w:tabs>
              <w:spacing w:line="240" w:lineRule="atLeast"/>
              <w:ind w:left="-196" w:right="-169"/>
              <w:jc w:val="center"/>
              <w:rPr>
                <w:rFonts w:ascii="Angsana New" w:hAnsi="Angsana New"/>
                <w:sz w:val="28"/>
                <w:szCs w:val="35"/>
                <w:lang w:val="en-US" w:bidi="th-TH"/>
              </w:rPr>
            </w:pPr>
          </w:p>
        </w:tc>
      </w:tr>
      <w:tr w:rsidR="005339DF" w:rsidRPr="00953BA7" w14:paraId="0CE98754" w14:textId="77777777" w:rsidTr="00944644">
        <w:trPr>
          <w:trHeight w:val="266"/>
        </w:trPr>
        <w:tc>
          <w:tcPr>
            <w:tcW w:w="2340" w:type="dxa"/>
            <w:shd w:val="clear" w:color="auto" w:fill="auto"/>
          </w:tcPr>
          <w:p w14:paraId="54459299" w14:textId="77777777" w:rsidR="005339DF" w:rsidRPr="00953BA7" w:rsidRDefault="00027CEE" w:rsidP="00027CE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786" w:type="dxa"/>
            <w:vAlign w:val="bottom"/>
          </w:tcPr>
          <w:p w14:paraId="0C15E5A8" w14:textId="0070F953" w:rsidR="005339DF" w:rsidRPr="00953BA7" w:rsidRDefault="0025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(1,634)</w:t>
            </w:r>
          </w:p>
        </w:tc>
        <w:tc>
          <w:tcPr>
            <w:tcW w:w="180" w:type="dxa"/>
            <w:vAlign w:val="bottom"/>
          </w:tcPr>
          <w:p w14:paraId="3F180AFD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6A6527" w14:textId="09199795" w:rsidR="005339DF" w:rsidRPr="00953BA7" w:rsidRDefault="002514E0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(251)</w:t>
            </w:r>
          </w:p>
        </w:tc>
        <w:tc>
          <w:tcPr>
            <w:tcW w:w="180" w:type="dxa"/>
            <w:vAlign w:val="bottom"/>
          </w:tcPr>
          <w:p w14:paraId="44B74975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4689E180" w14:textId="2F2AD818" w:rsidR="005339DF" w:rsidRPr="00953BA7" w:rsidRDefault="0025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(1,885)</w:t>
            </w:r>
          </w:p>
        </w:tc>
        <w:tc>
          <w:tcPr>
            <w:tcW w:w="180" w:type="dxa"/>
            <w:vAlign w:val="bottom"/>
          </w:tcPr>
          <w:p w14:paraId="329CB6BB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11AE57F" w14:textId="19B0D821" w:rsidR="005339DF" w:rsidRPr="00953BA7" w:rsidRDefault="002514E0" w:rsidP="00944644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E31081" w14:textId="77777777" w:rsidR="005339DF" w:rsidRPr="00953BA7" w:rsidRDefault="005339DF" w:rsidP="005339DF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4FCF6C4" w14:textId="30602170" w:rsidR="005339DF" w:rsidRPr="00953BA7" w:rsidRDefault="002514E0" w:rsidP="00944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35EC5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A793CA" w14:textId="6AF461D2" w:rsidR="005339DF" w:rsidRPr="00953BA7" w:rsidRDefault="00251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953BA7">
              <w:rPr>
                <w:rFonts w:ascii="Angsana New" w:hAnsi="Angsana New" w:cs="Times New Roman"/>
                <w:sz w:val="30"/>
                <w:szCs w:val="30"/>
              </w:rPr>
              <w:t>(2,255)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DD9FB3" w14:textId="77777777" w:rsidR="005339DF" w:rsidRPr="00953BA7" w:rsidRDefault="005339DF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445E7B" w14:textId="3C599426" w:rsidR="005339DF" w:rsidRPr="00953BA7" w:rsidRDefault="002514E0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(2,255)</w:t>
            </w:r>
          </w:p>
        </w:tc>
      </w:tr>
      <w:tr w:rsidR="003A640B" w:rsidRPr="00953BA7" w14:paraId="1C0DFE97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64ACAB6F" w14:textId="77777777" w:rsidR="003A640B" w:rsidRPr="00953BA7" w:rsidRDefault="003A640B" w:rsidP="00027CEE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786" w:type="dxa"/>
            <w:vAlign w:val="bottom"/>
          </w:tcPr>
          <w:p w14:paraId="4F399AB7" w14:textId="77777777" w:rsidR="003A640B" w:rsidRPr="00953BA7" w:rsidRDefault="003A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F12CB4" w14:textId="77777777" w:rsidR="003A640B" w:rsidRPr="00953BA7" w:rsidRDefault="003A640B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24CE782" w14:textId="77777777" w:rsidR="003A640B" w:rsidRPr="00953BA7" w:rsidRDefault="003A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5A3248" w14:textId="77777777" w:rsidR="003A640B" w:rsidRPr="00953BA7" w:rsidRDefault="003A640B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3E47B5A5" w14:textId="77777777" w:rsidR="003A640B" w:rsidRPr="00953BA7" w:rsidRDefault="003A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104B56" w14:textId="77777777" w:rsidR="003A640B" w:rsidRPr="00953BA7" w:rsidRDefault="003A640B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C271E9F" w14:textId="77777777" w:rsidR="003A640B" w:rsidRPr="00953BA7" w:rsidRDefault="003A640B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3CEA7AF" w14:textId="77777777" w:rsidR="003A640B" w:rsidRPr="00953BA7" w:rsidRDefault="003A640B" w:rsidP="005339DF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A03AA09" w14:textId="77777777" w:rsidR="003A640B" w:rsidRPr="00953BA7" w:rsidRDefault="003A6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9EDD5C" w14:textId="77777777" w:rsidR="003A640B" w:rsidRPr="00953BA7" w:rsidRDefault="003A640B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9ECDD6" w14:textId="77777777" w:rsidR="003A640B" w:rsidRPr="00953BA7" w:rsidRDefault="003A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4B8C85" w14:textId="77777777" w:rsidR="003A640B" w:rsidRPr="00953BA7" w:rsidRDefault="003A640B" w:rsidP="005339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5A94DF" w14:textId="77777777" w:rsidR="003A640B" w:rsidRPr="00953BA7" w:rsidRDefault="003A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DFB" w:rsidRPr="00953BA7" w14:paraId="66AEB24B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04C5C3D4" w14:textId="1980871B" w:rsidR="00817DFB" w:rsidRPr="00953BA7" w:rsidRDefault="00817DFB" w:rsidP="00817DFB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953B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953BA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86" w:type="dxa"/>
            <w:vAlign w:val="bottom"/>
          </w:tcPr>
          <w:p w14:paraId="31F64B85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BC0D4D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9571099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249E50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23DA5003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3C3AC4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6A7231A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FA9B9A" w14:textId="77777777" w:rsidR="00817DFB" w:rsidRPr="00953BA7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D301FCA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404EBE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199801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E9350E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A539FF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DFB" w:rsidRPr="00953BA7" w14:paraId="38630F9D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722C81F2" w14:textId="77777777" w:rsidR="00817DFB" w:rsidRPr="00953BA7" w:rsidRDefault="00817DFB" w:rsidP="00817DFB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</w:t>
            </w:r>
          </w:p>
          <w:p w14:paraId="04D40D07" w14:textId="30820F82" w:rsidR="00817DFB" w:rsidRPr="00953BA7" w:rsidRDefault="00817DFB" w:rsidP="00817DF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มูลค่าด้วยมูลค่ายุติธรรม</w:t>
            </w:r>
          </w:p>
        </w:tc>
        <w:tc>
          <w:tcPr>
            <w:tcW w:w="786" w:type="dxa"/>
            <w:vAlign w:val="bottom"/>
          </w:tcPr>
          <w:p w14:paraId="56047FC3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A63ADA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52C7CF5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C2B2F3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1657D5FE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B93037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57B77A2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A970E4" w14:textId="77777777" w:rsidR="00817DFB" w:rsidRPr="00953BA7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B5CE260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6546FC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60D750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30E085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221A97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DFB" w:rsidRPr="00953BA7" w14:paraId="406E183D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0899CBF7" w14:textId="77777777" w:rsidR="00817DFB" w:rsidRPr="00953BA7" w:rsidRDefault="00817DFB" w:rsidP="00817DFB">
            <w:pPr>
              <w:rPr>
                <w:rFonts w:ascii="Angsana New" w:hAnsi="Angsana New"/>
                <w:sz w:val="28"/>
                <w:szCs w:val="28"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ตราสารทุนที่เป็น </w:t>
            </w:r>
          </w:p>
          <w:p w14:paraId="67FC6A42" w14:textId="0F327F20" w:rsidR="00817DFB" w:rsidRPr="00953BA7" w:rsidRDefault="00817DFB" w:rsidP="00817DF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786" w:type="dxa"/>
            <w:vAlign w:val="bottom"/>
          </w:tcPr>
          <w:p w14:paraId="5985449C" w14:textId="1879E976" w:rsidR="00817DFB" w:rsidRPr="00953BA7" w:rsidRDefault="00817DFB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A5FE52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31A6DF9" w14:textId="17FE217F" w:rsidR="00817DFB" w:rsidRPr="00953BA7" w:rsidRDefault="00817DFB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159,641</w:t>
            </w:r>
          </w:p>
        </w:tc>
        <w:tc>
          <w:tcPr>
            <w:tcW w:w="180" w:type="dxa"/>
            <w:vAlign w:val="bottom"/>
          </w:tcPr>
          <w:p w14:paraId="67F9CFA8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75A056F1" w14:textId="0B57BF82" w:rsidR="00817DFB" w:rsidRPr="00953BA7" w:rsidRDefault="00817DFB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159,641</w:t>
            </w:r>
          </w:p>
        </w:tc>
        <w:tc>
          <w:tcPr>
            <w:tcW w:w="180" w:type="dxa"/>
            <w:vAlign w:val="bottom"/>
          </w:tcPr>
          <w:p w14:paraId="23343F82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6751DB1" w14:textId="405AA4CF" w:rsidR="00817DFB" w:rsidRPr="00953BA7" w:rsidRDefault="00817DFB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>159,641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00E35E" w14:textId="77777777" w:rsidR="00817DFB" w:rsidRPr="00953BA7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B1F85B6" w14:textId="70717715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5954A3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10A990" w14:textId="4BF25152" w:rsidR="00817DFB" w:rsidRPr="00944644" w:rsidRDefault="00817DFB" w:rsidP="00944644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45C391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6C6BBE" w14:textId="021C29C4" w:rsidR="00817DFB" w:rsidRPr="00953BA7" w:rsidRDefault="00817DFB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14E0"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14E0" w:rsidRPr="00953BA7">
              <w:rPr>
                <w:rFonts w:asciiTheme="majorBidi" w:hAnsiTheme="majorBidi" w:cstheme="majorBidi"/>
                <w:sz w:val="30"/>
                <w:szCs w:val="30"/>
              </w:rPr>
              <w:t>159,641</w:t>
            </w:r>
          </w:p>
        </w:tc>
      </w:tr>
      <w:tr w:rsidR="00817DFB" w:rsidRPr="00953BA7" w14:paraId="5364504F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3AE24A74" w14:textId="77777777" w:rsidR="00817DFB" w:rsidRPr="00953BA7" w:rsidRDefault="00817DFB" w:rsidP="00817DFB">
            <w:pPr>
              <w:rPr>
                <w:rFonts w:ascii="Angsana New" w:hAnsi="Angsana New"/>
                <w:sz w:val="28"/>
                <w:szCs w:val="28"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>สัญญาขายเงินตรา</w:t>
            </w:r>
          </w:p>
          <w:p w14:paraId="5DDA83DE" w14:textId="164F234D" w:rsidR="00817DFB" w:rsidRPr="00953BA7" w:rsidRDefault="00817DFB" w:rsidP="00817DFB">
            <w:pPr>
              <w:rPr>
                <w:rFonts w:ascii="Angsana New" w:hAnsi="Angsana New"/>
                <w:sz w:val="28"/>
                <w:szCs w:val="28"/>
              </w:rPr>
            </w:pPr>
            <w:r w:rsidRPr="00953BA7">
              <w:rPr>
                <w:rFonts w:ascii="Angsana New" w:hAnsi="Angsana New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786" w:type="dxa"/>
            <w:vAlign w:val="bottom"/>
          </w:tcPr>
          <w:p w14:paraId="2301D33C" w14:textId="750A0EAC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   20</w:t>
            </w:r>
          </w:p>
        </w:tc>
        <w:tc>
          <w:tcPr>
            <w:tcW w:w="180" w:type="dxa"/>
            <w:vAlign w:val="bottom"/>
          </w:tcPr>
          <w:p w14:paraId="18117ABE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19E8B9C" w14:textId="1DE1C430" w:rsidR="00817DFB" w:rsidRPr="00953BA7" w:rsidRDefault="00817DFB" w:rsidP="00944644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14:paraId="6A5ECF8A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524CC250" w14:textId="793027E5" w:rsidR="00817DFB" w:rsidRPr="00953BA7" w:rsidRDefault="00817DFB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   20</w:t>
            </w:r>
          </w:p>
        </w:tc>
        <w:tc>
          <w:tcPr>
            <w:tcW w:w="180" w:type="dxa"/>
            <w:vAlign w:val="bottom"/>
          </w:tcPr>
          <w:p w14:paraId="65C76774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DD8B8AA" w14:textId="477780D0" w:rsidR="00817DFB" w:rsidRPr="00944644" w:rsidRDefault="00817DFB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944644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311E55" w14:textId="77777777" w:rsidR="00817DFB" w:rsidRPr="00944644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D659524" w14:textId="4E9598E2" w:rsidR="00817DFB" w:rsidRPr="00953BA7" w:rsidRDefault="00817DFB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  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7866E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8D09A5" w14:textId="5C16F077" w:rsidR="00817DFB" w:rsidRPr="00953BA7" w:rsidRDefault="00817DFB" w:rsidP="00944644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B7D722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C5052C" w14:textId="7713E150" w:rsidR="00817DFB" w:rsidRPr="00953BA7" w:rsidRDefault="00817DFB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 xml:space="preserve">   20</w:t>
            </w:r>
          </w:p>
        </w:tc>
      </w:tr>
      <w:tr w:rsidR="00817DFB" w:rsidRPr="00953BA7" w14:paraId="2672B1DA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2F4F2616" w14:textId="77777777" w:rsidR="00817DFB" w:rsidRPr="00944644" w:rsidRDefault="00817DFB" w:rsidP="00817DF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6" w:type="dxa"/>
            <w:vAlign w:val="bottom"/>
          </w:tcPr>
          <w:p w14:paraId="0A74E227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14A292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FADA1EA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2976E8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78C38782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326F48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9E3C3BF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D93EC5" w14:textId="77777777" w:rsidR="00817DFB" w:rsidRPr="00953BA7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2649DF43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06E30E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41887F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1E4615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735438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DFB" w:rsidRPr="00953BA7" w14:paraId="3E2C11F9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03FDAAE6" w14:textId="08C76A88" w:rsidR="00817DFB" w:rsidRPr="00953BA7" w:rsidRDefault="00817DFB" w:rsidP="00817DF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953BA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มูลค่าด้วยมูลค่ายุติธรรม</w:t>
            </w:r>
          </w:p>
        </w:tc>
        <w:tc>
          <w:tcPr>
            <w:tcW w:w="786" w:type="dxa"/>
            <w:vAlign w:val="bottom"/>
          </w:tcPr>
          <w:p w14:paraId="3591DC3F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BB3A8C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4C1E8A6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06EF56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2B189793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7BBA5E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AA98B6E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56C849" w14:textId="77777777" w:rsidR="00817DFB" w:rsidRPr="00953BA7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D4E83BE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20E717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4E39BF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0A0671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A5DD6A" w14:textId="77777777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DFB" w:rsidRPr="00953BA7" w14:paraId="586373F0" w14:textId="77777777" w:rsidTr="00817DFB">
        <w:trPr>
          <w:trHeight w:val="266"/>
        </w:trPr>
        <w:tc>
          <w:tcPr>
            <w:tcW w:w="2340" w:type="dxa"/>
            <w:shd w:val="clear" w:color="auto" w:fill="auto"/>
          </w:tcPr>
          <w:p w14:paraId="7F78440F" w14:textId="654E8B91" w:rsidR="00817DFB" w:rsidRPr="00953BA7" w:rsidRDefault="00817DFB" w:rsidP="00817DF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53BA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786" w:type="dxa"/>
            <w:vAlign w:val="bottom"/>
          </w:tcPr>
          <w:p w14:paraId="43D7ECC3" w14:textId="5F739E86" w:rsidR="00817DFB" w:rsidRPr="00953BA7" w:rsidRDefault="00817DFB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4644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 w:rsidRPr="009446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A2C23E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8029059" w14:textId="71956899" w:rsidR="00817DFB" w:rsidRPr="00953BA7" w:rsidRDefault="00817DFB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4644">
              <w:rPr>
                <w:rFonts w:asciiTheme="majorBidi" w:hAnsiTheme="majorBidi" w:cstheme="majorBidi"/>
                <w:sz w:val="30"/>
                <w:szCs w:val="30"/>
              </w:rPr>
              <w:t xml:space="preserve">     (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>990</w:t>
            </w:r>
            <w:r w:rsidRPr="009446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5689FA5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69C13369" w14:textId="0BDAA155" w:rsidR="00817DFB" w:rsidRPr="00953BA7" w:rsidRDefault="00817DFB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4644">
              <w:rPr>
                <w:rFonts w:asciiTheme="majorBidi" w:hAnsiTheme="majorBidi" w:cstheme="majorBidi"/>
                <w:sz w:val="30"/>
                <w:szCs w:val="30"/>
              </w:rPr>
              <w:t>(2,756)</w:t>
            </w:r>
          </w:p>
        </w:tc>
        <w:tc>
          <w:tcPr>
            <w:tcW w:w="180" w:type="dxa"/>
            <w:vAlign w:val="bottom"/>
          </w:tcPr>
          <w:p w14:paraId="33DE455F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1181B82" w14:textId="5D6BF525" w:rsidR="00817DFB" w:rsidRPr="00953BA7" w:rsidRDefault="00817DFB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E44DCD" w14:textId="77777777" w:rsidR="00817DFB" w:rsidRPr="00953BA7" w:rsidRDefault="00817DFB" w:rsidP="00817DF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58989D1" w14:textId="11A88049" w:rsidR="00817DFB" w:rsidRPr="00953BA7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78D053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DCB8E0" w14:textId="084E1CF5" w:rsidR="00817DFB" w:rsidRPr="00944644" w:rsidRDefault="00817DFB" w:rsidP="0081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  <w:r w:rsidRPr="00944644">
              <w:rPr>
                <w:rFonts w:ascii="Angsana New" w:hAnsi="Angsana New" w:cs="Times New Roman"/>
                <w:sz w:val="30"/>
                <w:szCs w:val="30"/>
              </w:rPr>
              <w:t xml:space="preserve"> (3,009)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AD301C" w14:textId="77777777" w:rsidR="00817DFB" w:rsidRPr="00953BA7" w:rsidRDefault="00817DFB" w:rsidP="00817D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1B67A2" w14:textId="37B98B77" w:rsidR="00817DFB" w:rsidRPr="00953BA7" w:rsidRDefault="00817DFB" w:rsidP="0094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4644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Pr="00953BA7">
              <w:rPr>
                <w:rFonts w:asciiTheme="majorBidi" w:hAnsiTheme="majorBidi" w:cstheme="majorBidi"/>
                <w:sz w:val="30"/>
                <w:szCs w:val="30"/>
              </w:rPr>
              <w:t>009</w:t>
            </w:r>
            <w:r w:rsidRPr="009446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218A150" w14:textId="77777777" w:rsidR="00F24E6A" w:rsidRPr="00953BA7" w:rsidRDefault="00F24E6A" w:rsidP="00C04493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6141FD0" w14:textId="77777777" w:rsidR="0025219A" w:rsidRPr="00953BA7" w:rsidRDefault="00252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sz w:val="30"/>
          <w:szCs w:val="30"/>
        </w:rPr>
        <w:br w:type="page"/>
      </w:r>
    </w:p>
    <w:p w14:paraId="101C5C6E" w14:textId="77777777" w:rsidR="00E727DB" w:rsidRPr="00953BA7" w:rsidRDefault="00E727DB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การวัดมูลค่ายุติธรรม </w:t>
      </w:r>
    </w:p>
    <w:p w14:paraId="2B12B248" w14:textId="77777777" w:rsidR="007533DD" w:rsidRPr="00944644" w:rsidRDefault="007533DD" w:rsidP="00E727DB">
      <w:pPr>
        <w:pStyle w:val="block"/>
        <w:spacing w:after="0" w:line="240" w:lineRule="atLeast"/>
        <w:ind w:left="558" w:right="-205" w:firstLine="9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14:paraId="074E45F2" w14:textId="77777777" w:rsidR="007533DD" w:rsidRPr="00953BA7" w:rsidRDefault="007533DD" w:rsidP="000D4072">
      <w:pPr>
        <w:pStyle w:val="BodyText"/>
        <w:shd w:val="clear" w:color="auto" w:fill="FFFFFF"/>
        <w:tabs>
          <w:tab w:val="clear" w:pos="454"/>
        </w:tabs>
        <w:spacing w:after="0"/>
        <w:ind w:left="540" w:right="-160"/>
        <w:jc w:val="thaiDistribute"/>
        <w:rPr>
          <w:rFonts w:asciiTheme="majorBidi" w:hAnsiTheme="majorBidi"/>
          <w:sz w:val="30"/>
          <w:szCs w:val="30"/>
        </w:rPr>
      </w:pPr>
      <w:r w:rsidRPr="00953BA7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</w:t>
      </w:r>
      <w:r w:rsidR="00595F1A" w:rsidRPr="00953BA7">
        <w:rPr>
          <w:rFonts w:asciiTheme="majorBidi" w:hAnsiTheme="majorBidi" w:cstheme="majorBidi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กลุ่มบริษัทได้</w:t>
      </w:r>
      <w:r w:rsidRPr="00953BA7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953BA7">
        <w:rPr>
          <w:rFonts w:asciiTheme="majorBidi" w:hAnsiTheme="majorBidi" w:cstheme="majorBidi"/>
          <w:sz w:val="30"/>
          <w:szCs w:val="30"/>
        </w:rPr>
        <w:t xml:space="preserve"> </w:t>
      </w:r>
      <w:r w:rsidRPr="00953BA7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953BA7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14:paraId="60DDFF36" w14:textId="77777777" w:rsidR="007533DD" w:rsidRPr="00944644" w:rsidRDefault="007533DD" w:rsidP="00944644">
      <w:pPr>
        <w:pStyle w:val="block"/>
        <w:spacing w:after="0" w:line="240" w:lineRule="atLeast"/>
        <w:ind w:left="558" w:right="-205" w:firstLine="9"/>
        <w:jc w:val="both"/>
        <w:rPr>
          <w:rFonts w:ascii="Angsana New" w:hAnsi="Angsana New" w:cs="Angsana New"/>
          <w:sz w:val="28"/>
          <w:szCs w:val="28"/>
          <w:lang w:bidi="th-TH"/>
        </w:rPr>
      </w:pPr>
    </w:p>
    <w:p w14:paraId="3F9495D8" w14:textId="77777777" w:rsidR="007533DD" w:rsidRPr="00953BA7" w:rsidRDefault="007533DD" w:rsidP="000D407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953BA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53BA7">
        <w:rPr>
          <w:rFonts w:asciiTheme="majorBidi" w:hAnsiTheme="majorBidi" w:cstheme="majorBidi"/>
          <w:sz w:val="30"/>
          <w:szCs w:val="30"/>
        </w:rPr>
        <w:t xml:space="preserve">  </w:t>
      </w:r>
      <w:r w:rsidRPr="00953BA7">
        <w:rPr>
          <w:rFonts w:asciiTheme="majorBidi" w:hAnsiTheme="majorBidi" w:cstheme="majorBidi"/>
          <w:sz w:val="30"/>
          <w:szCs w:val="30"/>
          <w:cs/>
        </w:rPr>
        <w:t>เป็น</w:t>
      </w:r>
      <w:r w:rsidRPr="00953BA7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953BA7">
        <w:rPr>
          <w:rFonts w:asciiTheme="majorBidi" w:hAnsiTheme="majorBidi" w:cstheme="majorBidi"/>
          <w:sz w:val="30"/>
          <w:szCs w:val="30"/>
        </w:rPr>
        <w:t>(</w:t>
      </w:r>
      <w:r w:rsidRPr="00953BA7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953BA7">
        <w:rPr>
          <w:rFonts w:asciiTheme="majorBidi" w:hAnsiTheme="majorBidi" w:cstheme="majorBidi"/>
          <w:sz w:val="30"/>
          <w:szCs w:val="30"/>
        </w:rPr>
        <w:t xml:space="preserve">) </w:t>
      </w:r>
      <w:r w:rsidRPr="00953BA7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2454BBF" w14:textId="77777777" w:rsidR="007533DD" w:rsidRPr="00953BA7" w:rsidRDefault="007533DD" w:rsidP="000D407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953BA7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953BA7">
        <w:rPr>
          <w:rFonts w:asciiTheme="majorBidi" w:hAnsiTheme="majorBidi" w:cstheme="majorBidi"/>
          <w:sz w:val="30"/>
          <w:szCs w:val="30"/>
        </w:rPr>
        <w:t xml:space="preserve">  </w:t>
      </w:r>
      <w:r w:rsidRPr="00953BA7">
        <w:rPr>
          <w:rFonts w:asciiTheme="majorBidi" w:hAnsiTheme="majorBidi" w:cstheme="majorBidi"/>
          <w:sz w:val="30"/>
          <w:szCs w:val="30"/>
          <w:cs/>
        </w:rPr>
        <w:t>เป็น</w:t>
      </w:r>
      <w:r w:rsidRPr="00953BA7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953BA7">
        <w:rPr>
          <w:rFonts w:asciiTheme="majorBidi" w:hAnsiTheme="majorBidi"/>
          <w:sz w:val="30"/>
          <w:szCs w:val="30"/>
        </w:rPr>
        <w:t>(</w:t>
      </w:r>
      <w:r w:rsidRPr="00953BA7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53BA7">
        <w:rPr>
          <w:rFonts w:asciiTheme="majorBidi" w:hAnsiTheme="majorBidi" w:cstheme="majorBidi"/>
          <w:sz w:val="30"/>
          <w:szCs w:val="30"/>
        </w:rPr>
        <w:t>1</w:t>
      </w:r>
    </w:p>
    <w:p w14:paraId="7777B4C7" w14:textId="77777777" w:rsidR="007533DD" w:rsidRPr="00953BA7" w:rsidRDefault="007533DD" w:rsidP="000D4072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953BA7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953BA7">
        <w:rPr>
          <w:rFonts w:asciiTheme="majorBidi" w:hAnsiTheme="majorBidi" w:cstheme="majorBidi"/>
          <w:sz w:val="30"/>
          <w:szCs w:val="30"/>
        </w:rPr>
        <w:t xml:space="preserve">  </w:t>
      </w:r>
      <w:r w:rsidRPr="00953BA7">
        <w:rPr>
          <w:rFonts w:asciiTheme="majorBidi" w:hAnsiTheme="majorBidi" w:cstheme="majorBidi"/>
          <w:sz w:val="30"/>
          <w:szCs w:val="30"/>
          <w:cs/>
        </w:rPr>
        <w:t>เป็น</w:t>
      </w:r>
      <w:r w:rsidRPr="00953BA7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</w:t>
      </w:r>
      <w:r w:rsidR="005339DF" w:rsidRPr="00953BA7">
        <w:rPr>
          <w:rFonts w:asciiTheme="majorBidi" w:hAnsiTheme="majorBidi"/>
          <w:sz w:val="30"/>
          <w:szCs w:val="30"/>
        </w:rPr>
        <w:br/>
      </w:r>
      <w:r w:rsidRPr="00953BA7">
        <w:rPr>
          <w:rFonts w:asciiTheme="majorBidi" w:hAnsiTheme="majorBidi"/>
          <w:sz w:val="30"/>
          <w:szCs w:val="30"/>
          <w:cs/>
        </w:rPr>
        <w:t>ไม่สามารถสังเกตได้)</w:t>
      </w:r>
    </w:p>
    <w:p w14:paraId="465F20B1" w14:textId="77777777" w:rsidR="007533DD" w:rsidRPr="00944644" w:rsidRDefault="007533DD" w:rsidP="007533DD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4A75FD71" w14:textId="77777777" w:rsidR="007533DD" w:rsidRPr="00953BA7" w:rsidRDefault="007533DD" w:rsidP="00EC6C44">
      <w:pPr>
        <w:pStyle w:val="BodyText"/>
        <w:shd w:val="clear" w:color="auto" w:fill="FFFFFF"/>
        <w:tabs>
          <w:tab w:val="clear" w:pos="454"/>
        </w:tabs>
        <w:spacing w:after="0"/>
        <w:ind w:left="540" w:right="-178"/>
        <w:jc w:val="thaiDistribute"/>
        <w:rPr>
          <w:rFonts w:asciiTheme="majorBidi" w:hAnsiTheme="majorBidi" w:cstheme="majorBidi"/>
          <w:sz w:val="30"/>
          <w:szCs w:val="30"/>
        </w:rPr>
      </w:pPr>
      <w:r w:rsidRPr="00953BA7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EC6C44" w:rsidRPr="00953BA7">
        <w:rPr>
          <w:rFonts w:asciiTheme="majorBidi" w:hAnsiTheme="majorBidi" w:cstheme="majorBidi"/>
          <w:sz w:val="30"/>
          <w:szCs w:val="30"/>
          <w:cs/>
        </w:rPr>
        <w:br/>
      </w:r>
      <w:r w:rsidRPr="00944644">
        <w:rPr>
          <w:rFonts w:asciiTheme="majorBidi" w:hAnsiTheme="majorBidi" w:cstheme="majorBidi"/>
          <w:spacing w:val="-4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</w:t>
      </w:r>
      <w:r w:rsidRPr="00953BA7">
        <w:rPr>
          <w:rFonts w:asciiTheme="majorBidi" w:hAnsiTheme="majorBidi" w:cstheme="majorBidi"/>
          <w:sz w:val="30"/>
          <w:szCs w:val="30"/>
          <w:cs/>
        </w:rPr>
        <w:t>ของข้อมูลที่อยู่ในระดับต่ำสุดที่มีนัยสำคัญสำหรับการวัดมูลค่ายุติธรรมโดยรวม</w:t>
      </w:r>
    </w:p>
    <w:p w14:paraId="2B88BB68" w14:textId="21E3C134" w:rsidR="006078CF" w:rsidRPr="00944644" w:rsidRDefault="0060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AF9EFB0" w14:textId="3820DCDA" w:rsidR="000C235E" w:rsidRPr="00953BA7" w:rsidRDefault="000C235E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953BA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4BE6EA20" w14:textId="38B62ED8" w:rsidR="000C235E" w:rsidRPr="00944644" w:rsidRDefault="000C235E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0B3D6E35" w14:textId="1250A35A" w:rsidR="000C235E" w:rsidRPr="00953BA7" w:rsidRDefault="000C235E" w:rsidP="004218A1">
      <w:pPr>
        <w:pStyle w:val="block"/>
        <w:spacing w:after="0" w:line="240" w:lineRule="atLeast"/>
        <w:ind w:left="540" w:right="-16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53BA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953BA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953BA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และระดับ </w:t>
      </w:r>
      <w:r w:rsidRPr="00953BA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953BA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ของเครื่องมือทางการเงินที่วัดมูลค่าด้วยมูลค่ายุติธรรมในงบแสดงฐานะการเงิน</w:t>
      </w:r>
      <w:r w:rsidRPr="00953BA7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953BA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953BA7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953BA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25219A" w:rsidRPr="00953BA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</w:t>
      </w:r>
      <w:r w:rsidRPr="00953BA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าคม </w:t>
      </w:r>
      <w:r w:rsidRPr="00953BA7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25219A" w:rsidRPr="00953BA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953BA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และวันที่ </w:t>
      </w:r>
      <w:r w:rsidRPr="00953BA7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953BA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กันยายน </w:t>
      </w:r>
      <w:r w:rsidRPr="00953BA7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27628D" w:rsidRPr="00953BA7">
        <w:rPr>
          <w:rFonts w:asciiTheme="majorBidi" w:hAnsiTheme="majorBidi" w:cstheme="majorBidi"/>
          <w:sz w:val="30"/>
          <w:szCs w:val="30"/>
          <w:lang w:val="en-US" w:bidi="th-TH"/>
        </w:rPr>
        <w:t>2</w:t>
      </w:r>
    </w:p>
    <w:p w14:paraId="3EA77166" w14:textId="77777777" w:rsidR="000C235E" w:rsidRPr="00944644" w:rsidRDefault="000C235E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378A5914" w14:textId="016CF45B" w:rsidR="000A18AB" w:rsidRPr="00953BA7" w:rsidRDefault="000A18AB" w:rsidP="000A18A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953BA7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</w:t>
      </w:r>
      <w:r w:rsidRPr="00953BA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ครื่องมือทางการเงินที่วัดมูลค่าด้วยมูลค่ายุติธรรม </w:t>
      </w:r>
    </w:p>
    <w:p w14:paraId="51881501" w14:textId="77777777" w:rsidR="00296F9F" w:rsidRPr="00944644" w:rsidRDefault="00296F9F" w:rsidP="00E727DB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 w:bidi="th-TH"/>
        </w:rPr>
      </w:pPr>
    </w:p>
    <w:tbl>
      <w:tblPr>
        <w:tblStyle w:val="TableGrid"/>
        <w:tblW w:w="93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36"/>
        <w:gridCol w:w="6658"/>
      </w:tblGrid>
      <w:tr w:rsidR="00082FE1" w:rsidRPr="00953BA7" w14:paraId="277ABADF" w14:textId="77777777" w:rsidTr="00EC6C44">
        <w:trPr>
          <w:tblHeader/>
        </w:trPr>
        <w:tc>
          <w:tcPr>
            <w:tcW w:w="2439" w:type="dxa"/>
            <w:vAlign w:val="bottom"/>
          </w:tcPr>
          <w:p w14:paraId="6C9A9ECD" w14:textId="77777777" w:rsidR="00082FE1" w:rsidRPr="00953BA7" w:rsidRDefault="00082FE1" w:rsidP="00DB0430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2CB1DB4" w14:textId="77777777" w:rsidR="00082FE1" w:rsidRPr="00953BA7" w:rsidRDefault="00082FE1" w:rsidP="00DB0430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658" w:type="dxa"/>
            <w:vAlign w:val="bottom"/>
          </w:tcPr>
          <w:p w14:paraId="453F465A" w14:textId="77777777" w:rsidR="00082FE1" w:rsidRPr="00953BA7" w:rsidRDefault="00082FE1" w:rsidP="00DB0430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3B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082FE1" w:rsidRPr="00953BA7" w14:paraId="5ADA08F8" w14:textId="77777777" w:rsidTr="00EC6C44">
        <w:tc>
          <w:tcPr>
            <w:tcW w:w="2439" w:type="dxa"/>
          </w:tcPr>
          <w:p w14:paraId="2A5FD521" w14:textId="77777777" w:rsidR="00082FE1" w:rsidRPr="00953BA7" w:rsidRDefault="00082FE1" w:rsidP="00082FE1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สัญญาขายเงินตรา</w:t>
            </w:r>
          </w:p>
          <w:p w14:paraId="39801DD8" w14:textId="3D1B564B" w:rsidR="00082FE1" w:rsidRPr="00953BA7" w:rsidRDefault="00B42D01" w:rsidP="00082FE1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="00082FE1" w:rsidRPr="00953B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  <w:p w14:paraId="0305AC8F" w14:textId="77777777" w:rsidR="00082FE1" w:rsidRPr="00953BA7" w:rsidRDefault="00082FE1" w:rsidP="00DB0430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BB98933" w14:textId="77777777" w:rsidR="00082FE1" w:rsidRPr="00953BA7" w:rsidRDefault="00082FE1" w:rsidP="004C1BFB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58" w:type="dxa"/>
          </w:tcPr>
          <w:p w14:paraId="67D11330" w14:textId="77777777" w:rsidR="00082FE1" w:rsidRPr="00953BA7" w:rsidRDefault="00082FE1" w:rsidP="004C1BF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การกำหนดราคาสัญญาขายล่วงหน้า</w:t>
            </w:r>
            <w:r w:rsidR="009C01E2" w:rsidRPr="00953BA7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953BA7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มูลค่ายุติธรรมอ้างอิงราคาขายสัญญาขายเงินตราต่างประเทศล่วงหน้า ณ วันที่รายงาน</w:t>
            </w:r>
            <w:r w:rsidRPr="00953B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มูลค่าปัจจุบันคำนวณโดยอ้างอิงจาก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996FC44" w14:textId="77777777" w:rsidR="000D4072" w:rsidRPr="00953BA7" w:rsidRDefault="000D4072" w:rsidP="00DE1A9A">
      <w:pPr>
        <w:ind w:left="558" w:right="-205" w:firstLine="9"/>
        <w:jc w:val="thaiDistribute"/>
        <w:rPr>
          <w:rFonts w:ascii="Angsana New" w:hAnsi="Angsana New"/>
          <w:sz w:val="28"/>
          <w:szCs w:val="28"/>
          <w:cs/>
        </w:rPr>
      </w:pPr>
    </w:p>
    <w:p w14:paraId="3058A54E" w14:textId="77777777" w:rsidR="00DE1A9A" w:rsidRPr="00953BA7" w:rsidRDefault="00DE1A9A" w:rsidP="00DE1A9A">
      <w:pPr>
        <w:pStyle w:val="block"/>
        <w:spacing w:after="0" w:line="240" w:lineRule="atLeast"/>
        <w:ind w:left="558" w:right="-205" w:firstLine="9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953BA7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</w:t>
      </w:r>
      <w:r w:rsidRPr="00953BA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ทางการเงินที่ไม่ได้วัดมูลค่าด้วยมูลค่ายุติธรรม</w:t>
      </w:r>
    </w:p>
    <w:p w14:paraId="53CA6AB1" w14:textId="77777777" w:rsidR="00DE1A9A" w:rsidRPr="00944644" w:rsidRDefault="00DE1A9A" w:rsidP="00DE1A9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</w:pPr>
    </w:p>
    <w:tbl>
      <w:tblPr>
        <w:tblW w:w="9369" w:type="dxa"/>
        <w:tblInd w:w="477" w:type="dxa"/>
        <w:tblLook w:val="04A0" w:firstRow="1" w:lastRow="0" w:firstColumn="1" w:lastColumn="0" w:noHBand="0" w:noVBand="1"/>
      </w:tblPr>
      <w:tblGrid>
        <w:gridCol w:w="2853"/>
        <w:gridCol w:w="2970"/>
        <w:gridCol w:w="3546"/>
      </w:tblGrid>
      <w:tr w:rsidR="00DE1A9A" w:rsidRPr="00953BA7" w14:paraId="0218E443" w14:textId="77777777" w:rsidTr="00082FE1">
        <w:trPr>
          <w:tblHeader/>
        </w:trPr>
        <w:tc>
          <w:tcPr>
            <w:tcW w:w="2853" w:type="dxa"/>
            <w:shd w:val="clear" w:color="auto" w:fill="auto"/>
            <w:vAlign w:val="bottom"/>
          </w:tcPr>
          <w:p w14:paraId="176BDB79" w14:textId="77777777" w:rsidR="00DE1A9A" w:rsidRPr="00953BA7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1FCF7C43" w14:textId="77777777" w:rsidR="00DE1A9A" w:rsidRPr="00953BA7" w:rsidRDefault="00DE1A9A" w:rsidP="0038121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546" w:type="dxa"/>
            <w:shd w:val="clear" w:color="auto" w:fill="auto"/>
            <w:vAlign w:val="bottom"/>
          </w:tcPr>
          <w:p w14:paraId="75DEDEDE" w14:textId="77777777" w:rsidR="00DE1A9A" w:rsidRPr="00953BA7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DE1A9A" w:rsidRPr="00953BA7" w14:paraId="7A79FE84" w14:textId="77777777" w:rsidTr="00082FE1">
        <w:tc>
          <w:tcPr>
            <w:tcW w:w="2853" w:type="dxa"/>
            <w:shd w:val="clear" w:color="auto" w:fill="auto"/>
          </w:tcPr>
          <w:p w14:paraId="067727A8" w14:textId="77777777" w:rsidR="00DE1A9A" w:rsidRPr="00953BA7" w:rsidRDefault="00DE1A9A" w:rsidP="00381211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970" w:type="dxa"/>
            <w:shd w:val="clear" w:color="auto" w:fill="auto"/>
          </w:tcPr>
          <w:p w14:paraId="243902E4" w14:textId="77777777" w:rsidR="00DE1A9A" w:rsidRPr="00953BA7" w:rsidRDefault="00DE1A9A" w:rsidP="0038121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546" w:type="dxa"/>
            <w:shd w:val="clear" w:color="auto" w:fill="auto"/>
          </w:tcPr>
          <w:p w14:paraId="3A30BAC6" w14:textId="77777777" w:rsidR="00DE1A9A" w:rsidRPr="00953BA7" w:rsidRDefault="00DE1A9A" w:rsidP="00381211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190DE5FD" w14:textId="77777777" w:rsidR="00AC409B" w:rsidRPr="00953BA7" w:rsidRDefault="00F13835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</w:t>
      </w:r>
      <w:r w:rsidR="0086631F" w:rsidRPr="00953BA7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F52A70" w:rsidRPr="00953BA7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  <w:r w:rsidR="00C13A60" w:rsidRPr="00953BA7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53CE012" w14:textId="77777777" w:rsidR="00D5300D" w:rsidRPr="00953BA7" w:rsidRDefault="00D5300D" w:rsidP="00D5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FF0000"/>
          <w:sz w:val="22"/>
          <w:szCs w:val="22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92"/>
        <w:gridCol w:w="241"/>
        <w:gridCol w:w="1920"/>
      </w:tblGrid>
      <w:tr w:rsidR="007533DD" w:rsidRPr="00953BA7" w14:paraId="46C768A7" w14:textId="77777777" w:rsidTr="00082FE1">
        <w:trPr>
          <w:trHeight w:val="236"/>
          <w:tblHeader/>
        </w:trPr>
        <w:tc>
          <w:tcPr>
            <w:tcW w:w="2817" w:type="pct"/>
            <w:vAlign w:val="bottom"/>
          </w:tcPr>
          <w:p w14:paraId="4B6CDF1E" w14:textId="443CA2A1" w:rsidR="007533DD" w:rsidRPr="00944644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D41BA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E2273"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="007D41BA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าคม </w:t>
            </w:r>
            <w:r w:rsidR="007D41BA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7E2273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019" w:type="pct"/>
            <w:vAlign w:val="bottom"/>
          </w:tcPr>
          <w:p w14:paraId="2AB84DCD" w14:textId="77777777" w:rsidR="007533DD" w:rsidRPr="00953BA7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7B8D8B62" w14:textId="77777777" w:rsidR="007533DD" w:rsidRPr="00953BA7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00292D9C" w14:textId="77777777" w:rsidR="007533DD" w:rsidRPr="00953BA7" w:rsidRDefault="007533DD" w:rsidP="0035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3DD" w:rsidRPr="00953BA7" w14:paraId="7FEF286B" w14:textId="77777777" w:rsidTr="00082FE1">
        <w:trPr>
          <w:tblHeader/>
        </w:trPr>
        <w:tc>
          <w:tcPr>
            <w:tcW w:w="2817" w:type="pct"/>
          </w:tcPr>
          <w:p w14:paraId="6B06A43C" w14:textId="77777777" w:rsidR="007533DD" w:rsidRPr="00953BA7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3" w:type="pct"/>
            <w:gridSpan w:val="3"/>
          </w:tcPr>
          <w:p w14:paraId="78D78AA7" w14:textId="77777777" w:rsidR="007533DD" w:rsidRPr="00953BA7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53BA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C6C44" w:rsidRPr="00953BA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53BA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33DD" w:rsidRPr="00953BA7" w14:paraId="2DE22597" w14:textId="77777777" w:rsidTr="00082FE1">
        <w:tc>
          <w:tcPr>
            <w:tcW w:w="2817" w:type="pct"/>
          </w:tcPr>
          <w:p w14:paraId="14EE858A" w14:textId="77777777" w:rsidR="007533DD" w:rsidRPr="00953BA7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9" w:type="pct"/>
          </w:tcPr>
          <w:p w14:paraId="1D85AB91" w14:textId="77777777" w:rsidR="007533DD" w:rsidRPr="00953BA7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C13A880" w14:textId="77777777" w:rsidR="007533DD" w:rsidRPr="00953BA7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093413A4" w14:textId="77777777" w:rsidR="007533DD" w:rsidRPr="00953BA7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953BA7" w14:paraId="57F35789" w14:textId="77777777" w:rsidTr="00082FE1">
        <w:tc>
          <w:tcPr>
            <w:tcW w:w="2817" w:type="pct"/>
          </w:tcPr>
          <w:p w14:paraId="57C8CF5F" w14:textId="77777777" w:rsidR="007533DD" w:rsidRPr="00953BA7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19" w:type="pct"/>
          </w:tcPr>
          <w:p w14:paraId="4DC84E38" w14:textId="77777777" w:rsidR="007533DD" w:rsidRPr="00953BA7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86DAAF7" w14:textId="77777777" w:rsidR="007533DD" w:rsidRPr="00953BA7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4244796E" w14:textId="77777777" w:rsidR="007533DD" w:rsidRPr="00953BA7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953BA7" w14:paraId="6CC52EE2" w14:textId="77777777" w:rsidTr="00216558">
        <w:tc>
          <w:tcPr>
            <w:tcW w:w="2817" w:type="pct"/>
          </w:tcPr>
          <w:p w14:paraId="2D721629" w14:textId="2B0A1E7B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06A99" w:rsidRPr="00953BA7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  <w:r w:rsidR="00106A99" w:rsidRPr="00953BA7">
              <w:rPr>
                <w:rFonts w:ascii="Angsana New" w:hAnsi="Angsana New"/>
                <w:sz w:val="30"/>
                <w:szCs w:val="30"/>
              </w:rPr>
              <w:t>-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  <w:tcBorders>
              <w:bottom w:val="double" w:sz="4" w:space="0" w:color="auto"/>
            </w:tcBorders>
          </w:tcPr>
          <w:p w14:paraId="0CC8F23F" w14:textId="3E401F3D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7,269</w:t>
            </w:r>
          </w:p>
        </w:tc>
        <w:tc>
          <w:tcPr>
            <w:tcW w:w="130" w:type="pct"/>
          </w:tcPr>
          <w:p w14:paraId="14021C14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bottom w:val="double" w:sz="4" w:space="0" w:color="auto"/>
            </w:tcBorders>
          </w:tcPr>
          <w:p w14:paraId="2FFBDFCB" w14:textId="3CFB36BC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7,269</w:t>
            </w:r>
          </w:p>
        </w:tc>
      </w:tr>
      <w:tr w:rsidR="009A45BD" w:rsidRPr="00953BA7" w14:paraId="5F8AFB2A" w14:textId="77777777" w:rsidTr="00216558">
        <w:tc>
          <w:tcPr>
            <w:tcW w:w="2817" w:type="pct"/>
          </w:tcPr>
          <w:p w14:paraId="63A48085" w14:textId="77777777" w:rsidR="009A45BD" w:rsidRPr="00953BA7" w:rsidRDefault="009A45BD" w:rsidP="001C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38E3683A" w14:textId="77777777" w:rsidR="009A45BD" w:rsidRPr="00953BA7" w:rsidRDefault="009A45B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30" w:type="pct"/>
          </w:tcPr>
          <w:p w14:paraId="072240DB" w14:textId="77777777" w:rsidR="009A45BD" w:rsidRPr="00953BA7" w:rsidRDefault="009A45BD" w:rsidP="001C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481EC57C" w14:textId="77777777" w:rsidR="009A45BD" w:rsidRPr="00953BA7" w:rsidRDefault="009A45B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7533DD" w:rsidRPr="00953BA7" w14:paraId="7FA1EAD4" w14:textId="77777777" w:rsidTr="00082FE1">
        <w:tc>
          <w:tcPr>
            <w:tcW w:w="2817" w:type="pct"/>
          </w:tcPr>
          <w:p w14:paraId="71D26148" w14:textId="77777777" w:rsidR="007533DD" w:rsidRPr="00953BA7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019" w:type="pct"/>
          </w:tcPr>
          <w:p w14:paraId="2EEAFDFE" w14:textId="77777777" w:rsidR="007533DD" w:rsidRPr="00953BA7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81ED66A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22144B85" w14:textId="77777777" w:rsidR="007533DD" w:rsidRPr="00953BA7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953BA7" w14:paraId="25448292" w14:textId="77777777" w:rsidTr="00082FE1">
        <w:tc>
          <w:tcPr>
            <w:tcW w:w="2817" w:type="pct"/>
          </w:tcPr>
          <w:p w14:paraId="01BACC18" w14:textId="77777777" w:rsidR="007533DD" w:rsidRPr="00953BA7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19" w:type="pct"/>
          </w:tcPr>
          <w:p w14:paraId="7634589B" w14:textId="0C6FA065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</w:rPr>
              <w:t>1,566</w:t>
            </w:r>
          </w:p>
        </w:tc>
        <w:tc>
          <w:tcPr>
            <w:tcW w:w="130" w:type="pct"/>
          </w:tcPr>
          <w:p w14:paraId="513832BD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73FF53F3" w14:textId="3168EADB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</w:rPr>
              <w:t>1,465</w:t>
            </w:r>
          </w:p>
        </w:tc>
      </w:tr>
      <w:tr w:rsidR="007533DD" w:rsidRPr="00953BA7" w14:paraId="0DCBD55E" w14:textId="77777777" w:rsidTr="00082FE1">
        <w:tc>
          <w:tcPr>
            <w:tcW w:w="2817" w:type="pct"/>
          </w:tcPr>
          <w:p w14:paraId="5051E717" w14:textId="77777777" w:rsidR="007533DD" w:rsidRPr="00953BA7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19" w:type="pct"/>
          </w:tcPr>
          <w:p w14:paraId="711B4534" w14:textId="210694D3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</w:rPr>
              <w:t>1,1</w:t>
            </w:r>
            <w:r w:rsidR="00473107" w:rsidRPr="00953BA7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30" w:type="pct"/>
          </w:tcPr>
          <w:p w14:paraId="3E3AD2A7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71B026C2" w14:textId="14881E26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</w:rPr>
              <w:t>1,0</w:t>
            </w:r>
            <w:r w:rsidR="00473107" w:rsidRPr="00953BA7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7533DD" w:rsidRPr="00953BA7" w14:paraId="0C0D4739" w14:textId="77777777" w:rsidTr="00082FE1">
        <w:tc>
          <w:tcPr>
            <w:tcW w:w="2817" w:type="pct"/>
          </w:tcPr>
          <w:p w14:paraId="5FC53869" w14:textId="77777777" w:rsidR="007533DD" w:rsidRPr="00953BA7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2C11F601" w14:textId="44F953D3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</w:t>
            </w:r>
            <w:r w:rsidR="00473107" w:rsidRPr="00953B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30" w:type="pct"/>
          </w:tcPr>
          <w:p w14:paraId="48174061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</w:tcPr>
          <w:p w14:paraId="3F0DB609" w14:textId="2C118C16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53BA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2,5</w:t>
            </w:r>
            <w:r w:rsidR="00473107" w:rsidRPr="00953BA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</w:t>
            </w:r>
          </w:p>
        </w:tc>
      </w:tr>
      <w:tr w:rsidR="007533DD" w:rsidRPr="00953BA7" w14:paraId="23D4862B" w14:textId="77777777" w:rsidTr="00082FE1">
        <w:tc>
          <w:tcPr>
            <w:tcW w:w="2817" w:type="pct"/>
          </w:tcPr>
          <w:p w14:paraId="747201E9" w14:textId="77777777" w:rsidR="007533DD" w:rsidRPr="00953BA7" w:rsidRDefault="007533DD" w:rsidP="001C3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54C04E4A" w14:textId="77777777" w:rsidR="007533DD" w:rsidRPr="00953BA7" w:rsidRDefault="007533D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0" w:type="pct"/>
          </w:tcPr>
          <w:p w14:paraId="70885674" w14:textId="77777777" w:rsidR="007533DD" w:rsidRPr="00953BA7" w:rsidRDefault="007533DD" w:rsidP="001C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39699DB9" w14:textId="77777777" w:rsidR="007533DD" w:rsidRPr="00953BA7" w:rsidRDefault="007533DD" w:rsidP="001C36AB">
            <w:pPr>
              <w:pStyle w:val="acctfourfigures"/>
              <w:tabs>
                <w:tab w:val="clear" w:pos="765"/>
              </w:tabs>
              <w:spacing w:line="0" w:lineRule="atLeast"/>
              <w:ind w:right="80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533DD" w:rsidRPr="00953BA7" w14:paraId="334CEB6F" w14:textId="77777777" w:rsidTr="00082FE1">
        <w:tc>
          <w:tcPr>
            <w:tcW w:w="2817" w:type="pct"/>
          </w:tcPr>
          <w:p w14:paraId="2B2BEFCC" w14:textId="77777777" w:rsidR="007533DD" w:rsidRPr="00953BA7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19" w:type="pct"/>
          </w:tcPr>
          <w:p w14:paraId="4F9B2639" w14:textId="77777777" w:rsidR="007533DD" w:rsidRPr="00953BA7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E162CA1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03BAE0C1" w14:textId="77777777" w:rsidR="007533DD" w:rsidRPr="00953BA7" w:rsidRDefault="007533DD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33DD" w:rsidRPr="00953BA7" w14:paraId="638529F7" w14:textId="77777777" w:rsidTr="00082FE1">
        <w:tc>
          <w:tcPr>
            <w:tcW w:w="2817" w:type="pct"/>
          </w:tcPr>
          <w:p w14:paraId="28F0D851" w14:textId="77777777" w:rsidR="007533DD" w:rsidRPr="00953BA7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3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คำสั่งซื้อที่ผู้ขายสินค้าตกลงแล้ว</w:t>
            </w:r>
          </w:p>
        </w:tc>
        <w:tc>
          <w:tcPr>
            <w:tcW w:w="1019" w:type="pct"/>
            <w:vAlign w:val="bottom"/>
          </w:tcPr>
          <w:p w14:paraId="3AA770D8" w14:textId="3837F7F1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</w:rPr>
              <w:t>91,465</w:t>
            </w:r>
          </w:p>
        </w:tc>
        <w:tc>
          <w:tcPr>
            <w:tcW w:w="130" w:type="pct"/>
            <w:vAlign w:val="bottom"/>
          </w:tcPr>
          <w:p w14:paraId="44A0EB01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6C646BB7" w14:textId="562FAB1F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</w:rPr>
              <w:t>76,460</w:t>
            </w:r>
          </w:p>
        </w:tc>
      </w:tr>
      <w:tr w:rsidR="007533DD" w:rsidRPr="00953BA7" w14:paraId="062BA55D" w14:textId="77777777" w:rsidTr="00082FE1">
        <w:tc>
          <w:tcPr>
            <w:tcW w:w="2817" w:type="pct"/>
          </w:tcPr>
          <w:p w14:paraId="06A7C485" w14:textId="77777777" w:rsidR="007533DD" w:rsidRPr="00953BA7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สัญญาขายเงินตราต่างประเทศล่วงหน้า</w:t>
            </w:r>
            <w:r w:rsidRPr="00953BA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*</w:t>
            </w:r>
          </w:p>
        </w:tc>
        <w:tc>
          <w:tcPr>
            <w:tcW w:w="1019" w:type="pct"/>
          </w:tcPr>
          <w:p w14:paraId="6D2AE959" w14:textId="7DC4A48B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</w:rPr>
              <w:t>73,792</w:t>
            </w:r>
          </w:p>
        </w:tc>
        <w:tc>
          <w:tcPr>
            <w:tcW w:w="130" w:type="pct"/>
          </w:tcPr>
          <w:p w14:paraId="2246DCAB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138C3DCD" w14:textId="7BE951FE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</w:rPr>
              <w:t>73,792</w:t>
            </w:r>
          </w:p>
        </w:tc>
      </w:tr>
      <w:tr w:rsidR="007533DD" w:rsidRPr="00953BA7" w14:paraId="74BC8AA1" w14:textId="77777777" w:rsidTr="00082FE1">
        <w:tc>
          <w:tcPr>
            <w:tcW w:w="2817" w:type="pct"/>
          </w:tcPr>
          <w:p w14:paraId="537383A0" w14:textId="77777777" w:rsidR="007533DD" w:rsidRPr="00953BA7" w:rsidRDefault="007533DD" w:rsidP="007533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3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หนังสือค้ำประกันจากธนาคาร</w:t>
            </w:r>
          </w:p>
        </w:tc>
        <w:tc>
          <w:tcPr>
            <w:tcW w:w="1019" w:type="pct"/>
            <w:vAlign w:val="bottom"/>
          </w:tcPr>
          <w:p w14:paraId="118D7CBA" w14:textId="40FB73E3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</w:rPr>
              <w:t>10,796</w:t>
            </w:r>
          </w:p>
        </w:tc>
        <w:tc>
          <w:tcPr>
            <w:tcW w:w="130" w:type="pct"/>
            <w:vAlign w:val="bottom"/>
          </w:tcPr>
          <w:p w14:paraId="7BF698C0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3E4EEBE5" w14:textId="099993A0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sz w:val="30"/>
                <w:szCs w:val="30"/>
              </w:rPr>
              <w:t>8,912</w:t>
            </w:r>
          </w:p>
        </w:tc>
      </w:tr>
      <w:tr w:rsidR="007533DD" w:rsidRPr="00953BA7" w14:paraId="0AA83D3E" w14:textId="77777777" w:rsidTr="00082FE1">
        <w:tc>
          <w:tcPr>
            <w:tcW w:w="2817" w:type="pct"/>
          </w:tcPr>
          <w:p w14:paraId="001F258C" w14:textId="77777777" w:rsidR="007533DD" w:rsidRPr="00953BA7" w:rsidRDefault="007533DD" w:rsidP="0075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0246E" w14:textId="63C11187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176,053</w:t>
            </w:r>
          </w:p>
        </w:tc>
        <w:tc>
          <w:tcPr>
            <w:tcW w:w="130" w:type="pct"/>
            <w:vAlign w:val="bottom"/>
          </w:tcPr>
          <w:p w14:paraId="28B26F20" w14:textId="77777777" w:rsidR="007533DD" w:rsidRPr="00953BA7" w:rsidRDefault="007533DD" w:rsidP="0075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DD459" w14:textId="00CA4EEC" w:rsidR="007533DD" w:rsidRPr="00953BA7" w:rsidRDefault="002514E0" w:rsidP="00236033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159,164</w:t>
            </w:r>
          </w:p>
        </w:tc>
      </w:tr>
    </w:tbl>
    <w:p w14:paraId="73421E01" w14:textId="77777777" w:rsidR="000D4072" w:rsidRPr="00953BA7" w:rsidRDefault="000D4072" w:rsidP="003E4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A860C31" w14:textId="6C427645" w:rsidR="00FB28BE" w:rsidRPr="00953BA7" w:rsidRDefault="00491964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24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</w:rPr>
        <w:t xml:space="preserve">* </w:t>
      </w:r>
      <w:r w:rsidRPr="00953BA7">
        <w:rPr>
          <w:rFonts w:ascii="Angsana New" w:hAnsi="Angsana New"/>
          <w:sz w:val="30"/>
          <w:szCs w:val="30"/>
          <w:cs/>
        </w:rPr>
        <w:t>สัญญาขายเงินตราต่างประเทศล่</w:t>
      </w:r>
      <w:r w:rsidR="00846E75" w:rsidRPr="00953BA7">
        <w:rPr>
          <w:rFonts w:ascii="Angsana New" w:hAnsi="Angsana New"/>
          <w:sz w:val="30"/>
          <w:szCs w:val="30"/>
          <w:cs/>
        </w:rPr>
        <w:t>วงหน้ามีระยะเวลาครบกำหนดไม่เกินหนึ่ง</w:t>
      </w:r>
      <w:r w:rsidR="00B67C21" w:rsidRPr="00953BA7">
        <w:rPr>
          <w:rFonts w:ascii="Angsana New" w:hAnsi="Angsana New"/>
          <w:sz w:val="30"/>
          <w:szCs w:val="30"/>
          <w:cs/>
        </w:rPr>
        <w:t>ปี และคู่สัญญาเป็นธนาคารพาณิชย์</w:t>
      </w:r>
      <w:r w:rsidR="00791219" w:rsidRPr="00953BA7">
        <w:rPr>
          <w:rFonts w:ascii="Angsana New" w:hAnsi="Angsana New"/>
          <w:sz w:val="30"/>
          <w:szCs w:val="30"/>
        </w:rPr>
        <w:t xml:space="preserve"> </w:t>
      </w:r>
      <w:r w:rsidR="009A45BD" w:rsidRPr="00953BA7">
        <w:rPr>
          <w:rFonts w:ascii="Angsana New" w:hAnsi="Angsana New"/>
          <w:sz w:val="30"/>
          <w:szCs w:val="30"/>
          <w:cs/>
        </w:rPr>
        <w:t>ดังนี้</w:t>
      </w:r>
    </w:p>
    <w:p w14:paraId="138E8926" w14:textId="77777777" w:rsidR="00FB28BE" w:rsidRPr="00944644" w:rsidRDefault="00FB28BE" w:rsidP="00B67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33"/>
        <w:gridCol w:w="2160"/>
        <w:gridCol w:w="265"/>
        <w:gridCol w:w="1985"/>
      </w:tblGrid>
      <w:tr w:rsidR="00950452" w:rsidRPr="00953BA7" w14:paraId="3EE753A3" w14:textId="77777777" w:rsidTr="00082FE1">
        <w:tc>
          <w:tcPr>
            <w:tcW w:w="4833" w:type="dxa"/>
          </w:tcPr>
          <w:p w14:paraId="5E302602" w14:textId="00BDA3EA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D41BA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E2273" w:rsidRPr="00953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="007D41BA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าคม </w:t>
            </w:r>
            <w:r w:rsidR="007D41BA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E2273" w:rsidRPr="00953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4410" w:type="dxa"/>
            <w:gridSpan w:val="3"/>
            <w:vAlign w:val="bottom"/>
          </w:tcPr>
          <w:p w14:paraId="782F0532" w14:textId="44BC8202" w:rsidR="00950452" w:rsidRPr="00953BA7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452" w:rsidRPr="00953BA7" w14:paraId="66725CB1" w14:textId="77777777" w:rsidTr="00082FE1">
        <w:tc>
          <w:tcPr>
            <w:tcW w:w="4833" w:type="dxa"/>
          </w:tcPr>
          <w:p w14:paraId="4B807373" w14:textId="77777777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9D9D773" w14:textId="77777777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มูลค่าตามสัญญา</w:t>
            </w:r>
          </w:p>
        </w:tc>
        <w:tc>
          <w:tcPr>
            <w:tcW w:w="265" w:type="dxa"/>
          </w:tcPr>
          <w:p w14:paraId="552B13FE" w14:textId="77777777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0AAE078" w14:textId="77777777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0452" w:rsidRPr="00953BA7" w14:paraId="4CB8BB1C" w14:textId="77777777" w:rsidTr="00082FE1">
        <w:tc>
          <w:tcPr>
            <w:tcW w:w="4833" w:type="dxa"/>
          </w:tcPr>
          <w:p w14:paraId="4C5AF14E" w14:textId="77777777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57E8129A" w14:textId="77777777" w:rsidR="00950452" w:rsidRPr="00953BA7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2" w:hanging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(ล้านเหรียญสหรัฐอเมริกา)</w:t>
            </w:r>
          </w:p>
        </w:tc>
        <w:tc>
          <w:tcPr>
            <w:tcW w:w="265" w:type="dxa"/>
          </w:tcPr>
          <w:p w14:paraId="7D1E92E8" w14:textId="77777777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8F6BCE1" w14:textId="77777777" w:rsidR="00950452" w:rsidRPr="00953BA7" w:rsidRDefault="00950452" w:rsidP="009504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0452" w:rsidRPr="00953BA7" w14:paraId="3E118E0F" w14:textId="77777777" w:rsidTr="00082FE1">
        <w:tc>
          <w:tcPr>
            <w:tcW w:w="4833" w:type="dxa"/>
          </w:tcPr>
          <w:p w14:paraId="65EF03ED" w14:textId="77777777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14:paraId="1D768460" w14:textId="0ED44D1F" w:rsidR="00950452" w:rsidRPr="00953BA7" w:rsidRDefault="002514E0" w:rsidP="0023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1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2.29</w:t>
            </w:r>
          </w:p>
        </w:tc>
        <w:tc>
          <w:tcPr>
            <w:tcW w:w="265" w:type="dxa"/>
            <w:shd w:val="clear" w:color="auto" w:fill="auto"/>
          </w:tcPr>
          <w:p w14:paraId="66C11237" w14:textId="77777777" w:rsidR="00950452" w:rsidRPr="00953BA7" w:rsidRDefault="00950452" w:rsidP="00950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</w:tcPr>
          <w:p w14:paraId="17E4C2CA" w14:textId="019F4FF1" w:rsidR="00950452" w:rsidRPr="00953BA7" w:rsidRDefault="002514E0" w:rsidP="0023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>74.97</w:t>
            </w:r>
          </w:p>
        </w:tc>
      </w:tr>
    </w:tbl>
    <w:p w14:paraId="4283A4A6" w14:textId="77777777" w:rsidR="00106A99" w:rsidRPr="00953BA7" w:rsidRDefault="00106A99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22"/>
          <w:szCs w:val="22"/>
        </w:rPr>
      </w:pPr>
    </w:p>
    <w:p w14:paraId="4F504DEB" w14:textId="77777777" w:rsidR="00AC3E48" w:rsidRPr="00953BA7" w:rsidRDefault="00AC3E48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3BA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14:paraId="56CA1380" w14:textId="77777777" w:rsidR="00AC3E48" w:rsidRPr="00953BA7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15AFB41" w14:textId="77777777" w:rsidR="00AC3E48" w:rsidRPr="00953BA7" w:rsidRDefault="00AC3E48" w:rsidP="008750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="0087504D" w:rsidRPr="00953BA7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953BA7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14:paraId="3A65B9B7" w14:textId="77777777" w:rsidR="00076A7B" w:rsidRPr="00953BA7" w:rsidRDefault="00076A7B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B9277CC" w14:textId="41C502E4" w:rsidR="001545CD" w:rsidRPr="00953BA7" w:rsidRDefault="00601C20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  <w:r w:rsidRPr="00944644">
        <w:rPr>
          <w:rFonts w:ascii="Angsana New" w:hAnsi="Angsana New"/>
          <w:spacing w:val="-4"/>
          <w:sz w:val="30"/>
          <w:szCs w:val="30"/>
          <w:cs/>
        </w:rPr>
        <w:t>ณ</w:t>
      </w:r>
      <w:r w:rsidRPr="00944644">
        <w:rPr>
          <w:rFonts w:ascii="Angsana New" w:hAnsi="Angsana New"/>
          <w:color w:val="FFFFFF" w:themeColor="background1"/>
          <w:spacing w:val="-4"/>
          <w:sz w:val="12"/>
          <w:szCs w:val="12"/>
        </w:rPr>
        <w:t>.</w:t>
      </w:r>
      <w:r w:rsidRPr="00944644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944644">
        <w:rPr>
          <w:rFonts w:ascii="Angsana New" w:hAnsi="Angsana New"/>
          <w:color w:val="FFFFFF" w:themeColor="background1"/>
          <w:spacing w:val="-4"/>
          <w:sz w:val="12"/>
          <w:szCs w:val="12"/>
        </w:rPr>
        <w:t xml:space="preserve">. </w:t>
      </w:r>
      <w:r w:rsidR="007D41BA" w:rsidRPr="00944644">
        <w:rPr>
          <w:rFonts w:ascii="Angsana New" w:hAnsi="Angsana New"/>
          <w:spacing w:val="-4"/>
          <w:sz w:val="30"/>
          <w:szCs w:val="30"/>
        </w:rPr>
        <w:t xml:space="preserve">31 </w:t>
      </w:r>
      <w:r w:rsidR="007E2273" w:rsidRPr="00944644">
        <w:rPr>
          <w:rFonts w:ascii="Angsana New" w:hAnsi="Angsana New"/>
          <w:spacing w:val="-4"/>
          <w:sz w:val="30"/>
          <w:szCs w:val="30"/>
          <w:cs/>
        </w:rPr>
        <w:t>มีน</w:t>
      </w:r>
      <w:r w:rsidR="007D41BA" w:rsidRPr="00944644">
        <w:rPr>
          <w:rFonts w:ascii="Angsana New" w:hAnsi="Angsana New"/>
          <w:spacing w:val="-4"/>
          <w:sz w:val="30"/>
          <w:szCs w:val="30"/>
          <w:cs/>
        </w:rPr>
        <w:t xml:space="preserve">าคม </w:t>
      </w:r>
      <w:r w:rsidR="007D41BA" w:rsidRPr="00944644">
        <w:rPr>
          <w:rFonts w:ascii="Angsana New" w:hAnsi="Angsana New"/>
          <w:spacing w:val="-4"/>
          <w:sz w:val="30"/>
          <w:szCs w:val="30"/>
        </w:rPr>
        <w:t>256</w:t>
      </w:r>
      <w:r w:rsidR="007E2273" w:rsidRPr="00944644">
        <w:rPr>
          <w:rFonts w:ascii="Angsana New" w:hAnsi="Angsana New"/>
          <w:spacing w:val="-4"/>
          <w:sz w:val="30"/>
          <w:szCs w:val="30"/>
        </w:rPr>
        <w:t>3</w:t>
      </w:r>
      <w:r w:rsidR="00FC3431" w:rsidRPr="00944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44644">
        <w:rPr>
          <w:rFonts w:ascii="Angsana New" w:hAnsi="Angsana New"/>
          <w:spacing w:val="-4"/>
          <w:sz w:val="30"/>
          <w:szCs w:val="30"/>
          <w:cs/>
        </w:rPr>
        <w:t>บริษัทมีสัญญาขายสินค้า</w:t>
      </w:r>
      <w:r w:rsidR="00BB62CB" w:rsidRPr="00944644">
        <w:rPr>
          <w:rFonts w:ascii="Angsana New" w:hAnsi="Angsana New"/>
          <w:spacing w:val="-4"/>
          <w:sz w:val="30"/>
          <w:szCs w:val="30"/>
          <w:cs/>
        </w:rPr>
        <w:t>สำเร็จรูป</w:t>
      </w:r>
      <w:r w:rsidRPr="00944644">
        <w:rPr>
          <w:rFonts w:ascii="Angsana New" w:hAnsi="Angsana New"/>
          <w:spacing w:val="-4"/>
          <w:sz w:val="30"/>
          <w:szCs w:val="30"/>
          <w:cs/>
        </w:rPr>
        <w:t>ล่วงหน้ากับบริษัทต่างประเทศห</w:t>
      </w:r>
      <w:r w:rsidR="00BB62CB" w:rsidRPr="00944644">
        <w:rPr>
          <w:rFonts w:ascii="Angsana New" w:hAnsi="Angsana New"/>
          <w:spacing w:val="-4"/>
          <w:sz w:val="30"/>
          <w:szCs w:val="30"/>
          <w:cs/>
        </w:rPr>
        <w:t>ลายแห่งรวมเป็</w:t>
      </w:r>
      <w:r w:rsidR="00950452" w:rsidRPr="00944644">
        <w:rPr>
          <w:rFonts w:ascii="Angsana New" w:hAnsi="Angsana New"/>
          <w:spacing w:val="-4"/>
          <w:sz w:val="30"/>
          <w:szCs w:val="30"/>
          <w:cs/>
        </w:rPr>
        <w:t>น</w:t>
      </w:r>
      <w:r w:rsidR="00BB62CB" w:rsidRPr="00944644">
        <w:rPr>
          <w:rFonts w:ascii="Angsana New" w:hAnsi="Angsana New"/>
          <w:spacing w:val="-4"/>
          <w:sz w:val="30"/>
          <w:szCs w:val="30"/>
          <w:cs/>
        </w:rPr>
        <w:t>จำนวนเงิน</w:t>
      </w:r>
      <w:r w:rsidR="00B249FF" w:rsidRPr="00944644">
        <w:rPr>
          <w:rFonts w:ascii="Angsana New" w:hAnsi="Angsana New"/>
          <w:spacing w:val="-4"/>
          <w:sz w:val="30"/>
          <w:szCs w:val="30"/>
        </w:rPr>
        <w:t xml:space="preserve"> </w:t>
      </w:r>
      <w:r w:rsidR="002514E0" w:rsidRPr="00953BA7">
        <w:rPr>
          <w:rFonts w:ascii="Angsana New" w:hAnsi="Angsana New"/>
          <w:sz w:val="30"/>
          <w:szCs w:val="30"/>
        </w:rPr>
        <w:t>938.37</w:t>
      </w:r>
      <w:r w:rsidR="001C36AB"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ล้านบาท</w:t>
      </w:r>
    </w:p>
    <w:p w14:paraId="07BCFC35" w14:textId="77777777" w:rsidR="00B42D01" w:rsidRPr="00944644" w:rsidRDefault="00B42D01" w:rsidP="0015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3E895C9B" w14:textId="1836D3CF" w:rsidR="007E2273" w:rsidRPr="00953BA7" w:rsidRDefault="007E2273" w:rsidP="00DC4A3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</w:t>
      </w:r>
      <w:r w:rsidR="00256B9F" w:rsidRPr="00953BA7">
        <w:rPr>
          <w:rFonts w:ascii="Angsana New" w:hAnsi="Angsana New"/>
          <w:b/>
          <w:bCs/>
          <w:sz w:val="30"/>
          <w:szCs w:val="30"/>
          <w:cs/>
        </w:rPr>
        <w:t>เวลารายงาน</w:t>
      </w:r>
    </w:p>
    <w:p w14:paraId="0A6878B4" w14:textId="16C33073" w:rsidR="00A42F5D" w:rsidRPr="00944644" w:rsidRDefault="00A42F5D" w:rsidP="00A42F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926755B" w14:textId="11174554" w:rsidR="00A355AE" w:rsidRPr="00591AFB" w:rsidRDefault="00FA5EF1" w:rsidP="009446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591AF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433B0" w:rsidRPr="00591AFB">
        <w:rPr>
          <w:rFonts w:ascii="Angsana New" w:hAnsi="Angsana New"/>
          <w:sz w:val="30"/>
          <w:szCs w:val="30"/>
        </w:rPr>
        <w:t>7</w:t>
      </w:r>
      <w:r w:rsidRPr="00591AFB">
        <w:rPr>
          <w:rFonts w:ascii="Angsana New" w:hAnsi="Angsana New"/>
          <w:sz w:val="30"/>
          <w:szCs w:val="30"/>
          <w:cs/>
        </w:rPr>
        <w:t xml:space="preserve"> เมษายน </w:t>
      </w:r>
      <w:r w:rsidRPr="00591AFB">
        <w:rPr>
          <w:rFonts w:ascii="Angsana New" w:hAnsi="Angsana New"/>
          <w:sz w:val="30"/>
          <w:szCs w:val="30"/>
        </w:rPr>
        <w:t xml:space="preserve">2563 </w:t>
      </w:r>
      <w:r w:rsidRPr="00591AFB">
        <w:rPr>
          <w:rFonts w:ascii="Angsana New" w:hAnsi="Angsana New"/>
          <w:sz w:val="30"/>
          <w:szCs w:val="30"/>
          <w:cs/>
        </w:rPr>
        <w:t>บริษัทได้</w:t>
      </w:r>
      <w:r w:rsidR="00A355AE" w:rsidRPr="00591AFB">
        <w:rPr>
          <w:rFonts w:ascii="Angsana New" w:hAnsi="Angsana New"/>
          <w:sz w:val="30"/>
          <w:szCs w:val="30"/>
          <w:cs/>
        </w:rPr>
        <w:t>กู้</w:t>
      </w:r>
      <w:r w:rsidR="0027628D" w:rsidRPr="00591AFB">
        <w:rPr>
          <w:rFonts w:ascii="Angsana New" w:hAnsi="Angsana New"/>
          <w:sz w:val="30"/>
          <w:szCs w:val="30"/>
          <w:cs/>
        </w:rPr>
        <w:t>ยืม</w:t>
      </w:r>
      <w:r w:rsidR="00A355AE" w:rsidRPr="00591AFB">
        <w:rPr>
          <w:rFonts w:ascii="Angsana New" w:hAnsi="Angsana New"/>
          <w:sz w:val="30"/>
          <w:szCs w:val="30"/>
          <w:cs/>
        </w:rPr>
        <w:t>เงิน</w:t>
      </w:r>
      <w:r w:rsidR="00222AEC" w:rsidRPr="00591AFB">
        <w:rPr>
          <w:rFonts w:ascii="Angsana New" w:hAnsi="Angsana New"/>
          <w:sz w:val="30"/>
          <w:szCs w:val="30"/>
          <w:cs/>
        </w:rPr>
        <w:t>ในรูปแบบตั๋วสัญญาใช้เงินจ</w:t>
      </w:r>
      <w:r w:rsidR="00A355AE" w:rsidRPr="00591AFB">
        <w:rPr>
          <w:rFonts w:ascii="Angsana New" w:hAnsi="Angsana New"/>
          <w:sz w:val="30"/>
          <w:szCs w:val="30"/>
          <w:cs/>
        </w:rPr>
        <w:t>ากบริษัท อีสเทิร์น</w:t>
      </w:r>
      <w:r w:rsidRPr="00591AFB">
        <w:rPr>
          <w:rFonts w:ascii="Angsana New" w:hAnsi="Angsana New"/>
          <w:sz w:val="30"/>
          <w:szCs w:val="30"/>
          <w:cs/>
        </w:rPr>
        <w:t xml:space="preserve"> </w:t>
      </w:r>
      <w:r w:rsidR="00A355AE" w:rsidRPr="00591AFB">
        <w:rPr>
          <w:rFonts w:ascii="Angsana New" w:hAnsi="Angsana New"/>
          <w:sz w:val="30"/>
          <w:szCs w:val="30"/>
          <w:cs/>
        </w:rPr>
        <w:t>ซีบอร์ด อินดัสเตรียล เอสเตท (ระยอง) จำกัด</w:t>
      </w:r>
      <w:r w:rsidR="00222AEC" w:rsidRPr="00591AFB">
        <w:rPr>
          <w:rFonts w:ascii="Angsana New" w:hAnsi="Angsana New"/>
          <w:sz w:val="30"/>
          <w:szCs w:val="30"/>
          <w:cs/>
        </w:rPr>
        <w:t xml:space="preserve"> </w:t>
      </w:r>
      <w:r w:rsidRPr="00591AFB">
        <w:rPr>
          <w:rFonts w:ascii="Angsana New" w:hAnsi="Angsana New"/>
          <w:sz w:val="30"/>
          <w:szCs w:val="30"/>
          <w:cs/>
        </w:rPr>
        <w:t>ซึ่งเป็นบริษัทร่วมของบริษัท</w:t>
      </w:r>
      <w:r w:rsidR="00222AEC" w:rsidRPr="00591AFB">
        <w:rPr>
          <w:rFonts w:ascii="Angsana New" w:hAnsi="Angsana New"/>
          <w:sz w:val="30"/>
          <w:szCs w:val="30"/>
          <w:cs/>
        </w:rPr>
        <w:t xml:space="preserve">จำนวน </w:t>
      </w:r>
      <w:r w:rsidRPr="00591AFB">
        <w:rPr>
          <w:rFonts w:ascii="Angsana New" w:hAnsi="Angsana New"/>
          <w:sz w:val="30"/>
          <w:szCs w:val="30"/>
        </w:rPr>
        <w:t xml:space="preserve">40 </w:t>
      </w:r>
      <w:r w:rsidRPr="00591AFB">
        <w:rPr>
          <w:rFonts w:ascii="Angsana New" w:hAnsi="Angsana New"/>
          <w:sz w:val="30"/>
          <w:szCs w:val="30"/>
          <w:cs/>
        </w:rPr>
        <w:t xml:space="preserve">ล้านบาท </w:t>
      </w:r>
      <w:r w:rsidR="00555C1B" w:rsidRPr="00591AFB">
        <w:rPr>
          <w:rFonts w:ascii="Angsana New" w:hAnsi="Angsana New"/>
          <w:sz w:val="30"/>
          <w:szCs w:val="30"/>
          <w:cs/>
        </w:rPr>
        <w:t>โดย</w:t>
      </w:r>
      <w:r w:rsidR="00591AFB" w:rsidRPr="00591AFB">
        <w:rPr>
          <w:rFonts w:ascii="Angsana New" w:hAnsi="Angsana New" w:hint="cs"/>
          <w:sz w:val="30"/>
          <w:szCs w:val="30"/>
          <w:cs/>
        </w:rPr>
        <w:t>ถูกคิด</w:t>
      </w:r>
      <w:r w:rsidR="00555C1B" w:rsidRPr="00591AFB">
        <w:rPr>
          <w:rFonts w:ascii="Angsana New" w:hAnsi="Angsana New"/>
          <w:sz w:val="30"/>
          <w:szCs w:val="30"/>
          <w:cs/>
        </w:rPr>
        <w:t>ดอกเบี้ย</w:t>
      </w:r>
      <w:r w:rsidR="00591AFB" w:rsidRPr="00591AFB">
        <w:rPr>
          <w:rFonts w:ascii="Angsana New" w:hAnsi="Angsana New" w:hint="cs"/>
          <w:sz w:val="30"/>
          <w:szCs w:val="30"/>
          <w:cs/>
        </w:rPr>
        <w:t>ตาม</w:t>
      </w:r>
      <w:r w:rsidR="00684669" w:rsidRPr="00591AFB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="00591AFB">
        <w:rPr>
          <w:rFonts w:ascii="Angsana New" w:hAnsi="Angsana New"/>
          <w:sz w:val="30"/>
          <w:szCs w:val="30"/>
          <w:cs/>
        </w:rPr>
        <w:br/>
      </w:r>
      <w:r w:rsidR="007A73AA" w:rsidRPr="00591AFB">
        <w:rPr>
          <w:rFonts w:ascii="Angsana New" w:hAnsi="Angsana New"/>
          <w:sz w:val="30"/>
          <w:szCs w:val="30"/>
          <w:cs/>
        </w:rPr>
        <w:t xml:space="preserve">เงินฝากประจำ </w:t>
      </w:r>
      <w:r w:rsidR="007A73AA" w:rsidRPr="00591AFB">
        <w:rPr>
          <w:rFonts w:ascii="Angsana New" w:hAnsi="Angsana New"/>
          <w:sz w:val="30"/>
          <w:szCs w:val="30"/>
        </w:rPr>
        <w:t>12</w:t>
      </w:r>
      <w:r w:rsidR="007A73AA" w:rsidRPr="00591AFB">
        <w:rPr>
          <w:rFonts w:ascii="Angsana New" w:hAnsi="Angsana New"/>
          <w:sz w:val="30"/>
          <w:szCs w:val="30"/>
          <w:cs/>
        </w:rPr>
        <w:t xml:space="preserve"> เดือน สำหรับบุคคลธรรมดาของธนาคารพาณิชย์บวกด้วยอัตราร้อยละ </w:t>
      </w:r>
      <w:r w:rsidR="007A73AA" w:rsidRPr="00591AFB">
        <w:rPr>
          <w:rFonts w:ascii="Angsana New" w:hAnsi="Angsana New"/>
          <w:sz w:val="30"/>
          <w:szCs w:val="30"/>
        </w:rPr>
        <w:t xml:space="preserve">0.15 </w:t>
      </w:r>
      <w:r w:rsidR="007A73AA" w:rsidRPr="00591AFB">
        <w:rPr>
          <w:rFonts w:ascii="Angsana New" w:hAnsi="Angsana New"/>
          <w:sz w:val="30"/>
          <w:szCs w:val="30"/>
          <w:cs/>
        </w:rPr>
        <w:t>ต่อปี</w:t>
      </w:r>
      <w:r w:rsidR="00F60EB3" w:rsidRPr="00591AFB">
        <w:rPr>
          <w:rFonts w:ascii="Angsana New" w:hAnsi="Angsana New"/>
          <w:sz w:val="30"/>
          <w:szCs w:val="30"/>
        </w:rPr>
        <w:t xml:space="preserve"> </w:t>
      </w:r>
      <w:r w:rsidR="00222AEC" w:rsidRPr="00591AFB">
        <w:rPr>
          <w:rFonts w:ascii="Angsana New" w:hAnsi="Angsana New"/>
          <w:sz w:val="30"/>
          <w:szCs w:val="30"/>
          <w:cs/>
        </w:rPr>
        <w:t>และมี</w:t>
      </w:r>
      <w:r w:rsidR="0027628D" w:rsidRPr="00591AFB">
        <w:rPr>
          <w:rFonts w:ascii="Angsana New" w:hAnsi="Angsana New"/>
          <w:sz w:val="30"/>
          <w:szCs w:val="30"/>
          <w:cs/>
        </w:rPr>
        <w:t>กำหนด</w:t>
      </w:r>
      <w:r w:rsidR="00722FE9" w:rsidRPr="00591AFB">
        <w:rPr>
          <w:rFonts w:ascii="Angsana New" w:hAnsi="Angsana New"/>
          <w:sz w:val="30"/>
          <w:szCs w:val="30"/>
          <w:cs/>
        </w:rPr>
        <w:t>ชำระ</w:t>
      </w:r>
      <w:r w:rsidR="00222AEC" w:rsidRPr="00591AFB">
        <w:rPr>
          <w:rFonts w:ascii="Angsana New" w:hAnsi="Angsana New"/>
          <w:sz w:val="30"/>
          <w:szCs w:val="30"/>
          <w:cs/>
        </w:rPr>
        <w:t>คืน</w:t>
      </w:r>
      <w:r w:rsidR="00722FE9" w:rsidRPr="00591AFB">
        <w:rPr>
          <w:rFonts w:ascii="Angsana New" w:hAnsi="Angsana New"/>
          <w:sz w:val="30"/>
          <w:szCs w:val="30"/>
          <w:cs/>
        </w:rPr>
        <w:t xml:space="preserve">เมื่อทวงถาม </w:t>
      </w:r>
      <w:r w:rsidRPr="00591AFB">
        <w:rPr>
          <w:rFonts w:ascii="Angsana New" w:hAnsi="Angsana New"/>
          <w:sz w:val="30"/>
          <w:szCs w:val="30"/>
          <w:cs/>
        </w:rPr>
        <w:t xml:space="preserve"> </w:t>
      </w:r>
    </w:p>
    <w:p w14:paraId="5166825D" w14:textId="77777777" w:rsidR="00256B9F" w:rsidRPr="00944644" w:rsidRDefault="00256B9F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0AB089" w14:textId="13765AE2" w:rsidR="00E727DB" w:rsidRPr="00953BA7" w:rsidRDefault="00E727DB" w:rsidP="00DC4A3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3BA7">
        <w:rPr>
          <w:rFonts w:ascii="Angsana New" w:hAnsi="Angsana New" w:hint="cs"/>
          <w:b/>
          <w:bCs/>
          <w:sz w:val="30"/>
          <w:szCs w:val="30"/>
          <w:cs/>
        </w:rPr>
        <w:t>มาตรฐานรายงานทางการเงินที่ยังไม่ได้ใช้</w:t>
      </w:r>
    </w:p>
    <w:p w14:paraId="4E237978" w14:textId="77777777" w:rsidR="00E727DB" w:rsidRPr="00944644" w:rsidRDefault="00E727DB" w:rsidP="006D1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1F7DA9E" w14:textId="788118E1" w:rsidR="001C36AB" w:rsidRPr="00944644" w:rsidRDefault="00B42D01" w:rsidP="00944644">
      <w:pPr>
        <w:pStyle w:val="block"/>
        <w:spacing w:after="0" w:line="240" w:lineRule="atLeast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944644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มาตรฐานการรายงานทางการเงินที่ออกใหม่ซึ่งเกี่ยวกับการดำเนินงานของกลุ่มบริษัท</w:t>
      </w:r>
      <w:r w:rsidRPr="00944644">
        <w:rPr>
          <w:rFonts w:asciiTheme="majorBidi" w:hAnsiTheme="majorBidi" w:cstheme="majorBidi"/>
          <w:sz w:val="30"/>
          <w:szCs w:val="30"/>
        </w:rPr>
        <w:t xml:space="preserve"> </w:t>
      </w:r>
      <w:r w:rsidRPr="00944644">
        <w:rPr>
          <w:rFonts w:asciiTheme="majorBidi" w:hAnsiTheme="majorBidi" w:cstheme="majorBidi"/>
          <w:sz w:val="30"/>
          <w:szCs w:val="30"/>
          <w:cs/>
          <w:lang w:bidi="th-TH"/>
        </w:rPr>
        <w:t>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</w:t>
      </w:r>
      <w:r w:rsidR="00222AEC" w:rsidRPr="00953BA7">
        <w:rPr>
          <w:rFonts w:asciiTheme="majorBidi" w:hAnsiTheme="majorBidi" w:cstheme="majorBidi"/>
          <w:sz w:val="30"/>
          <w:szCs w:val="30"/>
          <w:lang w:bidi="th-TH"/>
        </w:rPr>
        <w:br/>
      </w:r>
      <w:r w:rsidRPr="0094464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งบการเงินสำหรับรอบระยะเวลาบัญชีที่เริ่มในหรือหลังวันที่ </w:t>
      </w:r>
      <w:r w:rsidRPr="00944644">
        <w:rPr>
          <w:rFonts w:asciiTheme="majorBidi" w:hAnsiTheme="majorBidi" w:cstheme="majorBidi"/>
          <w:sz w:val="30"/>
          <w:szCs w:val="30"/>
        </w:rPr>
        <w:t>1</w:t>
      </w:r>
      <w:r w:rsidRPr="0094464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Pr="00944644">
        <w:rPr>
          <w:rFonts w:asciiTheme="majorBidi" w:hAnsiTheme="majorBidi" w:cstheme="majorBidi"/>
          <w:sz w:val="30"/>
          <w:szCs w:val="30"/>
        </w:rPr>
        <w:t xml:space="preserve">2563 </w:t>
      </w:r>
      <w:r w:rsidRPr="00944644">
        <w:rPr>
          <w:rFonts w:asciiTheme="majorBidi" w:hAnsiTheme="majorBidi" w:cstheme="majorBidi"/>
          <w:sz w:val="30"/>
          <w:szCs w:val="30"/>
          <w:cs/>
          <w:lang w:bidi="th-TH"/>
        </w:rPr>
        <w:t>มีดังต่อไปนี้</w:t>
      </w:r>
    </w:p>
    <w:p w14:paraId="5C8ABA0F" w14:textId="77777777" w:rsidR="001C36AB" w:rsidRPr="00944644" w:rsidRDefault="001C36AB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44644">
        <w:rPr>
          <w:rFonts w:ascii="Angsana New" w:hAnsi="Angsana New"/>
          <w:sz w:val="30"/>
          <w:szCs w:val="30"/>
        </w:rPr>
        <w:tab/>
      </w:r>
      <w:r w:rsidRPr="00944644">
        <w:rPr>
          <w:rFonts w:ascii="Angsana New" w:hAnsi="Angsana New"/>
          <w:sz w:val="30"/>
          <w:szCs w:val="30"/>
        </w:rPr>
        <w:tab/>
      </w:r>
    </w:p>
    <w:tbl>
      <w:tblPr>
        <w:tblW w:w="9522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5040"/>
      </w:tblGrid>
      <w:tr w:rsidR="003D72CE" w:rsidRPr="00953BA7" w14:paraId="4526558F" w14:textId="77777777" w:rsidTr="00944644">
        <w:trPr>
          <w:tblHeader/>
        </w:trPr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10C969" w14:textId="77777777" w:rsidR="003D72CE" w:rsidRPr="00953BA7" w:rsidRDefault="003D72CE" w:rsidP="00B50C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B9392" w14:textId="77777777" w:rsidR="003D72CE" w:rsidRPr="00953BA7" w:rsidRDefault="003D72CE" w:rsidP="00B50C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D72CE" w:rsidRPr="00953BA7" w14:paraId="02C79B91" w14:textId="77777777" w:rsidTr="00944644"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D1E72" w14:textId="77777777" w:rsidR="003D72CE" w:rsidRPr="00953BA7" w:rsidRDefault="003D72CE" w:rsidP="001C36AB">
            <w:pPr>
              <w:tabs>
                <w:tab w:val="clear" w:pos="227"/>
                <w:tab w:val="left" w:pos="278"/>
              </w:tabs>
              <w:spacing w:line="240" w:lineRule="auto"/>
              <w:ind w:left="15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53BA7">
              <w:rPr>
                <w:rFonts w:ascii="Angsana New" w:hAnsi="Angsana New"/>
                <w:sz w:val="30"/>
                <w:szCs w:val="30"/>
              </w:rPr>
              <w:t>7*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5F0E8" w14:textId="77777777" w:rsidR="003D72CE" w:rsidRPr="00953BA7" w:rsidRDefault="003D72CE" w:rsidP="00B50C11">
            <w:pPr>
              <w:spacing w:line="240" w:lineRule="auto"/>
              <w:ind w:right="-294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D72CE" w:rsidRPr="00953BA7" w14:paraId="55BA1CE2" w14:textId="77777777" w:rsidTr="00944644"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7C8B1" w14:textId="77777777" w:rsidR="003D72CE" w:rsidRPr="00953BA7" w:rsidRDefault="003D72CE" w:rsidP="00B50C11">
            <w:pPr>
              <w:spacing w:line="240" w:lineRule="auto"/>
              <w:ind w:left="162" w:hanging="72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53BA7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AFEED" w14:textId="77777777" w:rsidR="003D72CE" w:rsidRPr="00953BA7" w:rsidRDefault="003D72CE" w:rsidP="00B50C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D72CE" w:rsidRPr="00953BA7" w14:paraId="0DA1FD0B" w14:textId="77777777" w:rsidTr="00944644"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2F7CC" w14:textId="77777777" w:rsidR="003D72CE" w:rsidRPr="00953BA7" w:rsidRDefault="003D72CE" w:rsidP="00B50C11">
            <w:pPr>
              <w:spacing w:line="240" w:lineRule="auto"/>
              <w:ind w:left="162" w:hanging="72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53BA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923F4" w14:textId="77777777" w:rsidR="003D72CE" w:rsidRPr="00953BA7" w:rsidRDefault="003D72CE" w:rsidP="00B50C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3D72CE" w:rsidRPr="00953BA7" w14:paraId="71EE3FCC" w14:textId="77777777" w:rsidTr="00944644"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54E3D" w14:textId="77777777" w:rsidR="003D72CE" w:rsidRPr="00953BA7" w:rsidRDefault="003D72CE" w:rsidP="00B50C11">
            <w:pPr>
              <w:spacing w:line="240" w:lineRule="auto"/>
              <w:ind w:left="16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953BA7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73954" w14:textId="77777777" w:rsidR="003D72CE" w:rsidRPr="00953BA7" w:rsidRDefault="003D72CE" w:rsidP="00B50C11">
            <w:pPr>
              <w:spacing w:line="240" w:lineRule="auto"/>
              <w:ind w:right="-474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76C272BA" w14:textId="3BD7DFC9" w:rsidR="003D72CE" w:rsidRPr="00944644" w:rsidRDefault="001C36AB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44644">
        <w:rPr>
          <w:rFonts w:ascii="Angsana New" w:hAnsi="Angsana New"/>
          <w:sz w:val="30"/>
          <w:szCs w:val="30"/>
        </w:rPr>
        <w:tab/>
      </w:r>
    </w:p>
    <w:p w14:paraId="54116DB2" w14:textId="3EB0677E" w:rsidR="006078CF" w:rsidRPr="00953BA7" w:rsidRDefault="003D72CE">
      <w:pPr>
        <w:tabs>
          <w:tab w:val="clear" w:pos="680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953BA7">
        <w:rPr>
          <w:rFonts w:ascii="Angsana New" w:hAnsi="Angsana New"/>
          <w:i/>
          <w:iCs/>
          <w:sz w:val="30"/>
          <w:szCs w:val="30"/>
        </w:rPr>
        <w:tab/>
      </w:r>
      <w:r w:rsidRPr="00953BA7">
        <w:rPr>
          <w:rFonts w:ascii="Angsana New" w:hAnsi="Angsana New"/>
          <w:i/>
          <w:iCs/>
          <w:sz w:val="30"/>
          <w:szCs w:val="30"/>
        </w:rPr>
        <w:tab/>
      </w:r>
      <w:r w:rsidRPr="00953BA7">
        <w:rPr>
          <w:rFonts w:ascii="Angsana New" w:hAnsi="Angsana New"/>
          <w:i/>
          <w:iCs/>
          <w:sz w:val="30"/>
          <w:szCs w:val="30"/>
        </w:rPr>
        <w:tab/>
      </w:r>
      <w:r w:rsidR="001C36AB" w:rsidRPr="00953BA7">
        <w:rPr>
          <w:rFonts w:ascii="Angsana New" w:hAnsi="Angsana New"/>
          <w:i/>
          <w:iCs/>
          <w:sz w:val="30"/>
          <w:szCs w:val="30"/>
        </w:rPr>
        <w:t xml:space="preserve">* </w:t>
      </w:r>
      <w:r w:rsidR="001C36AB" w:rsidRPr="00953BA7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07F257E" w14:textId="77777777" w:rsidR="00256B9F" w:rsidRPr="00944644" w:rsidRDefault="00256B9F">
      <w:pPr>
        <w:tabs>
          <w:tab w:val="clear" w:pos="680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B7E4766" w14:textId="77777777" w:rsidR="001C36AB" w:rsidRPr="00953BA7" w:rsidRDefault="001C36AB" w:rsidP="004769A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4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53BA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685B94C" w14:textId="77777777" w:rsidR="001C36AB" w:rsidRPr="00944644" w:rsidRDefault="001C36AB" w:rsidP="001C36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</w:rPr>
      </w:pPr>
    </w:p>
    <w:p w14:paraId="532256A6" w14:textId="63B0EEE5" w:rsidR="001C36AB" w:rsidRPr="00953BA7" w:rsidRDefault="001C36AB" w:rsidP="004769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2" w:right="-99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 w:rsidR="00222AEC"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>ทาง</w:t>
      </w:r>
      <w:r w:rsidRPr="00944644">
        <w:rPr>
          <w:rFonts w:ascii="Angsana New" w:hAnsi="Angsana New"/>
          <w:spacing w:val="-2"/>
          <w:sz w:val="30"/>
          <w:szCs w:val="30"/>
          <w:cs/>
        </w:rPr>
        <w:t>การเงินและหนี้สินทางการเงินตลอดจนการรับรู้ การวัดมูลค่า การด้อยค่าและการตัดรายการ รวมถึงหลัก</w:t>
      </w:r>
      <w:r w:rsidR="00222AEC" w:rsidRPr="00953BA7">
        <w:rPr>
          <w:rFonts w:ascii="Angsana New" w:hAnsi="Angsana New"/>
          <w:spacing w:val="-2"/>
          <w:sz w:val="30"/>
          <w:szCs w:val="30"/>
        </w:rPr>
        <w:br/>
      </w:r>
      <w:r w:rsidRPr="00944644">
        <w:rPr>
          <w:rFonts w:ascii="Angsana New" w:hAnsi="Angsana New"/>
          <w:spacing w:val="-2"/>
          <w:sz w:val="30"/>
          <w:szCs w:val="30"/>
          <w:cs/>
        </w:rPr>
        <w:t>การบัญชี</w:t>
      </w:r>
      <w:r w:rsidRPr="00953BA7">
        <w:rPr>
          <w:rFonts w:ascii="Angsana New" w:hAnsi="Angsana New"/>
          <w:sz w:val="30"/>
          <w:szCs w:val="30"/>
          <w:cs/>
        </w:rPr>
        <w:t xml:space="preserve">ของอนุพันธ์และการบัญชีป้องกันความเสี่ยง </w:t>
      </w:r>
      <w:bookmarkStart w:id="1" w:name="_Hlk15580843"/>
      <w:bookmarkStart w:id="2" w:name="_Hlk15582546"/>
      <w:r w:rsidRPr="00953BA7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953BA7">
        <w:rPr>
          <w:rFonts w:ascii="Angsana New" w:hAnsi="Angsana New"/>
          <w:sz w:val="30"/>
          <w:szCs w:val="30"/>
          <w:cs/>
        </w:rPr>
        <w:t xml:space="preserve">มีผลบังคับใช้ </w:t>
      </w:r>
      <w:r w:rsidRPr="00944644">
        <w:rPr>
          <w:rFonts w:ascii="Angsana New" w:hAnsi="Angsana New"/>
          <w:spacing w:val="-4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</w:t>
      </w:r>
      <w:r w:rsidRPr="00953BA7">
        <w:rPr>
          <w:rFonts w:ascii="Angsana New" w:hAnsi="Angsana New"/>
          <w:sz w:val="30"/>
          <w:szCs w:val="30"/>
          <w:cs/>
        </w:rPr>
        <w:t>ในปัจจุบันถูกยกเลิกไป</w:t>
      </w:r>
      <w:bookmarkEnd w:id="2"/>
    </w:p>
    <w:p w14:paraId="6763076D" w14:textId="77777777" w:rsidR="00A947AB" w:rsidRPr="00944644" w:rsidRDefault="00A947AB" w:rsidP="004769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2" w:right="-99"/>
        <w:jc w:val="thaiDistribute"/>
        <w:rPr>
          <w:rFonts w:ascii="Angsana New" w:hAnsi="Angsana New"/>
          <w:sz w:val="30"/>
          <w:szCs w:val="30"/>
        </w:rPr>
      </w:pPr>
    </w:p>
    <w:p w14:paraId="132E92C9" w14:textId="77777777" w:rsidR="00256B9F" w:rsidRPr="00953BA7" w:rsidRDefault="00256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53BA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</w:p>
    <w:p w14:paraId="5D20DABB" w14:textId="78CE08A5" w:rsidR="001C36AB" w:rsidRPr="00953BA7" w:rsidRDefault="004769A0" w:rsidP="004769A0">
      <w:pPr>
        <w:pStyle w:val="ListParagraph"/>
        <w:numPr>
          <w:ilvl w:val="0"/>
          <w:numId w:val="30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972" w:hanging="378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953BA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 </w:t>
      </w:r>
      <w:r w:rsidR="001C36AB" w:rsidRPr="00953BA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1C36AB" w:rsidRPr="00953BA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1C36AB" w:rsidRPr="00953BA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5074149F" w14:textId="77777777" w:rsidR="001C36AB" w:rsidRPr="00944644" w:rsidRDefault="001C36AB" w:rsidP="001C36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</w:rPr>
      </w:pPr>
    </w:p>
    <w:p w14:paraId="1047E5B1" w14:textId="3B6AAC51" w:rsidR="001C36AB" w:rsidRPr="00953BA7" w:rsidRDefault="001C36AB" w:rsidP="004769A0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035"/>
        <w:jc w:val="thaiDistribute"/>
        <w:rPr>
          <w:rFonts w:ascii="Angsana New" w:hAnsi="Angsana New"/>
          <w:sz w:val="30"/>
          <w:szCs w:val="30"/>
        </w:rPr>
      </w:pPr>
      <w:r w:rsidRPr="00953BA7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53BA7">
        <w:rPr>
          <w:rFonts w:ascii="Angsana New" w:hAnsi="Angsana New"/>
          <w:sz w:val="30"/>
          <w:szCs w:val="30"/>
        </w:rPr>
        <w:t>16</w:t>
      </w:r>
      <w:r w:rsidRPr="00953BA7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</w:t>
      </w:r>
      <w:r w:rsidR="003D72CE" w:rsidRPr="00953BA7">
        <w:rPr>
          <w:rFonts w:ascii="Angsana New" w:hAnsi="Angsana New"/>
          <w:sz w:val="30"/>
          <w:szCs w:val="30"/>
          <w:cs/>
        </w:rPr>
        <w:t>และ</w:t>
      </w:r>
      <w:r w:rsidRPr="00953BA7">
        <w:rPr>
          <w:rFonts w:ascii="Angsana New" w:hAnsi="Angsana New"/>
          <w:sz w:val="30"/>
          <w:szCs w:val="30"/>
          <w:cs/>
        </w:rPr>
        <w:t>สินทรัพย์อ้างอิง</w:t>
      </w:r>
      <w:r w:rsidR="003D72CE" w:rsidRPr="00953BA7">
        <w:rPr>
          <w:rFonts w:ascii="Angsana New" w:hAnsi="Angsana New"/>
          <w:sz w:val="30"/>
          <w:szCs w:val="30"/>
          <w:cs/>
        </w:rPr>
        <w:t>ที่</w:t>
      </w:r>
      <w:r w:rsidRPr="00953BA7">
        <w:rPr>
          <w:rFonts w:ascii="Angsana New" w:hAnsi="Angsana New"/>
          <w:sz w:val="30"/>
          <w:szCs w:val="30"/>
          <w:cs/>
        </w:rPr>
        <w:t xml:space="preserve">มีมูลค่าต่ำ </w:t>
      </w:r>
      <w:r w:rsidR="00CE736D" w:rsidRPr="009446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="00CE736D" w:rsidRPr="00944644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CE736D" w:rsidRPr="009446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256B9F" w:rsidRPr="00953BA7">
        <w:rPr>
          <w:rFonts w:asciiTheme="majorBidi" w:hAnsiTheme="majorBidi" w:cstheme="majorBidi" w:hint="cs"/>
          <w:color w:val="000000"/>
          <w:sz w:val="30"/>
          <w:szCs w:val="30"/>
          <w:cs/>
        </w:rPr>
        <w:t>มีน</w:t>
      </w:r>
      <w:r w:rsidR="00CE736D" w:rsidRPr="009446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าคม </w:t>
      </w:r>
      <w:r w:rsidR="00CE736D" w:rsidRPr="00944644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256B9F" w:rsidRPr="00953BA7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CE736D" w:rsidRPr="0094464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จำนวนเงินขั้นต่ำที่ต้องจ่ายในอนาคตทั้งสิ้นภายใต้สัญญาเช่าดำเนินงาน</w:t>
      </w:r>
      <w:r w:rsidR="00C7731A" w:rsidRPr="00953BA7">
        <w:rPr>
          <w:rFonts w:asciiTheme="majorBidi" w:hAnsiTheme="majorBidi" w:cstheme="majorBidi"/>
          <w:color w:val="000000"/>
          <w:sz w:val="30"/>
          <w:szCs w:val="30"/>
        </w:rPr>
        <w:br/>
      </w:r>
      <w:r w:rsidR="00CE736D" w:rsidRPr="00944644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="00CE736D" w:rsidRPr="0094464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บอกเลิกไม่ได้ซึ่งไม่ได้คิดลดเป็นมูลค่าปัจจุบันของกลุ่มบริษั</w:t>
      </w:r>
      <w:r w:rsidR="00CE736D" w:rsidRPr="00944644">
        <w:rPr>
          <w:rFonts w:asciiTheme="majorBidi" w:hAnsiTheme="majorBidi" w:cstheme="majorBidi"/>
          <w:spacing w:val="-4"/>
          <w:sz w:val="30"/>
          <w:szCs w:val="30"/>
          <w:cs/>
        </w:rPr>
        <w:t>ท</w:t>
      </w:r>
      <w:r w:rsidR="00CE736D" w:rsidRPr="0094464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และบริษัทมีจำนวน </w:t>
      </w:r>
      <w:r w:rsidR="00535C3E" w:rsidRPr="00953BA7">
        <w:rPr>
          <w:rFonts w:asciiTheme="majorBidi" w:hAnsiTheme="majorBidi" w:cstheme="majorBidi"/>
          <w:color w:val="000000"/>
          <w:spacing w:val="-4"/>
          <w:sz w:val="30"/>
          <w:szCs w:val="30"/>
        </w:rPr>
        <w:t>31</w:t>
      </w:r>
      <w:r w:rsidR="00C7731A" w:rsidRPr="00953BA7">
        <w:rPr>
          <w:rFonts w:asciiTheme="majorBidi" w:hAnsiTheme="majorBidi" w:cstheme="majorBidi"/>
          <w:color w:val="000000"/>
          <w:spacing w:val="-4"/>
          <w:sz w:val="30"/>
          <w:szCs w:val="30"/>
        </w:rPr>
        <w:t>.</w:t>
      </w:r>
      <w:r w:rsidR="00535C3E" w:rsidRPr="00953BA7">
        <w:rPr>
          <w:rFonts w:asciiTheme="majorBidi" w:hAnsiTheme="majorBidi" w:cstheme="majorBidi"/>
          <w:color w:val="000000"/>
          <w:spacing w:val="-4"/>
          <w:sz w:val="30"/>
          <w:szCs w:val="30"/>
        </w:rPr>
        <w:t>10</w:t>
      </w:r>
      <w:r w:rsidR="00CE736D" w:rsidRPr="0094464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CE736D" w:rsidRPr="0094464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</w:t>
      </w:r>
      <w:r w:rsidR="00CE736D" w:rsidRPr="0094464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CE736D" w:rsidRPr="0094464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และ </w:t>
      </w:r>
      <w:r w:rsidR="00C7731A" w:rsidRPr="00953BA7">
        <w:rPr>
          <w:rFonts w:asciiTheme="majorBidi" w:hAnsiTheme="majorBidi" w:cstheme="majorBidi"/>
          <w:color w:val="000000"/>
          <w:spacing w:val="-4"/>
          <w:sz w:val="30"/>
          <w:szCs w:val="30"/>
        </w:rPr>
        <w:t>2</w:t>
      </w:r>
      <w:r w:rsidR="00535C3E" w:rsidRPr="00953BA7">
        <w:rPr>
          <w:rFonts w:asciiTheme="majorBidi" w:hAnsiTheme="majorBidi" w:cstheme="majorBidi"/>
          <w:color w:val="000000"/>
          <w:spacing w:val="-4"/>
          <w:sz w:val="30"/>
          <w:szCs w:val="30"/>
        </w:rPr>
        <w:t>6</w:t>
      </w:r>
      <w:r w:rsidR="00C7731A" w:rsidRPr="00953BA7">
        <w:rPr>
          <w:rFonts w:asciiTheme="majorBidi" w:hAnsiTheme="majorBidi" w:cstheme="majorBidi"/>
          <w:color w:val="000000"/>
          <w:spacing w:val="-4"/>
          <w:sz w:val="30"/>
          <w:szCs w:val="30"/>
        </w:rPr>
        <w:t>.</w:t>
      </w:r>
      <w:r w:rsidR="00535C3E" w:rsidRPr="00953BA7">
        <w:rPr>
          <w:rFonts w:asciiTheme="majorBidi" w:hAnsiTheme="majorBidi" w:cstheme="majorBidi"/>
          <w:color w:val="000000"/>
          <w:spacing w:val="-4"/>
          <w:sz w:val="30"/>
          <w:szCs w:val="30"/>
        </w:rPr>
        <w:t>0</w:t>
      </w:r>
      <w:r w:rsidR="00C7731A" w:rsidRPr="00953BA7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5 </w:t>
      </w:r>
      <w:r w:rsidR="00CE736D" w:rsidRPr="0094464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 ตามลำดับ</w:t>
      </w:r>
      <w:r w:rsidR="00CE736D" w:rsidRPr="0094464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CE736D" w:rsidRPr="00944644">
        <w:rPr>
          <w:rFonts w:asciiTheme="majorBidi" w:hAnsiTheme="majorBidi" w:cstheme="majorBidi"/>
          <w:color w:val="000000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ผู้ให้เช่ายังคงต้องจัดประเภทสัญญาเช่าเป็นสัญญาเช่าการเงินหรือสัญญาเช่า</w:t>
      </w:r>
      <w:r w:rsidR="00CE736D" w:rsidRPr="00944644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953BA7">
        <w:rPr>
          <w:rFonts w:ascii="Angsana New" w:hAnsi="Angsana New"/>
          <w:sz w:val="30"/>
          <w:szCs w:val="30"/>
          <w:cs/>
        </w:rPr>
        <w:t xml:space="preserve"> เมื่อมาตรฐาน</w:t>
      </w:r>
      <w:r w:rsidR="00256B9F"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>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3143672E" w14:textId="77777777" w:rsidR="005176FD" w:rsidRPr="00944644" w:rsidRDefault="005176FD" w:rsidP="004769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44"/>
        <w:jc w:val="thaiDistribute"/>
        <w:rPr>
          <w:rFonts w:ascii="Angsana New" w:hAnsi="Angsana New"/>
          <w:sz w:val="30"/>
          <w:szCs w:val="30"/>
        </w:rPr>
      </w:pPr>
    </w:p>
    <w:p w14:paraId="01DA2C2D" w14:textId="77777777" w:rsidR="00D957C9" w:rsidRPr="00944644" w:rsidRDefault="001C36AB" w:rsidP="00944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44644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Pr="00944644">
        <w:rPr>
          <w:rFonts w:ascii="Angsana New" w:hAnsi="Angsana New"/>
          <w:sz w:val="30"/>
          <w:szCs w:val="30"/>
        </w:rPr>
        <w:br/>
      </w:r>
      <w:r w:rsidRPr="00944644">
        <w:rPr>
          <w:rFonts w:ascii="Angsana New" w:hAnsi="Angsana New"/>
          <w:sz w:val="30"/>
          <w:szCs w:val="30"/>
          <w:cs/>
        </w:rPr>
        <w:t>การรายงานทางการเงินดังกล่าวข้างต้น</w:t>
      </w:r>
    </w:p>
    <w:sectPr w:rsidR="00D957C9" w:rsidRPr="00944644" w:rsidSect="00944644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E190E" w14:textId="77777777" w:rsidR="00B07AED" w:rsidRDefault="00B07AED" w:rsidP="005F5E41">
      <w:r>
        <w:separator/>
      </w:r>
    </w:p>
  </w:endnote>
  <w:endnote w:type="continuationSeparator" w:id="0">
    <w:p w14:paraId="0A2CC1AE" w14:textId="77777777" w:rsidR="00B07AED" w:rsidRDefault="00B07AED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777A9" w14:textId="77777777" w:rsidR="002573DD" w:rsidRPr="002A722B" w:rsidRDefault="002573DD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5C265580" w14:textId="77777777" w:rsidR="002573DD" w:rsidRPr="009D066B" w:rsidRDefault="002573DD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64D0D" w14:textId="77777777" w:rsidR="000E302E" w:rsidRPr="002A722B" w:rsidRDefault="000E302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70B6DE5C" w14:textId="77777777" w:rsidR="000E302E" w:rsidRPr="009D066B" w:rsidRDefault="000E302E" w:rsidP="000B195A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81434" w14:textId="77777777" w:rsidR="000E302E" w:rsidRPr="002A722B" w:rsidRDefault="000E302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4A3BF64B" w14:textId="77777777" w:rsidR="000E302E" w:rsidRPr="006E199B" w:rsidRDefault="000E302E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4E9" w14:textId="77777777" w:rsidR="000E302E" w:rsidRPr="002A722B" w:rsidRDefault="000E302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40941B" w14:textId="77777777" w:rsidR="000E302E" w:rsidRPr="006E199B" w:rsidRDefault="000E302E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FDFFA" w14:textId="77777777" w:rsidR="000E302E" w:rsidRPr="002A722B" w:rsidRDefault="000E302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36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123045DF" w14:textId="77777777" w:rsidR="000E302E" w:rsidRPr="006E199B" w:rsidRDefault="000E302E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CB4B6" w14:textId="77777777" w:rsidR="000E302E" w:rsidRPr="002A722B" w:rsidRDefault="000E302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CD9D70" w14:textId="77777777" w:rsidR="000E302E" w:rsidRPr="00607047" w:rsidRDefault="000E302E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38CC3" w14:textId="77777777" w:rsidR="00B07AED" w:rsidRDefault="00B07AED" w:rsidP="005F5E41">
      <w:r>
        <w:separator/>
      </w:r>
    </w:p>
  </w:footnote>
  <w:footnote w:type="continuationSeparator" w:id="0">
    <w:p w14:paraId="78AD8129" w14:textId="77777777" w:rsidR="00B07AED" w:rsidRDefault="00B07AED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093D2" w14:textId="77777777" w:rsidR="000E302E" w:rsidRPr="00F62F33" w:rsidRDefault="000E302E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1533B2FD" w14:textId="77777777" w:rsidR="000E302E" w:rsidRDefault="000E302E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B664343" w14:textId="30407170" w:rsidR="000E302E" w:rsidRDefault="000E302E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</w:t>
    </w:r>
    <w:r>
      <w:rPr>
        <w:rFonts w:ascii="Angsana New" w:hAnsi="Angsana New"/>
        <w:b/>
        <w:bCs/>
        <w:sz w:val="32"/>
        <w:szCs w:val="32"/>
        <w:cs/>
      </w:rPr>
      <w:t xml:space="preserve">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D2F59C1" w14:textId="77777777" w:rsidR="000E302E" w:rsidRPr="006B2EF2" w:rsidRDefault="000E302E">
    <w:pPr>
      <w:pStyle w:val="Header"/>
      <w:rPr>
        <w:rFonts w:asciiTheme="majorBidi" w:hAnsiTheme="majorBidi" w:cstheme="majorBidi"/>
        <w:color w:val="FF000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89D40" w14:textId="77777777" w:rsidR="000E302E" w:rsidRPr="00F62F33" w:rsidRDefault="000E302E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6D25901E" w14:textId="77777777" w:rsidR="000E302E" w:rsidRDefault="000E302E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516B014" w14:textId="77777777" w:rsidR="000E302E" w:rsidRDefault="000E302E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26DDFBB" w14:textId="77777777" w:rsidR="000E302E" w:rsidRPr="00F71E21" w:rsidRDefault="000E302E">
    <w:pPr>
      <w:pStyle w:val="Head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BE4D3" w14:textId="77777777" w:rsidR="000E302E" w:rsidRDefault="000E30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6A4A" w14:textId="77777777" w:rsidR="000E302E" w:rsidRPr="00F62F33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670B6D8D" w14:textId="77777777" w:rsidR="000E302E" w:rsidRPr="00F62F33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C769DCE" w14:textId="77777777" w:rsidR="000E302E" w:rsidRDefault="000E302E" w:rsidP="00552D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สามเดือนและสาม</w:t>
    </w:r>
    <w:r w:rsidRPr="00552D3E">
      <w:rPr>
        <w:rFonts w:ascii="Angsana New" w:hAnsi="Angsana New" w:hint="cs"/>
        <w:b/>
        <w:bCs/>
        <w:sz w:val="32"/>
        <w:szCs w:val="32"/>
        <w:cs/>
      </w:rPr>
      <w:t>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31 มีนาคม 2558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D90AAAC" w14:textId="77777777" w:rsidR="000E302E" w:rsidRPr="00F62F33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B5A46" w14:textId="77777777" w:rsidR="000E302E" w:rsidRPr="00F62F33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1A62FDBB" w14:textId="77777777" w:rsidR="000E302E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2ACC1A7" w14:textId="28BA2667" w:rsidR="000E302E" w:rsidRDefault="000E302E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>
      <w:rPr>
        <w:rFonts w:ascii="Angsana New" w:hAnsi="Angsana New"/>
        <w:b/>
        <w:bCs/>
        <w:sz w:val="32"/>
        <w:szCs w:val="32"/>
        <w:cs/>
      </w:rPr>
      <w:t>คม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25</w:t>
    </w:r>
    <w:r>
      <w:rPr>
        <w:rFonts w:ascii="Angsana New" w:hAnsi="Angsana New"/>
        <w:b/>
        <w:bCs/>
        <w:sz w:val="32"/>
        <w:szCs w:val="32"/>
      </w:rPr>
      <w:t xml:space="preserve">63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11E4" w14:textId="77777777" w:rsidR="000E302E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FF517" w14:textId="77777777" w:rsidR="000E302E" w:rsidRPr="00F62F33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770A47B9" w14:textId="77777777" w:rsidR="000E302E" w:rsidRPr="00F62F33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06E7246" w14:textId="61FA0E36" w:rsidR="000E302E" w:rsidRDefault="000E302E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>
      <w:rPr>
        <w:rFonts w:ascii="Angsana New" w:hAnsi="Angsana New"/>
        <w:b/>
        <w:bCs/>
        <w:sz w:val="32"/>
        <w:szCs w:val="32"/>
        <w:cs/>
      </w:rPr>
      <w:t>คม</w:t>
    </w:r>
    <w:r>
      <w:rPr>
        <w:rFonts w:ascii="Angsana New" w:hAnsi="Angsana New"/>
        <w:b/>
        <w:bCs/>
        <w:sz w:val="32"/>
        <w:szCs w:val="32"/>
      </w:rPr>
      <w:t xml:space="preserve"> 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822E131" w14:textId="77777777" w:rsidR="000E302E" w:rsidRPr="00F62F33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57278" w14:textId="77777777" w:rsidR="000E302E" w:rsidRPr="00F62F33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2AB56054" w14:textId="77777777" w:rsidR="000E302E" w:rsidRPr="00F62F33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3D3E60" w14:textId="77777777" w:rsidR="000E302E" w:rsidRDefault="000E302E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78EA3C5" w14:textId="77777777" w:rsidR="000E302E" w:rsidRPr="00F62F33" w:rsidRDefault="000E302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4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0295740"/>
    <w:multiLevelType w:val="hybridMultilevel"/>
    <w:tmpl w:val="3A9A9CA6"/>
    <w:lvl w:ilvl="0" w:tplc="AA24C6FC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2E42212A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4E9243D"/>
    <w:multiLevelType w:val="hybridMultilevel"/>
    <w:tmpl w:val="105E56E0"/>
    <w:lvl w:ilvl="0" w:tplc="7B005590">
      <w:numFmt w:val="bullet"/>
      <w:lvlText w:val="-"/>
      <w:lvlJc w:val="left"/>
      <w:pPr>
        <w:ind w:left="902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3" w15:restartNumberingAfterBreak="0">
    <w:nsid w:val="6F7E7A40"/>
    <w:multiLevelType w:val="hybridMultilevel"/>
    <w:tmpl w:val="0A1ADD20"/>
    <w:lvl w:ilvl="0" w:tplc="C65658FA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F1C9A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0"/>
  </w:num>
  <w:num w:numId="14">
    <w:abstractNumId w:val="20"/>
  </w:num>
  <w:num w:numId="15">
    <w:abstractNumId w:val="23"/>
  </w:num>
  <w:num w:numId="16">
    <w:abstractNumId w:val="10"/>
  </w:num>
  <w:num w:numId="17">
    <w:abstractNumId w:val="25"/>
  </w:num>
  <w:num w:numId="18">
    <w:abstractNumId w:val="17"/>
  </w:num>
  <w:num w:numId="19">
    <w:abstractNumId w:val="28"/>
  </w:num>
  <w:num w:numId="20">
    <w:abstractNumId w:val="24"/>
  </w:num>
  <w:num w:numId="21">
    <w:abstractNumId w:val="27"/>
  </w:num>
  <w:num w:numId="22">
    <w:abstractNumId w:val="34"/>
  </w:num>
  <w:num w:numId="23">
    <w:abstractNumId w:val="36"/>
  </w:num>
  <w:num w:numId="24">
    <w:abstractNumId w:val="13"/>
  </w:num>
  <w:num w:numId="25">
    <w:abstractNumId w:val="21"/>
  </w:num>
  <w:num w:numId="26">
    <w:abstractNumId w:val="15"/>
  </w:num>
  <w:num w:numId="27">
    <w:abstractNumId w:val="32"/>
  </w:num>
  <w:num w:numId="28">
    <w:abstractNumId w:val="14"/>
  </w:num>
  <w:num w:numId="29">
    <w:abstractNumId w:val="31"/>
  </w:num>
  <w:num w:numId="30">
    <w:abstractNumId w:val="11"/>
  </w:num>
  <w:num w:numId="31">
    <w:abstractNumId w:val="38"/>
  </w:num>
  <w:num w:numId="32">
    <w:abstractNumId w:val="26"/>
  </w:num>
  <w:num w:numId="33">
    <w:abstractNumId w:val="16"/>
  </w:num>
  <w:num w:numId="34">
    <w:abstractNumId w:val="37"/>
  </w:num>
  <w:num w:numId="35">
    <w:abstractNumId w:val="12"/>
  </w:num>
  <w:num w:numId="36">
    <w:abstractNumId w:val="29"/>
  </w:num>
  <w:num w:numId="37">
    <w:abstractNumId w:val="19"/>
  </w:num>
  <w:num w:numId="38">
    <w:abstractNumId w:val="33"/>
  </w:num>
  <w:num w:numId="39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5E6F"/>
    <w:rsid w:val="00006525"/>
    <w:rsid w:val="00006CB2"/>
    <w:rsid w:val="00007129"/>
    <w:rsid w:val="0000731D"/>
    <w:rsid w:val="000073F5"/>
    <w:rsid w:val="00007826"/>
    <w:rsid w:val="00007FFE"/>
    <w:rsid w:val="000100C2"/>
    <w:rsid w:val="00010226"/>
    <w:rsid w:val="00010354"/>
    <w:rsid w:val="0001045F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88E"/>
    <w:rsid w:val="0001295E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F3B"/>
    <w:rsid w:val="000213BD"/>
    <w:rsid w:val="0002198E"/>
    <w:rsid w:val="00021F21"/>
    <w:rsid w:val="0002224D"/>
    <w:rsid w:val="000226F6"/>
    <w:rsid w:val="000227A9"/>
    <w:rsid w:val="00022878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27CEE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4BE4"/>
    <w:rsid w:val="000451F7"/>
    <w:rsid w:val="0004525A"/>
    <w:rsid w:val="000452AD"/>
    <w:rsid w:val="00045686"/>
    <w:rsid w:val="00045874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556"/>
    <w:rsid w:val="00064C56"/>
    <w:rsid w:val="00064E8C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C6D"/>
    <w:rsid w:val="00070E91"/>
    <w:rsid w:val="0007102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D4E"/>
    <w:rsid w:val="000741A2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FE1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816"/>
    <w:rsid w:val="00095CAA"/>
    <w:rsid w:val="00095FCA"/>
    <w:rsid w:val="0009617A"/>
    <w:rsid w:val="00096187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E9"/>
    <w:rsid w:val="000A6F09"/>
    <w:rsid w:val="000A6F80"/>
    <w:rsid w:val="000A7398"/>
    <w:rsid w:val="000A760B"/>
    <w:rsid w:val="000A7846"/>
    <w:rsid w:val="000A78DE"/>
    <w:rsid w:val="000A7B8F"/>
    <w:rsid w:val="000A7CC5"/>
    <w:rsid w:val="000B007E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5E"/>
    <w:rsid w:val="000C23BA"/>
    <w:rsid w:val="000C2805"/>
    <w:rsid w:val="000C2A74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A93"/>
    <w:rsid w:val="000C4E18"/>
    <w:rsid w:val="000C539B"/>
    <w:rsid w:val="000C53C1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696"/>
    <w:rsid w:val="000D082F"/>
    <w:rsid w:val="000D288B"/>
    <w:rsid w:val="000D2C19"/>
    <w:rsid w:val="000D2C3E"/>
    <w:rsid w:val="000D37B8"/>
    <w:rsid w:val="000D3887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20"/>
    <w:rsid w:val="000E28CB"/>
    <w:rsid w:val="000E302E"/>
    <w:rsid w:val="000E38E0"/>
    <w:rsid w:val="000E3A35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39F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0CB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3947"/>
    <w:rsid w:val="00114027"/>
    <w:rsid w:val="00114CA3"/>
    <w:rsid w:val="00114E57"/>
    <w:rsid w:val="00114ED8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CEC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090"/>
    <w:rsid w:val="001364BC"/>
    <w:rsid w:val="00136683"/>
    <w:rsid w:val="001366E4"/>
    <w:rsid w:val="001370C9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5D2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A7F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47F24"/>
    <w:rsid w:val="001502D2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1F77"/>
    <w:rsid w:val="001522C9"/>
    <w:rsid w:val="00152784"/>
    <w:rsid w:val="001527C4"/>
    <w:rsid w:val="00152DA8"/>
    <w:rsid w:val="00152EA5"/>
    <w:rsid w:val="00152EFB"/>
    <w:rsid w:val="001531AA"/>
    <w:rsid w:val="001532FD"/>
    <w:rsid w:val="001534DD"/>
    <w:rsid w:val="001539E6"/>
    <w:rsid w:val="0015407A"/>
    <w:rsid w:val="00154515"/>
    <w:rsid w:val="001545CD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2EDA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AF9"/>
    <w:rsid w:val="00175D4B"/>
    <w:rsid w:val="001760F3"/>
    <w:rsid w:val="0017635F"/>
    <w:rsid w:val="00176396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946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6DA"/>
    <w:rsid w:val="001B77D4"/>
    <w:rsid w:val="001B7B52"/>
    <w:rsid w:val="001C0052"/>
    <w:rsid w:val="001C01CD"/>
    <w:rsid w:val="001C0280"/>
    <w:rsid w:val="001C0517"/>
    <w:rsid w:val="001C0AC9"/>
    <w:rsid w:val="001C1945"/>
    <w:rsid w:val="001C1A5A"/>
    <w:rsid w:val="001C2261"/>
    <w:rsid w:val="001C2836"/>
    <w:rsid w:val="001C2E8D"/>
    <w:rsid w:val="001C2F3B"/>
    <w:rsid w:val="001C2F86"/>
    <w:rsid w:val="001C3314"/>
    <w:rsid w:val="001C36AB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DE3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4F5"/>
    <w:rsid w:val="001E0E16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60D4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E79A5"/>
    <w:rsid w:val="001F01BF"/>
    <w:rsid w:val="001F069E"/>
    <w:rsid w:val="001F0723"/>
    <w:rsid w:val="001F0A3E"/>
    <w:rsid w:val="001F1A80"/>
    <w:rsid w:val="001F1BF3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651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1C5F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58"/>
    <w:rsid w:val="002165ED"/>
    <w:rsid w:val="002168C3"/>
    <w:rsid w:val="00216DEF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2AEC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30239"/>
    <w:rsid w:val="00230488"/>
    <w:rsid w:val="002304D5"/>
    <w:rsid w:val="0023086E"/>
    <w:rsid w:val="00230C6B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3D13"/>
    <w:rsid w:val="00234B83"/>
    <w:rsid w:val="00234E20"/>
    <w:rsid w:val="00234F31"/>
    <w:rsid w:val="00235EE6"/>
    <w:rsid w:val="00236033"/>
    <w:rsid w:val="0023625D"/>
    <w:rsid w:val="00236557"/>
    <w:rsid w:val="00236DF7"/>
    <w:rsid w:val="00236EFA"/>
    <w:rsid w:val="00236F51"/>
    <w:rsid w:val="0023761C"/>
    <w:rsid w:val="002403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4E0"/>
    <w:rsid w:val="00251BC5"/>
    <w:rsid w:val="00251CA2"/>
    <w:rsid w:val="002520DD"/>
    <w:rsid w:val="0025219A"/>
    <w:rsid w:val="002522D4"/>
    <w:rsid w:val="0025352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B4A"/>
    <w:rsid w:val="00256B9F"/>
    <w:rsid w:val="00256D64"/>
    <w:rsid w:val="00256DD1"/>
    <w:rsid w:val="00256DE7"/>
    <w:rsid w:val="00256E7C"/>
    <w:rsid w:val="0025709B"/>
    <w:rsid w:val="002570B9"/>
    <w:rsid w:val="002573DD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B10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3F3"/>
    <w:rsid w:val="00270402"/>
    <w:rsid w:val="002709AF"/>
    <w:rsid w:val="00270A1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325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8D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0FE5"/>
    <w:rsid w:val="002813C0"/>
    <w:rsid w:val="002818AE"/>
    <w:rsid w:val="00281B87"/>
    <w:rsid w:val="002826E5"/>
    <w:rsid w:val="00282FEA"/>
    <w:rsid w:val="00283815"/>
    <w:rsid w:val="00283CF1"/>
    <w:rsid w:val="00283D09"/>
    <w:rsid w:val="002841F4"/>
    <w:rsid w:val="00284861"/>
    <w:rsid w:val="0028522A"/>
    <w:rsid w:val="00285A5C"/>
    <w:rsid w:val="00286293"/>
    <w:rsid w:val="00286352"/>
    <w:rsid w:val="00286630"/>
    <w:rsid w:val="00286637"/>
    <w:rsid w:val="002869D1"/>
    <w:rsid w:val="00286B81"/>
    <w:rsid w:val="002874D7"/>
    <w:rsid w:val="00287717"/>
    <w:rsid w:val="0028785B"/>
    <w:rsid w:val="0028798F"/>
    <w:rsid w:val="00290972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54C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49A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056"/>
    <w:rsid w:val="002A1148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988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EBA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7D0"/>
    <w:rsid w:val="002B1806"/>
    <w:rsid w:val="002B19FD"/>
    <w:rsid w:val="002B1A41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5D6D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80A"/>
    <w:rsid w:val="002C2A94"/>
    <w:rsid w:val="002C391A"/>
    <w:rsid w:val="002C39CA"/>
    <w:rsid w:val="002C3B40"/>
    <w:rsid w:val="002C41CF"/>
    <w:rsid w:val="002C41F0"/>
    <w:rsid w:val="002C420C"/>
    <w:rsid w:val="002C47ED"/>
    <w:rsid w:val="002C4C8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C7B2F"/>
    <w:rsid w:val="002C7E20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D5D"/>
    <w:rsid w:val="002D4EAC"/>
    <w:rsid w:val="002D55A9"/>
    <w:rsid w:val="002D574E"/>
    <w:rsid w:val="002D58AC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555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2F7BAD"/>
    <w:rsid w:val="003003C3"/>
    <w:rsid w:val="00300DB7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7AA"/>
    <w:rsid w:val="003178BF"/>
    <w:rsid w:val="00317C1D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4CA"/>
    <w:rsid w:val="003247C3"/>
    <w:rsid w:val="003249AC"/>
    <w:rsid w:val="00325227"/>
    <w:rsid w:val="00325314"/>
    <w:rsid w:val="003258BF"/>
    <w:rsid w:val="00325C0B"/>
    <w:rsid w:val="00325CB9"/>
    <w:rsid w:val="00325D4E"/>
    <w:rsid w:val="00325EFD"/>
    <w:rsid w:val="00326101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16F1"/>
    <w:rsid w:val="00341F91"/>
    <w:rsid w:val="00342041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5CCA"/>
    <w:rsid w:val="003460A5"/>
    <w:rsid w:val="003476AF"/>
    <w:rsid w:val="00347A8D"/>
    <w:rsid w:val="00347FBA"/>
    <w:rsid w:val="00350864"/>
    <w:rsid w:val="003509F9"/>
    <w:rsid w:val="00350CB8"/>
    <w:rsid w:val="00350DD2"/>
    <w:rsid w:val="00352147"/>
    <w:rsid w:val="0035230C"/>
    <w:rsid w:val="0035249F"/>
    <w:rsid w:val="0035252F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5FA4"/>
    <w:rsid w:val="003665B1"/>
    <w:rsid w:val="0036695A"/>
    <w:rsid w:val="00366E14"/>
    <w:rsid w:val="003673AF"/>
    <w:rsid w:val="003677BC"/>
    <w:rsid w:val="00367B2D"/>
    <w:rsid w:val="00367D80"/>
    <w:rsid w:val="0037008C"/>
    <w:rsid w:val="0037075C"/>
    <w:rsid w:val="00370ACD"/>
    <w:rsid w:val="00371096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5CEF"/>
    <w:rsid w:val="0037610D"/>
    <w:rsid w:val="0037684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62C"/>
    <w:rsid w:val="00381701"/>
    <w:rsid w:val="00381C0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095A"/>
    <w:rsid w:val="00390FFE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18F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40B"/>
    <w:rsid w:val="003A6F49"/>
    <w:rsid w:val="003A6FD5"/>
    <w:rsid w:val="003A75A9"/>
    <w:rsid w:val="003A7AB3"/>
    <w:rsid w:val="003B030A"/>
    <w:rsid w:val="003B0559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6EFB"/>
    <w:rsid w:val="003B7789"/>
    <w:rsid w:val="003B782D"/>
    <w:rsid w:val="003B7C4B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5EA"/>
    <w:rsid w:val="003C7E6D"/>
    <w:rsid w:val="003D0354"/>
    <w:rsid w:val="003D05AE"/>
    <w:rsid w:val="003D09CF"/>
    <w:rsid w:val="003D1012"/>
    <w:rsid w:val="003D137D"/>
    <w:rsid w:val="003D1384"/>
    <w:rsid w:val="003D15F2"/>
    <w:rsid w:val="003D1655"/>
    <w:rsid w:val="003D18C8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2CE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23E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0D0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5D7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8A1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75E"/>
    <w:rsid w:val="00466B41"/>
    <w:rsid w:val="004671E6"/>
    <w:rsid w:val="00467241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107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69A0"/>
    <w:rsid w:val="0047734A"/>
    <w:rsid w:val="00477E7C"/>
    <w:rsid w:val="0048074E"/>
    <w:rsid w:val="00480839"/>
    <w:rsid w:val="00480A97"/>
    <w:rsid w:val="0048111C"/>
    <w:rsid w:val="0048140C"/>
    <w:rsid w:val="00482333"/>
    <w:rsid w:val="004825EA"/>
    <w:rsid w:val="00482A6A"/>
    <w:rsid w:val="00482A8D"/>
    <w:rsid w:val="00482B18"/>
    <w:rsid w:val="00482DD8"/>
    <w:rsid w:val="004830CC"/>
    <w:rsid w:val="004837DA"/>
    <w:rsid w:val="00483955"/>
    <w:rsid w:val="00484238"/>
    <w:rsid w:val="004845AD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094C"/>
    <w:rsid w:val="00490C01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442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26A"/>
    <w:rsid w:val="004C14DA"/>
    <w:rsid w:val="004C165B"/>
    <w:rsid w:val="004C1915"/>
    <w:rsid w:val="004C1BFB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246"/>
    <w:rsid w:val="004C751C"/>
    <w:rsid w:val="004C7801"/>
    <w:rsid w:val="004C7ACD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D7B7F"/>
    <w:rsid w:val="004E0470"/>
    <w:rsid w:val="004E0778"/>
    <w:rsid w:val="004E0B11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55"/>
    <w:rsid w:val="004E3DF8"/>
    <w:rsid w:val="004E3F80"/>
    <w:rsid w:val="004E4044"/>
    <w:rsid w:val="004E46D4"/>
    <w:rsid w:val="004E4BC8"/>
    <w:rsid w:val="004E4C6B"/>
    <w:rsid w:val="004E504B"/>
    <w:rsid w:val="004E5118"/>
    <w:rsid w:val="004E5C94"/>
    <w:rsid w:val="004E6202"/>
    <w:rsid w:val="004E630A"/>
    <w:rsid w:val="004E662C"/>
    <w:rsid w:val="004E6818"/>
    <w:rsid w:val="004E697B"/>
    <w:rsid w:val="004E6A2B"/>
    <w:rsid w:val="004E6BC7"/>
    <w:rsid w:val="004E6ECE"/>
    <w:rsid w:val="004E7426"/>
    <w:rsid w:val="004E7CDE"/>
    <w:rsid w:val="004F053F"/>
    <w:rsid w:val="004F05F5"/>
    <w:rsid w:val="004F0832"/>
    <w:rsid w:val="004F0E1E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20"/>
    <w:rsid w:val="005013E6"/>
    <w:rsid w:val="0050187F"/>
    <w:rsid w:val="00501A27"/>
    <w:rsid w:val="00501E6A"/>
    <w:rsid w:val="00501F44"/>
    <w:rsid w:val="00502177"/>
    <w:rsid w:val="005022AE"/>
    <w:rsid w:val="005022FA"/>
    <w:rsid w:val="0050259B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6FD"/>
    <w:rsid w:val="0051782A"/>
    <w:rsid w:val="00517A37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9DF"/>
    <w:rsid w:val="00533A57"/>
    <w:rsid w:val="00533C7E"/>
    <w:rsid w:val="00533F16"/>
    <w:rsid w:val="00534420"/>
    <w:rsid w:val="005344B7"/>
    <w:rsid w:val="00535742"/>
    <w:rsid w:val="00535C3E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66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22A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5C1B"/>
    <w:rsid w:val="005560B5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98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93E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B77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E20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2B5F"/>
    <w:rsid w:val="00582E5E"/>
    <w:rsid w:val="00583052"/>
    <w:rsid w:val="0058343D"/>
    <w:rsid w:val="00583DBD"/>
    <w:rsid w:val="00583F1B"/>
    <w:rsid w:val="00583FA7"/>
    <w:rsid w:val="0058435C"/>
    <w:rsid w:val="0058513D"/>
    <w:rsid w:val="0058589F"/>
    <w:rsid w:val="00585C4F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1AFB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701F"/>
    <w:rsid w:val="005971A1"/>
    <w:rsid w:val="005973DB"/>
    <w:rsid w:val="00597C4B"/>
    <w:rsid w:val="005A0081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9E5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00B"/>
    <w:rsid w:val="005B7366"/>
    <w:rsid w:val="005C0450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8FA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03D"/>
    <w:rsid w:val="005E0153"/>
    <w:rsid w:val="005E04C9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9B8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BE0"/>
    <w:rsid w:val="00601C20"/>
    <w:rsid w:val="00601E2F"/>
    <w:rsid w:val="0060208D"/>
    <w:rsid w:val="0060217E"/>
    <w:rsid w:val="00602363"/>
    <w:rsid w:val="0060243C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379"/>
    <w:rsid w:val="006047C8"/>
    <w:rsid w:val="006054AA"/>
    <w:rsid w:val="0060584E"/>
    <w:rsid w:val="00605DCF"/>
    <w:rsid w:val="006062B1"/>
    <w:rsid w:val="00606E19"/>
    <w:rsid w:val="00607047"/>
    <w:rsid w:val="00607206"/>
    <w:rsid w:val="006078CF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529"/>
    <w:rsid w:val="006135C0"/>
    <w:rsid w:val="00613ADF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DC9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9A0"/>
    <w:rsid w:val="00637A62"/>
    <w:rsid w:val="00637B50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895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00C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3E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112B"/>
    <w:rsid w:val="0066132E"/>
    <w:rsid w:val="00661573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3B51"/>
    <w:rsid w:val="0066490C"/>
    <w:rsid w:val="006649CF"/>
    <w:rsid w:val="00664C3A"/>
    <w:rsid w:val="00664C86"/>
    <w:rsid w:val="00664D80"/>
    <w:rsid w:val="006657DD"/>
    <w:rsid w:val="00665C70"/>
    <w:rsid w:val="00665C96"/>
    <w:rsid w:val="00665FB7"/>
    <w:rsid w:val="00665FFA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013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222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10C"/>
    <w:rsid w:val="00684669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3EA"/>
    <w:rsid w:val="00691406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350"/>
    <w:rsid w:val="006A07C3"/>
    <w:rsid w:val="006A0C9C"/>
    <w:rsid w:val="006A117B"/>
    <w:rsid w:val="006A12FF"/>
    <w:rsid w:val="006A1E23"/>
    <w:rsid w:val="006A2DC0"/>
    <w:rsid w:val="006A3316"/>
    <w:rsid w:val="006A3673"/>
    <w:rsid w:val="006A3AF4"/>
    <w:rsid w:val="006A3CAB"/>
    <w:rsid w:val="006A3EE8"/>
    <w:rsid w:val="006A42CE"/>
    <w:rsid w:val="006A43EE"/>
    <w:rsid w:val="006A4990"/>
    <w:rsid w:val="006A501A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04F"/>
    <w:rsid w:val="006B237F"/>
    <w:rsid w:val="006B2618"/>
    <w:rsid w:val="006B2A1F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4B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516"/>
    <w:rsid w:val="006C26ED"/>
    <w:rsid w:val="006C2790"/>
    <w:rsid w:val="006C27DB"/>
    <w:rsid w:val="006C28C5"/>
    <w:rsid w:val="006C30E7"/>
    <w:rsid w:val="006C3744"/>
    <w:rsid w:val="006C3F7A"/>
    <w:rsid w:val="006C4076"/>
    <w:rsid w:val="006C43E0"/>
    <w:rsid w:val="006C4582"/>
    <w:rsid w:val="006C460E"/>
    <w:rsid w:val="006C4825"/>
    <w:rsid w:val="006C512F"/>
    <w:rsid w:val="006C5858"/>
    <w:rsid w:val="006C5D09"/>
    <w:rsid w:val="006C61F3"/>
    <w:rsid w:val="006C6E6D"/>
    <w:rsid w:val="006C757F"/>
    <w:rsid w:val="006C7589"/>
    <w:rsid w:val="006C75E4"/>
    <w:rsid w:val="006C7F8F"/>
    <w:rsid w:val="006D0194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714"/>
    <w:rsid w:val="006D38AC"/>
    <w:rsid w:val="006D3A8D"/>
    <w:rsid w:val="006D4115"/>
    <w:rsid w:val="006D4B26"/>
    <w:rsid w:val="006D4C24"/>
    <w:rsid w:val="006D53C1"/>
    <w:rsid w:val="006D5655"/>
    <w:rsid w:val="006D5AFC"/>
    <w:rsid w:val="006D5FFF"/>
    <w:rsid w:val="006D61CC"/>
    <w:rsid w:val="006D687C"/>
    <w:rsid w:val="006D6905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8EA"/>
    <w:rsid w:val="006E0C10"/>
    <w:rsid w:val="006E0F4C"/>
    <w:rsid w:val="006E12DA"/>
    <w:rsid w:val="006E1977"/>
    <w:rsid w:val="006E199B"/>
    <w:rsid w:val="006E1CAB"/>
    <w:rsid w:val="006E2172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D2F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D1E"/>
    <w:rsid w:val="00705F1D"/>
    <w:rsid w:val="00705FB1"/>
    <w:rsid w:val="0070627D"/>
    <w:rsid w:val="0070633B"/>
    <w:rsid w:val="007064DB"/>
    <w:rsid w:val="00707439"/>
    <w:rsid w:val="00707451"/>
    <w:rsid w:val="007074DE"/>
    <w:rsid w:val="0070780F"/>
    <w:rsid w:val="007104AF"/>
    <w:rsid w:val="00710533"/>
    <w:rsid w:val="00710D63"/>
    <w:rsid w:val="007110E9"/>
    <w:rsid w:val="007111A7"/>
    <w:rsid w:val="007112D5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9EA"/>
    <w:rsid w:val="00714E8A"/>
    <w:rsid w:val="00714EBF"/>
    <w:rsid w:val="00714F9D"/>
    <w:rsid w:val="007151D8"/>
    <w:rsid w:val="007151E4"/>
    <w:rsid w:val="007152E8"/>
    <w:rsid w:val="007155EA"/>
    <w:rsid w:val="0071560D"/>
    <w:rsid w:val="00715798"/>
    <w:rsid w:val="007157F9"/>
    <w:rsid w:val="00715AA1"/>
    <w:rsid w:val="00715AE9"/>
    <w:rsid w:val="00715C57"/>
    <w:rsid w:val="0071606B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2FE9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2EC2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3C2"/>
    <w:rsid w:val="00751A55"/>
    <w:rsid w:val="007524B4"/>
    <w:rsid w:val="00752904"/>
    <w:rsid w:val="007533C5"/>
    <w:rsid w:val="007533DD"/>
    <w:rsid w:val="007534E6"/>
    <w:rsid w:val="007535EB"/>
    <w:rsid w:val="00753810"/>
    <w:rsid w:val="007538C8"/>
    <w:rsid w:val="0075419B"/>
    <w:rsid w:val="007541EC"/>
    <w:rsid w:val="00754516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6B5D"/>
    <w:rsid w:val="007570DE"/>
    <w:rsid w:val="007577DB"/>
    <w:rsid w:val="007578DD"/>
    <w:rsid w:val="00757BF4"/>
    <w:rsid w:val="00760189"/>
    <w:rsid w:val="00760800"/>
    <w:rsid w:val="00760EFB"/>
    <w:rsid w:val="00761931"/>
    <w:rsid w:val="00761EEC"/>
    <w:rsid w:val="0076205E"/>
    <w:rsid w:val="0076295A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82F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312B"/>
    <w:rsid w:val="00773719"/>
    <w:rsid w:val="00773AFF"/>
    <w:rsid w:val="00773D8B"/>
    <w:rsid w:val="00773FBC"/>
    <w:rsid w:val="00773FBE"/>
    <w:rsid w:val="00774B19"/>
    <w:rsid w:val="00774D23"/>
    <w:rsid w:val="00775102"/>
    <w:rsid w:val="007755CD"/>
    <w:rsid w:val="00775A3D"/>
    <w:rsid w:val="00775CB2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2403"/>
    <w:rsid w:val="0078266F"/>
    <w:rsid w:val="00782A94"/>
    <w:rsid w:val="00782AD6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BF"/>
    <w:rsid w:val="00786CC1"/>
    <w:rsid w:val="00786E01"/>
    <w:rsid w:val="00787556"/>
    <w:rsid w:val="00787BC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E59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60F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6F2E"/>
    <w:rsid w:val="007A726E"/>
    <w:rsid w:val="007A73AA"/>
    <w:rsid w:val="007A73CD"/>
    <w:rsid w:val="007A7611"/>
    <w:rsid w:val="007A7639"/>
    <w:rsid w:val="007B069E"/>
    <w:rsid w:val="007B0804"/>
    <w:rsid w:val="007B1020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1BA"/>
    <w:rsid w:val="007D4433"/>
    <w:rsid w:val="007D4AA0"/>
    <w:rsid w:val="007D4AD7"/>
    <w:rsid w:val="007D4B77"/>
    <w:rsid w:val="007D5135"/>
    <w:rsid w:val="007D533A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73"/>
    <w:rsid w:val="007E22CD"/>
    <w:rsid w:val="007E2548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B52"/>
    <w:rsid w:val="007E5C6B"/>
    <w:rsid w:val="007E5E8A"/>
    <w:rsid w:val="007E5F43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BCA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6712"/>
    <w:rsid w:val="00806D28"/>
    <w:rsid w:val="00806F87"/>
    <w:rsid w:val="00807120"/>
    <w:rsid w:val="008072BA"/>
    <w:rsid w:val="0080745A"/>
    <w:rsid w:val="0080793C"/>
    <w:rsid w:val="00807AC0"/>
    <w:rsid w:val="00810DC7"/>
    <w:rsid w:val="008110C8"/>
    <w:rsid w:val="00811138"/>
    <w:rsid w:val="00811519"/>
    <w:rsid w:val="00811977"/>
    <w:rsid w:val="0081207F"/>
    <w:rsid w:val="008123D6"/>
    <w:rsid w:val="008128AA"/>
    <w:rsid w:val="00812926"/>
    <w:rsid w:val="00812F96"/>
    <w:rsid w:val="0081339E"/>
    <w:rsid w:val="0081383F"/>
    <w:rsid w:val="00813A2E"/>
    <w:rsid w:val="00813BF8"/>
    <w:rsid w:val="0081461E"/>
    <w:rsid w:val="0081470D"/>
    <w:rsid w:val="008147ED"/>
    <w:rsid w:val="00814811"/>
    <w:rsid w:val="00814BD3"/>
    <w:rsid w:val="00814BE6"/>
    <w:rsid w:val="008151A1"/>
    <w:rsid w:val="0081558C"/>
    <w:rsid w:val="0081597E"/>
    <w:rsid w:val="00815FF4"/>
    <w:rsid w:val="00816617"/>
    <w:rsid w:val="00816D35"/>
    <w:rsid w:val="008171B0"/>
    <w:rsid w:val="00817739"/>
    <w:rsid w:val="00817BC0"/>
    <w:rsid w:val="00817DFB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C05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7D2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0C24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427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479ED"/>
    <w:rsid w:val="008502B1"/>
    <w:rsid w:val="008506C9"/>
    <w:rsid w:val="008508CE"/>
    <w:rsid w:val="00850D23"/>
    <w:rsid w:val="00850E86"/>
    <w:rsid w:val="008510D6"/>
    <w:rsid w:val="0085175D"/>
    <w:rsid w:val="00851A63"/>
    <w:rsid w:val="00851B12"/>
    <w:rsid w:val="00851C05"/>
    <w:rsid w:val="008520B6"/>
    <w:rsid w:val="008522CC"/>
    <w:rsid w:val="0085299C"/>
    <w:rsid w:val="008529D3"/>
    <w:rsid w:val="00852D7F"/>
    <w:rsid w:val="00853574"/>
    <w:rsid w:val="008536B4"/>
    <w:rsid w:val="008538FD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6B4A"/>
    <w:rsid w:val="00857135"/>
    <w:rsid w:val="008574F7"/>
    <w:rsid w:val="00857C35"/>
    <w:rsid w:val="00860741"/>
    <w:rsid w:val="00860990"/>
    <w:rsid w:val="00860BEC"/>
    <w:rsid w:val="00860CA4"/>
    <w:rsid w:val="008610B7"/>
    <w:rsid w:val="0086113E"/>
    <w:rsid w:val="008611B6"/>
    <w:rsid w:val="0086175C"/>
    <w:rsid w:val="008618BF"/>
    <w:rsid w:val="00861943"/>
    <w:rsid w:val="00861A93"/>
    <w:rsid w:val="00861AE2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3D"/>
    <w:rsid w:val="00865BBE"/>
    <w:rsid w:val="0086612A"/>
    <w:rsid w:val="008661A7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60DC"/>
    <w:rsid w:val="0087625E"/>
    <w:rsid w:val="00876303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9E3"/>
    <w:rsid w:val="00881FD4"/>
    <w:rsid w:val="008822A5"/>
    <w:rsid w:val="0088238B"/>
    <w:rsid w:val="00882B3E"/>
    <w:rsid w:val="00882E86"/>
    <w:rsid w:val="008837D2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179"/>
    <w:rsid w:val="00894CD1"/>
    <w:rsid w:val="0089512E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214"/>
    <w:rsid w:val="008B242A"/>
    <w:rsid w:val="008B2487"/>
    <w:rsid w:val="008B29E5"/>
    <w:rsid w:val="008B2E1F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56C"/>
    <w:rsid w:val="008C1C48"/>
    <w:rsid w:val="008C24B0"/>
    <w:rsid w:val="008C28D2"/>
    <w:rsid w:val="008C2914"/>
    <w:rsid w:val="008C2B3C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AA8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1385"/>
    <w:rsid w:val="008D143C"/>
    <w:rsid w:val="008D1547"/>
    <w:rsid w:val="008D15C9"/>
    <w:rsid w:val="008D1871"/>
    <w:rsid w:val="008D207B"/>
    <w:rsid w:val="008D2118"/>
    <w:rsid w:val="008D27CB"/>
    <w:rsid w:val="008D2C29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7DA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1DAC"/>
    <w:rsid w:val="008E218B"/>
    <w:rsid w:val="008E21E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BC7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1BE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BBB"/>
    <w:rsid w:val="00913E28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0C0A"/>
    <w:rsid w:val="009210D7"/>
    <w:rsid w:val="00921358"/>
    <w:rsid w:val="0092198E"/>
    <w:rsid w:val="00921B50"/>
    <w:rsid w:val="00921CCD"/>
    <w:rsid w:val="00921DB5"/>
    <w:rsid w:val="00922B1E"/>
    <w:rsid w:val="00923069"/>
    <w:rsid w:val="0092376D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6DA5"/>
    <w:rsid w:val="00937329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644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10FA"/>
    <w:rsid w:val="00951862"/>
    <w:rsid w:val="0095190C"/>
    <w:rsid w:val="00951A2E"/>
    <w:rsid w:val="00951CC8"/>
    <w:rsid w:val="00952661"/>
    <w:rsid w:val="00953554"/>
    <w:rsid w:val="009537FC"/>
    <w:rsid w:val="00953BA7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2BA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2C2B"/>
    <w:rsid w:val="00973146"/>
    <w:rsid w:val="009735AD"/>
    <w:rsid w:val="0097369A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1AA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23A5"/>
    <w:rsid w:val="009823D2"/>
    <w:rsid w:val="009825F4"/>
    <w:rsid w:val="0098287E"/>
    <w:rsid w:val="00982902"/>
    <w:rsid w:val="00982905"/>
    <w:rsid w:val="00982F5B"/>
    <w:rsid w:val="009830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1D9"/>
    <w:rsid w:val="009873AB"/>
    <w:rsid w:val="00987406"/>
    <w:rsid w:val="009878F5"/>
    <w:rsid w:val="00987DE0"/>
    <w:rsid w:val="00987F97"/>
    <w:rsid w:val="00990BF9"/>
    <w:rsid w:val="00990EB4"/>
    <w:rsid w:val="0099187A"/>
    <w:rsid w:val="00991A34"/>
    <w:rsid w:val="00991A66"/>
    <w:rsid w:val="00991C2C"/>
    <w:rsid w:val="00992522"/>
    <w:rsid w:val="009929D6"/>
    <w:rsid w:val="00992B2D"/>
    <w:rsid w:val="00992CB0"/>
    <w:rsid w:val="00992E26"/>
    <w:rsid w:val="00993162"/>
    <w:rsid w:val="00993278"/>
    <w:rsid w:val="009939C5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A62"/>
    <w:rsid w:val="00996BBE"/>
    <w:rsid w:val="00996DAF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3F87"/>
    <w:rsid w:val="009A443A"/>
    <w:rsid w:val="009A44ED"/>
    <w:rsid w:val="009A45BD"/>
    <w:rsid w:val="009A47AE"/>
    <w:rsid w:val="009A4E2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7CE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4A1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9A4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88B"/>
    <w:rsid w:val="009E035F"/>
    <w:rsid w:val="009E0947"/>
    <w:rsid w:val="009E0D8D"/>
    <w:rsid w:val="009E112A"/>
    <w:rsid w:val="009E1AAF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1F37"/>
    <w:rsid w:val="009F2A68"/>
    <w:rsid w:val="009F34E5"/>
    <w:rsid w:val="009F38DD"/>
    <w:rsid w:val="009F3D73"/>
    <w:rsid w:val="009F409A"/>
    <w:rsid w:val="009F42AB"/>
    <w:rsid w:val="009F4309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9F76A8"/>
    <w:rsid w:val="00A00460"/>
    <w:rsid w:val="00A00B5B"/>
    <w:rsid w:val="00A00BF9"/>
    <w:rsid w:val="00A014C1"/>
    <w:rsid w:val="00A0156B"/>
    <w:rsid w:val="00A015E2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17A"/>
    <w:rsid w:val="00A123AE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528"/>
    <w:rsid w:val="00A23933"/>
    <w:rsid w:val="00A23A53"/>
    <w:rsid w:val="00A247DE"/>
    <w:rsid w:val="00A250DD"/>
    <w:rsid w:val="00A251B5"/>
    <w:rsid w:val="00A25339"/>
    <w:rsid w:val="00A25431"/>
    <w:rsid w:val="00A25599"/>
    <w:rsid w:val="00A25C97"/>
    <w:rsid w:val="00A25CEC"/>
    <w:rsid w:val="00A25F48"/>
    <w:rsid w:val="00A262E2"/>
    <w:rsid w:val="00A26455"/>
    <w:rsid w:val="00A26489"/>
    <w:rsid w:val="00A26564"/>
    <w:rsid w:val="00A26866"/>
    <w:rsid w:val="00A26B3A"/>
    <w:rsid w:val="00A273E7"/>
    <w:rsid w:val="00A27632"/>
    <w:rsid w:val="00A300D5"/>
    <w:rsid w:val="00A30870"/>
    <w:rsid w:val="00A311FD"/>
    <w:rsid w:val="00A3179F"/>
    <w:rsid w:val="00A31A36"/>
    <w:rsid w:val="00A31F77"/>
    <w:rsid w:val="00A320FC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5AE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2F5D"/>
    <w:rsid w:val="00A430F0"/>
    <w:rsid w:val="00A43149"/>
    <w:rsid w:val="00A431DB"/>
    <w:rsid w:val="00A433B0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002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57DC7"/>
    <w:rsid w:val="00A60029"/>
    <w:rsid w:val="00A601CC"/>
    <w:rsid w:val="00A6059E"/>
    <w:rsid w:val="00A60703"/>
    <w:rsid w:val="00A60C96"/>
    <w:rsid w:val="00A60CBA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A5"/>
    <w:rsid w:val="00A67B7E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562"/>
    <w:rsid w:val="00A917A6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47A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539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D4C"/>
    <w:rsid w:val="00AB1DCD"/>
    <w:rsid w:val="00AB20FE"/>
    <w:rsid w:val="00AB2158"/>
    <w:rsid w:val="00AB238C"/>
    <w:rsid w:val="00AB23C1"/>
    <w:rsid w:val="00AB23FF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727"/>
    <w:rsid w:val="00AC0D5D"/>
    <w:rsid w:val="00AC11C5"/>
    <w:rsid w:val="00AC12D7"/>
    <w:rsid w:val="00AC1581"/>
    <w:rsid w:val="00AC19CC"/>
    <w:rsid w:val="00AC1AA5"/>
    <w:rsid w:val="00AC1BCA"/>
    <w:rsid w:val="00AC1C85"/>
    <w:rsid w:val="00AC20BF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0B59"/>
    <w:rsid w:val="00AD0DCD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9A7"/>
    <w:rsid w:val="00AE3A43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B98"/>
    <w:rsid w:val="00AF5C9F"/>
    <w:rsid w:val="00AF5CE9"/>
    <w:rsid w:val="00AF605E"/>
    <w:rsid w:val="00AF6124"/>
    <w:rsid w:val="00AF6397"/>
    <w:rsid w:val="00AF6E7D"/>
    <w:rsid w:val="00AF7196"/>
    <w:rsid w:val="00AF7C90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AED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A8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39B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3B5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D01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4A37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C11"/>
    <w:rsid w:val="00B50D65"/>
    <w:rsid w:val="00B5112B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853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2E"/>
    <w:rsid w:val="00B6429B"/>
    <w:rsid w:val="00B642AE"/>
    <w:rsid w:val="00B645DB"/>
    <w:rsid w:val="00B647E9"/>
    <w:rsid w:val="00B65567"/>
    <w:rsid w:val="00B65681"/>
    <w:rsid w:val="00B65F16"/>
    <w:rsid w:val="00B66604"/>
    <w:rsid w:val="00B666C7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2F51"/>
    <w:rsid w:val="00B83506"/>
    <w:rsid w:val="00B83CE9"/>
    <w:rsid w:val="00B84203"/>
    <w:rsid w:val="00B84207"/>
    <w:rsid w:val="00B844E2"/>
    <w:rsid w:val="00B84A57"/>
    <w:rsid w:val="00B84C3B"/>
    <w:rsid w:val="00B85158"/>
    <w:rsid w:val="00B85A5D"/>
    <w:rsid w:val="00B86B58"/>
    <w:rsid w:val="00B86D0A"/>
    <w:rsid w:val="00B873B1"/>
    <w:rsid w:val="00B8764B"/>
    <w:rsid w:val="00B8786D"/>
    <w:rsid w:val="00B87AF8"/>
    <w:rsid w:val="00B87B84"/>
    <w:rsid w:val="00B87D2F"/>
    <w:rsid w:val="00B90398"/>
    <w:rsid w:val="00B904E0"/>
    <w:rsid w:val="00B906AB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EF5"/>
    <w:rsid w:val="00B93FF0"/>
    <w:rsid w:val="00B94226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45B"/>
    <w:rsid w:val="00B97709"/>
    <w:rsid w:val="00B97AFB"/>
    <w:rsid w:val="00BA002A"/>
    <w:rsid w:val="00BA0080"/>
    <w:rsid w:val="00BA01A4"/>
    <w:rsid w:val="00BA04F4"/>
    <w:rsid w:val="00BA116B"/>
    <w:rsid w:val="00BA13B3"/>
    <w:rsid w:val="00BA16BB"/>
    <w:rsid w:val="00BA182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A7E69"/>
    <w:rsid w:val="00BB01AA"/>
    <w:rsid w:val="00BB052E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1D8C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027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67"/>
    <w:rsid w:val="00BD3BCF"/>
    <w:rsid w:val="00BD47D3"/>
    <w:rsid w:val="00BD47DA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8E6"/>
    <w:rsid w:val="00BF4C00"/>
    <w:rsid w:val="00BF59EB"/>
    <w:rsid w:val="00BF5B3B"/>
    <w:rsid w:val="00BF5DC6"/>
    <w:rsid w:val="00BF5F7D"/>
    <w:rsid w:val="00BF603B"/>
    <w:rsid w:val="00BF6734"/>
    <w:rsid w:val="00BF698A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853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5C29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0FA"/>
    <w:rsid w:val="00C17448"/>
    <w:rsid w:val="00C1744B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23E"/>
    <w:rsid w:val="00C253E4"/>
    <w:rsid w:val="00C255BE"/>
    <w:rsid w:val="00C25F66"/>
    <w:rsid w:val="00C25FBA"/>
    <w:rsid w:val="00C260BC"/>
    <w:rsid w:val="00C26600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07A"/>
    <w:rsid w:val="00C34E71"/>
    <w:rsid w:val="00C34F92"/>
    <w:rsid w:val="00C35D43"/>
    <w:rsid w:val="00C3611C"/>
    <w:rsid w:val="00C36374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12B"/>
    <w:rsid w:val="00C4124E"/>
    <w:rsid w:val="00C41B48"/>
    <w:rsid w:val="00C41BB6"/>
    <w:rsid w:val="00C41D80"/>
    <w:rsid w:val="00C41EC1"/>
    <w:rsid w:val="00C4210F"/>
    <w:rsid w:val="00C42174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2CB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6CB"/>
    <w:rsid w:val="00C56AF6"/>
    <w:rsid w:val="00C56BBC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9A8"/>
    <w:rsid w:val="00C66B08"/>
    <w:rsid w:val="00C6708A"/>
    <w:rsid w:val="00C671EA"/>
    <w:rsid w:val="00C6751F"/>
    <w:rsid w:val="00C67668"/>
    <w:rsid w:val="00C678AD"/>
    <w:rsid w:val="00C67BA5"/>
    <w:rsid w:val="00C67EBF"/>
    <w:rsid w:val="00C70017"/>
    <w:rsid w:val="00C7011E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236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1A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50F"/>
    <w:rsid w:val="00C85774"/>
    <w:rsid w:val="00C85C25"/>
    <w:rsid w:val="00C8643D"/>
    <w:rsid w:val="00C864BB"/>
    <w:rsid w:val="00C8660F"/>
    <w:rsid w:val="00C86AEC"/>
    <w:rsid w:val="00C86BA8"/>
    <w:rsid w:val="00C872DA"/>
    <w:rsid w:val="00C872EA"/>
    <w:rsid w:val="00C87334"/>
    <w:rsid w:val="00C874AF"/>
    <w:rsid w:val="00C87535"/>
    <w:rsid w:val="00C87698"/>
    <w:rsid w:val="00C87A09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39CD"/>
    <w:rsid w:val="00C9403D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6B06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1DE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590"/>
    <w:rsid w:val="00CE36AB"/>
    <w:rsid w:val="00CE3A4E"/>
    <w:rsid w:val="00CE3CA4"/>
    <w:rsid w:val="00CE3CDA"/>
    <w:rsid w:val="00CE3D2C"/>
    <w:rsid w:val="00CE3EE6"/>
    <w:rsid w:val="00CE4093"/>
    <w:rsid w:val="00CE4160"/>
    <w:rsid w:val="00CE41DE"/>
    <w:rsid w:val="00CE4224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30"/>
    <w:rsid w:val="00CE60BA"/>
    <w:rsid w:val="00CE6877"/>
    <w:rsid w:val="00CE6E66"/>
    <w:rsid w:val="00CE7264"/>
    <w:rsid w:val="00CE736D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67EF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5AD"/>
    <w:rsid w:val="00D057BB"/>
    <w:rsid w:val="00D05F5E"/>
    <w:rsid w:val="00D06A72"/>
    <w:rsid w:val="00D06BCA"/>
    <w:rsid w:val="00D07461"/>
    <w:rsid w:val="00D077B9"/>
    <w:rsid w:val="00D07B1F"/>
    <w:rsid w:val="00D07B50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3F"/>
    <w:rsid w:val="00D14762"/>
    <w:rsid w:val="00D14A60"/>
    <w:rsid w:val="00D14AD5"/>
    <w:rsid w:val="00D14EF7"/>
    <w:rsid w:val="00D153E1"/>
    <w:rsid w:val="00D15636"/>
    <w:rsid w:val="00D15780"/>
    <w:rsid w:val="00D158E2"/>
    <w:rsid w:val="00D15A1F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CE8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9F7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1FF9"/>
    <w:rsid w:val="00D420D0"/>
    <w:rsid w:val="00D425DA"/>
    <w:rsid w:val="00D427A3"/>
    <w:rsid w:val="00D42998"/>
    <w:rsid w:val="00D4359C"/>
    <w:rsid w:val="00D43AE0"/>
    <w:rsid w:val="00D43D6F"/>
    <w:rsid w:val="00D43F50"/>
    <w:rsid w:val="00D45056"/>
    <w:rsid w:val="00D45625"/>
    <w:rsid w:val="00D460C4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63A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D21"/>
    <w:rsid w:val="00D56EF8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096"/>
    <w:rsid w:val="00D6546C"/>
    <w:rsid w:val="00D656C0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AF1"/>
    <w:rsid w:val="00D77D9F"/>
    <w:rsid w:val="00D80078"/>
    <w:rsid w:val="00D80231"/>
    <w:rsid w:val="00D8038B"/>
    <w:rsid w:val="00D805DC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87067"/>
    <w:rsid w:val="00D8792E"/>
    <w:rsid w:val="00D902E5"/>
    <w:rsid w:val="00D90558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97D66"/>
    <w:rsid w:val="00DA0032"/>
    <w:rsid w:val="00DA0144"/>
    <w:rsid w:val="00DA014C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27C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09"/>
    <w:rsid w:val="00DB2E22"/>
    <w:rsid w:val="00DB2E95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B7C24"/>
    <w:rsid w:val="00DC0011"/>
    <w:rsid w:val="00DC0018"/>
    <w:rsid w:val="00DC036C"/>
    <w:rsid w:val="00DC0AF3"/>
    <w:rsid w:val="00DC0D55"/>
    <w:rsid w:val="00DC123E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4A33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25B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632"/>
    <w:rsid w:val="00DE3857"/>
    <w:rsid w:val="00DE48E4"/>
    <w:rsid w:val="00DE51F7"/>
    <w:rsid w:val="00DE52FB"/>
    <w:rsid w:val="00DE5643"/>
    <w:rsid w:val="00DE597A"/>
    <w:rsid w:val="00DE68FF"/>
    <w:rsid w:val="00DE6930"/>
    <w:rsid w:val="00DE703E"/>
    <w:rsid w:val="00DE706A"/>
    <w:rsid w:val="00DE7ECD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7F1"/>
    <w:rsid w:val="00E049F5"/>
    <w:rsid w:val="00E04B79"/>
    <w:rsid w:val="00E04CCD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4FC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DB"/>
    <w:rsid w:val="00E233F2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343"/>
    <w:rsid w:val="00E26501"/>
    <w:rsid w:val="00E2672B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4005C"/>
    <w:rsid w:val="00E40234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601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49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16"/>
    <w:rsid w:val="00E54943"/>
    <w:rsid w:val="00E54957"/>
    <w:rsid w:val="00E54C5D"/>
    <w:rsid w:val="00E54D85"/>
    <w:rsid w:val="00E5507F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11C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1E"/>
    <w:rsid w:val="00E85E71"/>
    <w:rsid w:val="00E8621E"/>
    <w:rsid w:val="00E86A8F"/>
    <w:rsid w:val="00E86D7A"/>
    <w:rsid w:val="00E86DD1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D64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40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719"/>
    <w:rsid w:val="00EB3AD5"/>
    <w:rsid w:val="00EB3ED1"/>
    <w:rsid w:val="00EB4278"/>
    <w:rsid w:val="00EB4BAE"/>
    <w:rsid w:val="00EB4E1D"/>
    <w:rsid w:val="00EB5142"/>
    <w:rsid w:val="00EB53B2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C44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00"/>
    <w:rsid w:val="00ED3CD3"/>
    <w:rsid w:val="00ED3DC9"/>
    <w:rsid w:val="00ED3E22"/>
    <w:rsid w:val="00ED3F47"/>
    <w:rsid w:val="00ED4126"/>
    <w:rsid w:val="00ED47DF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2D9"/>
    <w:rsid w:val="00EE238E"/>
    <w:rsid w:val="00EE23BF"/>
    <w:rsid w:val="00EE2938"/>
    <w:rsid w:val="00EE3406"/>
    <w:rsid w:val="00EE3C46"/>
    <w:rsid w:val="00EE3E0C"/>
    <w:rsid w:val="00EE44FA"/>
    <w:rsid w:val="00EE46AE"/>
    <w:rsid w:val="00EE48A4"/>
    <w:rsid w:val="00EE499A"/>
    <w:rsid w:val="00EE4D36"/>
    <w:rsid w:val="00EE4DD2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8A2"/>
    <w:rsid w:val="00EF2E3D"/>
    <w:rsid w:val="00EF343B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03D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425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0FEC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2F7"/>
    <w:rsid w:val="00F236EF"/>
    <w:rsid w:val="00F23AA3"/>
    <w:rsid w:val="00F23CC6"/>
    <w:rsid w:val="00F24680"/>
    <w:rsid w:val="00F24AD4"/>
    <w:rsid w:val="00F24BC2"/>
    <w:rsid w:val="00F24E6A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4DC0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047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649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0EB3"/>
    <w:rsid w:val="00F610E0"/>
    <w:rsid w:val="00F61490"/>
    <w:rsid w:val="00F61714"/>
    <w:rsid w:val="00F619F5"/>
    <w:rsid w:val="00F61A22"/>
    <w:rsid w:val="00F61C6C"/>
    <w:rsid w:val="00F61E21"/>
    <w:rsid w:val="00F6262A"/>
    <w:rsid w:val="00F628AD"/>
    <w:rsid w:val="00F629BA"/>
    <w:rsid w:val="00F629E6"/>
    <w:rsid w:val="00F62C1F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3C9"/>
    <w:rsid w:val="00F717F1"/>
    <w:rsid w:val="00F71E21"/>
    <w:rsid w:val="00F72201"/>
    <w:rsid w:val="00F722E5"/>
    <w:rsid w:val="00F72494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678"/>
    <w:rsid w:val="00F859A8"/>
    <w:rsid w:val="00F85A16"/>
    <w:rsid w:val="00F85B0A"/>
    <w:rsid w:val="00F85E7D"/>
    <w:rsid w:val="00F8614F"/>
    <w:rsid w:val="00F86B2C"/>
    <w:rsid w:val="00F86B76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9D7"/>
    <w:rsid w:val="00F92E83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5D21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A42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A0"/>
    <w:rsid w:val="00FA5C9D"/>
    <w:rsid w:val="00FA5EF1"/>
    <w:rsid w:val="00FA60BA"/>
    <w:rsid w:val="00FA6768"/>
    <w:rsid w:val="00FA67D3"/>
    <w:rsid w:val="00FA6931"/>
    <w:rsid w:val="00FA6C9F"/>
    <w:rsid w:val="00FA6E4E"/>
    <w:rsid w:val="00FA6F32"/>
    <w:rsid w:val="00FA71D9"/>
    <w:rsid w:val="00FA757F"/>
    <w:rsid w:val="00FA799D"/>
    <w:rsid w:val="00FB02FF"/>
    <w:rsid w:val="00FB0331"/>
    <w:rsid w:val="00FB0413"/>
    <w:rsid w:val="00FB0437"/>
    <w:rsid w:val="00FB04F9"/>
    <w:rsid w:val="00FB0B2C"/>
    <w:rsid w:val="00FB0CA3"/>
    <w:rsid w:val="00FB10B4"/>
    <w:rsid w:val="00FB1466"/>
    <w:rsid w:val="00FB1BAD"/>
    <w:rsid w:val="00FB1C25"/>
    <w:rsid w:val="00FB2065"/>
    <w:rsid w:val="00FB20FA"/>
    <w:rsid w:val="00FB272F"/>
    <w:rsid w:val="00FB28BE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431"/>
    <w:rsid w:val="00FC36F0"/>
    <w:rsid w:val="00FC3919"/>
    <w:rsid w:val="00FC46DD"/>
    <w:rsid w:val="00FC473B"/>
    <w:rsid w:val="00FC4944"/>
    <w:rsid w:val="00FC5295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F31"/>
    <w:rsid w:val="00FE4F33"/>
    <w:rsid w:val="00FE5148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9D2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72C06A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09DA7-44A5-4509-B40B-D59F9F578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23</Pages>
  <Words>4167</Words>
  <Characters>23757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Papawadee, Sanprom</cp:lastModifiedBy>
  <cp:revision>2</cp:revision>
  <cp:lastPrinted>2020-05-15T08:00:00Z</cp:lastPrinted>
  <dcterms:created xsi:type="dcterms:W3CDTF">2020-05-15T10:00:00Z</dcterms:created>
  <dcterms:modified xsi:type="dcterms:W3CDTF">2020-05-15T10:00:00Z</dcterms:modified>
</cp:coreProperties>
</file>