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3C214" w14:textId="77777777"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cs/>
          <w:lang w:val="en-US" w:bidi="th-TH"/>
        </w:rPr>
      </w:pPr>
      <w:bookmarkStart w:id="0" w:name="_GoBack"/>
      <w:bookmarkEnd w:id="0"/>
    </w:p>
    <w:p w14:paraId="40A9502F" w14:textId="77777777"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14:paraId="3A75E986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588C9A56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2509BB39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0160355B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62EB87A6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00BFCFDD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59960715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6B9A9A80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25261F0E" w14:textId="77777777"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42822DFC" w14:textId="77777777"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172AE47B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638C048B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0D973BBD" w14:textId="77777777"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7DDB8312" w14:textId="77777777"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69403954" w14:textId="77777777" w:rsidR="00EA1BFE" w:rsidRDefault="00EA1BFE" w:rsidP="009F23D0">
      <w:pPr>
        <w:spacing w:line="240" w:lineRule="atLeast"/>
        <w:jc w:val="center"/>
        <w:rPr>
          <w:b/>
          <w:bCs/>
          <w:szCs w:val="22"/>
        </w:rPr>
      </w:pPr>
    </w:p>
    <w:p w14:paraId="5FE44C04" w14:textId="77777777" w:rsidR="00EA1BFE" w:rsidRDefault="00EA1BFE" w:rsidP="009F23D0">
      <w:pPr>
        <w:spacing w:line="240" w:lineRule="atLeast"/>
        <w:jc w:val="center"/>
        <w:rPr>
          <w:b/>
          <w:bCs/>
          <w:szCs w:val="22"/>
        </w:rPr>
      </w:pPr>
    </w:p>
    <w:p w14:paraId="544522FF" w14:textId="77777777"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7B5C7FE7" w14:textId="77777777"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14:paraId="26A3B702" w14:textId="77777777"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14:paraId="71B08564" w14:textId="77777777" w:rsidR="00620F9D" w:rsidRDefault="00EA1BFE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620F9D" w:rsidRPr="000128BD">
        <w:rPr>
          <w:spacing w:val="-3"/>
          <w:szCs w:val="36"/>
        </w:rPr>
        <w:t>nterim financial statements</w:t>
      </w:r>
    </w:p>
    <w:p w14:paraId="1BFA39FA" w14:textId="77777777"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C92726">
        <w:rPr>
          <w:spacing w:val="-3"/>
          <w:szCs w:val="36"/>
          <w:lang w:bidi="th-TH"/>
        </w:rPr>
        <w:t xml:space="preserve">and </w:t>
      </w:r>
      <w:r w:rsidR="00A2199F">
        <w:rPr>
          <w:spacing w:val="-3"/>
          <w:szCs w:val="36"/>
          <w:lang w:bidi="th-TH"/>
        </w:rPr>
        <w:t>six</w:t>
      </w:r>
      <w:r w:rsidR="00B0114C">
        <w:rPr>
          <w:spacing w:val="-3"/>
          <w:szCs w:val="36"/>
          <w:lang w:bidi="th-TH"/>
        </w:rPr>
        <w:t xml:space="preserve">-month </w:t>
      </w:r>
      <w:r w:rsidR="002D277D">
        <w:rPr>
          <w:spacing w:val="-3"/>
          <w:szCs w:val="36"/>
        </w:rPr>
        <w:t>period</w:t>
      </w:r>
      <w:r w:rsidR="00CC3A4F">
        <w:rPr>
          <w:spacing w:val="-3"/>
          <w:szCs w:val="36"/>
        </w:rPr>
        <w:t>s</w:t>
      </w:r>
      <w:r w:rsidR="00620F9D">
        <w:rPr>
          <w:spacing w:val="-3"/>
          <w:szCs w:val="36"/>
        </w:rPr>
        <w:t xml:space="preserve"> ended</w:t>
      </w:r>
    </w:p>
    <w:p w14:paraId="698EEDFB" w14:textId="77777777"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E93777">
        <w:rPr>
          <w:spacing w:val="-3"/>
          <w:szCs w:val="36"/>
          <w:lang w:val="en-US" w:bidi="th-TH"/>
        </w:rPr>
        <w:t>1</w:t>
      </w:r>
      <w:r w:rsidR="004C092F">
        <w:rPr>
          <w:spacing w:val="-3"/>
          <w:szCs w:val="36"/>
          <w:lang w:val="en-US" w:bidi="th-TH"/>
        </w:rPr>
        <w:t xml:space="preserve"> </w:t>
      </w:r>
      <w:r w:rsidR="000A4041">
        <w:rPr>
          <w:spacing w:val="-3"/>
          <w:szCs w:val="36"/>
          <w:lang w:val="en-US" w:bidi="th-TH"/>
        </w:rPr>
        <w:t>March</w:t>
      </w:r>
      <w:r w:rsidR="0092440E">
        <w:rPr>
          <w:spacing w:val="-3"/>
          <w:szCs w:val="36"/>
          <w:lang w:val="en-US" w:bidi="th-TH"/>
        </w:rPr>
        <w:t xml:space="preserve"> 20</w:t>
      </w:r>
      <w:r w:rsidR="006C670C">
        <w:rPr>
          <w:spacing w:val="-3"/>
          <w:szCs w:val="36"/>
          <w:lang w:val="en-US" w:bidi="th-TH"/>
        </w:rPr>
        <w:t>20</w:t>
      </w:r>
    </w:p>
    <w:p w14:paraId="2B4C9EEF" w14:textId="77777777"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14:paraId="357A0E1E" w14:textId="77777777"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</w:t>
      </w:r>
      <w:r w:rsidR="00EA1BFE" w:rsidRPr="00021465">
        <w:rPr>
          <w:spacing w:val="-3"/>
          <w:sz w:val="36"/>
          <w:szCs w:val="36"/>
        </w:rPr>
        <w:t xml:space="preserve">review </w:t>
      </w:r>
      <w:r w:rsidRPr="00021465">
        <w:rPr>
          <w:spacing w:val="-3"/>
          <w:sz w:val="36"/>
          <w:szCs w:val="36"/>
        </w:rPr>
        <w:t>report</w:t>
      </w:r>
    </w:p>
    <w:p w14:paraId="267C5FD4" w14:textId="77777777" w:rsidR="00CC7073" w:rsidRPr="00FE75B3" w:rsidRDefault="00CC7073" w:rsidP="00CC7073">
      <w:pPr>
        <w:rPr>
          <w:sz w:val="28"/>
          <w:szCs w:val="28"/>
        </w:rPr>
      </w:pPr>
    </w:p>
    <w:p w14:paraId="0C751412" w14:textId="77777777" w:rsidR="00CC7073" w:rsidRPr="00FE75B3" w:rsidRDefault="00CC7073" w:rsidP="00CC7073">
      <w:pPr>
        <w:rPr>
          <w:sz w:val="28"/>
          <w:szCs w:val="28"/>
        </w:rPr>
      </w:pPr>
    </w:p>
    <w:p w14:paraId="028FB808" w14:textId="77777777" w:rsidR="00CC7073" w:rsidRPr="00FE75B3" w:rsidRDefault="00CC7073" w:rsidP="00CC7073">
      <w:pPr>
        <w:rPr>
          <w:sz w:val="28"/>
          <w:szCs w:val="28"/>
        </w:rPr>
      </w:pPr>
    </w:p>
    <w:p w14:paraId="5E93B4F1" w14:textId="77777777" w:rsidR="00CC7073" w:rsidRPr="00FE75B3" w:rsidRDefault="00CC7073" w:rsidP="00CC7073">
      <w:pPr>
        <w:rPr>
          <w:sz w:val="28"/>
          <w:szCs w:val="28"/>
        </w:rPr>
      </w:pPr>
    </w:p>
    <w:p w14:paraId="63915792" w14:textId="77777777"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14:paraId="59D95A99" w14:textId="77777777"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815D97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14:paraId="346749FC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798E1412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5AA4FA56" w14:textId="77777777"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14:paraId="0624A291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467D48AD" w14:textId="77777777"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CD35DE">
        <w:rPr>
          <w:rFonts w:cs="Times New Roman"/>
          <w:szCs w:val="22"/>
        </w:rPr>
        <w:t>31</w:t>
      </w:r>
      <w:r w:rsidR="00906499">
        <w:rPr>
          <w:rFonts w:cs="Times New Roman"/>
          <w:szCs w:val="22"/>
        </w:rPr>
        <w:t xml:space="preserve"> </w:t>
      </w:r>
      <w:r w:rsidR="0061555F">
        <w:rPr>
          <w:rFonts w:cstheme="minorBidi"/>
          <w:szCs w:val="28"/>
          <w:lang w:val="en-US" w:bidi="th-TH"/>
        </w:rPr>
        <w:t>March</w:t>
      </w:r>
      <w:r w:rsidR="0092440E">
        <w:rPr>
          <w:rFonts w:cs="Times New Roman"/>
          <w:szCs w:val="22"/>
        </w:rPr>
        <w:t xml:space="preserve"> 20</w:t>
      </w:r>
      <w:r w:rsidR="006C670C">
        <w:rPr>
          <w:rFonts w:cs="Times New Roman"/>
          <w:szCs w:val="22"/>
        </w:rPr>
        <w:t>20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B0114C">
        <w:rPr>
          <w:rFonts w:cs="Times New Roman"/>
          <w:szCs w:val="22"/>
        </w:rPr>
        <w:t xml:space="preserve"> </w:t>
      </w:r>
      <w:r w:rsidR="00B0114C" w:rsidRPr="00306FA2">
        <w:rPr>
          <w:rFonts w:cs="Times New Roman"/>
          <w:szCs w:val="22"/>
        </w:rPr>
        <w:t xml:space="preserve">for the </w:t>
      </w:r>
      <w:r w:rsidR="00B0114C" w:rsidRPr="00306FA2">
        <w:rPr>
          <w:rFonts w:cs="Cordia New"/>
          <w:szCs w:val="28"/>
          <w:lang w:val="en-US" w:bidi="th-TH"/>
        </w:rPr>
        <w:t>three-month</w:t>
      </w:r>
      <w:r w:rsidR="00B0114C" w:rsidRPr="00306FA2">
        <w:rPr>
          <w:rFonts w:cs="Times New Roman"/>
          <w:szCs w:val="22"/>
        </w:rPr>
        <w:t xml:space="preserve"> </w:t>
      </w:r>
      <w:r w:rsidR="00F45CD9">
        <w:rPr>
          <w:rFonts w:cs="Times New Roman"/>
          <w:szCs w:val="22"/>
        </w:rPr>
        <w:t>and six</w:t>
      </w:r>
      <w:r w:rsidR="00B0114C">
        <w:rPr>
          <w:rFonts w:cs="Times New Roman"/>
          <w:szCs w:val="22"/>
        </w:rPr>
        <w:t xml:space="preserve">-month </w:t>
      </w:r>
      <w:r w:rsidR="00B0114C" w:rsidRPr="00306FA2">
        <w:rPr>
          <w:rFonts w:cs="Times New Roman"/>
          <w:szCs w:val="22"/>
        </w:rPr>
        <w:t>period</w:t>
      </w:r>
      <w:r w:rsidR="00FC49D3">
        <w:rPr>
          <w:rFonts w:cs="Times New Roman"/>
          <w:szCs w:val="22"/>
        </w:rPr>
        <w:t>s</w:t>
      </w:r>
      <w:r w:rsidR="00CD35DE">
        <w:rPr>
          <w:rFonts w:cs="Times New Roman"/>
          <w:szCs w:val="22"/>
        </w:rPr>
        <w:t xml:space="preserve"> ended 31</w:t>
      </w:r>
      <w:r w:rsidR="00906499">
        <w:rPr>
          <w:rFonts w:cs="Times New Roman"/>
          <w:szCs w:val="22"/>
        </w:rPr>
        <w:t xml:space="preserve"> </w:t>
      </w:r>
      <w:r w:rsidR="008025E7">
        <w:rPr>
          <w:rFonts w:cs="Times New Roman"/>
          <w:szCs w:val="22"/>
        </w:rPr>
        <w:t>March</w:t>
      </w:r>
      <w:r w:rsidR="0092440E">
        <w:rPr>
          <w:rFonts w:cs="Times New Roman"/>
          <w:szCs w:val="22"/>
        </w:rPr>
        <w:t xml:space="preserve"> 20</w:t>
      </w:r>
      <w:r w:rsidR="006C670C">
        <w:rPr>
          <w:rFonts w:cs="Times New Roman"/>
          <w:szCs w:val="22"/>
        </w:rPr>
        <w:t>20</w:t>
      </w:r>
      <w:r w:rsidRPr="00306FA2">
        <w:rPr>
          <w:rFonts w:cs="Times New Roman"/>
          <w:szCs w:val="22"/>
        </w:rPr>
        <w:t xml:space="preserve">, </w:t>
      </w:r>
      <w:r w:rsidR="00B0114C" w:rsidRPr="00306FA2">
        <w:rPr>
          <w:rFonts w:cs="Times New Roman"/>
          <w:szCs w:val="22"/>
        </w:rPr>
        <w:t xml:space="preserve">the consolidated and separate statements of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six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8025E7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8025E7">
        <w:rPr>
          <w:rFonts w:cs="Times New Roman"/>
          <w:szCs w:val="22"/>
        </w:rPr>
        <w:t>March</w:t>
      </w:r>
      <w:r w:rsidR="0092440E">
        <w:rPr>
          <w:rFonts w:cs="Times New Roman"/>
          <w:szCs w:val="22"/>
        </w:rPr>
        <w:t xml:space="preserve"> 20</w:t>
      </w:r>
      <w:r w:rsidR="006C670C">
        <w:rPr>
          <w:rFonts w:cs="Times New Roman"/>
          <w:szCs w:val="22"/>
        </w:rPr>
        <w:t>20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14:paraId="4F59F0EF" w14:textId="77777777"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14:paraId="487CE3BB" w14:textId="77777777"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14:paraId="7A394DC7" w14:textId="77777777"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14:paraId="0369CB20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CA2399C" w14:textId="77777777" w:rsidR="003363B8" w:rsidRPr="00C05FE1" w:rsidRDefault="003363B8" w:rsidP="009F23D0">
      <w:pPr>
        <w:jc w:val="both"/>
        <w:rPr>
          <w:sz w:val="26"/>
          <w:szCs w:val="26"/>
        </w:rPr>
      </w:pPr>
    </w:p>
    <w:p w14:paraId="4688C4E0" w14:textId="77777777"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14:paraId="07F5AFDA" w14:textId="77777777"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14:paraId="7767F5F0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6A52FDC8" w14:textId="77777777"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14:paraId="0CDEDCC4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5CC80F63" w14:textId="77777777"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14:paraId="02032E0C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4F0A371C" w14:textId="77777777"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14:paraId="55F10238" w14:textId="77777777"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14:paraId="19EEEF0B" w14:textId="77777777"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14:paraId="7E554485" w14:textId="77777777"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14:paraId="2832A61E" w14:textId="77777777"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14:paraId="3A1B93DB" w14:textId="77777777"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14:paraId="4EC23D6D" w14:textId="77777777" w:rsidR="00563824" w:rsidRDefault="00704205" w:rsidP="00C05FE1">
      <w:pPr>
        <w:pStyle w:val="RNormal"/>
        <w:spacing w:line="240" w:lineRule="atLeast"/>
        <w:rPr>
          <w:lang w:bidi="th-TH"/>
        </w:rPr>
      </w:pPr>
      <w:r w:rsidRPr="00F45CD9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A33232" wp14:editId="18C97904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7B438C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F45CD9" w:rsidRPr="00F45CD9">
        <w:rPr>
          <w:lang w:bidi="th-TH"/>
        </w:rPr>
        <w:t>1</w:t>
      </w:r>
      <w:r w:rsidR="001D432B">
        <w:rPr>
          <w:lang w:bidi="th-TH"/>
        </w:rPr>
        <w:t>5</w:t>
      </w:r>
      <w:r w:rsidR="00906499" w:rsidRPr="00F45CD9">
        <w:rPr>
          <w:lang w:bidi="th-TH"/>
        </w:rPr>
        <w:t xml:space="preserve"> </w:t>
      </w:r>
      <w:r w:rsidR="008025E7" w:rsidRPr="00F45CD9">
        <w:rPr>
          <w:lang w:bidi="th-TH"/>
        </w:rPr>
        <w:t>May</w:t>
      </w:r>
      <w:r w:rsidR="0092440E" w:rsidRPr="00F45CD9">
        <w:rPr>
          <w:lang w:bidi="th-TH"/>
        </w:rPr>
        <w:t xml:space="preserve"> 20</w:t>
      </w:r>
      <w:r w:rsidR="001F534F" w:rsidRPr="00F45CD9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4418F" wp14:editId="63C3B9C7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319BC5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6C670C">
        <w:rPr>
          <w:lang w:bidi="th-TH"/>
        </w:rPr>
        <w:t>20</w:t>
      </w:r>
      <w:r w:rsidR="008977CB">
        <w:rPr>
          <w:lang w:bidi="th-TH"/>
        </w:rPr>
        <w:tab/>
      </w:r>
    </w:p>
    <w:p w14:paraId="6A56C3D2" w14:textId="77777777" w:rsidR="002B7439" w:rsidRPr="006F2ACD" w:rsidRDefault="002B7439" w:rsidP="006F2ACD">
      <w:pPr>
        <w:pStyle w:val="IndexHeading1"/>
        <w:spacing w:after="0" w:line="240" w:lineRule="atLeast"/>
        <w:outlineLvl w:val="0"/>
        <w:rPr>
          <w:rFonts w:cs="Times New Roman"/>
          <w:b w:val="0"/>
          <w:bCs/>
          <w:sz w:val="24"/>
          <w:szCs w:val="24"/>
          <w:lang w:val="en-US"/>
        </w:rPr>
      </w:pPr>
    </w:p>
    <w:sectPr w:rsidR="002B7439" w:rsidRPr="006F2ACD" w:rsidSect="006F2ACD">
      <w:headerReference w:type="even" r:id="rId11"/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B9D0E" w14:textId="77777777" w:rsidR="001C69D0" w:rsidRDefault="001C69D0">
      <w:r>
        <w:separator/>
      </w:r>
    </w:p>
  </w:endnote>
  <w:endnote w:type="continuationSeparator" w:id="0">
    <w:p w14:paraId="373E32EC" w14:textId="77777777" w:rsidR="001C69D0" w:rsidRDefault="001C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54C68" w14:textId="77777777" w:rsidR="00B40664" w:rsidRDefault="00B40664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012480" w14:textId="77777777" w:rsidR="00B40664" w:rsidRDefault="00B40664">
    <w:pPr>
      <w:pStyle w:val="Footer"/>
      <w:jc w:val="center"/>
    </w:pPr>
  </w:p>
  <w:p w14:paraId="00E1F994" w14:textId="77777777" w:rsidR="00B40664" w:rsidRPr="00AE767A" w:rsidRDefault="00B40664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231E9" w14:textId="67A9F9E6" w:rsidR="00B40664" w:rsidRPr="00241CEE" w:rsidRDefault="00B40664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C52BBE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CCCB0" w14:textId="77777777" w:rsidR="00B40664" w:rsidRPr="00241CEE" w:rsidRDefault="00B40664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56224" w14:textId="77777777" w:rsidR="001C69D0" w:rsidRDefault="001C69D0">
      <w:r>
        <w:separator/>
      </w:r>
    </w:p>
  </w:footnote>
  <w:footnote w:type="continuationSeparator" w:id="0">
    <w:p w14:paraId="4CADF611" w14:textId="77777777" w:rsidR="001C69D0" w:rsidRDefault="001C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FDDD" w14:textId="77777777" w:rsidR="00B40664" w:rsidRDefault="00B40664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14:paraId="0FC8CE3F" w14:textId="77777777" w:rsidR="00B40664" w:rsidRDefault="00B40664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14:paraId="259CFAE4" w14:textId="77777777" w:rsidR="00B40664" w:rsidRDefault="00B40664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14:paraId="1251B28E" w14:textId="77777777" w:rsidR="00B40664" w:rsidRDefault="00B40664">
    <w:pPr>
      <w:pStyle w:val="Header"/>
    </w:pPr>
  </w:p>
  <w:p w14:paraId="633BAE20" w14:textId="77777777" w:rsidR="00B40664" w:rsidRDefault="00B406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FC276" w14:textId="77777777" w:rsidR="00B40664" w:rsidRDefault="00B40664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14:paraId="3773F346" w14:textId="77777777" w:rsidR="00B40664" w:rsidRPr="00FE5335" w:rsidRDefault="00B40664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14:paraId="76488610" w14:textId="77777777" w:rsidR="00B40664" w:rsidRPr="00FE5335" w:rsidRDefault="00B40664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14:paraId="574C1882" w14:textId="77777777" w:rsidR="00B40664" w:rsidRPr="00FE5335" w:rsidRDefault="00B40664" w:rsidP="00D57D61">
    <w:pPr>
      <w:pStyle w:val="acctmainheading"/>
      <w:spacing w:after="0" w:line="240" w:lineRule="atLeast"/>
      <w:rPr>
        <w:sz w:val="24"/>
        <w:szCs w:val="24"/>
      </w:rPr>
    </w:pPr>
  </w:p>
  <w:p w14:paraId="1D552771" w14:textId="77777777" w:rsidR="00B40664" w:rsidRPr="00FE5335" w:rsidRDefault="00B40664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B88E3" w14:textId="36509B40" w:rsidR="00B40664" w:rsidRPr="006F2ACD" w:rsidRDefault="00B40664" w:rsidP="00835E02">
    <w:pPr>
      <w:pStyle w:val="acctmainheading"/>
      <w:spacing w:after="0" w:line="240" w:lineRule="atLeast"/>
      <w:rPr>
        <w:szCs w:val="28"/>
      </w:rPr>
    </w:pPr>
  </w:p>
  <w:p w14:paraId="4D60C269" w14:textId="140F2005" w:rsidR="006F2ACD" w:rsidRPr="006F2ACD" w:rsidRDefault="006F2ACD" w:rsidP="00835E02">
    <w:pPr>
      <w:pStyle w:val="acctmainheading"/>
      <w:spacing w:after="0" w:line="240" w:lineRule="atLeast"/>
      <w:rPr>
        <w:szCs w:val="28"/>
      </w:rPr>
    </w:pPr>
  </w:p>
  <w:p w14:paraId="234C2C8C" w14:textId="3C55AA56" w:rsidR="006F2ACD" w:rsidRPr="006F2ACD" w:rsidRDefault="006F2ACD" w:rsidP="00835E02">
    <w:pPr>
      <w:pStyle w:val="acctmainheading"/>
      <w:spacing w:after="0" w:line="240" w:lineRule="atLeast"/>
      <w:rPr>
        <w:szCs w:val="28"/>
      </w:rPr>
    </w:pPr>
  </w:p>
  <w:p w14:paraId="3D7476EA" w14:textId="49897483" w:rsidR="006F2ACD" w:rsidRDefault="006F2ACD" w:rsidP="00835E02">
    <w:pPr>
      <w:pStyle w:val="acctmainheading"/>
      <w:spacing w:after="0" w:line="240" w:lineRule="atLeast"/>
      <w:rPr>
        <w:szCs w:val="28"/>
      </w:rPr>
    </w:pPr>
  </w:p>
  <w:p w14:paraId="394790AB" w14:textId="0985CA1D" w:rsidR="006F2ACD" w:rsidRDefault="006F2ACD" w:rsidP="00835E02">
    <w:pPr>
      <w:pStyle w:val="acctmainheading"/>
      <w:spacing w:after="0" w:line="240" w:lineRule="atLeast"/>
      <w:rPr>
        <w:szCs w:val="28"/>
      </w:rPr>
    </w:pPr>
  </w:p>
  <w:p w14:paraId="6CA773C7" w14:textId="6F1190CD" w:rsidR="006F2ACD" w:rsidRDefault="006F2ACD" w:rsidP="00835E02">
    <w:pPr>
      <w:pStyle w:val="acctmainheading"/>
      <w:spacing w:after="0" w:line="240" w:lineRule="atLeast"/>
      <w:rPr>
        <w:szCs w:val="28"/>
      </w:rPr>
    </w:pPr>
  </w:p>
  <w:p w14:paraId="0FECFDE3" w14:textId="11D4B938" w:rsidR="006F2ACD" w:rsidRDefault="006F2ACD" w:rsidP="00835E02">
    <w:pPr>
      <w:pStyle w:val="acctmainheading"/>
      <w:spacing w:after="0" w:line="240" w:lineRule="atLeast"/>
      <w:rPr>
        <w:szCs w:val="28"/>
      </w:rPr>
    </w:pPr>
  </w:p>
  <w:p w14:paraId="28D26553" w14:textId="2A85DBAC" w:rsidR="006F2ACD" w:rsidRDefault="006F2ACD" w:rsidP="00835E02">
    <w:pPr>
      <w:pStyle w:val="acctmainheading"/>
      <w:spacing w:after="0" w:line="240" w:lineRule="atLeast"/>
      <w:rPr>
        <w:szCs w:val="28"/>
      </w:rPr>
    </w:pPr>
  </w:p>
  <w:p w14:paraId="6C492A00" w14:textId="4DDD3E01" w:rsidR="006F2ACD" w:rsidRDefault="006F2ACD" w:rsidP="00835E02">
    <w:pPr>
      <w:pStyle w:val="acctmainheading"/>
      <w:spacing w:after="0" w:line="240" w:lineRule="atLeast"/>
      <w:rPr>
        <w:szCs w:val="28"/>
      </w:rPr>
    </w:pPr>
  </w:p>
  <w:p w14:paraId="3BA09DE1" w14:textId="1BD5A1B3" w:rsidR="006F2ACD" w:rsidRDefault="006F2ACD" w:rsidP="00835E02">
    <w:pPr>
      <w:pStyle w:val="acctmainheading"/>
      <w:spacing w:after="0" w:line="240" w:lineRule="atLeast"/>
      <w:rPr>
        <w:szCs w:val="28"/>
      </w:rPr>
    </w:pPr>
  </w:p>
  <w:p w14:paraId="6DA90526" w14:textId="77777777" w:rsidR="006F2ACD" w:rsidRPr="006F2ACD" w:rsidRDefault="006F2ACD" w:rsidP="00835E02">
    <w:pPr>
      <w:pStyle w:val="acctmainheading"/>
      <w:spacing w:after="0" w:line="240" w:lineRule="atLeast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97D66"/>
    <w:multiLevelType w:val="hybridMultilevel"/>
    <w:tmpl w:val="1C8A6278"/>
    <w:lvl w:ilvl="0" w:tplc="DA5206FA">
      <w:start w:val="1"/>
      <w:numFmt w:val="lowerLetter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1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26"/>
  </w:num>
  <w:num w:numId="8">
    <w:abstractNumId w:val="19"/>
  </w:num>
  <w:num w:numId="9">
    <w:abstractNumId w:val="18"/>
  </w:num>
  <w:num w:numId="10">
    <w:abstractNumId w:val="31"/>
  </w:num>
  <w:num w:numId="11">
    <w:abstractNumId w:val="6"/>
  </w:num>
  <w:num w:numId="12">
    <w:abstractNumId w:val="22"/>
  </w:num>
  <w:num w:numId="13">
    <w:abstractNumId w:val="32"/>
  </w:num>
  <w:num w:numId="14">
    <w:abstractNumId w:val="3"/>
  </w:num>
  <w:num w:numId="15">
    <w:abstractNumId w:val="29"/>
  </w:num>
  <w:num w:numId="16">
    <w:abstractNumId w:val="15"/>
  </w:num>
  <w:num w:numId="17">
    <w:abstractNumId w:val="14"/>
  </w:num>
  <w:num w:numId="18">
    <w:abstractNumId w:val="20"/>
  </w:num>
  <w:num w:numId="19">
    <w:abstractNumId w:val="4"/>
  </w:num>
  <w:num w:numId="20">
    <w:abstractNumId w:val="10"/>
  </w:num>
  <w:num w:numId="21">
    <w:abstractNumId w:val="12"/>
  </w:num>
  <w:num w:numId="22">
    <w:abstractNumId w:val="28"/>
  </w:num>
  <w:num w:numId="23">
    <w:abstractNumId w:val="23"/>
  </w:num>
  <w:num w:numId="24">
    <w:abstractNumId w:val="27"/>
  </w:num>
  <w:num w:numId="25">
    <w:abstractNumId w:val="16"/>
  </w:num>
  <w:num w:numId="26">
    <w:abstractNumId w:val="13"/>
  </w:num>
  <w:num w:numId="27">
    <w:abstractNumId w:val="24"/>
  </w:num>
  <w:num w:numId="28">
    <w:abstractNumId w:val="17"/>
  </w:num>
  <w:num w:numId="29">
    <w:abstractNumId w:val="30"/>
  </w:num>
  <w:num w:numId="30">
    <w:abstractNumId w:val="21"/>
  </w:num>
  <w:num w:numId="31">
    <w:abstractNumId w:val="25"/>
  </w:num>
  <w:num w:numId="32">
    <w:abstractNumId w:val="29"/>
  </w:num>
  <w:num w:numId="33">
    <w:abstractNumId w:val="5"/>
  </w:num>
  <w:num w:numId="34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3BD4"/>
    <w:rsid w:val="00003FB7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B83"/>
    <w:rsid w:val="00013C5A"/>
    <w:rsid w:val="00013C94"/>
    <w:rsid w:val="00013F68"/>
    <w:rsid w:val="000141E2"/>
    <w:rsid w:val="000147E3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49F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5AE"/>
    <w:rsid w:val="000269CB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23D6"/>
    <w:rsid w:val="000423EC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77B"/>
    <w:rsid w:val="00052990"/>
    <w:rsid w:val="00052A13"/>
    <w:rsid w:val="00052D6A"/>
    <w:rsid w:val="00053D13"/>
    <w:rsid w:val="000542DB"/>
    <w:rsid w:val="00054553"/>
    <w:rsid w:val="0005457A"/>
    <w:rsid w:val="00054B8F"/>
    <w:rsid w:val="00054C96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786"/>
    <w:rsid w:val="00063DBC"/>
    <w:rsid w:val="0006410A"/>
    <w:rsid w:val="000642E5"/>
    <w:rsid w:val="00064645"/>
    <w:rsid w:val="00064748"/>
    <w:rsid w:val="000647A2"/>
    <w:rsid w:val="00064AE3"/>
    <w:rsid w:val="00065340"/>
    <w:rsid w:val="0006624E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462"/>
    <w:rsid w:val="000727E6"/>
    <w:rsid w:val="0007289B"/>
    <w:rsid w:val="00072B45"/>
    <w:rsid w:val="000734C9"/>
    <w:rsid w:val="00074111"/>
    <w:rsid w:val="0007487D"/>
    <w:rsid w:val="0007495C"/>
    <w:rsid w:val="00074AB6"/>
    <w:rsid w:val="00074D0F"/>
    <w:rsid w:val="0007506B"/>
    <w:rsid w:val="0007542E"/>
    <w:rsid w:val="000758CB"/>
    <w:rsid w:val="00075ACA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902"/>
    <w:rsid w:val="00081D54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83A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6C4"/>
    <w:rsid w:val="00097858"/>
    <w:rsid w:val="00097D09"/>
    <w:rsid w:val="00097DDA"/>
    <w:rsid w:val="000A0337"/>
    <w:rsid w:val="000A16FA"/>
    <w:rsid w:val="000A1BDF"/>
    <w:rsid w:val="000A1FAF"/>
    <w:rsid w:val="000A24DF"/>
    <w:rsid w:val="000A2812"/>
    <w:rsid w:val="000A2940"/>
    <w:rsid w:val="000A2A3C"/>
    <w:rsid w:val="000A2BD2"/>
    <w:rsid w:val="000A2BEE"/>
    <w:rsid w:val="000A2F6D"/>
    <w:rsid w:val="000A4041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9A8"/>
    <w:rsid w:val="000A7B90"/>
    <w:rsid w:val="000A7F8C"/>
    <w:rsid w:val="000A7FBF"/>
    <w:rsid w:val="000B0928"/>
    <w:rsid w:val="000B0B02"/>
    <w:rsid w:val="000B0CBE"/>
    <w:rsid w:val="000B0E52"/>
    <w:rsid w:val="000B15A5"/>
    <w:rsid w:val="000B160D"/>
    <w:rsid w:val="000B1877"/>
    <w:rsid w:val="000B1BA6"/>
    <w:rsid w:val="000B1F27"/>
    <w:rsid w:val="000B257D"/>
    <w:rsid w:val="000B29AA"/>
    <w:rsid w:val="000B2ABF"/>
    <w:rsid w:val="000B2DE0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67D"/>
    <w:rsid w:val="000B5C6D"/>
    <w:rsid w:val="000B5DA3"/>
    <w:rsid w:val="000B6274"/>
    <w:rsid w:val="000B69E6"/>
    <w:rsid w:val="000B6A63"/>
    <w:rsid w:val="000B6C77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543"/>
    <w:rsid w:val="000C27A1"/>
    <w:rsid w:val="000C3163"/>
    <w:rsid w:val="000C330D"/>
    <w:rsid w:val="000C3481"/>
    <w:rsid w:val="000C34DE"/>
    <w:rsid w:val="000C39F6"/>
    <w:rsid w:val="000C3F49"/>
    <w:rsid w:val="000C4460"/>
    <w:rsid w:val="000C4477"/>
    <w:rsid w:val="000C46CE"/>
    <w:rsid w:val="000C497A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1D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6225"/>
    <w:rsid w:val="000D6654"/>
    <w:rsid w:val="000D67ED"/>
    <w:rsid w:val="000D6B17"/>
    <w:rsid w:val="000D6DA0"/>
    <w:rsid w:val="000D7236"/>
    <w:rsid w:val="000D7512"/>
    <w:rsid w:val="000D7A6F"/>
    <w:rsid w:val="000D7CA0"/>
    <w:rsid w:val="000E0ABD"/>
    <w:rsid w:val="000E0B55"/>
    <w:rsid w:val="000E0FBA"/>
    <w:rsid w:val="000E101D"/>
    <w:rsid w:val="000E116A"/>
    <w:rsid w:val="000E1E45"/>
    <w:rsid w:val="000E2250"/>
    <w:rsid w:val="000E2ABD"/>
    <w:rsid w:val="000E32D6"/>
    <w:rsid w:val="000E3450"/>
    <w:rsid w:val="000E375C"/>
    <w:rsid w:val="000E380C"/>
    <w:rsid w:val="000E38AA"/>
    <w:rsid w:val="000E4A51"/>
    <w:rsid w:val="000E60F3"/>
    <w:rsid w:val="000E61B2"/>
    <w:rsid w:val="000E6B42"/>
    <w:rsid w:val="000E6BD5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2A3"/>
    <w:rsid w:val="000F3C63"/>
    <w:rsid w:val="000F3C9C"/>
    <w:rsid w:val="000F3DAD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5A80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10A5"/>
    <w:rsid w:val="00111C62"/>
    <w:rsid w:val="00111DC7"/>
    <w:rsid w:val="00111EC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76D"/>
    <w:rsid w:val="00132C3A"/>
    <w:rsid w:val="00132E50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4ADB"/>
    <w:rsid w:val="001459BC"/>
    <w:rsid w:val="00145A0B"/>
    <w:rsid w:val="00146086"/>
    <w:rsid w:val="00146197"/>
    <w:rsid w:val="00146ACB"/>
    <w:rsid w:val="00146E16"/>
    <w:rsid w:val="0014705D"/>
    <w:rsid w:val="0014744E"/>
    <w:rsid w:val="00147935"/>
    <w:rsid w:val="00147B5A"/>
    <w:rsid w:val="00147BCE"/>
    <w:rsid w:val="001506E4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653"/>
    <w:rsid w:val="001638CA"/>
    <w:rsid w:val="00163A4A"/>
    <w:rsid w:val="001641AE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5FC"/>
    <w:rsid w:val="00167916"/>
    <w:rsid w:val="00167EDC"/>
    <w:rsid w:val="001702BC"/>
    <w:rsid w:val="001707FC"/>
    <w:rsid w:val="00170BBF"/>
    <w:rsid w:val="00170DA5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F68"/>
    <w:rsid w:val="001765E6"/>
    <w:rsid w:val="00176672"/>
    <w:rsid w:val="00176F7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6E1"/>
    <w:rsid w:val="00192935"/>
    <w:rsid w:val="00192AED"/>
    <w:rsid w:val="00192F2D"/>
    <w:rsid w:val="00193379"/>
    <w:rsid w:val="00193804"/>
    <w:rsid w:val="001938EA"/>
    <w:rsid w:val="001939C3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762"/>
    <w:rsid w:val="00197A48"/>
    <w:rsid w:val="00197BA9"/>
    <w:rsid w:val="00197F7D"/>
    <w:rsid w:val="001A06D6"/>
    <w:rsid w:val="001A0C6D"/>
    <w:rsid w:val="001A0D16"/>
    <w:rsid w:val="001A0E9D"/>
    <w:rsid w:val="001A123C"/>
    <w:rsid w:val="001A26AE"/>
    <w:rsid w:val="001A27BC"/>
    <w:rsid w:val="001A283C"/>
    <w:rsid w:val="001A28E6"/>
    <w:rsid w:val="001A32A6"/>
    <w:rsid w:val="001A3625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63"/>
    <w:rsid w:val="001B64C0"/>
    <w:rsid w:val="001B6ADD"/>
    <w:rsid w:val="001B70A7"/>
    <w:rsid w:val="001B7409"/>
    <w:rsid w:val="001B74BC"/>
    <w:rsid w:val="001B7648"/>
    <w:rsid w:val="001B7796"/>
    <w:rsid w:val="001B7C46"/>
    <w:rsid w:val="001C00FF"/>
    <w:rsid w:val="001C05FF"/>
    <w:rsid w:val="001C0747"/>
    <w:rsid w:val="001C0C38"/>
    <w:rsid w:val="001C0F4D"/>
    <w:rsid w:val="001C19AB"/>
    <w:rsid w:val="001C1E43"/>
    <w:rsid w:val="001C1E69"/>
    <w:rsid w:val="001C2196"/>
    <w:rsid w:val="001C21E6"/>
    <w:rsid w:val="001C230B"/>
    <w:rsid w:val="001C28C1"/>
    <w:rsid w:val="001C313E"/>
    <w:rsid w:val="001C36B3"/>
    <w:rsid w:val="001C371A"/>
    <w:rsid w:val="001C3849"/>
    <w:rsid w:val="001C3B28"/>
    <w:rsid w:val="001C3B65"/>
    <w:rsid w:val="001C3F4B"/>
    <w:rsid w:val="001C4EC8"/>
    <w:rsid w:val="001C5540"/>
    <w:rsid w:val="001C57C6"/>
    <w:rsid w:val="001C5E01"/>
    <w:rsid w:val="001C5F18"/>
    <w:rsid w:val="001C609A"/>
    <w:rsid w:val="001C61D2"/>
    <w:rsid w:val="001C6511"/>
    <w:rsid w:val="001C69D0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9DD"/>
    <w:rsid w:val="001D3B05"/>
    <w:rsid w:val="001D432B"/>
    <w:rsid w:val="001D47A6"/>
    <w:rsid w:val="001D4887"/>
    <w:rsid w:val="001D4AF4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38E"/>
    <w:rsid w:val="001E1B61"/>
    <w:rsid w:val="001E1EF4"/>
    <w:rsid w:val="001E229D"/>
    <w:rsid w:val="001E2837"/>
    <w:rsid w:val="001E2CF2"/>
    <w:rsid w:val="001E2FF7"/>
    <w:rsid w:val="001E3079"/>
    <w:rsid w:val="001E3501"/>
    <w:rsid w:val="001E39FF"/>
    <w:rsid w:val="001E3A4C"/>
    <w:rsid w:val="001E4D26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BFF"/>
    <w:rsid w:val="00201EF7"/>
    <w:rsid w:val="002020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6F7C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8BE"/>
    <w:rsid w:val="00220AB9"/>
    <w:rsid w:val="00220ACE"/>
    <w:rsid w:val="00220AF6"/>
    <w:rsid w:val="0022186F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5BB"/>
    <w:rsid w:val="00224764"/>
    <w:rsid w:val="00224962"/>
    <w:rsid w:val="00225115"/>
    <w:rsid w:val="002252B6"/>
    <w:rsid w:val="002256A1"/>
    <w:rsid w:val="00225D30"/>
    <w:rsid w:val="00225EE5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1105"/>
    <w:rsid w:val="002314F4"/>
    <w:rsid w:val="00231D9B"/>
    <w:rsid w:val="0023232A"/>
    <w:rsid w:val="00232AE0"/>
    <w:rsid w:val="0023301C"/>
    <w:rsid w:val="002332EF"/>
    <w:rsid w:val="00233463"/>
    <w:rsid w:val="00233742"/>
    <w:rsid w:val="00233CCD"/>
    <w:rsid w:val="00234402"/>
    <w:rsid w:val="00234476"/>
    <w:rsid w:val="002346D9"/>
    <w:rsid w:val="002348DF"/>
    <w:rsid w:val="00234AA7"/>
    <w:rsid w:val="00234E92"/>
    <w:rsid w:val="002350B7"/>
    <w:rsid w:val="002356B4"/>
    <w:rsid w:val="00235AEE"/>
    <w:rsid w:val="002367C9"/>
    <w:rsid w:val="002367D2"/>
    <w:rsid w:val="0023691F"/>
    <w:rsid w:val="00236D99"/>
    <w:rsid w:val="0023768C"/>
    <w:rsid w:val="002376ED"/>
    <w:rsid w:val="002378D7"/>
    <w:rsid w:val="00237939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51F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50650"/>
    <w:rsid w:val="0025091E"/>
    <w:rsid w:val="00250A77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089"/>
    <w:rsid w:val="00271427"/>
    <w:rsid w:val="00271E00"/>
    <w:rsid w:val="00271E86"/>
    <w:rsid w:val="00272050"/>
    <w:rsid w:val="0027253D"/>
    <w:rsid w:val="00272546"/>
    <w:rsid w:val="00272A4B"/>
    <w:rsid w:val="00272B7C"/>
    <w:rsid w:val="00272C41"/>
    <w:rsid w:val="00272C5C"/>
    <w:rsid w:val="00272EFC"/>
    <w:rsid w:val="00273112"/>
    <w:rsid w:val="0027332F"/>
    <w:rsid w:val="00273905"/>
    <w:rsid w:val="00273B02"/>
    <w:rsid w:val="00273B81"/>
    <w:rsid w:val="00273E7D"/>
    <w:rsid w:val="00273EB1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99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CB"/>
    <w:rsid w:val="002A00E5"/>
    <w:rsid w:val="002A0A41"/>
    <w:rsid w:val="002A0C68"/>
    <w:rsid w:val="002A0E74"/>
    <w:rsid w:val="002A0FDF"/>
    <w:rsid w:val="002A17AA"/>
    <w:rsid w:val="002A1BE0"/>
    <w:rsid w:val="002A2CFD"/>
    <w:rsid w:val="002A2D63"/>
    <w:rsid w:val="002A318B"/>
    <w:rsid w:val="002A33F0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A79E1"/>
    <w:rsid w:val="002B0206"/>
    <w:rsid w:val="002B0790"/>
    <w:rsid w:val="002B0B5B"/>
    <w:rsid w:val="002B162D"/>
    <w:rsid w:val="002B26AD"/>
    <w:rsid w:val="002B26DC"/>
    <w:rsid w:val="002B2837"/>
    <w:rsid w:val="002B29C1"/>
    <w:rsid w:val="002B2D1A"/>
    <w:rsid w:val="002B33CD"/>
    <w:rsid w:val="002B3878"/>
    <w:rsid w:val="002B3D38"/>
    <w:rsid w:val="002B3F21"/>
    <w:rsid w:val="002B41CE"/>
    <w:rsid w:val="002B46E5"/>
    <w:rsid w:val="002B5CFF"/>
    <w:rsid w:val="002B6454"/>
    <w:rsid w:val="002B6478"/>
    <w:rsid w:val="002B6AC7"/>
    <w:rsid w:val="002B6D82"/>
    <w:rsid w:val="002B6E9F"/>
    <w:rsid w:val="002B6FC4"/>
    <w:rsid w:val="002B7439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3306"/>
    <w:rsid w:val="002C3F33"/>
    <w:rsid w:val="002C4026"/>
    <w:rsid w:val="002C4064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34A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3DFB"/>
    <w:rsid w:val="002D49DE"/>
    <w:rsid w:val="002D4D9F"/>
    <w:rsid w:val="002D5043"/>
    <w:rsid w:val="002D516B"/>
    <w:rsid w:val="002D5499"/>
    <w:rsid w:val="002D5875"/>
    <w:rsid w:val="002D5BA0"/>
    <w:rsid w:val="002D6210"/>
    <w:rsid w:val="002D674C"/>
    <w:rsid w:val="002D6F59"/>
    <w:rsid w:val="002D6FA7"/>
    <w:rsid w:val="002D7A2A"/>
    <w:rsid w:val="002D7A45"/>
    <w:rsid w:val="002D7E43"/>
    <w:rsid w:val="002E0645"/>
    <w:rsid w:val="002E0B2E"/>
    <w:rsid w:val="002E0E23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5726"/>
    <w:rsid w:val="002E6711"/>
    <w:rsid w:val="002E6B3A"/>
    <w:rsid w:val="002E6C19"/>
    <w:rsid w:val="002E72AE"/>
    <w:rsid w:val="002E7998"/>
    <w:rsid w:val="002E7D83"/>
    <w:rsid w:val="002F034D"/>
    <w:rsid w:val="002F0863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12F"/>
    <w:rsid w:val="002F7C12"/>
    <w:rsid w:val="00300410"/>
    <w:rsid w:val="003004E3"/>
    <w:rsid w:val="003006F7"/>
    <w:rsid w:val="00300D2E"/>
    <w:rsid w:val="00301497"/>
    <w:rsid w:val="00301968"/>
    <w:rsid w:val="00301A56"/>
    <w:rsid w:val="00302320"/>
    <w:rsid w:val="00302447"/>
    <w:rsid w:val="0030286E"/>
    <w:rsid w:val="003029A9"/>
    <w:rsid w:val="00303461"/>
    <w:rsid w:val="00303CD8"/>
    <w:rsid w:val="00303D01"/>
    <w:rsid w:val="00304D01"/>
    <w:rsid w:val="00304F64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D94"/>
    <w:rsid w:val="003120CC"/>
    <w:rsid w:val="003122BF"/>
    <w:rsid w:val="003128DD"/>
    <w:rsid w:val="00312AE1"/>
    <w:rsid w:val="00312C8E"/>
    <w:rsid w:val="00312CDA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4CF1"/>
    <w:rsid w:val="003259A3"/>
    <w:rsid w:val="00325A16"/>
    <w:rsid w:val="00325F64"/>
    <w:rsid w:val="00327578"/>
    <w:rsid w:val="0032795C"/>
    <w:rsid w:val="0033067C"/>
    <w:rsid w:val="003308DA"/>
    <w:rsid w:val="00330F77"/>
    <w:rsid w:val="003315AB"/>
    <w:rsid w:val="00332035"/>
    <w:rsid w:val="0033313A"/>
    <w:rsid w:val="003337C9"/>
    <w:rsid w:val="00333872"/>
    <w:rsid w:val="003339DE"/>
    <w:rsid w:val="00333BA4"/>
    <w:rsid w:val="00333D19"/>
    <w:rsid w:val="00334335"/>
    <w:rsid w:val="003346E4"/>
    <w:rsid w:val="00334AA4"/>
    <w:rsid w:val="00334D62"/>
    <w:rsid w:val="00334EB3"/>
    <w:rsid w:val="00335001"/>
    <w:rsid w:val="0033502C"/>
    <w:rsid w:val="00335826"/>
    <w:rsid w:val="003358B1"/>
    <w:rsid w:val="00335D22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A87"/>
    <w:rsid w:val="00362B82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0A6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459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503"/>
    <w:rsid w:val="00390AA2"/>
    <w:rsid w:val="00390C2C"/>
    <w:rsid w:val="00391E66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19D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AB7"/>
    <w:rsid w:val="003A5C4A"/>
    <w:rsid w:val="003A5DB2"/>
    <w:rsid w:val="003A6335"/>
    <w:rsid w:val="003A77B8"/>
    <w:rsid w:val="003A79F9"/>
    <w:rsid w:val="003A7C3E"/>
    <w:rsid w:val="003A7D8C"/>
    <w:rsid w:val="003A7E57"/>
    <w:rsid w:val="003A7F9E"/>
    <w:rsid w:val="003A7FD2"/>
    <w:rsid w:val="003B075A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4966"/>
    <w:rsid w:val="003B4F32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1D8"/>
    <w:rsid w:val="003C35CD"/>
    <w:rsid w:val="003C38EF"/>
    <w:rsid w:val="003C4060"/>
    <w:rsid w:val="003C469D"/>
    <w:rsid w:val="003C4D16"/>
    <w:rsid w:val="003C53B3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555"/>
    <w:rsid w:val="003D0611"/>
    <w:rsid w:val="003D07D6"/>
    <w:rsid w:val="003D0866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6F3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1348"/>
    <w:rsid w:val="003E1433"/>
    <w:rsid w:val="003E15E9"/>
    <w:rsid w:val="003E16EA"/>
    <w:rsid w:val="003E18EB"/>
    <w:rsid w:val="003E1BA2"/>
    <w:rsid w:val="003E1D25"/>
    <w:rsid w:val="003E1FFC"/>
    <w:rsid w:val="003E211D"/>
    <w:rsid w:val="003E304C"/>
    <w:rsid w:val="003E3512"/>
    <w:rsid w:val="003E358B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DD"/>
    <w:rsid w:val="003F2971"/>
    <w:rsid w:val="003F2DC6"/>
    <w:rsid w:val="003F2EFA"/>
    <w:rsid w:val="003F3CA9"/>
    <w:rsid w:val="003F3E03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390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37D5"/>
    <w:rsid w:val="00403884"/>
    <w:rsid w:val="00403A4A"/>
    <w:rsid w:val="00403B58"/>
    <w:rsid w:val="00404036"/>
    <w:rsid w:val="00405167"/>
    <w:rsid w:val="004054F2"/>
    <w:rsid w:val="0040594A"/>
    <w:rsid w:val="00405C66"/>
    <w:rsid w:val="00406076"/>
    <w:rsid w:val="0040629F"/>
    <w:rsid w:val="00407656"/>
    <w:rsid w:val="0040772B"/>
    <w:rsid w:val="004079FA"/>
    <w:rsid w:val="00407DF3"/>
    <w:rsid w:val="00410216"/>
    <w:rsid w:val="00410403"/>
    <w:rsid w:val="00410713"/>
    <w:rsid w:val="0041124D"/>
    <w:rsid w:val="004116A8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7A71"/>
    <w:rsid w:val="00417B63"/>
    <w:rsid w:val="00417FC6"/>
    <w:rsid w:val="00420010"/>
    <w:rsid w:val="004212AA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113B"/>
    <w:rsid w:val="0043126D"/>
    <w:rsid w:val="00431482"/>
    <w:rsid w:val="00431B69"/>
    <w:rsid w:val="00431D1F"/>
    <w:rsid w:val="00431D88"/>
    <w:rsid w:val="00432181"/>
    <w:rsid w:val="00432889"/>
    <w:rsid w:val="00432907"/>
    <w:rsid w:val="00432D66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598"/>
    <w:rsid w:val="004356D6"/>
    <w:rsid w:val="00435EB8"/>
    <w:rsid w:val="00436319"/>
    <w:rsid w:val="00436E65"/>
    <w:rsid w:val="00436F04"/>
    <w:rsid w:val="00437BEF"/>
    <w:rsid w:val="00437DD0"/>
    <w:rsid w:val="0044023A"/>
    <w:rsid w:val="004402FC"/>
    <w:rsid w:val="004406E4"/>
    <w:rsid w:val="004406F7"/>
    <w:rsid w:val="00440A1D"/>
    <w:rsid w:val="00440A94"/>
    <w:rsid w:val="00440B5D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9D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16"/>
    <w:rsid w:val="00461FA5"/>
    <w:rsid w:val="00462081"/>
    <w:rsid w:val="004621A9"/>
    <w:rsid w:val="004622CA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701"/>
    <w:rsid w:val="00481EB5"/>
    <w:rsid w:val="004821BF"/>
    <w:rsid w:val="0048231D"/>
    <w:rsid w:val="00482BA0"/>
    <w:rsid w:val="00482BF2"/>
    <w:rsid w:val="00482E36"/>
    <w:rsid w:val="0048326F"/>
    <w:rsid w:val="0048355F"/>
    <w:rsid w:val="00483682"/>
    <w:rsid w:val="004837D9"/>
    <w:rsid w:val="004838C3"/>
    <w:rsid w:val="0048396D"/>
    <w:rsid w:val="00483A54"/>
    <w:rsid w:val="00483BB0"/>
    <w:rsid w:val="00483BE4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96A"/>
    <w:rsid w:val="00491A55"/>
    <w:rsid w:val="00491BA4"/>
    <w:rsid w:val="00491BC6"/>
    <w:rsid w:val="00491CAB"/>
    <w:rsid w:val="004926EE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6196"/>
    <w:rsid w:val="00496AE0"/>
    <w:rsid w:val="00496E92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C3E"/>
    <w:rsid w:val="004A2FFF"/>
    <w:rsid w:val="004A3042"/>
    <w:rsid w:val="004A3191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92F"/>
    <w:rsid w:val="004C0B36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395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AFC"/>
    <w:rsid w:val="004D7CE9"/>
    <w:rsid w:val="004D7CEA"/>
    <w:rsid w:val="004D7EB1"/>
    <w:rsid w:val="004E022C"/>
    <w:rsid w:val="004E05B7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C31"/>
    <w:rsid w:val="005071F7"/>
    <w:rsid w:val="005074D4"/>
    <w:rsid w:val="00507670"/>
    <w:rsid w:val="005078A1"/>
    <w:rsid w:val="00507F3B"/>
    <w:rsid w:val="0051010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4EB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C6"/>
    <w:rsid w:val="005169FD"/>
    <w:rsid w:val="00516E0F"/>
    <w:rsid w:val="005179B4"/>
    <w:rsid w:val="00517D7D"/>
    <w:rsid w:val="00520103"/>
    <w:rsid w:val="005203E4"/>
    <w:rsid w:val="0052069A"/>
    <w:rsid w:val="0052094F"/>
    <w:rsid w:val="0052123D"/>
    <w:rsid w:val="00521BB9"/>
    <w:rsid w:val="005220A9"/>
    <w:rsid w:val="005221F4"/>
    <w:rsid w:val="00522301"/>
    <w:rsid w:val="00523C3F"/>
    <w:rsid w:val="00523FD2"/>
    <w:rsid w:val="0052413F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B83"/>
    <w:rsid w:val="00534068"/>
    <w:rsid w:val="005342D6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6DD"/>
    <w:rsid w:val="00536C15"/>
    <w:rsid w:val="0053702C"/>
    <w:rsid w:val="005370AB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486A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570F"/>
    <w:rsid w:val="00565AB6"/>
    <w:rsid w:val="00565EF3"/>
    <w:rsid w:val="00565F90"/>
    <w:rsid w:val="00566C79"/>
    <w:rsid w:val="00566FE5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E0A"/>
    <w:rsid w:val="00573FC7"/>
    <w:rsid w:val="0057428A"/>
    <w:rsid w:val="00574500"/>
    <w:rsid w:val="00574525"/>
    <w:rsid w:val="0057533B"/>
    <w:rsid w:val="005754AE"/>
    <w:rsid w:val="00575643"/>
    <w:rsid w:val="005767E2"/>
    <w:rsid w:val="00576A2D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0E79"/>
    <w:rsid w:val="005819DD"/>
    <w:rsid w:val="00581A4A"/>
    <w:rsid w:val="00581ABB"/>
    <w:rsid w:val="00581BE0"/>
    <w:rsid w:val="00582705"/>
    <w:rsid w:val="005827FA"/>
    <w:rsid w:val="00582A6E"/>
    <w:rsid w:val="00582B2F"/>
    <w:rsid w:val="005830AA"/>
    <w:rsid w:val="005832A6"/>
    <w:rsid w:val="00583BF8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65"/>
    <w:rsid w:val="005A0B88"/>
    <w:rsid w:val="005A1028"/>
    <w:rsid w:val="005A109A"/>
    <w:rsid w:val="005A13E3"/>
    <w:rsid w:val="005A1725"/>
    <w:rsid w:val="005A1AEB"/>
    <w:rsid w:val="005A1B15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44"/>
    <w:rsid w:val="005A5794"/>
    <w:rsid w:val="005A5856"/>
    <w:rsid w:val="005A5DB1"/>
    <w:rsid w:val="005A6376"/>
    <w:rsid w:val="005A67CB"/>
    <w:rsid w:val="005A6934"/>
    <w:rsid w:val="005A7BF5"/>
    <w:rsid w:val="005B006F"/>
    <w:rsid w:val="005B01B1"/>
    <w:rsid w:val="005B0258"/>
    <w:rsid w:val="005B04F5"/>
    <w:rsid w:val="005B062E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6BC"/>
    <w:rsid w:val="005B7D84"/>
    <w:rsid w:val="005C04E6"/>
    <w:rsid w:val="005C0731"/>
    <w:rsid w:val="005C093C"/>
    <w:rsid w:val="005C0B45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1CC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C7D09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21EA"/>
    <w:rsid w:val="005D3F03"/>
    <w:rsid w:val="005D407F"/>
    <w:rsid w:val="005D43D0"/>
    <w:rsid w:val="005D4848"/>
    <w:rsid w:val="005D48BC"/>
    <w:rsid w:val="005D48E1"/>
    <w:rsid w:val="005D4B0B"/>
    <w:rsid w:val="005D4B7F"/>
    <w:rsid w:val="005D4C88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AD2"/>
    <w:rsid w:val="005E46C1"/>
    <w:rsid w:val="005E4C00"/>
    <w:rsid w:val="005E4D37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D16"/>
    <w:rsid w:val="00602F60"/>
    <w:rsid w:val="00603157"/>
    <w:rsid w:val="0060317D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1DE3"/>
    <w:rsid w:val="00612443"/>
    <w:rsid w:val="00612A5A"/>
    <w:rsid w:val="0061358C"/>
    <w:rsid w:val="00613620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F2"/>
    <w:rsid w:val="00614C01"/>
    <w:rsid w:val="00614E28"/>
    <w:rsid w:val="00615223"/>
    <w:rsid w:val="00615496"/>
    <w:rsid w:val="0061555F"/>
    <w:rsid w:val="00615A76"/>
    <w:rsid w:val="0061652F"/>
    <w:rsid w:val="00616F72"/>
    <w:rsid w:val="006172E3"/>
    <w:rsid w:val="00617362"/>
    <w:rsid w:val="00617B82"/>
    <w:rsid w:val="00617E54"/>
    <w:rsid w:val="0062032B"/>
    <w:rsid w:val="00620F9D"/>
    <w:rsid w:val="00620FC3"/>
    <w:rsid w:val="006210AE"/>
    <w:rsid w:val="00621410"/>
    <w:rsid w:val="0062150E"/>
    <w:rsid w:val="00621725"/>
    <w:rsid w:val="0062179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5DF9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D47"/>
    <w:rsid w:val="006456BC"/>
    <w:rsid w:val="00645A71"/>
    <w:rsid w:val="00645E82"/>
    <w:rsid w:val="00646027"/>
    <w:rsid w:val="006464C1"/>
    <w:rsid w:val="00646648"/>
    <w:rsid w:val="00646D09"/>
    <w:rsid w:val="00646E3D"/>
    <w:rsid w:val="006477A9"/>
    <w:rsid w:val="006478CF"/>
    <w:rsid w:val="00647CA5"/>
    <w:rsid w:val="00650255"/>
    <w:rsid w:val="006502BE"/>
    <w:rsid w:val="0065080F"/>
    <w:rsid w:val="00650BE6"/>
    <w:rsid w:val="00650C30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944"/>
    <w:rsid w:val="00655B92"/>
    <w:rsid w:val="00655E2F"/>
    <w:rsid w:val="006567E0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57C"/>
    <w:rsid w:val="00674690"/>
    <w:rsid w:val="00674769"/>
    <w:rsid w:val="00674D19"/>
    <w:rsid w:val="00674FF1"/>
    <w:rsid w:val="00675262"/>
    <w:rsid w:val="00675A27"/>
    <w:rsid w:val="00675E41"/>
    <w:rsid w:val="00676418"/>
    <w:rsid w:val="00676C0C"/>
    <w:rsid w:val="00676C8B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3C6B"/>
    <w:rsid w:val="0068419B"/>
    <w:rsid w:val="00684BE4"/>
    <w:rsid w:val="00685044"/>
    <w:rsid w:val="0068555D"/>
    <w:rsid w:val="00685908"/>
    <w:rsid w:val="00685A3A"/>
    <w:rsid w:val="00685A8F"/>
    <w:rsid w:val="00685BF6"/>
    <w:rsid w:val="006865F3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971"/>
    <w:rsid w:val="006A0B4C"/>
    <w:rsid w:val="006A116F"/>
    <w:rsid w:val="006A1818"/>
    <w:rsid w:val="006A1987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912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11FD"/>
    <w:rsid w:val="006C1563"/>
    <w:rsid w:val="006C1773"/>
    <w:rsid w:val="006C180B"/>
    <w:rsid w:val="006C221E"/>
    <w:rsid w:val="006C23F8"/>
    <w:rsid w:val="006C2889"/>
    <w:rsid w:val="006C2BDA"/>
    <w:rsid w:val="006C2E1A"/>
    <w:rsid w:val="006C3870"/>
    <w:rsid w:val="006C398A"/>
    <w:rsid w:val="006C44E1"/>
    <w:rsid w:val="006C4D2B"/>
    <w:rsid w:val="006C4D79"/>
    <w:rsid w:val="006C4E2D"/>
    <w:rsid w:val="006C5231"/>
    <w:rsid w:val="006C529E"/>
    <w:rsid w:val="006C5905"/>
    <w:rsid w:val="006C6421"/>
    <w:rsid w:val="006C66EF"/>
    <w:rsid w:val="006C670C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DBA"/>
    <w:rsid w:val="006D4D45"/>
    <w:rsid w:val="006D4D50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E002F"/>
    <w:rsid w:val="006E05C8"/>
    <w:rsid w:val="006E143F"/>
    <w:rsid w:val="006E16C4"/>
    <w:rsid w:val="006E179B"/>
    <w:rsid w:val="006E1AF5"/>
    <w:rsid w:val="006E1F34"/>
    <w:rsid w:val="006E2117"/>
    <w:rsid w:val="006E2269"/>
    <w:rsid w:val="006E227B"/>
    <w:rsid w:val="006E255E"/>
    <w:rsid w:val="006E287C"/>
    <w:rsid w:val="006E3228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710D"/>
    <w:rsid w:val="006E7815"/>
    <w:rsid w:val="006E7C79"/>
    <w:rsid w:val="006F016F"/>
    <w:rsid w:val="006F0536"/>
    <w:rsid w:val="006F19F0"/>
    <w:rsid w:val="006F1B97"/>
    <w:rsid w:val="006F1D19"/>
    <w:rsid w:val="006F1DFA"/>
    <w:rsid w:val="006F1DFC"/>
    <w:rsid w:val="006F21D2"/>
    <w:rsid w:val="006F2964"/>
    <w:rsid w:val="006F2ACD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0DE"/>
    <w:rsid w:val="006F5BB5"/>
    <w:rsid w:val="006F5FBF"/>
    <w:rsid w:val="006F6AE0"/>
    <w:rsid w:val="006F6B67"/>
    <w:rsid w:val="006F6BF0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961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5D43"/>
    <w:rsid w:val="00716001"/>
    <w:rsid w:val="00716591"/>
    <w:rsid w:val="007166A3"/>
    <w:rsid w:val="00720205"/>
    <w:rsid w:val="007204E1"/>
    <w:rsid w:val="00720957"/>
    <w:rsid w:val="00720AD4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975"/>
    <w:rsid w:val="00725D03"/>
    <w:rsid w:val="00725F15"/>
    <w:rsid w:val="007261C8"/>
    <w:rsid w:val="00726410"/>
    <w:rsid w:val="007268A6"/>
    <w:rsid w:val="0072732A"/>
    <w:rsid w:val="00727C08"/>
    <w:rsid w:val="00727D74"/>
    <w:rsid w:val="007302AE"/>
    <w:rsid w:val="00730327"/>
    <w:rsid w:val="00730768"/>
    <w:rsid w:val="00730C31"/>
    <w:rsid w:val="00730DC4"/>
    <w:rsid w:val="00732684"/>
    <w:rsid w:val="00733106"/>
    <w:rsid w:val="007335D5"/>
    <w:rsid w:val="00733AF9"/>
    <w:rsid w:val="00733CD1"/>
    <w:rsid w:val="00733DBE"/>
    <w:rsid w:val="007350DA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AF1"/>
    <w:rsid w:val="00760F97"/>
    <w:rsid w:val="00761319"/>
    <w:rsid w:val="007613CA"/>
    <w:rsid w:val="00762652"/>
    <w:rsid w:val="00762ACE"/>
    <w:rsid w:val="00762B9D"/>
    <w:rsid w:val="00762E05"/>
    <w:rsid w:val="0076386E"/>
    <w:rsid w:val="00763CA1"/>
    <w:rsid w:val="0076448D"/>
    <w:rsid w:val="00764D08"/>
    <w:rsid w:val="0076508F"/>
    <w:rsid w:val="00765C29"/>
    <w:rsid w:val="00765EA6"/>
    <w:rsid w:val="0076677B"/>
    <w:rsid w:val="0076684C"/>
    <w:rsid w:val="0076704F"/>
    <w:rsid w:val="0076725D"/>
    <w:rsid w:val="0076757A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5FF3"/>
    <w:rsid w:val="00776663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2E94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011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F1"/>
    <w:rsid w:val="007A1F42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25E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82B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765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E70"/>
    <w:rsid w:val="007C6312"/>
    <w:rsid w:val="007C6564"/>
    <w:rsid w:val="007C65F1"/>
    <w:rsid w:val="007C6789"/>
    <w:rsid w:val="007C6889"/>
    <w:rsid w:val="007C6B60"/>
    <w:rsid w:val="007C79AC"/>
    <w:rsid w:val="007C7DD1"/>
    <w:rsid w:val="007D0233"/>
    <w:rsid w:val="007D112E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1F4"/>
    <w:rsid w:val="007D425A"/>
    <w:rsid w:val="007D4C1F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4C8C"/>
    <w:rsid w:val="007E5AFD"/>
    <w:rsid w:val="007E6B8D"/>
    <w:rsid w:val="007E72E0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F61"/>
    <w:rsid w:val="007F6AE6"/>
    <w:rsid w:val="007F6D33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749"/>
    <w:rsid w:val="00805C27"/>
    <w:rsid w:val="00805E4A"/>
    <w:rsid w:val="00806238"/>
    <w:rsid w:val="008062FB"/>
    <w:rsid w:val="00806577"/>
    <w:rsid w:val="008065A3"/>
    <w:rsid w:val="00806CFF"/>
    <w:rsid w:val="00806F4A"/>
    <w:rsid w:val="00806FFA"/>
    <w:rsid w:val="0080734F"/>
    <w:rsid w:val="008073E8"/>
    <w:rsid w:val="00807774"/>
    <w:rsid w:val="00807E26"/>
    <w:rsid w:val="0081005E"/>
    <w:rsid w:val="008101F8"/>
    <w:rsid w:val="00810430"/>
    <w:rsid w:val="0081062B"/>
    <w:rsid w:val="008107E5"/>
    <w:rsid w:val="00810B87"/>
    <w:rsid w:val="00810B8B"/>
    <w:rsid w:val="00810C5E"/>
    <w:rsid w:val="00811085"/>
    <w:rsid w:val="008110B3"/>
    <w:rsid w:val="008117CD"/>
    <w:rsid w:val="0081186B"/>
    <w:rsid w:val="00811ADA"/>
    <w:rsid w:val="00811CA6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5D97"/>
    <w:rsid w:val="008162AB"/>
    <w:rsid w:val="00816526"/>
    <w:rsid w:val="00816C43"/>
    <w:rsid w:val="00816C84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481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44"/>
    <w:rsid w:val="008407A1"/>
    <w:rsid w:val="00840BBA"/>
    <w:rsid w:val="00840CA3"/>
    <w:rsid w:val="00840DE7"/>
    <w:rsid w:val="00840FD3"/>
    <w:rsid w:val="008410AD"/>
    <w:rsid w:val="00841288"/>
    <w:rsid w:val="008412BC"/>
    <w:rsid w:val="00841860"/>
    <w:rsid w:val="00842116"/>
    <w:rsid w:val="00842D8E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5039B"/>
    <w:rsid w:val="00850637"/>
    <w:rsid w:val="008508AA"/>
    <w:rsid w:val="00851265"/>
    <w:rsid w:val="008512E1"/>
    <w:rsid w:val="00851481"/>
    <w:rsid w:val="008523B7"/>
    <w:rsid w:val="00852BDF"/>
    <w:rsid w:val="008532A1"/>
    <w:rsid w:val="0085349E"/>
    <w:rsid w:val="00853B83"/>
    <w:rsid w:val="00853BDD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1A4"/>
    <w:rsid w:val="00856935"/>
    <w:rsid w:val="00856A96"/>
    <w:rsid w:val="00856FC2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8C4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5EB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DBD"/>
    <w:rsid w:val="00892EBD"/>
    <w:rsid w:val="008933D5"/>
    <w:rsid w:val="00893638"/>
    <w:rsid w:val="008937D0"/>
    <w:rsid w:val="008940EE"/>
    <w:rsid w:val="008942D3"/>
    <w:rsid w:val="00894390"/>
    <w:rsid w:val="008943D4"/>
    <w:rsid w:val="0089441D"/>
    <w:rsid w:val="0089460C"/>
    <w:rsid w:val="00894B12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8EC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F3"/>
    <w:rsid w:val="008A6131"/>
    <w:rsid w:val="008A61FF"/>
    <w:rsid w:val="008A63DF"/>
    <w:rsid w:val="008A65F6"/>
    <w:rsid w:val="008A6E74"/>
    <w:rsid w:val="008A7960"/>
    <w:rsid w:val="008B0F51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E7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FD8"/>
    <w:rsid w:val="008C0263"/>
    <w:rsid w:val="008C1882"/>
    <w:rsid w:val="008C1F2A"/>
    <w:rsid w:val="008C2A29"/>
    <w:rsid w:val="008C2A5C"/>
    <w:rsid w:val="008C349C"/>
    <w:rsid w:val="008C3658"/>
    <w:rsid w:val="008C3F2D"/>
    <w:rsid w:val="008C459E"/>
    <w:rsid w:val="008C4752"/>
    <w:rsid w:val="008C48A6"/>
    <w:rsid w:val="008C4C33"/>
    <w:rsid w:val="008C4C9A"/>
    <w:rsid w:val="008C5927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AA0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3651"/>
    <w:rsid w:val="008F3724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352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DB"/>
    <w:rsid w:val="009126A7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5FA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4F8"/>
    <w:rsid w:val="0092150F"/>
    <w:rsid w:val="00921529"/>
    <w:rsid w:val="00921AA7"/>
    <w:rsid w:val="00921B25"/>
    <w:rsid w:val="00922858"/>
    <w:rsid w:val="00922BF7"/>
    <w:rsid w:val="00922FD9"/>
    <w:rsid w:val="0092327C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286"/>
    <w:rsid w:val="00925342"/>
    <w:rsid w:val="0092538D"/>
    <w:rsid w:val="00925D83"/>
    <w:rsid w:val="00925FFD"/>
    <w:rsid w:val="0092643E"/>
    <w:rsid w:val="00926482"/>
    <w:rsid w:val="00926861"/>
    <w:rsid w:val="00927AA4"/>
    <w:rsid w:val="00930016"/>
    <w:rsid w:val="009303E0"/>
    <w:rsid w:val="00930452"/>
    <w:rsid w:val="00930962"/>
    <w:rsid w:val="00930B84"/>
    <w:rsid w:val="00931AE8"/>
    <w:rsid w:val="009321B3"/>
    <w:rsid w:val="009323FD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914"/>
    <w:rsid w:val="00941EC2"/>
    <w:rsid w:val="009425C6"/>
    <w:rsid w:val="00942A03"/>
    <w:rsid w:val="00942CFD"/>
    <w:rsid w:val="0094333F"/>
    <w:rsid w:val="009438FA"/>
    <w:rsid w:val="0094408E"/>
    <w:rsid w:val="009441FB"/>
    <w:rsid w:val="0094472D"/>
    <w:rsid w:val="0094498E"/>
    <w:rsid w:val="00944F7D"/>
    <w:rsid w:val="00945272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0AEC"/>
    <w:rsid w:val="00951764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432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4DC"/>
    <w:rsid w:val="00965E33"/>
    <w:rsid w:val="00966376"/>
    <w:rsid w:val="009666BF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EFC"/>
    <w:rsid w:val="00971FDA"/>
    <w:rsid w:val="009728F5"/>
    <w:rsid w:val="00972966"/>
    <w:rsid w:val="009733F8"/>
    <w:rsid w:val="00973E95"/>
    <w:rsid w:val="00973FB2"/>
    <w:rsid w:val="009740A2"/>
    <w:rsid w:val="0097432B"/>
    <w:rsid w:val="00974584"/>
    <w:rsid w:val="00975509"/>
    <w:rsid w:val="00975594"/>
    <w:rsid w:val="0097573C"/>
    <w:rsid w:val="00975C60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9CF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3A2"/>
    <w:rsid w:val="0098418C"/>
    <w:rsid w:val="0098458B"/>
    <w:rsid w:val="009846FC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C54"/>
    <w:rsid w:val="00996E4C"/>
    <w:rsid w:val="00997AD7"/>
    <w:rsid w:val="009A032A"/>
    <w:rsid w:val="009A0720"/>
    <w:rsid w:val="009A1452"/>
    <w:rsid w:val="009A183C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662D"/>
    <w:rsid w:val="009B71CA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B43"/>
    <w:rsid w:val="009C4062"/>
    <w:rsid w:val="009C4349"/>
    <w:rsid w:val="009C43C9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B5F"/>
    <w:rsid w:val="009C7F6D"/>
    <w:rsid w:val="009D0FE5"/>
    <w:rsid w:val="009D1263"/>
    <w:rsid w:val="009D1848"/>
    <w:rsid w:val="009D21DA"/>
    <w:rsid w:val="009D29D1"/>
    <w:rsid w:val="009D3730"/>
    <w:rsid w:val="009D45FC"/>
    <w:rsid w:val="009D4EBC"/>
    <w:rsid w:val="009D509F"/>
    <w:rsid w:val="009D52C0"/>
    <w:rsid w:val="009D57EE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78F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51F"/>
    <w:rsid w:val="009F5D8A"/>
    <w:rsid w:val="009F6832"/>
    <w:rsid w:val="009F7022"/>
    <w:rsid w:val="009F7107"/>
    <w:rsid w:val="009F7B92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2CB5"/>
    <w:rsid w:val="00A0327C"/>
    <w:rsid w:val="00A03A0F"/>
    <w:rsid w:val="00A03DFE"/>
    <w:rsid w:val="00A046BE"/>
    <w:rsid w:val="00A046FF"/>
    <w:rsid w:val="00A04B4C"/>
    <w:rsid w:val="00A04C4C"/>
    <w:rsid w:val="00A05480"/>
    <w:rsid w:val="00A062F1"/>
    <w:rsid w:val="00A0654F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CE1"/>
    <w:rsid w:val="00A11D65"/>
    <w:rsid w:val="00A11F52"/>
    <w:rsid w:val="00A11FD9"/>
    <w:rsid w:val="00A126AF"/>
    <w:rsid w:val="00A12869"/>
    <w:rsid w:val="00A12A11"/>
    <w:rsid w:val="00A12A5C"/>
    <w:rsid w:val="00A12AD9"/>
    <w:rsid w:val="00A12B28"/>
    <w:rsid w:val="00A12C41"/>
    <w:rsid w:val="00A12C46"/>
    <w:rsid w:val="00A12CFB"/>
    <w:rsid w:val="00A12D7C"/>
    <w:rsid w:val="00A12F1F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6E68"/>
    <w:rsid w:val="00A1733D"/>
    <w:rsid w:val="00A17E01"/>
    <w:rsid w:val="00A202FE"/>
    <w:rsid w:val="00A2031A"/>
    <w:rsid w:val="00A20824"/>
    <w:rsid w:val="00A20A2A"/>
    <w:rsid w:val="00A20EA6"/>
    <w:rsid w:val="00A21192"/>
    <w:rsid w:val="00A21633"/>
    <w:rsid w:val="00A21802"/>
    <w:rsid w:val="00A218EA"/>
    <w:rsid w:val="00A21921"/>
    <w:rsid w:val="00A21974"/>
    <w:rsid w:val="00A2199F"/>
    <w:rsid w:val="00A219C9"/>
    <w:rsid w:val="00A220C0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982"/>
    <w:rsid w:val="00A25AA3"/>
    <w:rsid w:val="00A25B53"/>
    <w:rsid w:val="00A261D6"/>
    <w:rsid w:val="00A26A17"/>
    <w:rsid w:val="00A26A34"/>
    <w:rsid w:val="00A26BEB"/>
    <w:rsid w:val="00A2709D"/>
    <w:rsid w:val="00A271D3"/>
    <w:rsid w:val="00A273CE"/>
    <w:rsid w:val="00A27829"/>
    <w:rsid w:val="00A27A0C"/>
    <w:rsid w:val="00A27D74"/>
    <w:rsid w:val="00A30196"/>
    <w:rsid w:val="00A30304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F2C"/>
    <w:rsid w:val="00A34013"/>
    <w:rsid w:val="00A3410F"/>
    <w:rsid w:val="00A34327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27F1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6E8C"/>
    <w:rsid w:val="00A57340"/>
    <w:rsid w:val="00A577DB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7240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5F61"/>
    <w:rsid w:val="00A862E5"/>
    <w:rsid w:val="00A8661E"/>
    <w:rsid w:val="00A86FC5"/>
    <w:rsid w:val="00A8767F"/>
    <w:rsid w:val="00A8776F"/>
    <w:rsid w:val="00A87A17"/>
    <w:rsid w:val="00A87F9F"/>
    <w:rsid w:val="00A90034"/>
    <w:rsid w:val="00A9013E"/>
    <w:rsid w:val="00A90246"/>
    <w:rsid w:val="00A903AE"/>
    <w:rsid w:val="00A906BB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E4"/>
    <w:rsid w:val="00A93835"/>
    <w:rsid w:val="00A938B0"/>
    <w:rsid w:val="00A93B2E"/>
    <w:rsid w:val="00A93DEF"/>
    <w:rsid w:val="00A94037"/>
    <w:rsid w:val="00A940FD"/>
    <w:rsid w:val="00A9447B"/>
    <w:rsid w:val="00A945D3"/>
    <w:rsid w:val="00A946BA"/>
    <w:rsid w:val="00A94C3F"/>
    <w:rsid w:val="00A94CE3"/>
    <w:rsid w:val="00A95102"/>
    <w:rsid w:val="00A953EB"/>
    <w:rsid w:val="00A95794"/>
    <w:rsid w:val="00A96114"/>
    <w:rsid w:val="00A96E13"/>
    <w:rsid w:val="00A96ECC"/>
    <w:rsid w:val="00A97145"/>
    <w:rsid w:val="00A97512"/>
    <w:rsid w:val="00A97B82"/>
    <w:rsid w:val="00A97DE6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5DE"/>
    <w:rsid w:val="00AA3BC9"/>
    <w:rsid w:val="00AA3EFE"/>
    <w:rsid w:val="00AA49A0"/>
    <w:rsid w:val="00AA513B"/>
    <w:rsid w:val="00AA55A8"/>
    <w:rsid w:val="00AA577F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D8F"/>
    <w:rsid w:val="00AB2EC2"/>
    <w:rsid w:val="00AB2F08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B7F7C"/>
    <w:rsid w:val="00AC05A6"/>
    <w:rsid w:val="00AC0652"/>
    <w:rsid w:val="00AC0E92"/>
    <w:rsid w:val="00AC14A3"/>
    <w:rsid w:val="00AC15CC"/>
    <w:rsid w:val="00AC175B"/>
    <w:rsid w:val="00AC180F"/>
    <w:rsid w:val="00AC18DC"/>
    <w:rsid w:val="00AC1C6C"/>
    <w:rsid w:val="00AC1CE3"/>
    <w:rsid w:val="00AC1DE3"/>
    <w:rsid w:val="00AC1E10"/>
    <w:rsid w:val="00AC20D6"/>
    <w:rsid w:val="00AC342C"/>
    <w:rsid w:val="00AC3483"/>
    <w:rsid w:val="00AC3735"/>
    <w:rsid w:val="00AC3ADA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45C"/>
    <w:rsid w:val="00AD2817"/>
    <w:rsid w:val="00AD29E1"/>
    <w:rsid w:val="00AD2B5E"/>
    <w:rsid w:val="00AD2C29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508"/>
    <w:rsid w:val="00AE09AD"/>
    <w:rsid w:val="00AE0CC4"/>
    <w:rsid w:val="00AE14A7"/>
    <w:rsid w:val="00AE1526"/>
    <w:rsid w:val="00AE1756"/>
    <w:rsid w:val="00AE1835"/>
    <w:rsid w:val="00AE18EB"/>
    <w:rsid w:val="00AE19FA"/>
    <w:rsid w:val="00AE1CBF"/>
    <w:rsid w:val="00AE24D3"/>
    <w:rsid w:val="00AE26BF"/>
    <w:rsid w:val="00AE283B"/>
    <w:rsid w:val="00AE2940"/>
    <w:rsid w:val="00AE2B5C"/>
    <w:rsid w:val="00AE2D7D"/>
    <w:rsid w:val="00AE354B"/>
    <w:rsid w:val="00AE42E1"/>
    <w:rsid w:val="00AE44D7"/>
    <w:rsid w:val="00AE48C7"/>
    <w:rsid w:val="00AE4BD4"/>
    <w:rsid w:val="00AE5226"/>
    <w:rsid w:val="00AE5391"/>
    <w:rsid w:val="00AE5CEF"/>
    <w:rsid w:val="00AE6AAC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6154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4F2"/>
    <w:rsid w:val="00B0165D"/>
    <w:rsid w:val="00B018EB"/>
    <w:rsid w:val="00B01DB6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4D59"/>
    <w:rsid w:val="00B15118"/>
    <w:rsid w:val="00B1567B"/>
    <w:rsid w:val="00B160B7"/>
    <w:rsid w:val="00B16126"/>
    <w:rsid w:val="00B16300"/>
    <w:rsid w:val="00B167B3"/>
    <w:rsid w:val="00B16AE7"/>
    <w:rsid w:val="00B171CA"/>
    <w:rsid w:val="00B173C2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117"/>
    <w:rsid w:val="00B26630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169F"/>
    <w:rsid w:val="00B31B2C"/>
    <w:rsid w:val="00B324FF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B35"/>
    <w:rsid w:val="00B35B55"/>
    <w:rsid w:val="00B35BFE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664"/>
    <w:rsid w:val="00B40B30"/>
    <w:rsid w:val="00B4154C"/>
    <w:rsid w:val="00B41552"/>
    <w:rsid w:val="00B415E5"/>
    <w:rsid w:val="00B41FE8"/>
    <w:rsid w:val="00B42836"/>
    <w:rsid w:val="00B42CD1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5FF"/>
    <w:rsid w:val="00B567AF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76C"/>
    <w:rsid w:val="00B63878"/>
    <w:rsid w:val="00B63F9F"/>
    <w:rsid w:val="00B641F3"/>
    <w:rsid w:val="00B646CF"/>
    <w:rsid w:val="00B6482E"/>
    <w:rsid w:val="00B648EE"/>
    <w:rsid w:val="00B64DB4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67DB3"/>
    <w:rsid w:val="00B701F8"/>
    <w:rsid w:val="00B7045F"/>
    <w:rsid w:val="00B707F5"/>
    <w:rsid w:val="00B709CA"/>
    <w:rsid w:val="00B70AAA"/>
    <w:rsid w:val="00B70C80"/>
    <w:rsid w:val="00B71A24"/>
    <w:rsid w:val="00B71B0D"/>
    <w:rsid w:val="00B71BF4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3F04"/>
    <w:rsid w:val="00B74209"/>
    <w:rsid w:val="00B74284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0A6"/>
    <w:rsid w:val="00B902C4"/>
    <w:rsid w:val="00B905B0"/>
    <w:rsid w:val="00B90714"/>
    <w:rsid w:val="00B90B80"/>
    <w:rsid w:val="00B91150"/>
    <w:rsid w:val="00B913C9"/>
    <w:rsid w:val="00B91728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8E5"/>
    <w:rsid w:val="00BB2914"/>
    <w:rsid w:val="00BB2B07"/>
    <w:rsid w:val="00BB2E28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4B2"/>
    <w:rsid w:val="00BC0A74"/>
    <w:rsid w:val="00BC0F0F"/>
    <w:rsid w:val="00BC1173"/>
    <w:rsid w:val="00BC146A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AC0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BA2"/>
    <w:rsid w:val="00BE0E44"/>
    <w:rsid w:val="00BE110D"/>
    <w:rsid w:val="00BE15F4"/>
    <w:rsid w:val="00BE17C5"/>
    <w:rsid w:val="00BE19EA"/>
    <w:rsid w:val="00BE22B8"/>
    <w:rsid w:val="00BE2401"/>
    <w:rsid w:val="00BE31CF"/>
    <w:rsid w:val="00BE3328"/>
    <w:rsid w:val="00BE3A81"/>
    <w:rsid w:val="00BE3FB7"/>
    <w:rsid w:val="00BE4589"/>
    <w:rsid w:val="00BE469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2F2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4E8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6CE1"/>
    <w:rsid w:val="00C07F8C"/>
    <w:rsid w:val="00C07F92"/>
    <w:rsid w:val="00C1025B"/>
    <w:rsid w:val="00C110E6"/>
    <w:rsid w:val="00C111DA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32A"/>
    <w:rsid w:val="00C165C3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00E"/>
    <w:rsid w:val="00C31C0D"/>
    <w:rsid w:val="00C3250B"/>
    <w:rsid w:val="00C32676"/>
    <w:rsid w:val="00C32B5D"/>
    <w:rsid w:val="00C32DF5"/>
    <w:rsid w:val="00C32FC3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1B7"/>
    <w:rsid w:val="00C466C9"/>
    <w:rsid w:val="00C46969"/>
    <w:rsid w:val="00C46B33"/>
    <w:rsid w:val="00C47978"/>
    <w:rsid w:val="00C47C1C"/>
    <w:rsid w:val="00C5080B"/>
    <w:rsid w:val="00C50C24"/>
    <w:rsid w:val="00C50E6E"/>
    <w:rsid w:val="00C510CB"/>
    <w:rsid w:val="00C51709"/>
    <w:rsid w:val="00C51A91"/>
    <w:rsid w:val="00C52294"/>
    <w:rsid w:val="00C527DC"/>
    <w:rsid w:val="00C52BBE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F1"/>
    <w:rsid w:val="00C617F5"/>
    <w:rsid w:val="00C61E54"/>
    <w:rsid w:val="00C61FA4"/>
    <w:rsid w:val="00C6259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81"/>
    <w:rsid w:val="00C71589"/>
    <w:rsid w:val="00C71AD0"/>
    <w:rsid w:val="00C7237D"/>
    <w:rsid w:val="00C729DD"/>
    <w:rsid w:val="00C72A85"/>
    <w:rsid w:val="00C72F46"/>
    <w:rsid w:val="00C73333"/>
    <w:rsid w:val="00C734C8"/>
    <w:rsid w:val="00C73724"/>
    <w:rsid w:val="00C73847"/>
    <w:rsid w:val="00C73A7D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6CF"/>
    <w:rsid w:val="00C82CAE"/>
    <w:rsid w:val="00C82E20"/>
    <w:rsid w:val="00C83E45"/>
    <w:rsid w:val="00C83FBF"/>
    <w:rsid w:val="00C843F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726"/>
    <w:rsid w:val="00C93056"/>
    <w:rsid w:val="00C93644"/>
    <w:rsid w:val="00C936BF"/>
    <w:rsid w:val="00C937E2"/>
    <w:rsid w:val="00C93860"/>
    <w:rsid w:val="00C93EF8"/>
    <w:rsid w:val="00C93F5F"/>
    <w:rsid w:val="00C950AD"/>
    <w:rsid w:val="00C950E6"/>
    <w:rsid w:val="00C95142"/>
    <w:rsid w:val="00C95462"/>
    <w:rsid w:val="00C95539"/>
    <w:rsid w:val="00C95D3F"/>
    <w:rsid w:val="00C95F45"/>
    <w:rsid w:val="00C9627C"/>
    <w:rsid w:val="00C9641D"/>
    <w:rsid w:val="00C966FE"/>
    <w:rsid w:val="00C9718C"/>
    <w:rsid w:val="00C97419"/>
    <w:rsid w:val="00C97BD7"/>
    <w:rsid w:val="00CA0374"/>
    <w:rsid w:val="00CA069C"/>
    <w:rsid w:val="00CA0A6C"/>
    <w:rsid w:val="00CA109D"/>
    <w:rsid w:val="00CA10EA"/>
    <w:rsid w:val="00CA11FA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896"/>
    <w:rsid w:val="00CA38AA"/>
    <w:rsid w:val="00CA3C3A"/>
    <w:rsid w:val="00CA41FC"/>
    <w:rsid w:val="00CA42A1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F0F"/>
    <w:rsid w:val="00CD0F8D"/>
    <w:rsid w:val="00CD1284"/>
    <w:rsid w:val="00CD13F6"/>
    <w:rsid w:val="00CD179B"/>
    <w:rsid w:val="00CD2308"/>
    <w:rsid w:val="00CD293A"/>
    <w:rsid w:val="00CD2BFD"/>
    <w:rsid w:val="00CD2E4D"/>
    <w:rsid w:val="00CD3090"/>
    <w:rsid w:val="00CD35DE"/>
    <w:rsid w:val="00CD3B3F"/>
    <w:rsid w:val="00CD3C9B"/>
    <w:rsid w:val="00CD4218"/>
    <w:rsid w:val="00CD42D5"/>
    <w:rsid w:val="00CD44B2"/>
    <w:rsid w:val="00CD466C"/>
    <w:rsid w:val="00CD4E19"/>
    <w:rsid w:val="00CD5225"/>
    <w:rsid w:val="00CD533A"/>
    <w:rsid w:val="00CD5E95"/>
    <w:rsid w:val="00CD604C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3E94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425"/>
    <w:rsid w:val="00CF6918"/>
    <w:rsid w:val="00CF75B8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FB4"/>
    <w:rsid w:val="00D04071"/>
    <w:rsid w:val="00D0421F"/>
    <w:rsid w:val="00D04AB7"/>
    <w:rsid w:val="00D04EC3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208"/>
    <w:rsid w:val="00D1439B"/>
    <w:rsid w:val="00D145C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DE6"/>
    <w:rsid w:val="00D16FA6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F5D"/>
    <w:rsid w:val="00D26599"/>
    <w:rsid w:val="00D26A8E"/>
    <w:rsid w:val="00D273D7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947"/>
    <w:rsid w:val="00D35C71"/>
    <w:rsid w:val="00D364C7"/>
    <w:rsid w:val="00D36798"/>
    <w:rsid w:val="00D36C26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C86"/>
    <w:rsid w:val="00D42D4E"/>
    <w:rsid w:val="00D431DB"/>
    <w:rsid w:val="00D432D1"/>
    <w:rsid w:val="00D43549"/>
    <w:rsid w:val="00D43745"/>
    <w:rsid w:val="00D43A36"/>
    <w:rsid w:val="00D43ECE"/>
    <w:rsid w:val="00D446BE"/>
    <w:rsid w:val="00D446E0"/>
    <w:rsid w:val="00D44C9F"/>
    <w:rsid w:val="00D44DE5"/>
    <w:rsid w:val="00D44ECD"/>
    <w:rsid w:val="00D44F77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7B2"/>
    <w:rsid w:val="00D509B7"/>
    <w:rsid w:val="00D50DE9"/>
    <w:rsid w:val="00D5119B"/>
    <w:rsid w:val="00D51731"/>
    <w:rsid w:val="00D51A09"/>
    <w:rsid w:val="00D51C80"/>
    <w:rsid w:val="00D52213"/>
    <w:rsid w:val="00D52231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298"/>
    <w:rsid w:val="00D575E9"/>
    <w:rsid w:val="00D57D61"/>
    <w:rsid w:val="00D602D1"/>
    <w:rsid w:val="00D611FC"/>
    <w:rsid w:val="00D6181C"/>
    <w:rsid w:val="00D61A67"/>
    <w:rsid w:val="00D61AE5"/>
    <w:rsid w:val="00D61D85"/>
    <w:rsid w:val="00D621CE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4EE2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95"/>
    <w:rsid w:val="00D74D62"/>
    <w:rsid w:val="00D7552C"/>
    <w:rsid w:val="00D759DE"/>
    <w:rsid w:val="00D75B07"/>
    <w:rsid w:val="00D75F43"/>
    <w:rsid w:val="00D7613E"/>
    <w:rsid w:val="00D767E7"/>
    <w:rsid w:val="00D76C75"/>
    <w:rsid w:val="00D77471"/>
    <w:rsid w:val="00D77ECE"/>
    <w:rsid w:val="00D77F37"/>
    <w:rsid w:val="00D8014C"/>
    <w:rsid w:val="00D80338"/>
    <w:rsid w:val="00D809CF"/>
    <w:rsid w:val="00D814FF"/>
    <w:rsid w:val="00D815A1"/>
    <w:rsid w:val="00D8165E"/>
    <w:rsid w:val="00D8199F"/>
    <w:rsid w:val="00D8291F"/>
    <w:rsid w:val="00D82C75"/>
    <w:rsid w:val="00D830F6"/>
    <w:rsid w:val="00D83336"/>
    <w:rsid w:val="00D834A9"/>
    <w:rsid w:val="00D842B0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BC9"/>
    <w:rsid w:val="00DA2D5F"/>
    <w:rsid w:val="00DA3DD6"/>
    <w:rsid w:val="00DA3E9E"/>
    <w:rsid w:val="00DA422A"/>
    <w:rsid w:val="00DA48AD"/>
    <w:rsid w:val="00DA48C8"/>
    <w:rsid w:val="00DA48D3"/>
    <w:rsid w:val="00DA4A58"/>
    <w:rsid w:val="00DA4A87"/>
    <w:rsid w:val="00DA4BF7"/>
    <w:rsid w:val="00DA4D3B"/>
    <w:rsid w:val="00DA4D6C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45A7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09A"/>
    <w:rsid w:val="00DC6A73"/>
    <w:rsid w:val="00DC6BB0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F23"/>
    <w:rsid w:val="00DD455A"/>
    <w:rsid w:val="00DD4723"/>
    <w:rsid w:val="00DD4A4B"/>
    <w:rsid w:val="00DD4C8E"/>
    <w:rsid w:val="00DD538B"/>
    <w:rsid w:val="00DD571D"/>
    <w:rsid w:val="00DD6297"/>
    <w:rsid w:val="00DD6345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05D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99A"/>
    <w:rsid w:val="00DE7D95"/>
    <w:rsid w:val="00DF0078"/>
    <w:rsid w:val="00DF0267"/>
    <w:rsid w:val="00DF02C8"/>
    <w:rsid w:val="00DF0F52"/>
    <w:rsid w:val="00DF1460"/>
    <w:rsid w:val="00DF14E9"/>
    <w:rsid w:val="00DF1731"/>
    <w:rsid w:val="00DF1C3F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0B3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0D"/>
    <w:rsid w:val="00E02A40"/>
    <w:rsid w:val="00E02B04"/>
    <w:rsid w:val="00E02D11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156"/>
    <w:rsid w:val="00E102FD"/>
    <w:rsid w:val="00E10447"/>
    <w:rsid w:val="00E10B03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396"/>
    <w:rsid w:val="00E16686"/>
    <w:rsid w:val="00E1705C"/>
    <w:rsid w:val="00E17076"/>
    <w:rsid w:val="00E17329"/>
    <w:rsid w:val="00E173BF"/>
    <w:rsid w:val="00E174BD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1F"/>
    <w:rsid w:val="00E26366"/>
    <w:rsid w:val="00E266AD"/>
    <w:rsid w:val="00E267DD"/>
    <w:rsid w:val="00E26AB7"/>
    <w:rsid w:val="00E277F9"/>
    <w:rsid w:val="00E27A7E"/>
    <w:rsid w:val="00E27B05"/>
    <w:rsid w:val="00E27C8F"/>
    <w:rsid w:val="00E27F1A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188"/>
    <w:rsid w:val="00E338CE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244C"/>
    <w:rsid w:val="00E42533"/>
    <w:rsid w:val="00E42B91"/>
    <w:rsid w:val="00E42BDD"/>
    <w:rsid w:val="00E4342A"/>
    <w:rsid w:val="00E43752"/>
    <w:rsid w:val="00E43C43"/>
    <w:rsid w:val="00E43F17"/>
    <w:rsid w:val="00E44142"/>
    <w:rsid w:val="00E44632"/>
    <w:rsid w:val="00E44E67"/>
    <w:rsid w:val="00E45908"/>
    <w:rsid w:val="00E4602C"/>
    <w:rsid w:val="00E46252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EFC"/>
    <w:rsid w:val="00E517F1"/>
    <w:rsid w:val="00E5185D"/>
    <w:rsid w:val="00E51BDF"/>
    <w:rsid w:val="00E51C40"/>
    <w:rsid w:val="00E51D91"/>
    <w:rsid w:val="00E52335"/>
    <w:rsid w:val="00E5339B"/>
    <w:rsid w:val="00E53A25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D06"/>
    <w:rsid w:val="00E60EFD"/>
    <w:rsid w:val="00E61C30"/>
    <w:rsid w:val="00E61C36"/>
    <w:rsid w:val="00E61F9A"/>
    <w:rsid w:val="00E62074"/>
    <w:rsid w:val="00E62644"/>
    <w:rsid w:val="00E6292A"/>
    <w:rsid w:val="00E62E76"/>
    <w:rsid w:val="00E6326E"/>
    <w:rsid w:val="00E638C9"/>
    <w:rsid w:val="00E65287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CE"/>
    <w:rsid w:val="00E66FE0"/>
    <w:rsid w:val="00E67214"/>
    <w:rsid w:val="00E673D8"/>
    <w:rsid w:val="00E6765D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0E1"/>
    <w:rsid w:val="00E85558"/>
    <w:rsid w:val="00E85B23"/>
    <w:rsid w:val="00E86E59"/>
    <w:rsid w:val="00E87342"/>
    <w:rsid w:val="00E87379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3777"/>
    <w:rsid w:val="00E94068"/>
    <w:rsid w:val="00E943A5"/>
    <w:rsid w:val="00E943B3"/>
    <w:rsid w:val="00E9473E"/>
    <w:rsid w:val="00E94781"/>
    <w:rsid w:val="00E951E9"/>
    <w:rsid w:val="00E955A8"/>
    <w:rsid w:val="00E958B5"/>
    <w:rsid w:val="00E95C43"/>
    <w:rsid w:val="00E95D4B"/>
    <w:rsid w:val="00E963C2"/>
    <w:rsid w:val="00E9653B"/>
    <w:rsid w:val="00E966BA"/>
    <w:rsid w:val="00E968FA"/>
    <w:rsid w:val="00E973A9"/>
    <w:rsid w:val="00E974FD"/>
    <w:rsid w:val="00E9766D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BFE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D71"/>
    <w:rsid w:val="00EA4DD7"/>
    <w:rsid w:val="00EA4E8D"/>
    <w:rsid w:val="00EA52FF"/>
    <w:rsid w:val="00EA56C1"/>
    <w:rsid w:val="00EA5C48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770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1FBD"/>
    <w:rsid w:val="00EC2484"/>
    <w:rsid w:val="00EC28DF"/>
    <w:rsid w:val="00EC295C"/>
    <w:rsid w:val="00EC29E7"/>
    <w:rsid w:val="00EC29FA"/>
    <w:rsid w:val="00EC2B3A"/>
    <w:rsid w:val="00EC315A"/>
    <w:rsid w:val="00EC329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BB0"/>
    <w:rsid w:val="00EC6CEB"/>
    <w:rsid w:val="00EC76DE"/>
    <w:rsid w:val="00EC7705"/>
    <w:rsid w:val="00EC7913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D7"/>
    <w:rsid w:val="00EE154B"/>
    <w:rsid w:val="00EE1B90"/>
    <w:rsid w:val="00EE1E84"/>
    <w:rsid w:val="00EE2150"/>
    <w:rsid w:val="00EE24A3"/>
    <w:rsid w:val="00EE27BA"/>
    <w:rsid w:val="00EE2A29"/>
    <w:rsid w:val="00EE3178"/>
    <w:rsid w:val="00EE3717"/>
    <w:rsid w:val="00EE3A9D"/>
    <w:rsid w:val="00EE3BCD"/>
    <w:rsid w:val="00EE3E7D"/>
    <w:rsid w:val="00EE3F59"/>
    <w:rsid w:val="00EE3FC2"/>
    <w:rsid w:val="00EE43AA"/>
    <w:rsid w:val="00EE46D0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D9E"/>
    <w:rsid w:val="00EF1EDB"/>
    <w:rsid w:val="00EF24A6"/>
    <w:rsid w:val="00EF258D"/>
    <w:rsid w:val="00EF27C8"/>
    <w:rsid w:val="00EF2812"/>
    <w:rsid w:val="00EF3149"/>
    <w:rsid w:val="00EF31F3"/>
    <w:rsid w:val="00EF3FBF"/>
    <w:rsid w:val="00EF45AB"/>
    <w:rsid w:val="00EF4713"/>
    <w:rsid w:val="00EF4E5D"/>
    <w:rsid w:val="00EF5402"/>
    <w:rsid w:val="00EF56A2"/>
    <w:rsid w:val="00EF59F7"/>
    <w:rsid w:val="00EF5CBF"/>
    <w:rsid w:val="00EF5CE5"/>
    <w:rsid w:val="00EF627A"/>
    <w:rsid w:val="00EF6591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6D8"/>
    <w:rsid w:val="00F0421F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A77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F66"/>
    <w:rsid w:val="00F16747"/>
    <w:rsid w:val="00F172E4"/>
    <w:rsid w:val="00F1744B"/>
    <w:rsid w:val="00F17658"/>
    <w:rsid w:val="00F176B2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5C4D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79F"/>
    <w:rsid w:val="00F3184E"/>
    <w:rsid w:val="00F31951"/>
    <w:rsid w:val="00F31E46"/>
    <w:rsid w:val="00F31E95"/>
    <w:rsid w:val="00F32265"/>
    <w:rsid w:val="00F3276A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E88"/>
    <w:rsid w:val="00F35EC5"/>
    <w:rsid w:val="00F36178"/>
    <w:rsid w:val="00F36879"/>
    <w:rsid w:val="00F36C20"/>
    <w:rsid w:val="00F36E07"/>
    <w:rsid w:val="00F36E3A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2845"/>
    <w:rsid w:val="00F428DE"/>
    <w:rsid w:val="00F439AD"/>
    <w:rsid w:val="00F43B71"/>
    <w:rsid w:val="00F43CC5"/>
    <w:rsid w:val="00F455DD"/>
    <w:rsid w:val="00F457D6"/>
    <w:rsid w:val="00F4597E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4E2"/>
    <w:rsid w:val="00F64645"/>
    <w:rsid w:val="00F64695"/>
    <w:rsid w:val="00F64D11"/>
    <w:rsid w:val="00F6557D"/>
    <w:rsid w:val="00F65811"/>
    <w:rsid w:val="00F65850"/>
    <w:rsid w:val="00F6593B"/>
    <w:rsid w:val="00F65BFA"/>
    <w:rsid w:val="00F65F13"/>
    <w:rsid w:val="00F6603E"/>
    <w:rsid w:val="00F66419"/>
    <w:rsid w:val="00F66475"/>
    <w:rsid w:val="00F6693F"/>
    <w:rsid w:val="00F66D58"/>
    <w:rsid w:val="00F671A0"/>
    <w:rsid w:val="00F67E09"/>
    <w:rsid w:val="00F67E57"/>
    <w:rsid w:val="00F7029F"/>
    <w:rsid w:val="00F704C3"/>
    <w:rsid w:val="00F70C37"/>
    <w:rsid w:val="00F715DD"/>
    <w:rsid w:val="00F71DCA"/>
    <w:rsid w:val="00F71E95"/>
    <w:rsid w:val="00F71FE9"/>
    <w:rsid w:val="00F72614"/>
    <w:rsid w:val="00F729AB"/>
    <w:rsid w:val="00F733EA"/>
    <w:rsid w:val="00F73545"/>
    <w:rsid w:val="00F738C0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F6F"/>
    <w:rsid w:val="00F84906"/>
    <w:rsid w:val="00F84944"/>
    <w:rsid w:val="00F84B97"/>
    <w:rsid w:val="00F84F6D"/>
    <w:rsid w:val="00F850BA"/>
    <w:rsid w:val="00F8571C"/>
    <w:rsid w:val="00F85BA0"/>
    <w:rsid w:val="00F85F2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E0"/>
    <w:rsid w:val="00F913C5"/>
    <w:rsid w:val="00F9144A"/>
    <w:rsid w:val="00F91C33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25F"/>
    <w:rsid w:val="00F9566F"/>
    <w:rsid w:val="00F960CC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725"/>
    <w:rsid w:val="00FA1F37"/>
    <w:rsid w:val="00FA2A5C"/>
    <w:rsid w:val="00FA2C25"/>
    <w:rsid w:val="00FA3085"/>
    <w:rsid w:val="00FA33A3"/>
    <w:rsid w:val="00FA3543"/>
    <w:rsid w:val="00FA378B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6A6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34E2"/>
    <w:rsid w:val="00FC3544"/>
    <w:rsid w:val="00FC385E"/>
    <w:rsid w:val="00FC3A72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837"/>
    <w:rsid w:val="00FF0DC3"/>
    <w:rsid w:val="00FF1801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76"/>
    <w:rsid w:val="00FF4790"/>
    <w:rsid w:val="00FF48FB"/>
    <w:rsid w:val="00FF4FA5"/>
    <w:rsid w:val="00FF5371"/>
    <w:rsid w:val="00FF5612"/>
    <w:rsid w:val="00FF5E4D"/>
    <w:rsid w:val="00FF628A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7C89B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C7ED6-09F4-4635-BD22-BDCAD359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Papawadee, Sanprom</cp:lastModifiedBy>
  <cp:revision>2</cp:revision>
  <cp:lastPrinted>2020-05-15T08:05:00Z</cp:lastPrinted>
  <dcterms:created xsi:type="dcterms:W3CDTF">2020-05-15T09:58:00Z</dcterms:created>
  <dcterms:modified xsi:type="dcterms:W3CDTF">2020-05-15T09:58:00Z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