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35A34D95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proofErr w:type="spellStart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40D8F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440D8F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440D8F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726C03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103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0F49C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</w:t>
      </w:r>
      <w:r w:rsidR="00726C03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งบการเงินระหว่างกาลแบบย่อ 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F49CB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การบัญชี ฉบับที่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726C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</w:t>
      </w:r>
      <w:r w:rsidR="000F49CB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5F09C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        การสอบทานนี้มีขอบเขตจํากัดกว่าการตรวจสอบตามมาตรฐานการสอบบัญชี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06C5278D" w:rsidR="00CD4D4E" w:rsidRPr="007E5F16" w:rsidRDefault="00D17847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17847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Pr="00D178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565186" w:rsidRPr="00D17847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DF407" w14:textId="77777777" w:rsidR="000A5E5A" w:rsidRDefault="000A5E5A">
      <w:r>
        <w:separator/>
      </w:r>
    </w:p>
  </w:endnote>
  <w:endnote w:type="continuationSeparator" w:id="0">
    <w:p w14:paraId="2864D309" w14:textId="77777777" w:rsidR="000A5E5A" w:rsidRDefault="000A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ED68F" w14:textId="77777777" w:rsidR="000A5E5A" w:rsidRDefault="000A5E5A">
      <w:bookmarkStart w:id="0" w:name="_Hlk482348182"/>
      <w:bookmarkEnd w:id="0"/>
      <w:r>
        <w:separator/>
      </w:r>
    </w:p>
  </w:footnote>
  <w:footnote w:type="continuationSeparator" w:id="0">
    <w:p w14:paraId="3053794C" w14:textId="77777777" w:rsidR="000A5E5A" w:rsidRDefault="000A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D0D21F3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0406883" w:rsidR="00AD0D64" w:rsidRPr="006932D7" w:rsidRDefault="00AD0D64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AD0D64" w:rsidRDefault="00AD0D64" w:rsidP="00D15EA5">
    <w:pPr>
      <w:pStyle w:val="Header"/>
    </w:pPr>
    <w:bookmarkStart w:id="2" w:name="Footer3_tbl"/>
    <w:bookmarkEnd w:id="2"/>
  </w:p>
  <w:p w14:paraId="4E76693D" w14:textId="2FA7FAA9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A5E5A"/>
    <w:rsid w:val="000B65E3"/>
    <w:rsid w:val="000B7090"/>
    <w:rsid w:val="000D2DBF"/>
    <w:rsid w:val="000E52CE"/>
    <w:rsid w:val="000F3AAB"/>
    <w:rsid w:val="000F49C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82F9F"/>
    <w:rsid w:val="0019210D"/>
    <w:rsid w:val="001A3BFB"/>
    <w:rsid w:val="001A3C20"/>
    <w:rsid w:val="001B198C"/>
    <w:rsid w:val="001B5B4A"/>
    <w:rsid w:val="001B726D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9236E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65186"/>
    <w:rsid w:val="00577D61"/>
    <w:rsid w:val="005822AC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09CE"/>
    <w:rsid w:val="005F4D62"/>
    <w:rsid w:val="00610ED7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65F7"/>
    <w:rsid w:val="00726C03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1FCF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0A55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70285"/>
    <w:rsid w:val="00B82A97"/>
    <w:rsid w:val="00B83039"/>
    <w:rsid w:val="00B84D6A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3B8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E0F65"/>
    <w:rsid w:val="00EE321E"/>
    <w:rsid w:val="00EE44DA"/>
    <w:rsid w:val="00EE59BD"/>
    <w:rsid w:val="00EF190C"/>
    <w:rsid w:val="00F01358"/>
    <w:rsid w:val="00F13DCA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6" ma:contentTypeDescription="Create a new document." ma:contentTypeScope="" ma:versionID="68dec7a75a223a1f4d0296d0a65ab8d5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d960c52de59de7a2df360a910ce89fab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65EC81-8810-49EA-8233-90C6B477E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8F0EE-E8A9-4909-8AE1-EF5821971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2019-05-01T12:20:00Z</cp:lastPrinted>
  <dcterms:created xsi:type="dcterms:W3CDTF">2020-05-15T07:57:00Z</dcterms:created>
  <dcterms:modified xsi:type="dcterms:W3CDTF">2020-05-15T07:57:00Z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