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0AEC" w:rsidRPr="006C34B4" w:rsidRDefault="00082449" w:rsidP="00F5458D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bookmarkStart w:id="0" w:name="_GoBack"/>
      <w:bookmarkEnd w:id="0"/>
      <w:r w:rsidRPr="00082449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50AEC"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="00550AEC" w:rsidRPr="006C34B4">
        <w:rPr>
          <w:rFonts w:ascii="Browallia New" w:hAnsi="Browallia New" w:cs="Browallia New"/>
          <w:b/>
          <w:bCs/>
          <w:sz w:val="26"/>
          <w:szCs w:val="26"/>
          <w:cs/>
        </w:rPr>
        <w:t>ข้อมูลทั่วไป</w:t>
      </w:r>
    </w:p>
    <w:p w:rsidR="00F5458D" w:rsidRPr="006C34B4" w:rsidRDefault="00F5458D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573E0" w:rsidRPr="006C34B4" w:rsidRDefault="009573E0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pacing w:val="-2"/>
          <w:sz w:val="26"/>
          <w:szCs w:val="26"/>
          <w:cs/>
        </w:rPr>
        <w:t>บริษัท เวฟ เอ็นเตอร์เทนเมนท์ จำกัด (มหาชน) (</w:t>
      </w:r>
      <w:r w:rsidRPr="006C34B4">
        <w:rPr>
          <w:rFonts w:ascii="Browallia New" w:hAnsi="Browallia New" w:cs="Browallia New"/>
          <w:spacing w:val="-2"/>
          <w:sz w:val="26"/>
          <w:szCs w:val="26"/>
        </w:rPr>
        <w:t>“</w:t>
      </w:r>
      <w:r w:rsidRPr="006C34B4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Pr="006C34B4">
        <w:rPr>
          <w:rFonts w:ascii="Browallia New" w:hAnsi="Browallia New" w:cs="Browallia New"/>
          <w:spacing w:val="-2"/>
          <w:sz w:val="26"/>
          <w:szCs w:val="26"/>
        </w:rPr>
        <w:t xml:space="preserve">”) </w:t>
      </w:r>
      <w:r w:rsidR="0025101B" w:rsidRPr="006C34B4">
        <w:rPr>
          <w:rFonts w:ascii="Browallia New" w:hAnsi="Browallia New" w:cs="Browallia New"/>
          <w:spacing w:val="-2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25101B" w:rsidRPr="006C34B4">
        <w:rPr>
          <w:rFonts w:ascii="Browallia New" w:hAnsi="Browallia New" w:cs="Browallia New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:rsidR="0025101B" w:rsidRPr="006C34B4" w:rsidRDefault="0025101B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014B8" w:rsidRPr="006C34B4" w:rsidRDefault="009C5D26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  <w:lang w:val="th-TH"/>
        </w:rPr>
        <w:t xml:space="preserve">เลขที่ </w:t>
      </w:r>
      <w:r w:rsidR="00082449" w:rsidRPr="00082449">
        <w:rPr>
          <w:rFonts w:ascii="Browallia New" w:hAnsi="Browallia New" w:cs="Browallia New"/>
          <w:sz w:val="26"/>
          <w:szCs w:val="26"/>
        </w:rPr>
        <w:t>3199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อาคารมาลีนนท์ทาวเวอร์ </w:t>
      </w:r>
      <w:r w:rsidR="00AD0400" w:rsidRPr="006C34B4">
        <w:rPr>
          <w:rFonts w:ascii="Browallia New" w:hAnsi="Browallia New" w:cs="Browallia New"/>
          <w:sz w:val="26"/>
          <w:szCs w:val="26"/>
          <w:cs/>
        </w:rPr>
        <w:t xml:space="preserve">ชั้น </w:t>
      </w:r>
      <w:r w:rsidR="00082449" w:rsidRPr="00082449">
        <w:rPr>
          <w:rFonts w:ascii="Browallia New" w:hAnsi="Browallia New" w:cs="Browallia New"/>
          <w:sz w:val="26"/>
          <w:szCs w:val="26"/>
        </w:rPr>
        <w:t>15</w:t>
      </w:r>
      <w:r w:rsidR="00AD0400" w:rsidRPr="006C34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ถนนพระราม </w:t>
      </w:r>
      <w:r w:rsidR="00082449" w:rsidRPr="00082449">
        <w:rPr>
          <w:rFonts w:ascii="Browallia New" w:hAnsi="Browallia New" w:cs="Browallia New"/>
          <w:sz w:val="26"/>
          <w:szCs w:val="26"/>
        </w:rPr>
        <w:t>4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แขวงคลองตัน เขตคลองเตย กรุงเทพมหานคร</w:t>
      </w:r>
    </w:p>
    <w:p w:rsidR="00F5028E" w:rsidRPr="006C34B4" w:rsidRDefault="00F5028E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014B8" w:rsidRPr="006C34B4" w:rsidRDefault="00DE5602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การดำเนินธุรกิจหลักของ</w:t>
      </w:r>
      <w:r w:rsidR="003D51E5" w:rsidRPr="006C34B4">
        <w:rPr>
          <w:rFonts w:ascii="Browallia New" w:hAnsi="Browallia New" w:cs="Browallia New"/>
          <w:sz w:val="26"/>
          <w:szCs w:val="26"/>
          <w:cs/>
        </w:rPr>
        <w:t xml:space="preserve">บริษัทและบริษัทย่อย ( </w:t>
      </w:r>
      <w:r w:rsidR="003D51E5" w:rsidRPr="006C34B4">
        <w:rPr>
          <w:rFonts w:ascii="Browallia New" w:hAnsi="Browallia New" w:cs="Browallia New"/>
          <w:sz w:val="26"/>
          <w:szCs w:val="26"/>
        </w:rPr>
        <w:t>“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3D51E5" w:rsidRPr="006C34B4">
        <w:rPr>
          <w:rFonts w:ascii="Browallia New" w:hAnsi="Browallia New" w:cs="Browallia New"/>
          <w:spacing w:val="-4"/>
          <w:sz w:val="26"/>
          <w:szCs w:val="26"/>
        </w:rPr>
        <w:t>”</w:t>
      </w:r>
      <w:r w:rsidR="003D51E5"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 )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 คือ การลงทุนในบริษัทอื่น </w:t>
      </w:r>
      <w:r w:rsidR="00447FBF"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การผลิตและจัดจำหน่ายรายการโทรทัศน์ </w:t>
      </w:r>
      <w:r w:rsidR="00ED23A3" w:rsidRPr="006C34B4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="00447FBF" w:rsidRPr="006C34B4">
        <w:rPr>
          <w:rFonts w:ascii="Browallia New" w:hAnsi="Browallia New" w:cs="Browallia New"/>
          <w:spacing w:val="-4"/>
          <w:sz w:val="26"/>
          <w:szCs w:val="26"/>
          <w:cs/>
        </w:rPr>
        <w:t>จัดแสดงคอนเสิร์ตและ</w:t>
      </w:r>
      <w:r w:rsidR="00745457"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โชว์ </w:t>
      </w:r>
      <w:r w:rsidR="003D51E5" w:rsidRPr="006C34B4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="00415B58" w:rsidRPr="006C34B4">
        <w:rPr>
          <w:rFonts w:ascii="Browallia New" w:hAnsi="Browallia New" w:cs="Browallia New"/>
          <w:spacing w:val="-4"/>
          <w:sz w:val="26"/>
          <w:szCs w:val="26"/>
          <w:cs/>
        </w:rPr>
        <w:t>ให้บริการสอนภาษาอังกฤษ</w:t>
      </w:r>
      <w:r w:rsidR="00A906F2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4A012D" w:rsidRPr="006C34B4">
        <w:rPr>
          <w:rFonts w:ascii="Browallia New" w:hAnsi="Browallia New" w:cs="Browallia New"/>
          <w:sz w:val="26"/>
          <w:szCs w:val="26"/>
          <w:cs/>
        </w:rPr>
        <w:t>การ</w:t>
      </w:r>
      <w:r w:rsidR="001C42A0" w:rsidRPr="006C34B4">
        <w:rPr>
          <w:rFonts w:ascii="Browallia New" w:hAnsi="Browallia New" w:cs="Browallia New"/>
          <w:sz w:val="26"/>
          <w:szCs w:val="26"/>
          <w:cs/>
        </w:rPr>
        <w:t>ให้บริการและ</w:t>
      </w:r>
      <w:r w:rsidR="001434CA" w:rsidRPr="006C34B4">
        <w:rPr>
          <w:rFonts w:ascii="Browallia New" w:hAnsi="Browallia New" w:cs="Browallia New"/>
          <w:sz w:val="26"/>
          <w:szCs w:val="26"/>
          <w:cs/>
        </w:rPr>
        <w:t>จำหน่ายอาหารและเครื่องดื่ม</w:t>
      </w:r>
      <w:r w:rsidR="008677EA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8677EA" w:rsidRPr="006C34B4">
        <w:rPr>
          <w:rFonts w:ascii="Browallia New" w:hAnsi="Browallia New" w:cs="Browallia New"/>
          <w:sz w:val="26"/>
          <w:szCs w:val="26"/>
          <w:cs/>
        </w:rPr>
        <w:t>และ</w:t>
      </w:r>
      <w:r w:rsidR="00AD6FC5" w:rsidRPr="006C34B4">
        <w:rPr>
          <w:rFonts w:ascii="Browallia New" w:hAnsi="Browallia New" w:cs="Browallia New"/>
          <w:sz w:val="26"/>
          <w:szCs w:val="26"/>
        </w:rPr>
        <w:br/>
      </w:r>
      <w:r w:rsidR="004A012D" w:rsidRPr="006C34B4">
        <w:rPr>
          <w:rFonts w:ascii="Browallia New" w:hAnsi="Browallia New" w:cs="Browallia New"/>
          <w:sz w:val="26"/>
          <w:szCs w:val="26"/>
          <w:cs/>
        </w:rPr>
        <w:t>การ</w:t>
      </w:r>
      <w:r w:rsidR="008677EA" w:rsidRPr="006C34B4">
        <w:rPr>
          <w:rFonts w:ascii="Browallia New" w:hAnsi="Browallia New" w:cs="Browallia New"/>
          <w:sz w:val="26"/>
          <w:szCs w:val="26"/>
          <w:cs/>
        </w:rPr>
        <w:t>จัดทำกิจการทางการตลาด</w:t>
      </w:r>
    </w:p>
    <w:p w:rsidR="009B29E6" w:rsidRPr="006C34B4" w:rsidRDefault="009B29E6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B29E6" w:rsidRPr="006C34B4" w:rsidRDefault="009B29E6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</w:p>
    <w:p w:rsidR="00447FBF" w:rsidRPr="006C34B4" w:rsidRDefault="00447FBF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014B8" w:rsidRPr="006C34B4" w:rsidRDefault="009B29E6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9D38F9" w:rsidRPr="006C34B4">
        <w:rPr>
          <w:rFonts w:ascii="Browallia New" w:hAnsi="Browallia New" w:cs="Browallia New"/>
          <w:sz w:val="26"/>
          <w:szCs w:val="26"/>
          <w:cs/>
        </w:rPr>
        <w:t>คณะกรรมการบริษัทเมื่อ</w:t>
      </w:r>
      <w:r w:rsidR="004014B8" w:rsidRPr="006C34B4">
        <w:rPr>
          <w:rFonts w:ascii="Browallia New" w:hAnsi="Browallia New" w:cs="Browallia New"/>
          <w:sz w:val="26"/>
          <w:szCs w:val="26"/>
          <w:cs/>
        </w:rPr>
        <w:t>วันที่</w:t>
      </w:r>
      <w:r w:rsidR="009B52AD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0B5EF6" w:rsidRPr="006C34B4">
        <w:rPr>
          <w:rFonts w:ascii="Browallia New" w:hAnsi="Browallia New" w:cs="Browallia New"/>
          <w:sz w:val="26"/>
          <w:szCs w:val="26"/>
          <w:cs/>
        </w:rPr>
        <w:br/>
      </w:r>
      <w:r w:rsidR="00082449" w:rsidRPr="00082449">
        <w:rPr>
          <w:rFonts w:ascii="Browallia New" w:hAnsi="Browallia New" w:cs="Browallia New"/>
          <w:sz w:val="26"/>
          <w:szCs w:val="26"/>
        </w:rPr>
        <w:t>15</w:t>
      </w:r>
      <w:r w:rsidR="001C0F32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1C0F32" w:rsidRPr="006C34B4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</w:p>
    <w:p w:rsidR="006E564E" w:rsidRPr="006C34B4" w:rsidRDefault="006E564E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E564E" w:rsidRPr="006C34B4" w:rsidRDefault="006E564E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8A7F71" w:rsidRPr="006C34B4" w:rsidRDefault="008A7F71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6C34B4" w:rsidRDefault="00082449" w:rsidP="008A7F71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2</w:t>
      </w:r>
      <w:r w:rsidR="008A7F71"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="008A7F71" w:rsidRPr="006C34B4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เหตุการณ์สำคัญระหว่างงวดที่รายงาน</w:t>
      </w:r>
    </w:p>
    <w:p w:rsidR="008A7F71" w:rsidRPr="006C34B4" w:rsidRDefault="008A7F71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D2383" w:rsidRPr="006C34B4" w:rsidRDefault="00916C5C" w:rsidP="0058620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082449" w:rsidRPr="00082449">
        <w:rPr>
          <w:rFonts w:ascii="Browallia New" w:hAnsi="Browallia New" w:cs="Browallia New"/>
          <w:sz w:val="26"/>
          <w:szCs w:val="26"/>
        </w:rPr>
        <w:t>2019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6C34B4">
        <w:rPr>
          <w:rFonts w:ascii="Browallia New" w:hAnsi="Browallia New" w:cs="Browallia New"/>
          <w:sz w:val="26"/>
          <w:szCs w:val="26"/>
        </w:rPr>
        <w:t>COVID-</w:t>
      </w:r>
      <w:r w:rsidR="00082449" w:rsidRPr="00082449">
        <w:rPr>
          <w:rFonts w:ascii="Browallia New" w:hAnsi="Browallia New" w:cs="Browallia New"/>
          <w:sz w:val="26"/>
          <w:szCs w:val="26"/>
        </w:rPr>
        <w:t>19</w:t>
      </w:r>
      <w:r w:rsidRPr="006C34B4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ซึ่งเหตุการณ์ดังกล่าวส่งผลทางลบต่อผลการดำเนินงานของกลุ่มกิจการสำหรับรอบระยะเวลา</w:t>
      </w:r>
      <w:r w:rsidR="003A67C7" w:rsidRPr="006C34B4">
        <w:rPr>
          <w:rFonts w:ascii="Browallia New" w:hAnsi="Browallia New" w:cs="Browallia New"/>
          <w:sz w:val="26"/>
          <w:szCs w:val="26"/>
          <w:cs/>
        </w:rPr>
        <w:t>สาม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>โดยเฉพาะผลการดำเนินงานของสถาบันสอนภาษา ภัตตาคาร</w:t>
      </w:r>
      <w:r w:rsidR="00785017"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การจัดแสดงคอนเสิร์ตและโชว์ และการจัดทำกิจการทางการตลาด</w:t>
      </w:r>
    </w:p>
    <w:p w:rsidR="00916C5C" w:rsidRPr="006C34B4" w:rsidRDefault="00916C5C" w:rsidP="00DD2383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</w:p>
    <w:p w:rsidR="00DD2383" w:rsidRPr="006C34B4" w:rsidRDefault="00916C5C" w:rsidP="00DD238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6C34B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สถาบันสอนภาษา</w:t>
      </w:r>
    </w:p>
    <w:p w:rsidR="00916C5C" w:rsidRPr="006C34B4" w:rsidRDefault="00916C5C" w:rsidP="00DD2383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</w:p>
    <w:p w:rsidR="008A7F71" w:rsidRPr="006C34B4" w:rsidRDefault="00886B7B" w:rsidP="005808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18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มีนาคม พ.ศ.</w:t>
      </w:r>
      <w:r w:rsidR="00B828FD">
        <w:rPr>
          <w:rFonts w:ascii="Browallia New" w:hAnsi="Browallia New" w:cs="Browallia New"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กระทรวงศึกษาธิการประกาศให้ปิดสถาบันสอนหนังสือทั่วประเทศไทย เนื่องจากสถานการณ์โรคติดเชื้อไวรัสโคโรน่า </w:t>
      </w:r>
      <w:r w:rsidR="00082449" w:rsidRPr="00082449">
        <w:rPr>
          <w:rFonts w:ascii="Browallia New" w:hAnsi="Browallia New" w:cs="Browallia New"/>
          <w:sz w:val="26"/>
          <w:szCs w:val="26"/>
        </w:rPr>
        <w:t>2019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6C34B4">
        <w:rPr>
          <w:rFonts w:ascii="Browallia New" w:hAnsi="Browallia New" w:cs="Browallia New"/>
          <w:sz w:val="26"/>
          <w:szCs w:val="26"/>
        </w:rPr>
        <w:t>COVID-</w:t>
      </w:r>
      <w:r w:rsidR="00082449" w:rsidRPr="00082449">
        <w:rPr>
          <w:rFonts w:ascii="Browallia New" w:hAnsi="Browallia New" w:cs="Browallia New"/>
          <w:sz w:val="26"/>
          <w:szCs w:val="26"/>
        </w:rPr>
        <w:t>19</w:t>
      </w:r>
      <w:r w:rsidRPr="006C34B4">
        <w:rPr>
          <w:rFonts w:ascii="Browallia New" w:hAnsi="Browallia New" w:cs="Browallia New"/>
          <w:sz w:val="26"/>
          <w:szCs w:val="26"/>
          <w:cs/>
        </w:rPr>
        <w:t>”) ส่งผลให้เงินสดรับจากการขาย</w:t>
      </w:r>
      <w:r w:rsidR="00F95D55" w:rsidRPr="006C34B4">
        <w:rPr>
          <w:rFonts w:ascii="Browallia New" w:hAnsi="Browallia New" w:cs="Browallia New"/>
          <w:sz w:val="26"/>
          <w:szCs w:val="26"/>
          <w:cs/>
        </w:rPr>
        <w:t>หลักสูตร</w:t>
      </w:r>
      <w:r w:rsidRPr="006C34B4">
        <w:rPr>
          <w:rFonts w:ascii="Browallia New" w:hAnsi="Browallia New" w:cs="Browallia New"/>
          <w:sz w:val="26"/>
          <w:szCs w:val="26"/>
          <w:cs/>
        </w:rPr>
        <w:t>ลดลง</w:t>
      </w:r>
      <w:r w:rsidR="00586207" w:rsidRPr="006C34B4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82449" w:rsidRPr="00082449">
        <w:rPr>
          <w:rFonts w:ascii="Browallia New" w:hAnsi="Browallia New" w:cs="Browallia New"/>
          <w:sz w:val="26"/>
          <w:szCs w:val="26"/>
        </w:rPr>
        <w:t>17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4801AC" w:rsidRPr="006C34B4">
        <w:rPr>
          <w:rFonts w:ascii="Browallia New" w:hAnsi="Browallia New" w:cs="Browallia New"/>
          <w:sz w:val="26"/>
          <w:szCs w:val="26"/>
        </w:rPr>
        <w:br/>
      </w:r>
      <w:r w:rsidR="00586207" w:rsidRPr="006C34B4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82449" w:rsidRPr="00082449">
        <w:rPr>
          <w:rFonts w:ascii="Browallia New" w:hAnsi="Browallia New" w:cs="Browallia New"/>
          <w:sz w:val="26"/>
          <w:szCs w:val="26"/>
        </w:rPr>
        <w:t>13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เมื่อเทียบกับ</w:t>
      </w:r>
      <w:r w:rsidR="00814829">
        <w:rPr>
          <w:rFonts w:ascii="Browallia New" w:hAnsi="Browallia New" w:cs="Browallia New" w:hint="cs"/>
          <w:sz w:val="26"/>
          <w:szCs w:val="26"/>
          <w:cs/>
        </w:rPr>
        <w:t>งวดเดียวกันของปีก่อน</w:t>
      </w:r>
      <w:r w:rsidRPr="006C34B4">
        <w:rPr>
          <w:rFonts w:ascii="Browallia New" w:hAnsi="Browallia New" w:cs="Browallia New"/>
          <w:sz w:val="26"/>
          <w:szCs w:val="26"/>
          <w:cs/>
        </w:rPr>
        <w:t>และไ</w:t>
      </w:r>
      <w:r w:rsidR="003A67C7" w:rsidRPr="006C34B4">
        <w:rPr>
          <w:rFonts w:ascii="Browallia New" w:hAnsi="Browallia New" w:cs="Browallia New"/>
          <w:sz w:val="26"/>
          <w:szCs w:val="26"/>
          <w:cs/>
        </w:rPr>
        <w:t>ต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รมาสก่อนหรือประมาณ </w:t>
      </w:r>
      <w:r w:rsidR="00082449" w:rsidRPr="00082449">
        <w:rPr>
          <w:rFonts w:ascii="Browallia New" w:hAnsi="Browallia New" w:cs="Browallia New"/>
          <w:sz w:val="26"/>
          <w:szCs w:val="26"/>
        </w:rPr>
        <w:t>26</w:t>
      </w:r>
      <w:r w:rsidR="00586207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586207" w:rsidRPr="006C34B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082449" w:rsidRPr="00082449">
        <w:rPr>
          <w:rFonts w:ascii="Browallia New" w:hAnsi="Browallia New" w:cs="Browallia New"/>
          <w:sz w:val="26"/>
          <w:szCs w:val="26"/>
        </w:rPr>
        <w:t>18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4B14C0" w:rsidRPr="006C34B4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="0058085E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และอาจจะส่งผล</w:t>
      </w:r>
      <w:r w:rsidR="003A67C7" w:rsidRPr="006C34B4">
        <w:rPr>
          <w:rFonts w:ascii="Browallia New" w:hAnsi="Browallia New" w:cs="Browallia New"/>
          <w:sz w:val="26"/>
          <w:szCs w:val="26"/>
          <w:cs/>
        </w:rPr>
        <w:t>กระทบ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ต่อรายได้โดยรวมในปี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="00586207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เนื่องจากรัฐบาลไม่ได้มีการประกาศเปิดสถาบันสอนภาษา</w:t>
      </w:r>
      <w:r w:rsidR="003A67C7" w:rsidRPr="006C34B4">
        <w:rPr>
          <w:rFonts w:ascii="Browallia New" w:hAnsi="Browallia New" w:cs="Browallia New"/>
          <w:sz w:val="26"/>
          <w:szCs w:val="26"/>
          <w:cs/>
        </w:rPr>
        <w:t>อย่างแน่ชัด</w:t>
      </w:r>
      <w:r w:rsidR="0058085E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ซึ่งกลุ่มกิจการได้ให้ความใส่ใจกับเหตุการณ์การระบาดของ </w:t>
      </w:r>
      <w:r w:rsidRPr="006C34B4">
        <w:rPr>
          <w:rFonts w:ascii="Browallia New" w:hAnsi="Browallia New" w:cs="Browallia New"/>
          <w:sz w:val="26"/>
          <w:szCs w:val="26"/>
        </w:rPr>
        <w:t>COVID-</w:t>
      </w:r>
      <w:r w:rsidR="00082449" w:rsidRPr="00082449">
        <w:rPr>
          <w:rFonts w:ascii="Browallia New" w:hAnsi="Browallia New" w:cs="Browallia New"/>
          <w:sz w:val="26"/>
          <w:szCs w:val="26"/>
        </w:rPr>
        <w:t>19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เป็นพิเศษ และได้กำลังประเมินผลกระทบต่อการดำเนินงาน รวมทั้งการวางแผนเพื่อรับมือกับเหตุการณ์ดังกล่าว</w:t>
      </w:r>
    </w:p>
    <w:p w:rsidR="00886B7B" w:rsidRPr="006C34B4" w:rsidRDefault="00886B7B" w:rsidP="00886B7B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</w:p>
    <w:p w:rsidR="008A7F71" w:rsidRPr="006C34B4" w:rsidRDefault="00916C5C" w:rsidP="008A7F7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>ภัตตาคาร</w:t>
      </w:r>
    </w:p>
    <w:p w:rsidR="00916C5C" w:rsidRPr="006C34B4" w:rsidRDefault="00916C5C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</w:p>
    <w:p w:rsidR="00916C5C" w:rsidRPr="006C34B4" w:rsidRDefault="003A67C7" w:rsidP="00DD238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 รัฐบาลไทยได้มีประกาศตามพระราชบัญญัติโรคติดต่อปี พ.ศ.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2558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 ปิดสถานที่ห้างสรรพสินค้</w:t>
      </w:r>
      <w:r w:rsidRPr="006C34B4">
        <w:rPr>
          <w:rFonts w:ascii="Browallia New" w:hAnsi="Browallia New" w:cs="Browallia New"/>
          <w:sz w:val="26"/>
          <w:szCs w:val="26"/>
          <w:cs/>
        </w:rPr>
        <w:t>า</w:t>
      </w:r>
      <w:r w:rsidR="004801AC" w:rsidRPr="006C34B4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>ซึ่งรวมถึงร้านอาหารในห้างให้เปิดเฉพาะการจำหน่ายอาหารเพื่อนำกลับไปบริโภคที่อื่น การประกาศดังกล่าวส่งผลให้รายได้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>จากส่วนงานภัตตาคารลดลง</w:t>
      </w:r>
      <w:r w:rsidR="00586207" w:rsidRPr="006C34B4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36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586207"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เมื่อเทียบกับ</w:t>
      </w:r>
      <w:r w:rsidR="00814829">
        <w:rPr>
          <w:rFonts w:ascii="Browallia New" w:hAnsi="Browallia New" w:cs="Browallia New" w:hint="cs"/>
          <w:sz w:val="26"/>
          <w:szCs w:val="26"/>
          <w:cs/>
        </w:rPr>
        <w:t>งวดเดียวกันของปีก่อน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>และไ</w:t>
      </w:r>
      <w:r w:rsidR="00C37B17" w:rsidRPr="006C34B4">
        <w:rPr>
          <w:rFonts w:ascii="Browallia New" w:hAnsi="Browallia New" w:cs="Browallia New"/>
          <w:spacing w:val="-4"/>
          <w:sz w:val="26"/>
          <w:szCs w:val="26"/>
          <w:cs/>
        </w:rPr>
        <w:t>ต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>รมาสก่อน</w:t>
      </w:r>
      <w:r w:rsidR="00586207" w:rsidRPr="006C34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หรือประมาณ </w:t>
      </w:r>
      <w:r w:rsidR="008C31F8">
        <w:rPr>
          <w:rFonts w:ascii="Browallia New" w:hAnsi="Browallia New" w:cs="Browallia New"/>
          <w:spacing w:val="-4"/>
          <w:sz w:val="26"/>
          <w:szCs w:val="26"/>
        </w:rPr>
        <w:br/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48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87E56" w:rsidRPr="006C34B4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087E56" w:rsidRPr="006C34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082449" w:rsidRPr="00082449">
        <w:rPr>
          <w:rFonts w:ascii="Browallia New" w:hAnsi="Browallia New" w:cs="Browallia New"/>
          <w:sz w:val="26"/>
          <w:szCs w:val="26"/>
        </w:rPr>
        <w:t>29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6C34B4">
        <w:rPr>
          <w:rFonts w:ascii="Browallia New" w:hAnsi="Browallia New" w:cs="Browallia New"/>
          <w:sz w:val="26"/>
          <w:szCs w:val="26"/>
        </w:rPr>
        <w:t xml:space="preserve"> </w:t>
      </w:r>
      <w:r w:rsidR="00D5740F"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ตามลำดับ และอาจจะส่งผลกระทบต่อรายได้โดยรวมในปี พ.ศ.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D5740F"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เนื่องจากรัฐบาลไม่ได้มีการประกาศเ</w:t>
      </w:r>
      <w:r w:rsidR="006C34B4">
        <w:rPr>
          <w:rFonts w:ascii="Browallia New" w:hAnsi="Browallia New" w:cs="Browallia New" w:hint="cs"/>
          <w:spacing w:val="-4"/>
          <w:sz w:val="26"/>
          <w:szCs w:val="26"/>
          <w:cs/>
        </w:rPr>
        <w:t>ปิ</w:t>
      </w:r>
      <w:r w:rsidR="00D5740F" w:rsidRPr="006C34B4">
        <w:rPr>
          <w:rFonts w:ascii="Browallia New" w:hAnsi="Browallia New" w:cs="Browallia New"/>
          <w:spacing w:val="-4"/>
          <w:sz w:val="26"/>
          <w:szCs w:val="26"/>
          <w:cs/>
        </w:rPr>
        <w:t>ดห้างสรรพสินค้าอย่างแน่ชัด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ซึ่งกลุ่มกิจการได้ให้ความใส่ใจกับเหตุการณ์การระบาดของ </w:t>
      </w:r>
      <w:r w:rsidRPr="006C34B4">
        <w:rPr>
          <w:rFonts w:ascii="Browallia New" w:hAnsi="Browallia New" w:cs="Browallia New"/>
          <w:sz w:val="26"/>
          <w:szCs w:val="26"/>
        </w:rPr>
        <w:t>COVID-</w:t>
      </w:r>
      <w:r w:rsidR="00082449" w:rsidRPr="00082449">
        <w:rPr>
          <w:rFonts w:ascii="Browallia New" w:hAnsi="Browallia New" w:cs="Browallia New"/>
          <w:sz w:val="26"/>
          <w:szCs w:val="26"/>
        </w:rPr>
        <w:t>19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เป็นพิเศษ และได้กำลังประเมินผลกระทบต่อการดำเนินงาน รวมทั้งการวางแผนเพื่อรับมือกับเหตุการณ์ดังกล่าว</w:t>
      </w:r>
    </w:p>
    <w:p w:rsidR="00087E56" w:rsidRPr="006C34B4" w:rsidRDefault="004801AC" w:rsidP="004801A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C34B4">
        <w:rPr>
          <w:rFonts w:ascii="Browallia New" w:hAnsi="Browallia New" w:cs="Browallia New"/>
          <w:sz w:val="26"/>
          <w:szCs w:val="26"/>
        </w:rPr>
        <w:br w:type="page"/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lastRenderedPageBreak/>
        <w:t>2</w:t>
      </w:r>
      <w:r w:rsidR="00087E56"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="00087E56" w:rsidRPr="006C34B4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เหตุการณ์สำคัญระหว่างงวดที่รายงาน </w:t>
      </w:r>
      <w:r w:rsidR="00087E56" w:rsidRPr="006C34B4">
        <w:rPr>
          <w:rFonts w:ascii="Browallia New" w:hAnsi="Browallia New" w:cs="Browallia New"/>
          <w:sz w:val="26"/>
          <w:szCs w:val="26"/>
        </w:rPr>
        <w:t>(</w:t>
      </w:r>
      <w:r w:rsidR="00087E56" w:rsidRPr="006C34B4">
        <w:rPr>
          <w:rFonts w:ascii="Browallia New" w:hAnsi="Browallia New" w:cs="Browallia New"/>
          <w:sz w:val="26"/>
          <w:szCs w:val="26"/>
          <w:cs/>
        </w:rPr>
        <w:t>ต่อ)</w:t>
      </w:r>
    </w:p>
    <w:p w:rsidR="004801AC" w:rsidRPr="006C34B4" w:rsidRDefault="004801AC" w:rsidP="00DD238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916C5C" w:rsidRPr="006C34B4" w:rsidRDefault="00785017" w:rsidP="00DD238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>การจัดแสดงคอนเสิร์ตและการจัดทำกิจการทางการตลาด</w:t>
      </w:r>
    </w:p>
    <w:p w:rsidR="00586207" w:rsidRPr="006C34B4" w:rsidRDefault="00586207" w:rsidP="00DD238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16C5C" w:rsidRPr="006C34B4" w:rsidRDefault="001E5C02" w:rsidP="00DD238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3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รัฐบาลได้มีประกาศขอความร่วมมือจากภาคเอกชนในการงดจัดกิจกรรมที่มีการรวมตัวของประชาชนเป็นจำนวนรวมถึงการจัดแสดงคอนเสิร์ตและโชว์ และเมื่อวันที่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26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รัฐบาลไทยได้บังคับใช้</w:t>
      </w:r>
      <w:r w:rsidR="0027359B" w:rsidRPr="006C34B4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>พระราชกฤษฏีกาฉุกเฉินซึ่งส่งผลให้มีการงดได้จัดกิจกรรมที่มีการรวมตัวของประชาชนเป็นจำนวน</w:t>
      </w:r>
      <w:r w:rsidR="0027359B" w:rsidRPr="006C34B4">
        <w:rPr>
          <w:rFonts w:ascii="Browallia New" w:hAnsi="Browallia New" w:cs="Browallia New"/>
          <w:sz w:val="26"/>
          <w:szCs w:val="26"/>
          <w:cs/>
        </w:rPr>
        <w:t>มากซึ่ง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รวมถึงการจัดแสดงคอนเสิร์ตและโชว์ การประกาศดังกล่าวส่งผลให้รายได้ลดลง ร้อยละ </w:t>
      </w:r>
      <w:r w:rsidR="00082449" w:rsidRPr="00082449">
        <w:rPr>
          <w:rFonts w:ascii="Browallia New" w:hAnsi="Browallia New" w:cs="Browallia New"/>
          <w:sz w:val="26"/>
          <w:szCs w:val="26"/>
        </w:rPr>
        <w:t>46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และ ร้อยละ </w:t>
      </w:r>
      <w:r w:rsidR="00082449" w:rsidRPr="00082449">
        <w:rPr>
          <w:rFonts w:ascii="Browallia New" w:hAnsi="Browallia New" w:cs="Browallia New"/>
          <w:sz w:val="26"/>
          <w:szCs w:val="26"/>
        </w:rPr>
        <w:t>71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เมื่อเทียบกับ</w:t>
      </w:r>
      <w:r w:rsidR="00814829">
        <w:rPr>
          <w:rFonts w:ascii="Browallia New" w:hAnsi="Browallia New" w:cs="Browallia New" w:hint="cs"/>
          <w:sz w:val="26"/>
          <w:szCs w:val="26"/>
          <w:cs/>
        </w:rPr>
        <w:t>งวดเดียวกันของปีก่อน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และไตรมาสก่อนตามลำดับ หรือ ประมาณ </w:t>
      </w:r>
      <w:r w:rsidR="00082449" w:rsidRPr="00082449">
        <w:rPr>
          <w:rFonts w:ascii="Browallia New" w:hAnsi="Browallia New" w:cs="Browallia New"/>
          <w:sz w:val="26"/>
          <w:szCs w:val="26"/>
        </w:rPr>
        <w:t>138</w:t>
      </w:r>
      <w:r w:rsidRPr="006C34B4">
        <w:rPr>
          <w:rFonts w:ascii="Browallia New" w:hAnsi="Browallia New" w:cs="Browallia New"/>
          <w:sz w:val="26"/>
          <w:szCs w:val="26"/>
          <w:cs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27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082449" w:rsidRPr="00082449">
        <w:rPr>
          <w:rFonts w:ascii="Browallia New" w:hAnsi="Browallia New" w:cs="Browallia New"/>
          <w:sz w:val="26"/>
          <w:szCs w:val="26"/>
        </w:rPr>
        <w:t>355</w:t>
      </w:r>
      <w:r w:rsidRPr="006C34B4">
        <w:rPr>
          <w:rFonts w:ascii="Browallia New" w:hAnsi="Browallia New" w:cs="Browallia New"/>
          <w:sz w:val="26"/>
          <w:szCs w:val="26"/>
          <w:cs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41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ล้านบาท และอาจจะส่งผลกระทบต่อรายได้โดยรวมในปี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เนื่องจากรัฐบาล</w:t>
      </w:r>
      <w:r w:rsidR="001E10A1" w:rsidRPr="006C34B4">
        <w:rPr>
          <w:rFonts w:ascii="Browallia New" w:hAnsi="Browallia New" w:cs="Browallia New"/>
          <w:sz w:val="26"/>
          <w:szCs w:val="26"/>
          <w:cs/>
        </w:rPr>
        <w:t>ยัง</w:t>
      </w:r>
      <w:r w:rsidRPr="006C34B4">
        <w:rPr>
          <w:rFonts w:ascii="Browallia New" w:hAnsi="Browallia New" w:cs="Browallia New"/>
          <w:sz w:val="26"/>
          <w:szCs w:val="26"/>
          <w:cs/>
        </w:rPr>
        <w:t>ไม่ได้มีการประกาศงดใช้พระราชกฤษฎีกาฉุกเฉินอย่างแน่ชัด ซึ่งกลุ่มกิจการได้ให้ความ</w:t>
      </w:r>
      <w:r w:rsidR="008C31F8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ใส่ใจกับเหตุการณ์การระบาดของ </w:t>
      </w:r>
      <w:r w:rsidRPr="006C34B4">
        <w:rPr>
          <w:rFonts w:ascii="Browallia New" w:hAnsi="Browallia New" w:cs="Browallia New"/>
          <w:sz w:val="26"/>
          <w:szCs w:val="26"/>
        </w:rPr>
        <w:t>COVID-</w:t>
      </w:r>
      <w:r w:rsidR="00082449" w:rsidRPr="00082449">
        <w:rPr>
          <w:rFonts w:ascii="Browallia New" w:hAnsi="Browallia New" w:cs="Browallia New"/>
          <w:sz w:val="26"/>
          <w:szCs w:val="26"/>
        </w:rPr>
        <w:t>19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เป็นพิเศษ และได้กำลังประเมินผลกระทบต่อการดำเนินงาน รวมทั้งการวางแผนเพื่อรับมือกับเหตุการณ์ดังกล่าวอย่างมีประสิทธิผล</w:t>
      </w:r>
    </w:p>
    <w:p w:rsidR="001E5C02" w:rsidRPr="006C34B4" w:rsidRDefault="001E5C02" w:rsidP="00DD238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50AEC" w:rsidRPr="006C34B4" w:rsidRDefault="00082449" w:rsidP="00BB6ADB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3</w:t>
      </w:r>
      <w:r w:rsidR="00550AEC"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="00550AEC" w:rsidRPr="006C34B4">
        <w:rPr>
          <w:rFonts w:ascii="Browallia New" w:hAnsi="Browallia New" w:cs="Browallia New"/>
          <w:b/>
          <w:bCs/>
          <w:sz w:val="26"/>
          <w:szCs w:val="26"/>
          <w:cs/>
        </w:rPr>
        <w:t>เกณฑ์การจัดทำข้อมูลทางการเงิน</w:t>
      </w:r>
    </w:p>
    <w:p w:rsidR="00550AEC" w:rsidRPr="006C34B4" w:rsidRDefault="00550AEC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36355A" w:rsidRPr="006C34B4" w:rsidRDefault="00EB6FC6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</w:t>
      </w:r>
      <w:r w:rsidR="009F7F30" w:rsidRPr="006C34B4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</w:t>
      </w:r>
      <w:r w:rsidRPr="006C34B4">
        <w:rPr>
          <w:rFonts w:ascii="Browallia New" w:hAnsi="Browallia New" w:cs="Browallia New"/>
          <w:sz w:val="26"/>
          <w:szCs w:val="26"/>
          <w:cs/>
        </w:rPr>
        <w:t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EB6FC6" w:rsidRPr="006C34B4" w:rsidRDefault="00EB6FC6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7E3727" w:rsidRPr="006C34B4" w:rsidRDefault="007E3727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</w:t>
      </w:r>
      <w:r w:rsidR="00512FBB" w:rsidRPr="006C34B4">
        <w:rPr>
          <w:rFonts w:ascii="Browallia New" w:hAnsi="Browallia New" w:cs="Browallia New"/>
          <w:sz w:val="26"/>
          <w:szCs w:val="26"/>
          <w:cs/>
        </w:rPr>
        <w:t>งบ</w:t>
      </w:r>
      <w:r w:rsidR="0095717A" w:rsidRPr="006C34B4">
        <w:rPr>
          <w:rFonts w:ascii="Browallia New" w:hAnsi="Browallia New" w:cs="Browallia New"/>
          <w:sz w:val="26"/>
          <w:szCs w:val="26"/>
          <w:cs/>
        </w:rPr>
        <w:t>การเงิน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ของรอบปีบัญชีสิ้นสุดวันที่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B5EF6" w:rsidRPr="006C34B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2562</w:t>
      </w:r>
    </w:p>
    <w:p w:rsidR="005B13AF" w:rsidRPr="006C34B4" w:rsidRDefault="005B13AF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9766B" w:rsidRPr="006C34B4" w:rsidRDefault="0036355A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145799" w:rsidRPr="006C34B4">
        <w:rPr>
          <w:rFonts w:ascii="Browallia New" w:hAnsi="Browallia New" w:cs="Browallia New"/>
          <w:sz w:val="26"/>
          <w:szCs w:val="26"/>
          <w:cs/>
        </w:rPr>
        <w:t>ที่</w:t>
      </w:r>
      <w:r w:rsidRPr="006C34B4">
        <w:rPr>
          <w:rFonts w:ascii="Browallia New" w:hAnsi="Browallia New" w:cs="Browallia New"/>
          <w:sz w:val="26"/>
          <w:szCs w:val="26"/>
          <w:cs/>
        </w:rPr>
        <w:t>แตกต่างกัน ให้ใช้ข้อมูล</w:t>
      </w:r>
      <w:r w:rsidR="009F7F30" w:rsidRPr="006C34B4">
        <w:rPr>
          <w:rFonts w:ascii="Browallia New" w:hAnsi="Browallia New" w:cs="Browallia New"/>
          <w:sz w:val="26"/>
          <w:szCs w:val="26"/>
          <w:cs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ทางการเงินระหว่างกาลฉบับภาษาไทยเป็นหลัก</w:t>
      </w:r>
    </w:p>
    <w:p w:rsidR="0036355A" w:rsidRPr="006C34B4" w:rsidRDefault="0036355A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50AEC" w:rsidRPr="006C34B4" w:rsidRDefault="00082449" w:rsidP="008E5E7E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4</w:t>
      </w:r>
      <w:r w:rsidR="00550AEC"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="00550AEC" w:rsidRPr="006C34B4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</w:p>
    <w:p w:rsidR="00F5458D" w:rsidRPr="006C34B4" w:rsidRDefault="00F5458D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92840" w:rsidRPr="006C34B4" w:rsidRDefault="00E92840" w:rsidP="006B0DB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AD6FC5" w:rsidRPr="006C34B4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งบการเงินสำหรับงวดปีบัญชีสิ้นสุดวันที่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="006B0DBE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6B0DBE" w:rsidRPr="006C34B4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="006B0DBE" w:rsidRPr="006C34B4">
        <w:rPr>
          <w:rFonts w:ascii="Browallia New" w:hAnsi="Browallia New" w:cs="Browallia New"/>
          <w:sz w:val="26"/>
          <w:szCs w:val="26"/>
        </w:rPr>
        <w:t>.</w:t>
      </w:r>
      <w:r w:rsidR="006B0DBE" w:rsidRPr="006C34B4">
        <w:rPr>
          <w:rFonts w:ascii="Browallia New" w:hAnsi="Browallia New" w:cs="Browallia New"/>
          <w:sz w:val="26"/>
          <w:szCs w:val="26"/>
          <w:cs/>
        </w:rPr>
        <w:t>ศ</w:t>
      </w:r>
      <w:r w:rsidR="006B0DBE" w:rsidRPr="006C34B4">
        <w:rPr>
          <w:rFonts w:ascii="Browallia New" w:hAnsi="Browallia New" w:cs="Browallia New"/>
          <w:sz w:val="26"/>
          <w:szCs w:val="26"/>
        </w:rPr>
        <w:t xml:space="preserve">. </w:t>
      </w:r>
      <w:r w:rsidR="00082449" w:rsidRPr="00082449">
        <w:rPr>
          <w:rFonts w:ascii="Browallia New" w:hAnsi="Browallia New" w:cs="Browallia New"/>
          <w:sz w:val="26"/>
          <w:szCs w:val="26"/>
        </w:rPr>
        <w:t>2562</w:t>
      </w:r>
      <w:r w:rsidR="006B0DBE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F95D55" w:rsidRPr="006C34B4">
        <w:rPr>
          <w:rFonts w:ascii="Browallia New" w:hAnsi="Browallia New" w:cs="Browallia New"/>
          <w:sz w:val="26"/>
          <w:szCs w:val="26"/>
          <w:cs/>
        </w:rPr>
        <w:t>ยกเว้น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เรื่องดังต่อไปนี้ </w:t>
      </w:r>
    </w:p>
    <w:p w:rsidR="006B0DBE" w:rsidRPr="006C34B4" w:rsidRDefault="006B0DBE" w:rsidP="006B0DB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B0DBE" w:rsidRPr="006C34B4" w:rsidRDefault="006B0DBE" w:rsidP="006B0DBE">
      <w:pPr>
        <w:pStyle w:val="ListParagraph"/>
        <w:numPr>
          <w:ilvl w:val="0"/>
          <w:numId w:val="23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6C34B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</w:t>
      </w:r>
      <w:r w:rsidRPr="006C34B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6C34B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ในหมายเหตุข้อ </w:t>
      </w:r>
      <w:r w:rsidR="00082449" w:rsidRPr="0008244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Pr="006C34B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6C34B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และ</w:t>
      </w:r>
    </w:p>
    <w:p w:rsidR="006B0DBE" w:rsidRPr="006C34B4" w:rsidRDefault="006B0DBE" w:rsidP="00F95D55">
      <w:pPr>
        <w:pStyle w:val="ListParagraph"/>
        <w:numPr>
          <w:ilvl w:val="0"/>
          <w:numId w:val="23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6C34B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การนำ</w:t>
      </w:r>
      <w:r w:rsidRPr="006C34B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F95D55" w:rsidRPr="006C34B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6C34B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โคโรนา </w:t>
      </w:r>
      <w:r w:rsidR="00082449" w:rsidRPr="0008244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2019</w:t>
      </w:r>
      <w:r w:rsidRPr="006C34B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6C34B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COVID-</w:t>
      </w:r>
      <w:r w:rsidR="00082449" w:rsidRPr="0008244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19</w:t>
      </w:r>
      <w:r w:rsidRPr="006C34B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082449" w:rsidRPr="0008244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6C34B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มกราคม พ.ศ. </w:t>
      </w:r>
      <w:r w:rsidR="00082449" w:rsidRPr="0008244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2563</w:t>
      </w:r>
      <w:r w:rsidRPr="006C34B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ถึงวันที่ </w:t>
      </w:r>
      <w:r w:rsidR="00082449" w:rsidRPr="0008244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6C34B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082449" w:rsidRPr="0008244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2563</w:t>
      </w:r>
      <w:r w:rsidRPr="006C34B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ดังต่อไปนี้ </w:t>
      </w:r>
    </w:p>
    <w:p w:rsidR="00E92840" w:rsidRPr="006C34B4" w:rsidRDefault="00E92840" w:rsidP="00E9284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</w:p>
    <w:p w:rsidR="00E92840" w:rsidRPr="006C34B4" w:rsidRDefault="00E92840" w:rsidP="00E9284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:rsidR="006B0DBE" w:rsidRPr="006C34B4" w:rsidRDefault="006B0DBE" w:rsidP="00E9284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C47EC4" w:rsidRPr="006C34B4" w:rsidRDefault="00E92840" w:rsidP="00E928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กลุ่มกิจการเลือกที่จะไม่นำข</w:t>
      </w:r>
      <w:r w:rsidR="00210AEE" w:rsidRPr="006C34B4">
        <w:rPr>
          <w:rFonts w:ascii="Browallia New" w:hAnsi="Browallia New" w:cs="Browallia New"/>
          <w:sz w:val="26"/>
          <w:szCs w:val="26"/>
          <w:cs/>
        </w:rPr>
        <w:t>้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อมูลสถานการณ์ </w:t>
      </w:r>
      <w:r w:rsidRPr="006C34B4">
        <w:rPr>
          <w:rFonts w:ascii="Browallia New" w:hAnsi="Browallia New" w:cs="Browallia New"/>
          <w:sz w:val="26"/>
          <w:szCs w:val="26"/>
        </w:rPr>
        <w:t>COVID-</w:t>
      </w:r>
      <w:r w:rsidR="00082449" w:rsidRPr="00082449">
        <w:rPr>
          <w:rFonts w:ascii="Browallia New" w:hAnsi="Browallia New" w:cs="Browallia New"/>
          <w:sz w:val="26"/>
          <w:szCs w:val="26"/>
        </w:rPr>
        <w:t>19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</w:t>
      </w:r>
    </w:p>
    <w:p w:rsidR="00C47EC4" w:rsidRPr="006C34B4" w:rsidRDefault="00FA2621" w:rsidP="00C47EC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lastRenderedPageBreak/>
        <w:t>4</w:t>
      </w:r>
      <w:r w:rsidR="00C47EC4"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="00C47EC4" w:rsidRPr="006C34B4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C47EC4" w:rsidRPr="006C34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C47EC4" w:rsidRPr="006C34B4">
        <w:rPr>
          <w:rFonts w:ascii="Browallia New" w:hAnsi="Browallia New" w:cs="Browallia New"/>
          <w:sz w:val="26"/>
          <w:szCs w:val="26"/>
        </w:rPr>
        <w:t>(</w:t>
      </w:r>
      <w:r w:rsidR="00C47EC4" w:rsidRPr="006C34B4">
        <w:rPr>
          <w:rFonts w:ascii="Browallia New" w:hAnsi="Browallia New" w:cs="Browallia New"/>
          <w:sz w:val="26"/>
          <w:szCs w:val="26"/>
          <w:cs/>
        </w:rPr>
        <w:t>ต่อ)</w:t>
      </w:r>
    </w:p>
    <w:p w:rsidR="00C47EC4" w:rsidRPr="006C34B4" w:rsidRDefault="00C47EC4" w:rsidP="00E928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92840" w:rsidRPr="006C34B4" w:rsidRDefault="00E92840" w:rsidP="00E928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4801AC" w:rsidRPr="006C34B4" w:rsidRDefault="004801AC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92840" w:rsidRPr="006C34B4" w:rsidRDefault="00E92840" w:rsidP="004801AC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:rsidR="006B0DBE" w:rsidRPr="006C34B4" w:rsidRDefault="006B0DBE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92840" w:rsidRPr="006C34B4" w:rsidRDefault="00E92840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กลุ่มกิจการเลือกที่จะไม่นำข้อมูลที่เกี่ยวกับสถานการณ์ </w:t>
      </w:r>
      <w:r w:rsidRPr="006C34B4">
        <w:rPr>
          <w:rFonts w:ascii="Browallia New" w:hAnsi="Browallia New" w:cs="Browallia New"/>
          <w:sz w:val="26"/>
          <w:szCs w:val="26"/>
        </w:rPr>
        <w:t>COVID-</w:t>
      </w:r>
      <w:r w:rsidR="00082449" w:rsidRPr="00082449">
        <w:rPr>
          <w:rFonts w:ascii="Browallia New" w:hAnsi="Browallia New" w:cs="Browallia New"/>
          <w:sz w:val="26"/>
          <w:szCs w:val="26"/>
        </w:rPr>
        <w:t>19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 </w:t>
      </w:r>
    </w:p>
    <w:p w:rsidR="00E92840" w:rsidRPr="006C34B4" w:rsidRDefault="00E92840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:rsidR="00E92840" w:rsidRPr="006C34B4" w:rsidRDefault="00E92840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สำหรับการทดสอบการด้อยค่าของค่าความนิยม สินทรัพย์ไม่มีตัวตนที่มีอายุการใช้ประโยชน์ไม่ทราบแน่นอน และสินทรัพย์</w:t>
      </w:r>
      <w:r w:rsidR="004801AC" w:rsidRPr="006C34B4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ไม่มีตัวตนที่ยังไม่พร้อมใช้งาน ที่กลุ่มกิจการต้องดำเนินการทดสอบการด้อยค่าเป็นประจำทุกปีนั้น กลุ่มกิจการเลือกที่จะไม่นำข้อมูลที่เกี่ยวกับสถานการณ์ </w:t>
      </w:r>
      <w:r w:rsidRPr="006C34B4">
        <w:rPr>
          <w:rFonts w:ascii="Browallia New" w:hAnsi="Browallia New" w:cs="Browallia New"/>
          <w:sz w:val="26"/>
          <w:szCs w:val="26"/>
        </w:rPr>
        <w:t>COVID-</w:t>
      </w:r>
      <w:r w:rsidR="00082449" w:rsidRPr="00082449">
        <w:rPr>
          <w:rFonts w:ascii="Browallia New" w:hAnsi="Browallia New" w:cs="Browallia New"/>
          <w:sz w:val="26"/>
          <w:szCs w:val="26"/>
        </w:rPr>
        <w:t>19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ที่กระทบต่อการพยากรณ์ทางการเงินในอนาคตมาใช้ประกอบการทดสอบการด้อยค่าของสินทรัพย์ดังกล่าว </w:t>
      </w:r>
    </w:p>
    <w:p w:rsidR="006B0DBE" w:rsidRPr="006C34B4" w:rsidRDefault="006B0DBE" w:rsidP="004801AC">
      <w:pPr>
        <w:tabs>
          <w:tab w:val="left" w:pos="540"/>
        </w:tabs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:rsidR="006B0DBE" w:rsidRPr="006C34B4" w:rsidRDefault="00E92840" w:rsidP="004801AC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การประเมินประมาณการหนี้สินและหนี้สินที่อาจเกิดขึ้น </w:t>
      </w:r>
    </w:p>
    <w:p w:rsidR="006B0DBE" w:rsidRPr="006C34B4" w:rsidRDefault="006B0DBE" w:rsidP="004801AC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E92840" w:rsidRPr="006C34B4" w:rsidRDefault="00E92840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กลุ่มกิจการเลือกที่จะไม่นำสถานการณ์ </w:t>
      </w:r>
      <w:r w:rsidRPr="006C34B4">
        <w:rPr>
          <w:rFonts w:ascii="Browallia New" w:hAnsi="Browallia New" w:cs="Browallia New"/>
          <w:sz w:val="26"/>
          <w:szCs w:val="26"/>
        </w:rPr>
        <w:t>COVID-</w:t>
      </w:r>
      <w:r w:rsidR="00082449" w:rsidRPr="00082449">
        <w:rPr>
          <w:rFonts w:ascii="Browallia New" w:hAnsi="Browallia New" w:cs="Browallia New"/>
          <w:sz w:val="26"/>
          <w:szCs w:val="26"/>
        </w:rPr>
        <w:t>19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มาพิจารณาเป็นเหตุการณ์ที่มีผลทำให้เกิดภาระผูกพันในปัจจุบัน </w:t>
      </w:r>
      <w:r w:rsidR="004801AC" w:rsidRPr="006C34B4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>ซึ่งเป็นผลจากเหตุการณ์ในอดีต ในการพิจารณาประมาณการหนี้สิน และหนี้สินที่อาจเกิดขึ้นของกลุ่มกิจการ</w:t>
      </w:r>
    </w:p>
    <w:p w:rsidR="00B27A97" w:rsidRPr="006C34B4" w:rsidRDefault="00B27A97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F7F30" w:rsidRPr="006C34B4" w:rsidRDefault="00082449" w:rsidP="008E5E7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5</w:t>
      </w:r>
      <w:r w:rsidR="008A7F71"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="008A7F71" w:rsidRPr="006C34B4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</w:p>
    <w:p w:rsidR="004801AC" w:rsidRPr="006C34B4" w:rsidRDefault="004801AC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B6ADB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bookmarkStart w:id="1" w:name="_Hlk39679550"/>
      <w:r w:rsidR="00843A61" w:rsidRPr="006C34B4">
        <w:rPr>
          <w:rFonts w:ascii="Browallia New" w:hAnsi="Browallia New" w:cs="Browallia New"/>
          <w:sz w:val="26"/>
          <w:szCs w:val="26"/>
        </w:rPr>
        <w:t>TAS</w:t>
      </w:r>
      <w:r w:rsidR="00082449" w:rsidRPr="00082449">
        <w:rPr>
          <w:rFonts w:ascii="Browallia New" w:hAnsi="Browallia New" w:cs="Browallia New"/>
          <w:sz w:val="26"/>
          <w:szCs w:val="26"/>
        </w:rPr>
        <w:t>32</w:t>
      </w:r>
      <w:r w:rsidR="00843A61" w:rsidRPr="006C34B4">
        <w:rPr>
          <w:rFonts w:ascii="Browallia New" w:hAnsi="Browallia New" w:cs="Browallia New"/>
          <w:sz w:val="26"/>
          <w:szCs w:val="26"/>
        </w:rPr>
        <w:t>, TFRS</w:t>
      </w:r>
      <w:r w:rsidR="00082449" w:rsidRPr="00082449">
        <w:rPr>
          <w:rFonts w:ascii="Browallia New" w:hAnsi="Browallia New" w:cs="Browallia New"/>
          <w:sz w:val="26"/>
          <w:szCs w:val="26"/>
        </w:rPr>
        <w:t>7</w:t>
      </w:r>
      <w:r w:rsidR="00843A61" w:rsidRPr="006C34B4">
        <w:rPr>
          <w:rFonts w:ascii="Browallia New" w:hAnsi="Browallia New" w:cs="Browallia New"/>
          <w:sz w:val="26"/>
          <w:szCs w:val="26"/>
        </w:rPr>
        <w:t xml:space="preserve"> </w:t>
      </w:r>
      <w:bookmarkEnd w:id="1"/>
      <w:r w:rsidR="00843A61" w:rsidRPr="006C34B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6C34B4">
        <w:rPr>
          <w:rFonts w:ascii="Browallia New" w:hAnsi="Browallia New" w:cs="Browallia New"/>
          <w:sz w:val="26"/>
          <w:szCs w:val="26"/>
        </w:rPr>
        <w:t xml:space="preserve">TFRS </w:t>
      </w:r>
      <w:r w:rsidR="00082449" w:rsidRPr="00082449">
        <w:rPr>
          <w:rFonts w:ascii="Browallia New" w:hAnsi="Browallia New" w:cs="Browallia New"/>
          <w:sz w:val="26"/>
          <w:szCs w:val="26"/>
        </w:rPr>
        <w:t>9</w:t>
      </w:r>
      <w:r w:rsidRPr="006C34B4">
        <w:rPr>
          <w:rFonts w:ascii="Browallia New" w:hAnsi="Browallia New" w:cs="Browallia New"/>
          <w:sz w:val="26"/>
          <w:szCs w:val="26"/>
          <w:cs/>
        </w:rPr>
        <w:t>) และ</w:t>
      </w:r>
      <w:r w:rsidR="004801AC" w:rsidRPr="006C34B4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>ที่เกี่ยวกับสัญญาเช่า (</w:t>
      </w:r>
      <w:r w:rsidRPr="006C34B4">
        <w:rPr>
          <w:rFonts w:ascii="Browallia New" w:hAnsi="Browallia New" w:cs="Browallia New"/>
          <w:sz w:val="26"/>
          <w:szCs w:val="26"/>
        </w:rPr>
        <w:t xml:space="preserve">TFRS </w:t>
      </w:r>
      <w:r w:rsidR="00082449" w:rsidRPr="00082449">
        <w:rPr>
          <w:rFonts w:ascii="Browallia New" w:hAnsi="Browallia New" w:cs="Browallia New"/>
          <w:sz w:val="26"/>
          <w:szCs w:val="26"/>
        </w:rPr>
        <w:t>16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) โดยปรับปรุงย้อนหลังตั้งแต่วันที่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1</w:t>
      </w:r>
      <w:r w:rsidR="0073571B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2562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1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D6FC5" w:rsidRPr="006C34B4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>ของงบแสดงฐานะการเงิน</w:t>
      </w:r>
    </w:p>
    <w:p w:rsidR="008C31F8" w:rsidRDefault="008C31F8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C31F8" w:rsidRPr="006C34B4" w:rsidRDefault="008C31F8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B6ADB" w:rsidRPr="006C34B4" w:rsidRDefault="00BB6ADB" w:rsidP="00B2249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4B4">
        <w:rPr>
          <w:rFonts w:ascii="Browallia New" w:hAnsi="Browallia New" w:cs="Browallia New"/>
          <w:sz w:val="26"/>
          <w:szCs w:val="26"/>
        </w:rPr>
        <w:br w:type="page"/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BB6ADB" w:rsidRPr="006C34B4" w:rsidRDefault="00BB6ADB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</w:t>
      </w:r>
      <w:r w:rsidR="00087E56" w:rsidRPr="006C34B4">
        <w:rPr>
          <w:rFonts w:ascii="Browallia New" w:hAnsi="Browallia New" w:cs="Browallia New"/>
          <w:sz w:val="26"/>
          <w:szCs w:val="26"/>
          <w:cs/>
        </w:rPr>
        <w:t>(</w:t>
      </w:r>
      <w:r w:rsidR="007E1989">
        <w:rPr>
          <w:rFonts w:ascii="Browallia New" w:hAnsi="Browallia New" w:cs="Browallia New"/>
          <w:sz w:val="26"/>
          <w:szCs w:val="26"/>
        </w:rPr>
        <w:t>T</w:t>
      </w:r>
      <w:r w:rsidR="00445D70">
        <w:rPr>
          <w:rFonts w:ascii="Browallia New" w:hAnsi="Browallia New" w:cs="Browallia New"/>
          <w:sz w:val="26"/>
          <w:szCs w:val="26"/>
        </w:rPr>
        <w:t>A</w:t>
      </w:r>
      <w:r w:rsidR="007E1989">
        <w:rPr>
          <w:rFonts w:ascii="Browallia New" w:hAnsi="Browallia New" w:cs="Browallia New"/>
          <w:sz w:val="26"/>
          <w:szCs w:val="26"/>
        </w:rPr>
        <w:t xml:space="preserve">S </w:t>
      </w:r>
      <w:r w:rsidR="00082449" w:rsidRPr="00082449">
        <w:rPr>
          <w:rFonts w:ascii="Browallia New" w:hAnsi="Browallia New" w:cs="Browallia New"/>
          <w:sz w:val="26"/>
          <w:szCs w:val="26"/>
        </w:rPr>
        <w:t>32</w:t>
      </w:r>
      <w:r w:rsidR="007E1989">
        <w:rPr>
          <w:rFonts w:ascii="Browallia New" w:hAnsi="Browallia New" w:cs="Browallia New"/>
          <w:sz w:val="26"/>
          <w:szCs w:val="26"/>
        </w:rPr>
        <w:t xml:space="preserve"> </w:t>
      </w:r>
      <w:r w:rsidR="007E1989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Pr="006C34B4">
        <w:rPr>
          <w:rFonts w:ascii="Browallia New" w:hAnsi="Browallia New" w:cs="Browallia New"/>
          <w:sz w:val="26"/>
          <w:szCs w:val="26"/>
        </w:rPr>
        <w:t xml:space="preserve">TFRS </w:t>
      </w:r>
      <w:r w:rsidR="00082449" w:rsidRPr="00082449">
        <w:rPr>
          <w:rFonts w:ascii="Browallia New" w:hAnsi="Browallia New" w:cs="Browallia New"/>
          <w:sz w:val="26"/>
          <w:szCs w:val="26"/>
        </w:rPr>
        <w:t>9</w:t>
      </w:r>
      <w:r w:rsidRPr="006C34B4">
        <w:rPr>
          <w:rFonts w:ascii="Browallia New" w:hAnsi="Browallia New" w:cs="Browallia New"/>
          <w:sz w:val="26"/>
          <w:szCs w:val="26"/>
          <w:cs/>
        </w:rPr>
        <w:t>) และมาตรฐานเรื่องสัญญาเช่า (</w:t>
      </w:r>
      <w:r w:rsidRPr="006C34B4">
        <w:rPr>
          <w:rFonts w:ascii="Browallia New" w:hAnsi="Browallia New" w:cs="Browallia New"/>
          <w:sz w:val="26"/>
          <w:szCs w:val="26"/>
        </w:rPr>
        <w:t xml:space="preserve">TFRS </w:t>
      </w:r>
      <w:r w:rsidR="00082449" w:rsidRPr="00082449">
        <w:rPr>
          <w:rFonts w:ascii="Browallia New" w:hAnsi="Browallia New" w:cs="Browallia New"/>
          <w:sz w:val="26"/>
          <w:szCs w:val="26"/>
        </w:rPr>
        <w:t>16</w:t>
      </w:r>
      <w:r w:rsidRPr="006C34B4">
        <w:rPr>
          <w:rFonts w:ascii="Browallia New" w:hAnsi="Browallia New" w:cs="Browallia New"/>
          <w:sz w:val="26"/>
          <w:szCs w:val="26"/>
          <w:cs/>
        </w:rPr>
        <w:t>) เป็นครั้งแรกมีดังนี้</w:t>
      </w: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51" w:type="pct"/>
        <w:tblLook w:val="0600" w:firstRow="0" w:lastRow="0" w:firstColumn="0" w:lastColumn="0" w:noHBand="1" w:noVBand="1"/>
      </w:tblPr>
      <w:tblGrid>
        <w:gridCol w:w="3279"/>
        <w:gridCol w:w="1543"/>
        <w:gridCol w:w="1543"/>
        <w:gridCol w:w="1566"/>
        <w:gridCol w:w="1427"/>
        <w:gridCol w:w="7"/>
      </w:tblGrid>
      <w:tr w:rsidR="00CE7879" w:rsidRPr="006C34B4" w:rsidTr="00C37A3B">
        <w:trPr>
          <w:gridAfter w:val="1"/>
          <w:wAfter w:w="3" w:type="pct"/>
          <w:trHeight w:val="170"/>
        </w:trPr>
        <w:tc>
          <w:tcPr>
            <w:tcW w:w="1751" w:type="pct"/>
            <w:shd w:val="clear" w:color="auto" w:fill="auto"/>
          </w:tcPr>
          <w:p w:rsidR="008A7F71" w:rsidRPr="006C34B4" w:rsidRDefault="008A7F71" w:rsidP="00CE787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46" w:type="pct"/>
            <w:gridSpan w:val="4"/>
            <w:shd w:val="clear" w:color="auto" w:fill="auto"/>
          </w:tcPr>
          <w:p w:rsidR="008A7F71" w:rsidRPr="006C34B4" w:rsidRDefault="008A7F71" w:rsidP="004801AC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7879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8A7F71" w:rsidRPr="006C34B4" w:rsidRDefault="008A7F71" w:rsidP="00CE787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4" w:type="pct"/>
            <w:shd w:val="clear" w:color="auto" w:fill="auto"/>
          </w:tcPr>
          <w:p w:rsidR="00D54631" w:rsidRPr="006C34B4" w:rsidRDefault="00D54631" w:rsidP="00CE787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8A7F71" w:rsidRPr="006C34B4" w:rsidRDefault="008A7F71" w:rsidP="00CE787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8A7F71" w:rsidRPr="006C34B4" w:rsidRDefault="008A7F71" w:rsidP="00CE787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:rsidR="008A7F71" w:rsidRPr="006C34B4" w:rsidRDefault="008A7F71" w:rsidP="00CE787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824" w:type="pct"/>
            <w:shd w:val="clear" w:color="auto" w:fill="auto"/>
          </w:tcPr>
          <w:p w:rsidR="008A7F71" w:rsidRPr="006C34B4" w:rsidRDefault="008A7F71" w:rsidP="0025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8A7F71" w:rsidRPr="006C34B4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  <w:r w:rsidR="002504F5"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ตาม </w:t>
            </w:r>
            <w:r w:rsidR="002504F5" w:rsidRPr="006C34B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="002504F5" w:rsidRPr="006C34B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="002504F5" w:rsidRPr="006C34B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="002504F5" w:rsidRPr="006C34B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836" w:type="pct"/>
            <w:shd w:val="clear" w:color="auto" w:fill="auto"/>
          </w:tcPr>
          <w:p w:rsidR="008A7F71" w:rsidRPr="006C34B4" w:rsidRDefault="008A7F71" w:rsidP="0025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  <w:r w:rsidR="002504F5"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</w:t>
            </w:r>
            <w:r w:rsidR="002504F5"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TFRS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D54631" w:rsidRPr="006C34B4" w:rsidRDefault="00D54631" w:rsidP="004801AC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8A7F71" w:rsidRPr="006C34B4" w:rsidRDefault="008A7F71" w:rsidP="004801AC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8A7F71" w:rsidRPr="006C34B4" w:rsidRDefault="008A7F71" w:rsidP="004801AC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8A7F71" w:rsidRPr="006C34B4" w:rsidRDefault="008A7F71" w:rsidP="004801AC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E7879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8A7F71" w:rsidRPr="006C34B4" w:rsidRDefault="008A7F71" w:rsidP="00CE787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:rsidR="008A7F71" w:rsidRPr="006C34B4" w:rsidRDefault="008A7F71" w:rsidP="002504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24" w:type="pct"/>
            <w:shd w:val="clear" w:color="auto" w:fill="auto"/>
            <w:vAlign w:val="bottom"/>
          </w:tcPr>
          <w:p w:rsidR="008A7F71" w:rsidRPr="006C34B4" w:rsidRDefault="008A7F71" w:rsidP="002504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8A7F71" w:rsidRPr="006C34B4" w:rsidRDefault="008A7F71" w:rsidP="002504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4" w:type="pct"/>
            <w:gridSpan w:val="2"/>
            <w:shd w:val="clear" w:color="auto" w:fill="auto"/>
            <w:vAlign w:val="bottom"/>
          </w:tcPr>
          <w:p w:rsidR="008A7F71" w:rsidRPr="006C34B4" w:rsidRDefault="008A7F71" w:rsidP="002504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7879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8A7F71" w:rsidRPr="006C34B4" w:rsidRDefault="008A7F71" w:rsidP="00BB6ADB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24" w:type="pct"/>
            <w:shd w:val="clear" w:color="auto" w:fill="auto"/>
          </w:tcPr>
          <w:p w:rsidR="008A7F71" w:rsidRPr="006C34B4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8A7F71" w:rsidRPr="006C34B4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8A7F71" w:rsidRPr="006C34B4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8A7F71" w:rsidRPr="006C34B4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E7879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8A7F71" w:rsidRPr="006C34B4" w:rsidRDefault="008A7F71" w:rsidP="00BB6ADB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:rsidR="008A7F71" w:rsidRPr="006C34B4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8A7F71" w:rsidRPr="006C34B4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8A7F71" w:rsidRPr="006C34B4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8A7F71" w:rsidRPr="006C34B4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E46A62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E46A62" w:rsidRPr="006C34B4" w:rsidRDefault="00E46A62" w:rsidP="0087463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24" w:type="pct"/>
            <w:shd w:val="clear" w:color="auto" w:fill="auto"/>
          </w:tcPr>
          <w:p w:rsidR="00E46A62" w:rsidRPr="006C34B4" w:rsidRDefault="00E46A6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E46A62" w:rsidRPr="006C34B4" w:rsidRDefault="00E46A6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E46A62" w:rsidRPr="006C34B4" w:rsidRDefault="00E46A6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E46A62" w:rsidRPr="006C34B4" w:rsidRDefault="00E46A6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7A3B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C37A3B" w:rsidRPr="006C34B4" w:rsidRDefault="00C37A3B" w:rsidP="00C37A3B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824" w:type="pct"/>
            <w:shd w:val="clear" w:color="auto" w:fill="auto"/>
          </w:tcPr>
          <w:p w:rsidR="00C37A3B" w:rsidRPr="006C34B4" w:rsidRDefault="00082449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C37A3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178</w:t>
            </w:r>
            <w:r w:rsidR="00C37A3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813</w:t>
            </w:r>
          </w:p>
        </w:tc>
        <w:tc>
          <w:tcPr>
            <w:tcW w:w="824" w:type="pct"/>
            <w:shd w:val="clear" w:color="auto" w:fill="auto"/>
          </w:tcPr>
          <w:p w:rsidR="00C37A3B" w:rsidRPr="006C34B4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178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813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C37A3B" w:rsidRPr="006C34B4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C37A3B" w:rsidRPr="006C34B4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4D79EA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4D79EA" w:rsidRPr="006C34B4" w:rsidRDefault="00031957" w:rsidP="0087463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24" w:type="pct"/>
            <w:shd w:val="clear" w:color="auto" w:fill="auto"/>
          </w:tcPr>
          <w:p w:rsidR="004D79EA" w:rsidRPr="006C34B4" w:rsidRDefault="004D79E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4D79EA" w:rsidRPr="006C34B4" w:rsidRDefault="004D79E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4D79EA" w:rsidRPr="006C34B4" w:rsidRDefault="004D79E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4D79EA" w:rsidRPr="006C34B4" w:rsidRDefault="004D79E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31957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031957" w:rsidRPr="006C34B4" w:rsidRDefault="00031957" w:rsidP="0087463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24" w:type="pct"/>
            <w:shd w:val="clear" w:color="auto" w:fill="auto"/>
          </w:tcPr>
          <w:p w:rsidR="00031957" w:rsidRPr="006C34B4" w:rsidRDefault="00C37A3B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24" w:type="pct"/>
            <w:shd w:val="clear" w:color="auto" w:fill="auto"/>
          </w:tcPr>
          <w:p w:rsidR="00031957" w:rsidRPr="006C34B4" w:rsidRDefault="00082449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C37A3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178</w:t>
            </w:r>
            <w:r w:rsidR="00C37A3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813</w:t>
            </w:r>
          </w:p>
        </w:tc>
        <w:tc>
          <w:tcPr>
            <w:tcW w:w="836" w:type="pct"/>
            <w:shd w:val="clear" w:color="auto" w:fill="auto"/>
          </w:tcPr>
          <w:p w:rsidR="00031957" w:rsidRPr="006C34B4" w:rsidRDefault="00C37A3B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031957" w:rsidRPr="006C34B4" w:rsidRDefault="00082449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C37A3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178</w:t>
            </w:r>
            <w:r w:rsidR="00C37A3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813</w:t>
            </w:r>
          </w:p>
        </w:tc>
      </w:tr>
      <w:tr w:rsidR="00E46A62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E46A62" w:rsidRPr="006C34B4" w:rsidRDefault="003E0175" w:rsidP="00E46A62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สินทรัพย์ไม่หมุนเวียนที่ถือ</w:t>
            </w:r>
            <w:r w:rsidR="00E46A62"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ไว้เพื่อขาย</w:t>
            </w:r>
          </w:p>
        </w:tc>
        <w:tc>
          <w:tcPr>
            <w:tcW w:w="824" w:type="pct"/>
            <w:shd w:val="clear" w:color="auto" w:fill="auto"/>
          </w:tcPr>
          <w:p w:rsidR="00E46A62" w:rsidRPr="006C34B4" w:rsidRDefault="00082449" w:rsidP="00E46A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E46A6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508</w:t>
            </w:r>
            <w:r w:rsidR="00E46A6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815</w:t>
            </w:r>
            <w:r w:rsidR="00E46A6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027</w:t>
            </w:r>
          </w:p>
        </w:tc>
        <w:tc>
          <w:tcPr>
            <w:tcW w:w="824" w:type="pct"/>
            <w:shd w:val="clear" w:color="auto" w:fill="auto"/>
          </w:tcPr>
          <w:p w:rsidR="00E46A62" w:rsidRPr="006C34B4" w:rsidRDefault="00E46A62" w:rsidP="00E46A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683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004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E46A62" w:rsidRPr="006C34B4" w:rsidRDefault="00082449" w:rsidP="00E46A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E46A6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161</w:t>
            </w:r>
            <w:r w:rsidR="00E46A6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788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E46A62" w:rsidRPr="006C34B4" w:rsidRDefault="00082449" w:rsidP="00E46A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E46A6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508</w:t>
            </w:r>
            <w:r w:rsidR="00E46A6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293</w:t>
            </w:r>
            <w:r w:rsidR="00E46A6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811</w:t>
            </w:r>
          </w:p>
        </w:tc>
      </w:tr>
      <w:tr w:rsidR="003E0175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6C34B4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082449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7A3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510</w:t>
            </w:r>
            <w:r w:rsidR="00C37A3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993</w:t>
            </w:r>
            <w:r w:rsidR="00C37A3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840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683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004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3E0175" w:rsidRPr="006C34B4" w:rsidRDefault="00082449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3E017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161</w:t>
            </w:r>
            <w:r w:rsidR="003E017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788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6C34B4" w:rsidRDefault="00082449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3E017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510</w:t>
            </w:r>
            <w:r w:rsidR="00C37A3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472</w:t>
            </w:r>
            <w:r w:rsidR="00C37A3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</w:p>
        </w:tc>
      </w:tr>
      <w:tr w:rsidR="003E0175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6C34B4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3E0175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6C34B4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3E0175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6C34B4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082449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509</w:t>
            </w:r>
            <w:r w:rsidR="003E017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428</w:t>
            </w:r>
            <w:r w:rsidR="003E017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233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3D2568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651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132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6C34B4" w:rsidRDefault="00082449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502</w:t>
            </w:r>
            <w:r w:rsidR="003D2568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777</w:t>
            </w:r>
            <w:r w:rsidR="003D2568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101</w:t>
            </w:r>
          </w:p>
        </w:tc>
      </w:tr>
      <w:tr w:rsidR="00BE7C02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BE7C02" w:rsidRPr="006C34B4" w:rsidRDefault="00BE7C02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- </w:t>
            </w: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สุทธิ</w:t>
            </w:r>
          </w:p>
        </w:tc>
        <w:tc>
          <w:tcPr>
            <w:tcW w:w="824" w:type="pct"/>
            <w:shd w:val="clear" w:color="auto" w:fill="auto"/>
          </w:tcPr>
          <w:p w:rsidR="00BE7C02" w:rsidRPr="006C34B4" w:rsidRDefault="00082449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117</w:t>
            </w:r>
            <w:r w:rsidR="00BE7C0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981</w:t>
            </w:r>
            <w:r w:rsidR="00BE7C0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589</w:t>
            </w:r>
          </w:p>
        </w:tc>
        <w:tc>
          <w:tcPr>
            <w:tcW w:w="824" w:type="pct"/>
            <w:shd w:val="clear" w:color="auto" w:fill="auto"/>
          </w:tcPr>
          <w:p w:rsidR="00BE7C02" w:rsidRPr="006C34B4" w:rsidRDefault="00BE7C02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:rsidR="00BE7C02" w:rsidRPr="006C34B4" w:rsidRDefault="00BE7C02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378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025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BE7C02" w:rsidRPr="006C34B4" w:rsidRDefault="00082449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109</w:t>
            </w:r>
            <w:r w:rsidR="00BE7C0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603</w:t>
            </w:r>
            <w:r w:rsidR="00BE7C0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564</w:t>
            </w:r>
          </w:p>
        </w:tc>
      </w:tr>
      <w:tr w:rsidR="003E0175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6C34B4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082449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3E017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673</w:t>
            </w:r>
            <w:r w:rsidR="003E017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447</w:t>
            </w:r>
          </w:p>
        </w:tc>
        <w:tc>
          <w:tcPr>
            <w:tcW w:w="836" w:type="pct"/>
            <w:shd w:val="clear" w:color="auto" w:fill="auto"/>
          </w:tcPr>
          <w:p w:rsidR="003E0175" w:rsidRPr="006C34B4" w:rsidRDefault="00082449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342</w:t>
            </w:r>
            <w:r w:rsidR="00BE7C0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129</w:t>
            </w:r>
            <w:r w:rsidR="00BE7C0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423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6C34B4" w:rsidRDefault="00082449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347</w:t>
            </w:r>
            <w:r w:rsidR="00BE7C0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802</w:t>
            </w:r>
            <w:r w:rsidR="00BE7C0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870</w:t>
            </w:r>
          </w:p>
        </w:tc>
      </w:tr>
      <w:tr w:rsidR="003E0175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6C34B4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082449" w:rsidP="003750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</w:t>
            </w:r>
            <w:r w:rsidR="003E017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527</w:t>
            </w:r>
            <w:r w:rsidR="003E017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546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750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673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447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3E0175" w:rsidRPr="006C34B4" w:rsidRDefault="003E0175" w:rsidP="003750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6C34B4" w:rsidRDefault="00082449" w:rsidP="003750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</w:t>
            </w:r>
            <w:r w:rsidR="003E017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854</w:t>
            </w:r>
            <w:r w:rsidR="003E017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099</w:t>
            </w:r>
          </w:p>
        </w:tc>
      </w:tr>
      <w:tr w:rsidR="003E0175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6C34B4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3E0175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6C34B4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082449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BE7C02" w:rsidRPr="006C34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  <w:r w:rsidR="00BE7C02" w:rsidRPr="006C34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3D2568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651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132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3E0175" w:rsidRPr="006C34B4" w:rsidRDefault="00082449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333</w:t>
            </w:r>
            <w:r w:rsidR="003E017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751</w:t>
            </w:r>
            <w:r w:rsidR="003E017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398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6C34B4" w:rsidRDefault="00082449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3D2568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038</w:t>
            </w:r>
            <w:r w:rsidR="003D2568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037</w:t>
            </w:r>
            <w:r w:rsidR="003D2568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634</w:t>
            </w:r>
          </w:p>
        </w:tc>
      </w:tr>
      <w:tr w:rsidR="003E0175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6C34B4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3E0175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6C34B4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082449" w:rsidP="003E01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C37A3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221</w:t>
            </w:r>
            <w:r w:rsidR="00C37A3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931</w:t>
            </w:r>
            <w:r w:rsidR="00C37A3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208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3D2568" w:rsidP="003E01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334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136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3E0175" w:rsidRPr="006C34B4" w:rsidRDefault="00082449" w:rsidP="003E01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341</w:t>
            </w:r>
            <w:r w:rsidR="003E017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913</w:t>
            </w:r>
            <w:r w:rsidR="003E017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186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6C34B4" w:rsidRDefault="00082449" w:rsidP="003E01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C37A3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548</w:t>
            </w:r>
            <w:r w:rsidR="00C37A3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510</w:t>
            </w:r>
            <w:r w:rsidR="00C37A3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258</w:t>
            </w:r>
          </w:p>
        </w:tc>
      </w:tr>
      <w:tr w:rsidR="003E0175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6C34B4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3E0175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6C34B4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3E0175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6C34B4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3E0175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6C34B4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7A3B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C37A3B" w:rsidRPr="006C34B4" w:rsidRDefault="00C37A3B" w:rsidP="00C37A3B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หนี้สินตามสัญญาเช่าการเงินส่วน</w:t>
            </w:r>
          </w:p>
        </w:tc>
        <w:tc>
          <w:tcPr>
            <w:tcW w:w="824" w:type="pct"/>
            <w:shd w:val="clear" w:color="auto" w:fill="auto"/>
          </w:tcPr>
          <w:p w:rsidR="00C37A3B" w:rsidRPr="006C34B4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C37A3B" w:rsidRPr="006C34B4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C37A3B" w:rsidRPr="006C34B4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C37A3B" w:rsidRPr="006C34B4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7A3B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C37A3B" w:rsidRPr="006C34B4" w:rsidRDefault="00C37A3B" w:rsidP="00C37A3B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824" w:type="pct"/>
            <w:shd w:val="clear" w:color="auto" w:fill="auto"/>
          </w:tcPr>
          <w:p w:rsidR="00C37A3B" w:rsidRPr="006C34B4" w:rsidRDefault="00082449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7A3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129</w:t>
            </w:r>
            <w:r w:rsidR="00C37A3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731</w:t>
            </w:r>
          </w:p>
        </w:tc>
        <w:tc>
          <w:tcPr>
            <w:tcW w:w="824" w:type="pct"/>
            <w:shd w:val="clear" w:color="auto" w:fill="auto"/>
          </w:tcPr>
          <w:p w:rsidR="00C37A3B" w:rsidRPr="006C34B4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:rsidR="00C37A3B" w:rsidRPr="006C34B4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129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731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C37A3B" w:rsidRPr="006C34B4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3E0175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6C34B4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หนี้สินตามสัญญาเช่าส่วน</w:t>
            </w: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E0175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6C34B4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C37A3B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:rsidR="003E0175" w:rsidRPr="006C34B4" w:rsidRDefault="00082449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165</w:t>
            </w:r>
            <w:r w:rsidR="00A2170F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258</w:t>
            </w:r>
            <w:r w:rsidR="00A2170F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885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6C34B4" w:rsidRDefault="00082449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165</w:t>
            </w:r>
            <w:r w:rsidR="00A2170F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258</w:t>
            </w:r>
            <w:r w:rsidR="00A2170F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885</w:t>
            </w:r>
          </w:p>
        </w:tc>
      </w:tr>
      <w:tr w:rsidR="003E0175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6C34B4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หนี้สินที่เกี่ยวข้องโดยตรงกับ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E0175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6C34B4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สินทรัพย์ไม่หมุนเวียน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E0175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6C34B4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ที่ถือไว้เพื่อขาย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082449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544</w:t>
            </w:r>
            <w:r w:rsidR="003E017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917</w:t>
            </w:r>
            <w:r w:rsidR="003E017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910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:rsidR="003E0175" w:rsidRPr="006C34B4" w:rsidRDefault="00082449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3E017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161</w:t>
            </w:r>
            <w:r w:rsidR="003E017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788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6C34B4" w:rsidRDefault="00082449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553</w:t>
            </w:r>
            <w:r w:rsidR="003E017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079</w:t>
            </w:r>
            <w:r w:rsidR="003E017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698</w:t>
            </w:r>
          </w:p>
        </w:tc>
      </w:tr>
      <w:tr w:rsidR="003E0175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6C34B4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6C34B4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3E0175" w:rsidRPr="006C34B4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6C34B4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082449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546</w:t>
            </w:r>
            <w:r w:rsidR="003E017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047</w:t>
            </w:r>
            <w:r w:rsidR="003E017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641</w:t>
            </w:r>
          </w:p>
        </w:tc>
        <w:tc>
          <w:tcPr>
            <w:tcW w:w="824" w:type="pct"/>
            <w:shd w:val="clear" w:color="auto" w:fill="auto"/>
          </w:tcPr>
          <w:p w:rsidR="003E0175" w:rsidRPr="006C34B4" w:rsidRDefault="003E0175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:rsidR="003E0175" w:rsidRPr="006C34B4" w:rsidRDefault="00082449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172</w:t>
            </w:r>
            <w:r w:rsidR="00A2170F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290</w:t>
            </w:r>
            <w:r w:rsidR="00A2170F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942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6C34B4" w:rsidRDefault="00082449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718</w:t>
            </w:r>
            <w:r w:rsidR="00A2170F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338</w:t>
            </w:r>
            <w:r w:rsidR="00A2170F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583</w:t>
            </w:r>
          </w:p>
        </w:tc>
      </w:tr>
    </w:tbl>
    <w:p w:rsidR="0087463A" w:rsidRPr="006C34B4" w:rsidRDefault="0087463A" w:rsidP="004801AC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</w:rPr>
        <w:br w:type="page"/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6C34B4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D6FC5" w:rsidRPr="006C34B4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="007E1989">
        <w:rPr>
          <w:rFonts w:ascii="Browallia New" w:hAnsi="Browallia New" w:cs="Browallia New"/>
          <w:sz w:val="26"/>
          <w:szCs w:val="26"/>
        </w:rPr>
        <w:t>T</w:t>
      </w:r>
      <w:r w:rsidR="00445D70">
        <w:rPr>
          <w:rFonts w:ascii="Browallia New" w:hAnsi="Browallia New" w:cs="Browallia New"/>
          <w:sz w:val="26"/>
          <w:szCs w:val="26"/>
        </w:rPr>
        <w:t>A</w:t>
      </w:r>
      <w:r w:rsidR="007E1989">
        <w:rPr>
          <w:rFonts w:ascii="Browallia New" w:hAnsi="Browallia New" w:cs="Browallia New"/>
          <w:sz w:val="26"/>
          <w:szCs w:val="26"/>
        </w:rPr>
        <w:t xml:space="preserve">S </w:t>
      </w:r>
      <w:r w:rsidR="00082449" w:rsidRPr="00082449">
        <w:rPr>
          <w:rFonts w:ascii="Browallia New" w:hAnsi="Browallia New" w:cs="Browallia New"/>
          <w:sz w:val="26"/>
          <w:szCs w:val="26"/>
        </w:rPr>
        <w:t>32</w:t>
      </w:r>
      <w:r w:rsidR="007E1989">
        <w:rPr>
          <w:rFonts w:ascii="Browallia New" w:hAnsi="Browallia New" w:cs="Browallia New"/>
          <w:sz w:val="26"/>
          <w:szCs w:val="26"/>
        </w:rPr>
        <w:t xml:space="preserve"> </w:t>
      </w:r>
      <w:r w:rsidR="007E1989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7E1989" w:rsidRPr="006C34B4">
        <w:rPr>
          <w:rFonts w:ascii="Browallia New" w:hAnsi="Browallia New" w:cs="Browallia New"/>
          <w:sz w:val="26"/>
          <w:szCs w:val="26"/>
        </w:rPr>
        <w:t xml:space="preserve">TFRS </w:t>
      </w:r>
      <w:r w:rsidR="00082449" w:rsidRPr="00082449">
        <w:rPr>
          <w:rFonts w:ascii="Browallia New" w:hAnsi="Browallia New" w:cs="Browallia New"/>
          <w:sz w:val="26"/>
          <w:szCs w:val="26"/>
        </w:rPr>
        <w:t>9</w:t>
      </w:r>
      <w:r w:rsidRPr="006C34B4">
        <w:rPr>
          <w:rFonts w:ascii="Browallia New" w:hAnsi="Browallia New" w:cs="Browallia New"/>
          <w:sz w:val="26"/>
          <w:szCs w:val="26"/>
          <w:cs/>
        </w:rPr>
        <w:t>) และมาตรฐานเรื่องสัญญาเช่า (</w:t>
      </w:r>
      <w:r w:rsidRPr="006C34B4">
        <w:rPr>
          <w:rFonts w:ascii="Browallia New" w:hAnsi="Browallia New" w:cs="Browallia New"/>
          <w:sz w:val="26"/>
          <w:szCs w:val="26"/>
        </w:rPr>
        <w:t xml:space="preserve">TFRS </w:t>
      </w:r>
      <w:r w:rsidR="00082449" w:rsidRPr="00082449">
        <w:rPr>
          <w:rFonts w:ascii="Browallia New" w:hAnsi="Browallia New" w:cs="Browallia New"/>
          <w:sz w:val="26"/>
          <w:szCs w:val="26"/>
        </w:rPr>
        <w:t>16</w:t>
      </w:r>
      <w:r w:rsidRPr="006C34B4">
        <w:rPr>
          <w:rFonts w:ascii="Browallia New" w:hAnsi="Browallia New" w:cs="Browallia New"/>
          <w:sz w:val="26"/>
          <w:szCs w:val="26"/>
          <w:cs/>
        </w:rPr>
        <w:t>) เป็นครั้งแรกมีดังนี้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7463A" w:rsidRPr="006C34B4" w:rsidRDefault="0087463A">
      <w:pPr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600" w:firstRow="0" w:lastRow="0" w:firstColumn="0" w:lastColumn="0" w:noHBand="1" w:noVBand="1"/>
      </w:tblPr>
      <w:tblGrid>
        <w:gridCol w:w="3240"/>
        <w:gridCol w:w="1584"/>
        <w:gridCol w:w="1663"/>
        <w:gridCol w:w="1584"/>
        <w:gridCol w:w="1487"/>
      </w:tblGrid>
      <w:tr w:rsidR="0087463A" w:rsidRPr="006C34B4" w:rsidTr="004801AC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6C34B4" w:rsidRDefault="0087463A" w:rsidP="004B218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18" w:type="dxa"/>
            <w:gridSpan w:val="4"/>
            <w:shd w:val="clear" w:color="auto" w:fill="auto"/>
          </w:tcPr>
          <w:p w:rsidR="0087463A" w:rsidRPr="006C34B4" w:rsidRDefault="0087463A" w:rsidP="004801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7463A" w:rsidRPr="006C34B4" w:rsidTr="004801AC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6C34B4" w:rsidRDefault="0087463A" w:rsidP="004B218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2B7D71" w:rsidRPr="006C34B4" w:rsidRDefault="002B7D71" w:rsidP="002504F5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87463A" w:rsidRPr="006C34B4" w:rsidRDefault="0087463A" w:rsidP="002504F5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2B7D71" w:rsidRPr="006C34B4" w:rsidRDefault="002B7D71" w:rsidP="002B7D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:rsidR="002B7D71" w:rsidRPr="006C34B4" w:rsidRDefault="002B7D71" w:rsidP="002504F5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63" w:type="dxa"/>
            <w:shd w:val="clear" w:color="auto" w:fill="auto"/>
          </w:tcPr>
          <w:p w:rsidR="0087463A" w:rsidRPr="006C34B4" w:rsidRDefault="0087463A" w:rsidP="0025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87463A" w:rsidRPr="006C34B4" w:rsidRDefault="0087463A" w:rsidP="0025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  <w:r w:rsidR="009E68D3"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</w:t>
            </w:r>
            <w:r w:rsidR="009E68D3" w:rsidRPr="006C34B4">
              <w:rPr>
                <w:rFonts w:ascii="Browallia New" w:hAnsi="Browallia New" w:cs="Browallia New"/>
              </w:rPr>
              <w:t xml:space="preserve"> </w:t>
            </w:r>
            <w:r w:rsidR="009E68D3"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32</w:t>
            </w:r>
            <w:r w:rsidR="009E68D3"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และ </w:t>
            </w:r>
            <w:r w:rsidR="009E68D3"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9</w:t>
            </w:r>
          </w:p>
        </w:tc>
        <w:tc>
          <w:tcPr>
            <w:tcW w:w="1584" w:type="dxa"/>
            <w:shd w:val="clear" w:color="auto" w:fill="auto"/>
          </w:tcPr>
          <w:p w:rsidR="0087463A" w:rsidRPr="006C34B4" w:rsidRDefault="0087463A" w:rsidP="0025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  <w:r w:rsidR="009E68D3"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</w:t>
            </w:r>
            <w:r w:rsidR="009E68D3"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TFRS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487" w:type="dxa"/>
            <w:shd w:val="clear" w:color="auto" w:fill="auto"/>
          </w:tcPr>
          <w:p w:rsidR="002B7D71" w:rsidRPr="006C34B4" w:rsidRDefault="002B7D71" w:rsidP="004801AC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87463A" w:rsidRPr="006C34B4" w:rsidRDefault="0087463A" w:rsidP="004801AC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87463A" w:rsidRPr="006C34B4" w:rsidRDefault="0087463A" w:rsidP="004801AC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87463A" w:rsidRPr="006C34B4" w:rsidRDefault="0087463A" w:rsidP="004801AC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87463A" w:rsidRPr="006C34B4" w:rsidTr="004801AC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6C34B4" w:rsidRDefault="0087463A" w:rsidP="004B218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7463A" w:rsidRPr="006C34B4" w:rsidRDefault="0087463A" w:rsidP="002504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3" w:type="dxa"/>
            <w:shd w:val="clear" w:color="auto" w:fill="auto"/>
            <w:vAlign w:val="bottom"/>
          </w:tcPr>
          <w:p w:rsidR="0087463A" w:rsidRPr="006C34B4" w:rsidRDefault="0087463A" w:rsidP="002504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7463A" w:rsidRPr="006C34B4" w:rsidRDefault="0087463A" w:rsidP="002504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87463A" w:rsidRPr="006C34B4" w:rsidRDefault="0087463A" w:rsidP="002504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7463A" w:rsidRPr="006C34B4" w:rsidTr="004801AC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6C34B4" w:rsidRDefault="0087463A" w:rsidP="00BB6ADB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6C34B4" w:rsidRDefault="0087463A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63" w:type="dxa"/>
            <w:shd w:val="clear" w:color="auto" w:fill="auto"/>
          </w:tcPr>
          <w:p w:rsidR="0087463A" w:rsidRPr="006C34B4" w:rsidRDefault="0087463A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6C34B4" w:rsidRDefault="0087463A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487" w:type="dxa"/>
            <w:shd w:val="clear" w:color="auto" w:fill="auto"/>
          </w:tcPr>
          <w:p w:rsidR="0087463A" w:rsidRPr="006C34B4" w:rsidRDefault="0087463A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87463A" w:rsidRPr="006C34B4" w:rsidTr="004801AC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6C34B4" w:rsidRDefault="0009574F" w:rsidP="0087463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หนี้สินและส่วนของเจ้าของ </w:t>
            </w: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(ต่อ)</w:t>
            </w:r>
          </w:p>
        </w:tc>
        <w:tc>
          <w:tcPr>
            <w:tcW w:w="1584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63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87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9574F" w:rsidRPr="006C34B4" w:rsidTr="004801AC">
        <w:trPr>
          <w:trHeight w:val="170"/>
        </w:trPr>
        <w:tc>
          <w:tcPr>
            <w:tcW w:w="3240" w:type="dxa"/>
            <w:shd w:val="clear" w:color="auto" w:fill="auto"/>
          </w:tcPr>
          <w:p w:rsidR="0009574F" w:rsidRPr="006C34B4" w:rsidRDefault="0009574F" w:rsidP="0087463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09574F" w:rsidRPr="006C34B4" w:rsidRDefault="0009574F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63" w:type="dxa"/>
            <w:shd w:val="clear" w:color="auto" w:fill="auto"/>
          </w:tcPr>
          <w:p w:rsidR="0009574F" w:rsidRPr="006C34B4" w:rsidRDefault="0009574F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09574F" w:rsidRPr="006C34B4" w:rsidRDefault="0009574F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87" w:type="dxa"/>
            <w:shd w:val="clear" w:color="auto" w:fill="auto"/>
          </w:tcPr>
          <w:p w:rsidR="0009574F" w:rsidRPr="006C34B4" w:rsidRDefault="0009574F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20664F" w:rsidRPr="006C34B4" w:rsidTr="004801AC">
        <w:trPr>
          <w:trHeight w:val="170"/>
        </w:trPr>
        <w:tc>
          <w:tcPr>
            <w:tcW w:w="3240" w:type="dxa"/>
            <w:shd w:val="clear" w:color="auto" w:fill="auto"/>
          </w:tcPr>
          <w:p w:rsidR="0020664F" w:rsidRPr="006C34B4" w:rsidRDefault="0020664F" w:rsidP="0087463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584" w:type="dxa"/>
            <w:shd w:val="clear" w:color="auto" w:fill="auto"/>
          </w:tcPr>
          <w:p w:rsidR="0020664F" w:rsidRPr="006C34B4" w:rsidRDefault="00082449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20664F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326</w:t>
            </w:r>
            <w:r w:rsidR="0020664F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756</w:t>
            </w:r>
          </w:p>
        </w:tc>
        <w:tc>
          <w:tcPr>
            <w:tcW w:w="1663" w:type="dxa"/>
            <w:shd w:val="clear" w:color="auto" w:fill="auto"/>
          </w:tcPr>
          <w:p w:rsidR="0020664F" w:rsidRPr="006C34B4" w:rsidRDefault="0020664F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20664F" w:rsidRPr="006C34B4" w:rsidRDefault="0020664F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326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756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87" w:type="dxa"/>
            <w:shd w:val="clear" w:color="auto" w:fill="auto"/>
          </w:tcPr>
          <w:p w:rsidR="0020664F" w:rsidRPr="006C34B4" w:rsidRDefault="0020664F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87463A" w:rsidRPr="006C34B4" w:rsidTr="004801AC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6C34B4" w:rsidRDefault="0087463A" w:rsidP="0087463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</w:tcPr>
          <w:p w:rsidR="0087463A" w:rsidRPr="006C34B4" w:rsidRDefault="0020664F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3" w:type="dxa"/>
            <w:shd w:val="clear" w:color="auto" w:fill="auto"/>
          </w:tcPr>
          <w:p w:rsidR="0087463A" w:rsidRPr="006C34B4" w:rsidRDefault="0087463A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87463A" w:rsidRPr="006C34B4" w:rsidRDefault="00082449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171</w:t>
            </w:r>
            <w:r w:rsidR="00A2170F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949</w:t>
            </w:r>
            <w:r w:rsidR="00A2170F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87" w:type="dxa"/>
            <w:shd w:val="clear" w:color="auto" w:fill="auto"/>
          </w:tcPr>
          <w:p w:rsidR="0087463A" w:rsidRPr="006C34B4" w:rsidRDefault="00082449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171</w:t>
            </w:r>
            <w:r w:rsidR="00A2170F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949</w:t>
            </w:r>
            <w:r w:rsidR="00A2170F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87463A" w:rsidRPr="006C34B4" w:rsidTr="004801AC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6C34B4" w:rsidRDefault="0087463A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63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487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87463A" w:rsidRPr="006C34B4" w:rsidTr="004801AC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6C34B4" w:rsidRDefault="0087463A" w:rsidP="0087463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87463A" w:rsidRPr="006C34B4" w:rsidRDefault="00082449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87463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326</w:t>
            </w:r>
            <w:r w:rsidR="0087463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756</w:t>
            </w:r>
          </w:p>
        </w:tc>
        <w:tc>
          <w:tcPr>
            <w:tcW w:w="1663" w:type="dxa"/>
            <w:shd w:val="clear" w:color="auto" w:fill="auto"/>
          </w:tcPr>
          <w:p w:rsidR="0087463A" w:rsidRPr="006C34B4" w:rsidRDefault="0087463A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87463A" w:rsidRPr="006C34B4" w:rsidRDefault="00082449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169</w:t>
            </w:r>
            <w:r w:rsidR="00A2170F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622</w:t>
            </w:r>
            <w:r w:rsidR="00A2170F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244</w:t>
            </w:r>
          </w:p>
        </w:tc>
        <w:tc>
          <w:tcPr>
            <w:tcW w:w="1487" w:type="dxa"/>
            <w:shd w:val="clear" w:color="auto" w:fill="auto"/>
          </w:tcPr>
          <w:p w:rsidR="0087463A" w:rsidRPr="006C34B4" w:rsidRDefault="00082449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171</w:t>
            </w:r>
            <w:r w:rsidR="00A2170F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949</w:t>
            </w:r>
            <w:r w:rsidR="00A2170F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87463A" w:rsidRPr="006C34B4" w:rsidTr="004801AC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6C34B4" w:rsidRDefault="0087463A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63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487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87463A" w:rsidRPr="006C34B4" w:rsidTr="004801AC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6C34B4" w:rsidRDefault="0087463A" w:rsidP="0087463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584" w:type="dxa"/>
            <w:shd w:val="clear" w:color="auto" w:fill="auto"/>
          </w:tcPr>
          <w:p w:rsidR="0087463A" w:rsidRPr="006C34B4" w:rsidRDefault="00082449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548</w:t>
            </w:r>
            <w:r w:rsidR="0087463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374</w:t>
            </w:r>
            <w:r w:rsidR="0087463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397</w:t>
            </w:r>
          </w:p>
        </w:tc>
        <w:tc>
          <w:tcPr>
            <w:tcW w:w="1663" w:type="dxa"/>
            <w:shd w:val="clear" w:color="auto" w:fill="auto"/>
          </w:tcPr>
          <w:p w:rsidR="0087463A" w:rsidRPr="006C34B4" w:rsidRDefault="0087463A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87463A" w:rsidRPr="006C34B4" w:rsidRDefault="00082449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341</w:t>
            </w:r>
            <w:r w:rsidR="0067085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913</w:t>
            </w:r>
            <w:r w:rsidR="0067085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186</w:t>
            </w:r>
          </w:p>
        </w:tc>
        <w:tc>
          <w:tcPr>
            <w:tcW w:w="1487" w:type="dxa"/>
            <w:shd w:val="clear" w:color="auto" w:fill="auto"/>
          </w:tcPr>
          <w:p w:rsidR="0087463A" w:rsidRPr="006C34B4" w:rsidRDefault="00082449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890</w:t>
            </w:r>
            <w:r w:rsidR="0067085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287</w:t>
            </w:r>
            <w:r w:rsidR="0067085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583</w:t>
            </w:r>
          </w:p>
        </w:tc>
      </w:tr>
      <w:tr w:rsidR="0087463A" w:rsidRPr="006C34B4" w:rsidTr="004801AC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6C34B4" w:rsidRDefault="0087463A" w:rsidP="00BB6ADB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6C34B4" w:rsidRDefault="0087463A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63" w:type="dxa"/>
            <w:shd w:val="clear" w:color="auto" w:fill="auto"/>
          </w:tcPr>
          <w:p w:rsidR="0087463A" w:rsidRPr="006C34B4" w:rsidRDefault="0087463A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6C34B4" w:rsidRDefault="0087463A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87" w:type="dxa"/>
            <w:shd w:val="clear" w:color="auto" w:fill="auto"/>
          </w:tcPr>
          <w:p w:rsidR="0087463A" w:rsidRPr="006C34B4" w:rsidRDefault="0087463A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7463A" w:rsidRPr="006C34B4" w:rsidTr="004801AC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6C34B4" w:rsidRDefault="0087463A" w:rsidP="0087463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63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87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7463A" w:rsidRPr="006C34B4" w:rsidTr="004801AC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6C34B4" w:rsidRDefault="0009574F" w:rsidP="0087463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กำไร(ขาดทุน)สะสมยังไม่ได้จัดสรร</w:t>
            </w:r>
          </w:p>
        </w:tc>
        <w:tc>
          <w:tcPr>
            <w:tcW w:w="1584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178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795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504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63" w:type="dxa"/>
            <w:shd w:val="clear" w:color="auto" w:fill="auto"/>
          </w:tcPr>
          <w:p w:rsidR="0087463A" w:rsidRPr="006C34B4" w:rsidRDefault="003D2568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516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094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87" w:type="dxa"/>
            <w:shd w:val="clear" w:color="auto" w:fill="auto"/>
          </w:tcPr>
          <w:p w:rsidR="0087463A" w:rsidRPr="006C34B4" w:rsidRDefault="003D2568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183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311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598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89768B" w:rsidRPr="006C34B4" w:rsidTr="004801AC">
        <w:trPr>
          <w:trHeight w:val="170"/>
        </w:trPr>
        <w:tc>
          <w:tcPr>
            <w:tcW w:w="3240" w:type="dxa"/>
            <w:shd w:val="clear" w:color="auto" w:fill="auto"/>
          </w:tcPr>
          <w:p w:rsidR="0089768B" w:rsidRPr="006C34B4" w:rsidRDefault="0089768B" w:rsidP="0087463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89768B" w:rsidRPr="006C34B4" w:rsidRDefault="00082449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</w:t>
            </w:r>
            <w:r w:rsidR="0089768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868</w:t>
            </w:r>
            <w:r w:rsidR="0089768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651</w:t>
            </w:r>
          </w:p>
        </w:tc>
        <w:tc>
          <w:tcPr>
            <w:tcW w:w="1663" w:type="dxa"/>
            <w:shd w:val="clear" w:color="auto" w:fill="auto"/>
          </w:tcPr>
          <w:p w:rsidR="0089768B" w:rsidRPr="006C34B4" w:rsidRDefault="00E84FB9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305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789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9768B" w:rsidRPr="006C34B4" w:rsidRDefault="0089768B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87" w:type="dxa"/>
            <w:shd w:val="clear" w:color="auto" w:fill="auto"/>
          </w:tcPr>
          <w:p w:rsidR="0089768B" w:rsidRPr="006C34B4" w:rsidRDefault="00082449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</w:t>
            </w:r>
            <w:r w:rsidR="00E84FB9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562</w:t>
            </w:r>
            <w:r w:rsidR="00E84FB9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862</w:t>
            </w:r>
          </w:p>
        </w:tc>
      </w:tr>
      <w:tr w:rsidR="0087463A" w:rsidRPr="006C34B4" w:rsidTr="004801AC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6C34B4" w:rsidRDefault="0087463A" w:rsidP="0087463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ส่วนได้เสียที่</w:t>
            </w:r>
            <w:r w:rsidR="00917FD8"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ไ</w:t>
            </w: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ม</w:t>
            </w:r>
            <w:r w:rsidR="00917FD8"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่</w:t>
            </w: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มีอำนาจควบคุม</w:t>
            </w:r>
          </w:p>
        </w:tc>
        <w:tc>
          <w:tcPr>
            <w:tcW w:w="1584" w:type="dxa"/>
            <w:shd w:val="clear" w:color="auto" w:fill="auto"/>
          </w:tcPr>
          <w:p w:rsidR="0087463A" w:rsidRPr="006C34B4" w:rsidRDefault="00082449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694</w:t>
            </w:r>
            <w:r w:rsidR="0087463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654</w:t>
            </w:r>
            <w:r w:rsidR="0087463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903</w:t>
            </w:r>
          </w:p>
        </w:tc>
        <w:tc>
          <w:tcPr>
            <w:tcW w:w="1663" w:type="dxa"/>
            <w:shd w:val="clear" w:color="auto" w:fill="auto"/>
          </w:tcPr>
          <w:p w:rsidR="0087463A" w:rsidRPr="006C34B4" w:rsidRDefault="00116480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595BF9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512</w:t>
            </w:r>
            <w:r w:rsidR="00595BF9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253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7463A" w:rsidRPr="006C34B4" w:rsidRDefault="00116480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87" w:type="dxa"/>
            <w:shd w:val="clear" w:color="auto" w:fill="auto"/>
          </w:tcPr>
          <w:p w:rsidR="0087463A" w:rsidRPr="006C34B4" w:rsidRDefault="00082449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688</w:t>
            </w:r>
            <w:r w:rsidR="00116480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142</w:t>
            </w:r>
            <w:r w:rsidR="00116480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650</w:t>
            </w:r>
          </w:p>
        </w:tc>
      </w:tr>
      <w:tr w:rsidR="0087463A" w:rsidRPr="006C34B4" w:rsidTr="004801AC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6C34B4" w:rsidRDefault="0087463A" w:rsidP="004B2185">
            <w:pPr>
              <w:ind w:left="540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63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87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87463A" w:rsidRPr="006C34B4" w:rsidTr="004801AC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6C34B4" w:rsidRDefault="0087463A" w:rsidP="0087463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87463A" w:rsidRPr="006C34B4" w:rsidRDefault="00082449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="0089768B" w:rsidRPr="006C34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89768B" w:rsidRPr="006C34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663" w:type="dxa"/>
            <w:shd w:val="clear" w:color="auto" w:fill="auto"/>
          </w:tcPr>
          <w:p w:rsidR="0087463A" w:rsidRPr="006C34B4" w:rsidRDefault="003D2568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334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136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7463A" w:rsidRPr="006C34B4" w:rsidRDefault="0087463A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87" w:type="dxa"/>
            <w:shd w:val="clear" w:color="auto" w:fill="auto"/>
          </w:tcPr>
          <w:p w:rsidR="0087463A" w:rsidRPr="006C34B4" w:rsidRDefault="00082449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551</w:t>
            </w:r>
            <w:r w:rsidR="003D2568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393</w:t>
            </w:r>
            <w:r w:rsidR="003D2568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914</w:t>
            </w:r>
          </w:p>
        </w:tc>
      </w:tr>
      <w:tr w:rsidR="0087463A" w:rsidRPr="006C34B4" w:rsidTr="004801AC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6C34B4" w:rsidRDefault="0087463A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63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87" w:type="dxa"/>
            <w:shd w:val="clear" w:color="auto" w:fill="auto"/>
          </w:tcPr>
          <w:p w:rsidR="0087463A" w:rsidRPr="006C34B4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87463A" w:rsidRPr="006C34B4" w:rsidTr="004801AC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6C34B4" w:rsidRDefault="0087463A" w:rsidP="0087463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87463A" w:rsidRPr="006C34B4" w:rsidRDefault="00082449" w:rsidP="00874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3E5FAC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115</w:t>
            </w:r>
            <w:r w:rsidR="003E5FAC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102</w:t>
            </w:r>
            <w:r w:rsidR="003E5FAC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447</w:t>
            </w:r>
          </w:p>
        </w:tc>
        <w:tc>
          <w:tcPr>
            <w:tcW w:w="1663" w:type="dxa"/>
            <w:shd w:val="clear" w:color="auto" w:fill="auto"/>
          </w:tcPr>
          <w:p w:rsidR="0087463A" w:rsidRPr="006C34B4" w:rsidRDefault="003D2568" w:rsidP="00874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334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136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7463A" w:rsidRPr="006C34B4" w:rsidRDefault="00082449" w:rsidP="00874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341</w:t>
            </w:r>
            <w:r w:rsidR="004D3D7E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913</w:t>
            </w:r>
            <w:r w:rsidR="004D3D7E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186</w:t>
            </w:r>
          </w:p>
        </w:tc>
        <w:tc>
          <w:tcPr>
            <w:tcW w:w="1487" w:type="dxa"/>
            <w:shd w:val="clear" w:color="auto" w:fill="auto"/>
          </w:tcPr>
          <w:p w:rsidR="0087463A" w:rsidRPr="006C34B4" w:rsidRDefault="00082449" w:rsidP="00874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67085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441</w:t>
            </w:r>
            <w:r w:rsidR="0067085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681</w:t>
            </w:r>
            <w:r w:rsidR="0067085B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497</w:t>
            </w:r>
          </w:p>
        </w:tc>
      </w:tr>
    </w:tbl>
    <w:p w:rsidR="00CD1530" w:rsidRPr="006C34B4" w:rsidRDefault="00CD1530" w:rsidP="00CE7879">
      <w:pPr>
        <w:rPr>
          <w:rFonts w:ascii="Browallia New" w:hAnsi="Browallia New" w:cs="Browallia New"/>
          <w:cs/>
        </w:rPr>
      </w:pPr>
    </w:p>
    <w:p w:rsidR="00BB6ADB" w:rsidRPr="006C34B4" w:rsidRDefault="00CD1530" w:rsidP="004801AC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cs/>
        </w:rPr>
        <w:br w:type="page"/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BB6ADB"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="00BB6ADB" w:rsidRPr="006C34B4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BB6ADB" w:rsidRPr="006C34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B6ADB" w:rsidRPr="006C34B4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6C34B4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D6FC5" w:rsidRPr="006C34B4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="007E1989">
        <w:rPr>
          <w:rFonts w:ascii="Browallia New" w:hAnsi="Browallia New" w:cs="Browallia New"/>
          <w:sz w:val="26"/>
          <w:szCs w:val="26"/>
        </w:rPr>
        <w:t>T</w:t>
      </w:r>
      <w:r w:rsidR="00445D70">
        <w:rPr>
          <w:rFonts w:ascii="Browallia New" w:hAnsi="Browallia New" w:cs="Browallia New"/>
          <w:sz w:val="26"/>
          <w:szCs w:val="26"/>
        </w:rPr>
        <w:t>A</w:t>
      </w:r>
      <w:r w:rsidR="007E1989">
        <w:rPr>
          <w:rFonts w:ascii="Browallia New" w:hAnsi="Browallia New" w:cs="Browallia New"/>
          <w:sz w:val="26"/>
          <w:szCs w:val="26"/>
        </w:rPr>
        <w:t xml:space="preserve">S </w:t>
      </w:r>
      <w:r w:rsidR="00082449" w:rsidRPr="00082449">
        <w:rPr>
          <w:rFonts w:ascii="Browallia New" w:hAnsi="Browallia New" w:cs="Browallia New"/>
          <w:sz w:val="26"/>
          <w:szCs w:val="26"/>
        </w:rPr>
        <w:t>32</w:t>
      </w:r>
      <w:r w:rsidR="007E1989">
        <w:rPr>
          <w:rFonts w:ascii="Browallia New" w:hAnsi="Browallia New" w:cs="Browallia New"/>
          <w:sz w:val="26"/>
          <w:szCs w:val="26"/>
        </w:rPr>
        <w:t xml:space="preserve"> </w:t>
      </w:r>
      <w:r w:rsidR="007E1989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7E1989" w:rsidRPr="006C34B4">
        <w:rPr>
          <w:rFonts w:ascii="Browallia New" w:hAnsi="Browallia New" w:cs="Browallia New"/>
          <w:sz w:val="26"/>
          <w:szCs w:val="26"/>
        </w:rPr>
        <w:t xml:space="preserve">TFRS </w:t>
      </w:r>
      <w:r w:rsidR="00082449" w:rsidRPr="00082449">
        <w:rPr>
          <w:rFonts w:ascii="Browallia New" w:hAnsi="Browallia New" w:cs="Browallia New"/>
          <w:sz w:val="26"/>
          <w:szCs w:val="26"/>
        </w:rPr>
        <w:t>9</w:t>
      </w:r>
      <w:r w:rsidRPr="006C34B4">
        <w:rPr>
          <w:rFonts w:ascii="Browallia New" w:hAnsi="Browallia New" w:cs="Browallia New"/>
          <w:sz w:val="26"/>
          <w:szCs w:val="26"/>
          <w:cs/>
        </w:rPr>
        <w:t>) และมาตรฐานเรื่องสัญญาเช่า (</w:t>
      </w:r>
      <w:r w:rsidRPr="006C34B4">
        <w:rPr>
          <w:rFonts w:ascii="Browallia New" w:hAnsi="Browallia New" w:cs="Browallia New"/>
          <w:sz w:val="26"/>
          <w:szCs w:val="26"/>
        </w:rPr>
        <w:t xml:space="preserve">TFRS </w:t>
      </w:r>
      <w:r w:rsidR="00082449" w:rsidRPr="00082449">
        <w:rPr>
          <w:rFonts w:ascii="Browallia New" w:hAnsi="Browallia New" w:cs="Browallia New"/>
          <w:sz w:val="26"/>
          <w:szCs w:val="26"/>
        </w:rPr>
        <w:t>16</w:t>
      </w:r>
      <w:r w:rsidRPr="006C34B4">
        <w:rPr>
          <w:rFonts w:ascii="Browallia New" w:hAnsi="Browallia New" w:cs="Browallia New"/>
          <w:sz w:val="26"/>
          <w:szCs w:val="26"/>
          <w:cs/>
        </w:rPr>
        <w:t>) เป็นครั้งแรกมีดังนี้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740D3C" w:rsidRPr="006C34B4" w:rsidRDefault="00740D3C" w:rsidP="00BB6AD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35" w:type="pct"/>
        <w:tblLook w:val="0600" w:firstRow="0" w:lastRow="0" w:firstColumn="0" w:lastColumn="0" w:noHBand="1" w:noVBand="1"/>
      </w:tblPr>
      <w:tblGrid>
        <w:gridCol w:w="3272"/>
        <w:gridCol w:w="1560"/>
        <w:gridCol w:w="1559"/>
        <w:gridCol w:w="1471"/>
        <w:gridCol w:w="1466"/>
        <w:gridCol w:w="7"/>
      </w:tblGrid>
      <w:tr w:rsidR="00740D3C" w:rsidRPr="006C34B4" w:rsidTr="004801AC">
        <w:trPr>
          <w:gridAfter w:val="1"/>
          <w:wAfter w:w="3" w:type="pct"/>
          <w:trHeight w:val="170"/>
        </w:trPr>
        <w:tc>
          <w:tcPr>
            <w:tcW w:w="1753" w:type="pct"/>
            <w:shd w:val="clear" w:color="auto" w:fill="auto"/>
          </w:tcPr>
          <w:p w:rsidR="00740D3C" w:rsidRPr="006C34B4" w:rsidRDefault="00740D3C" w:rsidP="00740D3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44" w:type="pct"/>
            <w:gridSpan w:val="4"/>
            <w:shd w:val="clear" w:color="auto" w:fill="auto"/>
          </w:tcPr>
          <w:p w:rsidR="00740D3C" w:rsidRPr="006C34B4" w:rsidRDefault="00740D3C" w:rsidP="004801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0D3C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740D3C" w:rsidRPr="006C34B4" w:rsidRDefault="00740D3C" w:rsidP="00740D3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:rsidR="00597663" w:rsidRPr="006C34B4" w:rsidRDefault="00597663" w:rsidP="00740D3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740D3C" w:rsidRPr="006C34B4" w:rsidRDefault="00740D3C" w:rsidP="00740D3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597663" w:rsidRPr="006C34B4" w:rsidRDefault="00740D3C" w:rsidP="0059766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  <w:r w:rsidR="00CC2D5F"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ตามที่</w:t>
            </w:r>
          </w:p>
          <w:p w:rsidR="00740D3C" w:rsidRPr="006C34B4" w:rsidRDefault="00740D3C" w:rsidP="0059766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835" w:type="pct"/>
            <w:shd w:val="clear" w:color="auto" w:fill="auto"/>
          </w:tcPr>
          <w:p w:rsidR="009E68D3" w:rsidRPr="006C34B4" w:rsidRDefault="009E68D3" w:rsidP="006D34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740D3C" w:rsidRPr="006C34B4" w:rsidRDefault="009E68D3" w:rsidP="006D34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รายการใหม่ตาม </w:t>
            </w: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32</w:t>
            </w: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และ </w:t>
            </w: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9</w:t>
            </w:r>
          </w:p>
        </w:tc>
        <w:tc>
          <w:tcPr>
            <w:tcW w:w="788" w:type="pct"/>
            <w:shd w:val="clear" w:color="auto" w:fill="auto"/>
          </w:tcPr>
          <w:p w:rsidR="00740D3C" w:rsidRPr="006C34B4" w:rsidRDefault="009E68D3" w:rsidP="006D34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รายการปรับปรุงและการจัดประเภทรายการใหม่ตาม </w:t>
            </w: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597663" w:rsidRPr="006C34B4" w:rsidRDefault="00597663" w:rsidP="00740D3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740D3C" w:rsidRPr="006C34B4" w:rsidRDefault="00740D3C" w:rsidP="00740D3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740D3C" w:rsidRPr="006C34B4" w:rsidRDefault="00740D3C" w:rsidP="00740D3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740D3C" w:rsidRPr="006C34B4" w:rsidRDefault="00740D3C" w:rsidP="00740D3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740D3C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740D3C" w:rsidRPr="006C34B4" w:rsidRDefault="00740D3C" w:rsidP="00740D3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:rsidR="00740D3C" w:rsidRPr="006C34B4" w:rsidRDefault="00740D3C" w:rsidP="006D3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5" w:type="pct"/>
            <w:shd w:val="clear" w:color="auto" w:fill="auto"/>
            <w:vAlign w:val="bottom"/>
          </w:tcPr>
          <w:p w:rsidR="00740D3C" w:rsidRPr="006C34B4" w:rsidRDefault="00740D3C" w:rsidP="006D3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740D3C" w:rsidRPr="006C34B4" w:rsidRDefault="00740D3C" w:rsidP="006D3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8" w:type="pct"/>
            <w:gridSpan w:val="2"/>
            <w:shd w:val="clear" w:color="auto" w:fill="auto"/>
            <w:vAlign w:val="bottom"/>
          </w:tcPr>
          <w:p w:rsidR="00740D3C" w:rsidRPr="006C34B4" w:rsidRDefault="00740D3C" w:rsidP="006D3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0D3C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740D3C" w:rsidRPr="006C34B4" w:rsidRDefault="00740D3C" w:rsidP="00740D3C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36" w:type="pct"/>
            <w:shd w:val="clear" w:color="auto" w:fill="auto"/>
          </w:tcPr>
          <w:p w:rsidR="00740D3C" w:rsidRPr="006C34B4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740D3C" w:rsidRPr="006C34B4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740D3C" w:rsidRPr="006C34B4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740D3C" w:rsidRPr="006C34B4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740D3C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740D3C" w:rsidRPr="006C34B4" w:rsidRDefault="00740D3C" w:rsidP="00740D3C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36" w:type="pct"/>
            <w:shd w:val="clear" w:color="auto" w:fill="auto"/>
          </w:tcPr>
          <w:p w:rsidR="00740D3C" w:rsidRPr="006C34B4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740D3C" w:rsidRPr="006C34B4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740D3C" w:rsidRPr="006C34B4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740D3C" w:rsidRPr="006C34B4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0D3C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740D3C" w:rsidRPr="006C34B4" w:rsidRDefault="00740D3C" w:rsidP="00740D3C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:rsidR="00740D3C" w:rsidRPr="006C34B4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740D3C" w:rsidRPr="006C34B4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740D3C" w:rsidRPr="006C34B4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740D3C" w:rsidRPr="006C34B4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740D3C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740D3C" w:rsidRPr="006C34B4" w:rsidRDefault="00740D3C" w:rsidP="00740D3C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36" w:type="pct"/>
            <w:shd w:val="clear" w:color="auto" w:fill="auto"/>
          </w:tcPr>
          <w:p w:rsidR="00740D3C" w:rsidRPr="006C34B4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740D3C" w:rsidRPr="006C34B4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740D3C" w:rsidRPr="006C34B4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740D3C" w:rsidRPr="006C34B4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AD0BFA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AD0BFA" w:rsidRPr="006C34B4" w:rsidRDefault="00AD0BFA" w:rsidP="00AD0BF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836" w:type="pct"/>
            <w:shd w:val="clear" w:color="auto" w:fill="auto"/>
          </w:tcPr>
          <w:p w:rsidR="00AD0BFA" w:rsidRPr="006C34B4" w:rsidRDefault="00082449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178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813</w:t>
            </w:r>
          </w:p>
        </w:tc>
        <w:tc>
          <w:tcPr>
            <w:tcW w:w="835" w:type="pct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178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813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8" w:type="pct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AD0BFA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AD0BFA" w:rsidRPr="006C34B4" w:rsidRDefault="00AD0BFA" w:rsidP="00AD0BF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36" w:type="pct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AD0BFA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AD0BFA" w:rsidRPr="006C34B4" w:rsidRDefault="00AD0BFA" w:rsidP="00AD0BF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36" w:type="pct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5" w:type="pct"/>
            <w:shd w:val="clear" w:color="auto" w:fill="auto"/>
          </w:tcPr>
          <w:p w:rsidR="00AD0BFA" w:rsidRPr="006C34B4" w:rsidRDefault="00082449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178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813</w:t>
            </w:r>
          </w:p>
        </w:tc>
        <w:tc>
          <w:tcPr>
            <w:tcW w:w="788" w:type="pct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AD0BFA" w:rsidRPr="006C34B4" w:rsidRDefault="00082449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178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813</w:t>
            </w:r>
          </w:p>
        </w:tc>
      </w:tr>
      <w:tr w:rsidR="00740D3C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740D3C" w:rsidRPr="006C34B4" w:rsidRDefault="00740D3C" w:rsidP="00740D3C">
            <w:pPr>
              <w:ind w:left="540"/>
              <w:rPr>
                <w:rFonts w:ascii="Browallia New" w:eastAsia="Arial Unicode MS" w:hAnsi="Browallia New" w:cs="Browallia New"/>
                <w:color w:val="0070C0"/>
                <w:spacing w:val="-12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6D3487" w:rsidRPr="006C34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6D3487" w:rsidRPr="006C34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36" w:type="pct"/>
            <w:shd w:val="clear" w:color="auto" w:fill="auto"/>
          </w:tcPr>
          <w:p w:rsidR="00740D3C" w:rsidRPr="006C34B4" w:rsidRDefault="00082449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287</w:t>
            </w:r>
            <w:r w:rsidR="00740D3C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105</w:t>
            </w:r>
            <w:r w:rsidR="00740D3C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268</w:t>
            </w:r>
          </w:p>
        </w:tc>
        <w:tc>
          <w:tcPr>
            <w:tcW w:w="835" w:type="pct"/>
            <w:shd w:val="clear" w:color="auto" w:fill="auto"/>
          </w:tcPr>
          <w:p w:rsidR="00740D3C" w:rsidRPr="006C34B4" w:rsidRDefault="00993372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278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180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801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8" w:type="pct"/>
            <w:shd w:val="clear" w:color="auto" w:fill="auto"/>
          </w:tcPr>
          <w:p w:rsidR="00740D3C" w:rsidRPr="006C34B4" w:rsidRDefault="004E6A14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740D3C" w:rsidRPr="006C34B4" w:rsidRDefault="00082449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99337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  <w:r w:rsidR="0099337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467</w:t>
            </w:r>
          </w:p>
        </w:tc>
      </w:tr>
      <w:tr w:rsidR="00740D3C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740D3C" w:rsidRPr="006C34B4" w:rsidRDefault="00740D3C" w:rsidP="00740D3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="006D3487" w:rsidRPr="006C34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กู้ยืมระยะสั้นแก่กิจการที</w:t>
            </w:r>
            <w:r w:rsidR="000D4316" w:rsidRPr="006C34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่</w:t>
            </w:r>
          </w:p>
        </w:tc>
        <w:tc>
          <w:tcPr>
            <w:tcW w:w="836" w:type="pct"/>
            <w:shd w:val="clear" w:color="auto" w:fill="auto"/>
          </w:tcPr>
          <w:p w:rsidR="00740D3C" w:rsidRPr="006C34B4" w:rsidRDefault="00740D3C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740D3C" w:rsidRPr="006C34B4" w:rsidRDefault="00740D3C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740D3C" w:rsidRPr="006C34B4" w:rsidRDefault="00740D3C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740D3C" w:rsidRPr="006C34B4" w:rsidRDefault="00740D3C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D4316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6C34B4" w:rsidRDefault="000D4316" w:rsidP="000D431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เกี่ยวข้องกัน</w:t>
            </w:r>
          </w:p>
        </w:tc>
        <w:tc>
          <w:tcPr>
            <w:tcW w:w="836" w:type="pct"/>
            <w:shd w:val="clear" w:color="auto" w:fill="auto"/>
          </w:tcPr>
          <w:p w:rsidR="000D4316" w:rsidRPr="006C34B4" w:rsidRDefault="00082449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0D4316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157</w:t>
            </w:r>
            <w:r w:rsidR="000D4316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552</w:t>
            </w:r>
            <w:r w:rsidR="000D4316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900</w:t>
            </w:r>
          </w:p>
        </w:tc>
        <w:tc>
          <w:tcPr>
            <w:tcW w:w="835" w:type="pct"/>
            <w:shd w:val="clear" w:color="auto" w:fill="auto"/>
          </w:tcPr>
          <w:p w:rsidR="000D4316" w:rsidRPr="006C34B4" w:rsidRDefault="000D431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328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626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8" w:type="pct"/>
            <w:shd w:val="clear" w:color="auto" w:fill="auto"/>
          </w:tcPr>
          <w:p w:rsidR="000D4316" w:rsidRPr="006C34B4" w:rsidRDefault="000D431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6C34B4" w:rsidRDefault="00082449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828</w:t>
            </w:r>
            <w:r w:rsidR="000D4316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926</w:t>
            </w:r>
            <w:r w:rsidR="000D4316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400</w:t>
            </w:r>
          </w:p>
        </w:tc>
      </w:tr>
      <w:tr w:rsidR="000D4316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6C34B4" w:rsidRDefault="000D4316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D4316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6C34B4" w:rsidRDefault="000D4316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836" w:type="pct"/>
            <w:shd w:val="clear" w:color="auto" w:fill="auto"/>
          </w:tcPr>
          <w:p w:rsidR="000D4316" w:rsidRPr="006C34B4" w:rsidRDefault="00082449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446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836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981</w:t>
            </w:r>
          </w:p>
        </w:tc>
        <w:tc>
          <w:tcPr>
            <w:tcW w:w="835" w:type="pct"/>
            <w:shd w:val="clear" w:color="auto" w:fill="auto"/>
          </w:tcPr>
          <w:p w:rsidR="000D4316" w:rsidRPr="006C34B4" w:rsidRDefault="00993372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606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807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301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8" w:type="pct"/>
            <w:shd w:val="clear" w:color="auto" w:fill="auto"/>
          </w:tcPr>
          <w:p w:rsidR="000D4316" w:rsidRPr="006C34B4" w:rsidRDefault="000D431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6C34B4" w:rsidRDefault="00082449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840</w:t>
            </w:r>
            <w:r w:rsidR="0099337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029</w:t>
            </w:r>
            <w:r w:rsidR="0099337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680</w:t>
            </w:r>
          </w:p>
        </w:tc>
      </w:tr>
      <w:tr w:rsidR="000D4316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6C34B4" w:rsidRDefault="000D4316" w:rsidP="00740D3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:rsidR="000D4316" w:rsidRPr="006C34B4" w:rsidRDefault="000D4316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0D4316" w:rsidRPr="006C34B4" w:rsidRDefault="000D4316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0D4316" w:rsidRPr="006C34B4" w:rsidRDefault="000D4316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6C34B4" w:rsidRDefault="000D4316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D4316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6C34B4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36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E7C02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BE7C02" w:rsidRPr="006C34B4" w:rsidRDefault="00BE7C02" w:rsidP="000D431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อาคาร และอุปกรณ์ 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36" w:type="pct"/>
            <w:shd w:val="clear" w:color="auto" w:fill="auto"/>
          </w:tcPr>
          <w:p w:rsidR="00BE7C02" w:rsidRPr="006C34B4" w:rsidRDefault="00082449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E7C02" w:rsidRPr="006C34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="00BE7C02" w:rsidRPr="006C34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835" w:type="pct"/>
            <w:shd w:val="clear" w:color="auto" w:fill="auto"/>
          </w:tcPr>
          <w:p w:rsidR="00BE7C02" w:rsidRPr="006C34B4" w:rsidRDefault="00BE7C0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88" w:type="pct"/>
            <w:shd w:val="clear" w:color="auto" w:fill="auto"/>
          </w:tcPr>
          <w:p w:rsidR="00BE7C02" w:rsidRPr="006C34B4" w:rsidRDefault="00BE7C0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216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548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BE7C02" w:rsidRPr="006C34B4" w:rsidRDefault="00082449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BE7C0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757</w:t>
            </w:r>
            <w:r w:rsidR="00BE7C0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488</w:t>
            </w:r>
          </w:p>
        </w:tc>
      </w:tr>
      <w:tr w:rsidR="000D4316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6C34B4" w:rsidRDefault="000D4316" w:rsidP="000D431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836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5" w:type="pct"/>
            <w:shd w:val="clear" w:color="auto" w:fill="auto"/>
          </w:tcPr>
          <w:p w:rsidR="000D4316" w:rsidRPr="006C34B4" w:rsidRDefault="00082449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210</w:t>
            </w:r>
            <w:r w:rsidR="000D4316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098</w:t>
            </w:r>
          </w:p>
        </w:tc>
        <w:tc>
          <w:tcPr>
            <w:tcW w:w="788" w:type="pct"/>
            <w:shd w:val="clear" w:color="auto" w:fill="auto"/>
          </w:tcPr>
          <w:p w:rsidR="000D4316" w:rsidRPr="006C34B4" w:rsidRDefault="00082449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</w:t>
            </w:r>
            <w:r w:rsidR="00BE7C0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400</w:t>
            </w:r>
            <w:r w:rsidR="00BE7C0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163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6C34B4" w:rsidRDefault="00082449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</w:t>
            </w:r>
            <w:r w:rsidR="00BE7C0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610</w:t>
            </w:r>
            <w:r w:rsidR="00BE7C0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261</w:t>
            </w:r>
          </w:p>
        </w:tc>
      </w:tr>
      <w:tr w:rsidR="000D4316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6C34B4" w:rsidRDefault="000D4316" w:rsidP="000D431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36" w:type="pct"/>
            <w:shd w:val="clear" w:color="auto" w:fill="auto"/>
          </w:tcPr>
          <w:p w:rsidR="000D4316" w:rsidRPr="006C34B4" w:rsidRDefault="00082449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3E0BE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289</w:t>
            </w:r>
            <w:r w:rsidR="003E0BE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184</w:t>
            </w:r>
          </w:p>
        </w:tc>
        <w:tc>
          <w:tcPr>
            <w:tcW w:w="835" w:type="pct"/>
            <w:shd w:val="clear" w:color="auto" w:fill="auto"/>
          </w:tcPr>
          <w:p w:rsidR="000D4316" w:rsidRPr="006C34B4" w:rsidRDefault="000D4316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210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098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8" w:type="pct"/>
            <w:shd w:val="clear" w:color="auto" w:fill="auto"/>
          </w:tcPr>
          <w:p w:rsidR="000D4316" w:rsidRPr="006C34B4" w:rsidRDefault="000D4316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6C34B4" w:rsidRDefault="00082449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3E0BE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079</w:t>
            </w:r>
            <w:r w:rsidR="003E0BE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086</w:t>
            </w:r>
          </w:p>
        </w:tc>
      </w:tr>
      <w:tr w:rsidR="000D4316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6C34B4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:rsidR="000D4316" w:rsidRPr="006C34B4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0D4316" w:rsidRPr="006C34B4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0D4316" w:rsidRPr="006C34B4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6C34B4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D4316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6C34B4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836" w:type="pct"/>
            <w:shd w:val="clear" w:color="auto" w:fill="auto"/>
          </w:tcPr>
          <w:p w:rsidR="000D4316" w:rsidRPr="006C34B4" w:rsidRDefault="00082449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BE7C0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263</w:t>
            </w:r>
            <w:r w:rsidR="00BE7C0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220</w:t>
            </w:r>
          </w:p>
        </w:tc>
        <w:tc>
          <w:tcPr>
            <w:tcW w:w="835" w:type="pct"/>
            <w:shd w:val="clear" w:color="auto" w:fill="auto"/>
          </w:tcPr>
          <w:p w:rsidR="000D4316" w:rsidRPr="006C34B4" w:rsidRDefault="000D431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88" w:type="pct"/>
            <w:shd w:val="clear" w:color="auto" w:fill="auto"/>
          </w:tcPr>
          <w:p w:rsidR="000D4316" w:rsidRPr="006C34B4" w:rsidRDefault="00082449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</w:t>
            </w:r>
            <w:r w:rsidR="000D4316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183</w:t>
            </w:r>
            <w:r w:rsidR="000D4316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615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6C34B4" w:rsidRDefault="00082449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</w:t>
            </w:r>
            <w:r w:rsidR="00BE7C0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446</w:t>
            </w:r>
            <w:r w:rsidR="00BE7C0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835</w:t>
            </w:r>
          </w:p>
        </w:tc>
      </w:tr>
      <w:tr w:rsidR="000D4316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6C34B4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:rsidR="000D4316" w:rsidRPr="006C34B4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0D4316" w:rsidRPr="006C34B4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0D4316" w:rsidRPr="006C34B4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6C34B4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D4316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6C34B4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36" w:type="pct"/>
            <w:shd w:val="clear" w:color="auto" w:fill="auto"/>
          </w:tcPr>
          <w:p w:rsidR="000D4316" w:rsidRPr="006C34B4" w:rsidRDefault="00082449" w:rsidP="00D057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456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100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201</w:t>
            </w:r>
          </w:p>
        </w:tc>
        <w:tc>
          <w:tcPr>
            <w:tcW w:w="835" w:type="pct"/>
            <w:shd w:val="clear" w:color="auto" w:fill="auto"/>
          </w:tcPr>
          <w:p w:rsidR="000D4316" w:rsidRPr="006C34B4" w:rsidRDefault="00993372" w:rsidP="00D057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606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807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301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8" w:type="pct"/>
            <w:shd w:val="clear" w:color="auto" w:fill="auto"/>
          </w:tcPr>
          <w:p w:rsidR="000D4316" w:rsidRPr="006C34B4" w:rsidRDefault="00082449" w:rsidP="00D057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</w:t>
            </w:r>
            <w:r w:rsidR="000D4316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183</w:t>
            </w:r>
            <w:r w:rsidR="000D4316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615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6C34B4" w:rsidRDefault="00082449" w:rsidP="00D057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865</w:t>
            </w:r>
            <w:r w:rsidR="0099337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476</w:t>
            </w:r>
            <w:r w:rsidR="00993372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515</w:t>
            </w:r>
          </w:p>
        </w:tc>
      </w:tr>
      <w:tr w:rsidR="000D4316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6C34B4" w:rsidRDefault="000D4316" w:rsidP="000D431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:rsidR="000D4316" w:rsidRPr="006C34B4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0D4316" w:rsidRPr="006C34B4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0D4316" w:rsidRPr="006C34B4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6C34B4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D4316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6C34B4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836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D4316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6C34B4" w:rsidRDefault="000D4316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5E1AB0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5E1AB0" w:rsidRPr="006C34B4" w:rsidRDefault="005E1AB0" w:rsidP="005E1AB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36" w:type="pct"/>
            <w:shd w:val="clear" w:color="auto" w:fill="auto"/>
          </w:tcPr>
          <w:p w:rsidR="005E1AB0" w:rsidRPr="006C34B4" w:rsidRDefault="005E1AB0" w:rsidP="005E1A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5E1AB0" w:rsidRPr="006C34B4" w:rsidRDefault="005E1AB0" w:rsidP="005E1A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5E1AB0" w:rsidRPr="006C34B4" w:rsidRDefault="005E1AB0" w:rsidP="005E1A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5E1AB0" w:rsidRPr="006C34B4" w:rsidRDefault="005E1AB0" w:rsidP="005E1A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AD0BFA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AD0BFA" w:rsidRPr="006C34B4" w:rsidRDefault="00AD0BFA" w:rsidP="00AD0BF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หนี้สินตามสัญญาเช่าการเงินส่วน</w:t>
            </w:r>
          </w:p>
        </w:tc>
        <w:tc>
          <w:tcPr>
            <w:tcW w:w="836" w:type="pct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AD0BFA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AD0BFA" w:rsidRPr="006C34B4" w:rsidRDefault="00AD0BFA" w:rsidP="00AD0BF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836" w:type="pct"/>
            <w:shd w:val="clear" w:color="auto" w:fill="auto"/>
          </w:tcPr>
          <w:p w:rsidR="00AD0BFA" w:rsidRPr="006C34B4" w:rsidRDefault="00082449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514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765</w:t>
            </w:r>
          </w:p>
        </w:tc>
        <w:tc>
          <w:tcPr>
            <w:tcW w:w="835" w:type="pct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88" w:type="pct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514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765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AD0BFA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AD0BFA" w:rsidRPr="006C34B4" w:rsidRDefault="00AD0BFA" w:rsidP="00AD0BFA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</w:t>
            </w:r>
          </w:p>
        </w:tc>
        <w:tc>
          <w:tcPr>
            <w:tcW w:w="836" w:type="pct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D0BFA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AD0BFA" w:rsidRPr="006C34B4" w:rsidRDefault="00AD0BFA" w:rsidP="00AD0BFA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836" w:type="pct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5" w:type="pct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88" w:type="pct"/>
            <w:shd w:val="clear" w:color="auto" w:fill="auto"/>
          </w:tcPr>
          <w:p w:rsidR="00AD0BFA" w:rsidRPr="006C34B4" w:rsidRDefault="00082449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533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029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AD0BFA" w:rsidRPr="006C34B4" w:rsidRDefault="00082449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533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029</w:t>
            </w:r>
          </w:p>
        </w:tc>
      </w:tr>
      <w:tr w:rsidR="00AD0BFA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AD0BFA" w:rsidRPr="006C34B4" w:rsidRDefault="00AD0BFA" w:rsidP="00AD0BFA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836" w:type="pct"/>
            <w:shd w:val="clear" w:color="auto" w:fill="auto"/>
          </w:tcPr>
          <w:p w:rsidR="00AD0BFA" w:rsidRPr="006C34B4" w:rsidRDefault="00082449" w:rsidP="00AD0B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230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493</w:t>
            </w:r>
          </w:p>
        </w:tc>
        <w:tc>
          <w:tcPr>
            <w:tcW w:w="835" w:type="pct"/>
            <w:shd w:val="clear" w:color="auto" w:fill="auto"/>
          </w:tcPr>
          <w:p w:rsidR="00AD0BFA" w:rsidRPr="006C34B4" w:rsidRDefault="00AD0BFA" w:rsidP="00AD0B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8" w:type="pct"/>
            <w:shd w:val="clear" w:color="auto" w:fill="auto"/>
          </w:tcPr>
          <w:p w:rsidR="00AD0BFA" w:rsidRPr="006C34B4" w:rsidRDefault="00AD0BFA" w:rsidP="00AD0B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AD0BFA" w:rsidRPr="006C34B4" w:rsidRDefault="00082449" w:rsidP="00AD0B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030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493</w:t>
            </w:r>
          </w:p>
        </w:tc>
      </w:tr>
      <w:tr w:rsidR="00AD0BFA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AD0BFA" w:rsidRPr="006C34B4" w:rsidRDefault="00AD0BFA" w:rsidP="00AD0BF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AD0BFA" w:rsidRPr="006C34B4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AD0BFA" w:rsidRPr="006C34B4" w:rsidRDefault="00AD0BFA" w:rsidP="00AD0BFA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836" w:type="pct"/>
            <w:shd w:val="clear" w:color="auto" w:fill="auto"/>
          </w:tcPr>
          <w:p w:rsidR="00AD0BFA" w:rsidRPr="006C34B4" w:rsidRDefault="00082449" w:rsidP="00AD0B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745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258</w:t>
            </w:r>
          </w:p>
        </w:tc>
        <w:tc>
          <w:tcPr>
            <w:tcW w:w="835" w:type="pct"/>
            <w:shd w:val="clear" w:color="auto" w:fill="auto"/>
          </w:tcPr>
          <w:p w:rsidR="00AD0BFA" w:rsidRPr="006C34B4" w:rsidRDefault="00AD0BFA" w:rsidP="00AD0B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8" w:type="pct"/>
            <w:shd w:val="clear" w:color="auto" w:fill="auto"/>
          </w:tcPr>
          <w:p w:rsidR="00AD0BFA" w:rsidRPr="006C34B4" w:rsidRDefault="00082449" w:rsidP="00AD0B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018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264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AD0BFA" w:rsidRPr="006C34B4" w:rsidRDefault="00082449" w:rsidP="00AD0B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563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522</w:t>
            </w:r>
          </w:p>
        </w:tc>
      </w:tr>
    </w:tbl>
    <w:p w:rsidR="000D4316" w:rsidRPr="006C34B4" w:rsidRDefault="000D4316" w:rsidP="00B2249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</w:rPr>
        <w:br w:type="page"/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t>5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6C34B4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D6FC5" w:rsidRPr="006C34B4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="007E1989">
        <w:rPr>
          <w:rFonts w:ascii="Browallia New" w:hAnsi="Browallia New" w:cs="Browallia New"/>
          <w:sz w:val="26"/>
          <w:szCs w:val="26"/>
        </w:rPr>
        <w:t>T</w:t>
      </w:r>
      <w:r w:rsidR="00445D70">
        <w:rPr>
          <w:rFonts w:ascii="Browallia New" w:hAnsi="Browallia New" w:cs="Browallia New"/>
          <w:sz w:val="26"/>
          <w:szCs w:val="26"/>
        </w:rPr>
        <w:t>A</w:t>
      </w:r>
      <w:r w:rsidR="007E1989">
        <w:rPr>
          <w:rFonts w:ascii="Browallia New" w:hAnsi="Browallia New" w:cs="Browallia New"/>
          <w:sz w:val="26"/>
          <w:szCs w:val="26"/>
        </w:rPr>
        <w:t xml:space="preserve">S </w:t>
      </w:r>
      <w:r w:rsidR="00082449" w:rsidRPr="00082449">
        <w:rPr>
          <w:rFonts w:ascii="Browallia New" w:hAnsi="Browallia New" w:cs="Browallia New"/>
          <w:sz w:val="26"/>
          <w:szCs w:val="26"/>
        </w:rPr>
        <w:t>32</w:t>
      </w:r>
      <w:r w:rsidR="007E1989">
        <w:rPr>
          <w:rFonts w:ascii="Browallia New" w:hAnsi="Browallia New" w:cs="Browallia New"/>
          <w:sz w:val="26"/>
          <w:szCs w:val="26"/>
        </w:rPr>
        <w:t xml:space="preserve"> </w:t>
      </w:r>
      <w:r w:rsidR="007E1989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7E1989" w:rsidRPr="006C34B4">
        <w:rPr>
          <w:rFonts w:ascii="Browallia New" w:hAnsi="Browallia New" w:cs="Browallia New"/>
          <w:sz w:val="26"/>
          <w:szCs w:val="26"/>
        </w:rPr>
        <w:t xml:space="preserve">TFRS </w:t>
      </w:r>
      <w:r w:rsidR="00082449" w:rsidRPr="00082449">
        <w:rPr>
          <w:rFonts w:ascii="Browallia New" w:hAnsi="Browallia New" w:cs="Browallia New"/>
          <w:sz w:val="26"/>
          <w:szCs w:val="26"/>
        </w:rPr>
        <w:t>9</w:t>
      </w:r>
      <w:r w:rsidRPr="006C34B4">
        <w:rPr>
          <w:rFonts w:ascii="Browallia New" w:hAnsi="Browallia New" w:cs="Browallia New"/>
          <w:sz w:val="26"/>
          <w:szCs w:val="26"/>
          <w:cs/>
        </w:rPr>
        <w:t>) และมาตรฐานเรื่องสัญญาเช่า (</w:t>
      </w:r>
      <w:r w:rsidRPr="006C34B4">
        <w:rPr>
          <w:rFonts w:ascii="Browallia New" w:hAnsi="Browallia New" w:cs="Browallia New"/>
          <w:sz w:val="26"/>
          <w:szCs w:val="26"/>
        </w:rPr>
        <w:t xml:space="preserve">TFRS </w:t>
      </w:r>
      <w:r w:rsidR="00082449" w:rsidRPr="00082449">
        <w:rPr>
          <w:rFonts w:ascii="Browallia New" w:hAnsi="Browallia New" w:cs="Browallia New"/>
          <w:sz w:val="26"/>
          <w:szCs w:val="26"/>
        </w:rPr>
        <w:t>16</w:t>
      </w:r>
      <w:r w:rsidRPr="006C34B4">
        <w:rPr>
          <w:rFonts w:ascii="Browallia New" w:hAnsi="Browallia New" w:cs="Browallia New"/>
          <w:sz w:val="26"/>
          <w:szCs w:val="26"/>
          <w:cs/>
        </w:rPr>
        <w:t>) เป็นครั้งแรกมีดังนี้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0D4316" w:rsidRPr="006C34B4" w:rsidRDefault="000D4316" w:rsidP="000D431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51" w:type="pct"/>
        <w:tblLook w:val="0600" w:firstRow="0" w:lastRow="0" w:firstColumn="0" w:lastColumn="0" w:noHBand="1" w:noVBand="1"/>
      </w:tblPr>
      <w:tblGrid>
        <w:gridCol w:w="3251"/>
        <w:gridCol w:w="1506"/>
        <w:gridCol w:w="1596"/>
        <w:gridCol w:w="1506"/>
        <w:gridCol w:w="1506"/>
      </w:tblGrid>
      <w:tr w:rsidR="000D4316" w:rsidRPr="006C34B4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6C34B4" w:rsidRDefault="000D4316" w:rsidP="004B218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64" w:type="pct"/>
            <w:gridSpan w:val="4"/>
            <w:shd w:val="clear" w:color="auto" w:fill="auto"/>
          </w:tcPr>
          <w:p w:rsidR="000D4316" w:rsidRPr="006C34B4" w:rsidRDefault="000D4316" w:rsidP="004801AC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4316" w:rsidRPr="006C34B4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6C34B4" w:rsidRDefault="000D4316" w:rsidP="004B218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A721B9" w:rsidRPr="006C34B4" w:rsidRDefault="00A721B9" w:rsidP="004B2185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0D4316" w:rsidRPr="006C34B4" w:rsidRDefault="000D4316" w:rsidP="004B2185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0D4316" w:rsidRPr="006C34B4" w:rsidRDefault="000D4316" w:rsidP="004B21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:rsidR="000D4316" w:rsidRPr="006C34B4" w:rsidRDefault="000D4316" w:rsidP="004B2185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852" w:type="pct"/>
            <w:shd w:val="clear" w:color="auto" w:fill="auto"/>
          </w:tcPr>
          <w:p w:rsidR="000D4316" w:rsidRPr="006C34B4" w:rsidRDefault="000D4316" w:rsidP="003E0B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0D4316" w:rsidRPr="006C34B4" w:rsidRDefault="000D4316" w:rsidP="003E0B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  <w:r w:rsidR="003E0BEA"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ตาม </w:t>
            </w:r>
            <w:r w:rsidR="003E0BEA"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32</w:t>
            </w:r>
            <w:r w:rsidR="003E0BEA"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และ </w:t>
            </w:r>
            <w:r w:rsidR="003E0BEA"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9</w:t>
            </w:r>
          </w:p>
        </w:tc>
        <w:tc>
          <w:tcPr>
            <w:tcW w:w="804" w:type="pct"/>
            <w:shd w:val="clear" w:color="auto" w:fill="auto"/>
          </w:tcPr>
          <w:p w:rsidR="000D4316" w:rsidRPr="006C34B4" w:rsidRDefault="000D4316" w:rsidP="003E0B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  <w:r w:rsidR="003E0BEA"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ตาม </w:t>
            </w:r>
            <w:r w:rsidR="003E0BEA"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803" w:type="pct"/>
            <w:shd w:val="clear" w:color="auto" w:fill="auto"/>
          </w:tcPr>
          <w:p w:rsidR="00A721B9" w:rsidRPr="006C34B4" w:rsidRDefault="00A721B9" w:rsidP="004B21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0D4316" w:rsidRPr="006C34B4" w:rsidRDefault="000D4316" w:rsidP="004B21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0D4316" w:rsidRPr="006C34B4" w:rsidRDefault="000D4316" w:rsidP="004B21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0D4316" w:rsidRPr="006C34B4" w:rsidRDefault="000D4316" w:rsidP="004B21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0D4316" w:rsidRPr="006C34B4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6C34B4" w:rsidRDefault="000D4316" w:rsidP="004B218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auto"/>
            <w:vAlign w:val="bottom"/>
          </w:tcPr>
          <w:p w:rsidR="000D4316" w:rsidRPr="006C34B4" w:rsidRDefault="000D4316" w:rsidP="003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52" w:type="pct"/>
            <w:shd w:val="clear" w:color="auto" w:fill="auto"/>
            <w:vAlign w:val="bottom"/>
          </w:tcPr>
          <w:p w:rsidR="000D4316" w:rsidRPr="006C34B4" w:rsidRDefault="000D4316" w:rsidP="003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4" w:type="pct"/>
            <w:shd w:val="clear" w:color="auto" w:fill="auto"/>
            <w:vAlign w:val="bottom"/>
          </w:tcPr>
          <w:p w:rsidR="000D4316" w:rsidRPr="006C34B4" w:rsidRDefault="000D4316" w:rsidP="003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3" w:type="pct"/>
            <w:shd w:val="clear" w:color="auto" w:fill="auto"/>
            <w:vAlign w:val="bottom"/>
          </w:tcPr>
          <w:p w:rsidR="000D4316" w:rsidRPr="006C34B4" w:rsidRDefault="000D4316" w:rsidP="003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4316" w:rsidRPr="006C34B4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6C34B4" w:rsidRDefault="0009574F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หนี้สินและส่วนของเจ้าของ </w:t>
            </w: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(ต่อ)</w:t>
            </w:r>
          </w:p>
        </w:tc>
        <w:tc>
          <w:tcPr>
            <w:tcW w:w="804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3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9574F" w:rsidRPr="006C34B4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9574F" w:rsidRPr="006C34B4" w:rsidRDefault="0009574F" w:rsidP="006D3487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09574F" w:rsidRPr="006C34B4" w:rsidRDefault="0009574F" w:rsidP="006D34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09574F" w:rsidRPr="006C34B4" w:rsidRDefault="0009574F" w:rsidP="006D34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09574F" w:rsidRPr="006C34B4" w:rsidRDefault="0009574F" w:rsidP="006D34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3" w:type="pct"/>
            <w:shd w:val="clear" w:color="auto" w:fill="auto"/>
          </w:tcPr>
          <w:p w:rsidR="0009574F" w:rsidRPr="006C34B4" w:rsidRDefault="0009574F" w:rsidP="006D34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9574F" w:rsidRPr="006C34B4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9574F" w:rsidRPr="006C34B4" w:rsidRDefault="0009574F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04" w:type="pct"/>
            <w:shd w:val="clear" w:color="auto" w:fill="auto"/>
          </w:tcPr>
          <w:p w:rsidR="0009574F" w:rsidRPr="006C34B4" w:rsidRDefault="0009574F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09574F" w:rsidRPr="006C34B4" w:rsidRDefault="0009574F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09574F" w:rsidRPr="006C34B4" w:rsidRDefault="0009574F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3" w:type="pct"/>
            <w:shd w:val="clear" w:color="auto" w:fill="auto"/>
          </w:tcPr>
          <w:p w:rsidR="0009574F" w:rsidRPr="006C34B4" w:rsidRDefault="0009574F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D4316" w:rsidRPr="006C34B4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6C34B4" w:rsidRDefault="000D4316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3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AD0BFA" w:rsidRPr="006C34B4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AD0BFA" w:rsidRPr="006C34B4" w:rsidRDefault="00AD0BFA" w:rsidP="00AD0BF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804" w:type="pct"/>
            <w:shd w:val="clear" w:color="auto" w:fill="auto"/>
          </w:tcPr>
          <w:p w:rsidR="00AD0BFA" w:rsidRPr="006C34B4" w:rsidRDefault="00082449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845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</w:p>
        </w:tc>
        <w:tc>
          <w:tcPr>
            <w:tcW w:w="852" w:type="pct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04" w:type="pct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845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03" w:type="pct"/>
            <w:shd w:val="clear" w:color="auto" w:fill="auto"/>
          </w:tcPr>
          <w:p w:rsidR="00AD0BFA" w:rsidRPr="006C34B4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0D4316" w:rsidRPr="006C34B4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6C34B4" w:rsidRDefault="000D4316" w:rsidP="000D4316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04" w:type="pct"/>
            <w:shd w:val="clear" w:color="auto" w:fill="auto"/>
          </w:tcPr>
          <w:p w:rsidR="000D4316" w:rsidRPr="006C34B4" w:rsidRDefault="00AD0BFA" w:rsidP="003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52" w:type="pct"/>
            <w:shd w:val="clear" w:color="auto" w:fill="auto"/>
          </w:tcPr>
          <w:p w:rsidR="000D4316" w:rsidRPr="006C34B4" w:rsidRDefault="000D4316" w:rsidP="003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04" w:type="pct"/>
            <w:shd w:val="clear" w:color="auto" w:fill="auto"/>
          </w:tcPr>
          <w:p w:rsidR="000D4316" w:rsidRPr="006C34B4" w:rsidRDefault="00082449" w:rsidP="003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010</w:t>
            </w:r>
            <w:r w:rsidR="00AD0BF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551</w:t>
            </w:r>
          </w:p>
        </w:tc>
        <w:tc>
          <w:tcPr>
            <w:tcW w:w="803" w:type="pct"/>
            <w:shd w:val="clear" w:color="auto" w:fill="auto"/>
          </w:tcPr>
          <w:p w:rsidR="000D4316" w:rsidRPr="006C34B4" w:rsidRDefault="00082449" w:rsidP="003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</w:t>
            </w:r>
            <w:r w:rsidR="00116480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010</w:t>
            </w:r>
            <w:r w:rsidR="00116480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551</w:t>
            </w:r>
          </w:p>
        </w:tc>
      </w:tr>
      <w:tr w:rsidR="000D4316" w:rsidRPr="006C34B4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6C34B4" w:rsidRDefault="000D4316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3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D4316" w:rsidRPr="006C34B4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6C34B4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804" w:type="pct"/>
            <w:shd w:val="clear" w:color="auto" w:fill="auto"/>
          </w:tcPr>
          <w:p w:rsidR="000D4316" w:rsidRPr="006C34B4" w:rsidRDefault="00082449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3E0BE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845</w:t>
            </w:r>
            <w:r w:rsidR="003E0BE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</w:p>
        </w:tc>
        <w:tc>
          <w:tcPr>
            <w:tcW w:w="852" w:type="pct"/>
            <w:shd w:val="clear" w:color="auto" w:fill="auto"/>
          </w:tcPr>
          <w:p w:rsidR="000D4316" w:rsidRPr="006C34B4" w:rsidRDefault="000D431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04" w:type="pct"/>
            <w:shd w:val="clear" w:color="auto" w:fill="auto"/>
          </w:tcPr>
          <w:p w:rsidR="000D4316" w:rsidRPr="006C34B4" w:rsidRDefault="00082449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0D4316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165</w:t>
            </w:r>
            <w:r w:rsidR="000D4316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351</w:t>
            </w:r>
          </w:p>
        </w:tc>
        <w:tc>
          <w:tcPr>
            <w:tcW w:w="803" w:type="pct"/>
            <w:shd w:val="clear" w:color="auto" w:fill="auto"/>
          </w:tcPr>
          <w:p w:rsidR="000D4316" w:rsidRPr="006C34B4" w:rsidRDefault="00082449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</w:t>
            </w:r>
            <w:r w:rsidR="00116480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010</w:t>
            </w:r>
            <w:r w:rsidR="00116480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551</w:t>
            </w:r>
          </w:p>
        </w:tc>
      </w:tr>
      <w:tr w:rsidR="000D4316" w:rsidRPr="006C34B4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6C34B4" w:rsidRDefault="000D4316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3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D4316" w:rsidRPr="006C34B4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6C34B4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04" w:type="pct"/>
            <w:shd w:val="clear" w:color="auto" w:fill="auto"/>
          </w:tcPr>
          <w:p w:rsidR="000D4316" w:rsidRPr="006C34B4" w:rsidRDefault="00082449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</w:t>
            </w:r>
            <w:r w:rsidR="003E0BE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590</w:t>
            </w:r>
            <w:r w:rsidR="003E0BEA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458</w:t>
            </w:r>
          </w:p>
        </w:tc>
        <w:tc>
          <w:tcPr>
            <w:tcW w:w="852" w:type="pct"/>
            <w:shd w:val="clear" w:color="auto" w:fill="auto"/>
          </w:tcPr>
          <w:p w:rsidR="000D4316" w:rsidRPr="006C34B4" w:rsidRDefault="00116480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0D4316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  <w:r w:rsidR="000D4316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04" w:type="pct"/>
            <w:shd w:val="clear" w:color="auto" w:fill="auto"/>
          </w:tcPr>
          <w:p w:rsidR="000D4316" w:rsidRPr="006C34B4" w:rsidRDefault="00082449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</w:t>
            </w:r>
            <w:r w:rsidR="000D4316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183</w:t>
            </w:r>
            <w:r w:rsidR="000D4316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615</w:t>
            </w:r>
          </w:p>
        </w:tc>
        <w:tc>
          <w:tcPr>
            <w:tcW w:w="803" w:type="pct"/>
            <w:shd w:val="clear" w:color="auto" w:fill="auto"/>
          </w:tcPr>
          <w:p w:rsidR="000D4316" w:rsidRPr="006C34B4" w:rsidRDefault="00082449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</w:t>
            </w:r>
            <w:r w:rsidR="00116480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574</w:t>
            </w:r>
            <w:r w:rsidR="00116480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073</w:t>
            </w:r>
          </w:p>
        </w:tc>
      </w:tr>
      <w:tr w:rsidR="000D4316" w:rsidRPr="006C34B4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6C34B4" w:rsidRDefault="000D4316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03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D4316" w:rsidRPr="006C34B4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6C34B4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804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03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D4316" w:rsidRPr="006C34B4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6C34B4" w:rsidRDefault="000D4316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3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D4316" w:rsidRPr="006C34B4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6C34B4" w:rsidRDefault="000D4316" w:rsidP="000D4316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กำไร</w:t>
            </w:r>
            <w:r w:rsidR="0009574F"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(ขาดทุน)</w:t>
            </w:r>
            <w:r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สะสม</w:t>
            </w:r>
            <w:r w:rsidR="0009574F" w:rsidRPr="006C34B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804" w:type="pct"/>
            <w:shd w:val="clear" w:color="auto" w:fill="auto"/>
          </w:tcPr>
          <w:p w:rsidR="000D4316" w:rsidRPr="006C34B4" w:rsidRDefault="00082449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="00692CA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198</w:t>
            </w:r>
            <w:r w:rsidR="00692CA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603</w:t>
            </w:r>
          </w:p>
        </w:tc>
        <w:tc>
          <w:tcPr>
            <w:tcW w:w="852" w:type="pct"/>
            <w:shd w:val="clear" w:color="auto" w:fill="auto"/>
          </w:tcPr>
          <w:p w:rsidR="000D4316" w:rsidRPr="006C34B4" w:rsidRDefault="00993372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602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607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301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04" w:type="pct"/>
            <w:shd w:val="clear" w:color="auto" w:fill="auto"/>
          </w:tcPr>
          <w:p w:rsidR="000D4316" w:rsidRPr="006C34B4" w:rsidRDefault="000D4316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03" w:type="pct"/>
            <w:shd w:val="clear" w:color="auto" w:fill="auto"/>
          </w:tcPr>
          <w:p w:rsidR="000D4316" w:rsidRPr="006C34B4" w:rsidRDefault="00993372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267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408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698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0D4316" w:rsidRPr="006C34B4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6C34B4" w:rsidRDefault="000D4316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3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A7762F" w:rsidRPr="006C34B4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A7762F" w:rsidRPr="006C34B4" w:rsidRDefault="00A7762F" w:rsidP="00A7762F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804" w:type="pct"/>
            <w:shd w:val="clear" w:color="auto" w:fill="auto"/>
          </w:tcPr>
          <w:p w:rsidR="00A7762F" w:rsidRPr="006C34B4" w:rsidRDefault="00082449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="00692CA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198</w:t>
            </w:r>
            <w:r w:rsidR="00692CA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603</w:t>
            </w:r>
          </w:p>
        </w:tc>
        <w:tc>
          <w:tcPr>
            <w:tcW w:w="852" w:type="pct"/>
            <w:shd w:val="clear" w:color="auto" w:fill="auto"/>
          </w:tcPr>
          <w:p w:rsidR="00A7762F" w:rsidRPr="006C34B4" w:rsidRDefault="00993372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602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607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301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04" w:type="pct"/>
            <w:shd w:val="clear" w:color="auto" w:fill="auto"/>
          </w:tcPr>
          <w:p w:rsidR="00A7762F" w:rsidRPr="006C34B4" w:rsidRDefault="00A7762F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03" w:type="pct"/>
            <w:shd w:val="clear" w:color="auto" w:fill="auto"/>
          </w:tcPr>
          <w:p w:rsidR="00A7762F" w:rsidRPr="006C34B4" w:rsidRDefault="00993372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267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408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698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0D4316" w:rsidRPr="006C34B4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6C34B4" w:rsidRDefault="000D4316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3" w:type="pct"/>
            <w:shd w:val="clear" w:color="auto" w:fill="auto"/>
          </w:tcPr>
          <w:p w:rsidR="000D4316" w:rsidRPr="006C34B4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D4316" w:rsidRPr="006C34B4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6C34B4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4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804" w:type="pct"/>
            <w:shd w:val="clear" w:color="auto" w:fill="auto"/>
          </w:tcPr>
          <w:p w:rsidR="000D4316" w:rsidRPr="006C34B4" w:rsidRDefault="00082449" w:rsidP="000D431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348</w:t>
            </w:r>
            <w:r w:rsidR="00692CA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789</w:t>
            </w:r>
            <w:r w:rsidR="00692CA5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061</w:t>
            </w:r>
          </w:p>
        </w:tc>
        <w:tc>
          <w:tcPr>
            <w:tcW w:w="852" w:type="pct"/>
            <w:shd w:val="clear" w:color="auto" w:fill="auto"/>
          </w:tcPr>
          <w:p w:rsidR="000D4316" w:rsidRPr="006C34B4" w:rsidRDefault="00993372" w:rsidP="000D431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606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807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301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04" w:type="pct"/>
            <w:shd w:val="clear" w:color="auto" w:fill="auto"/>
          </w:tcPr>
          <w:p w:rsidR="000D4316" w:rsidRPr="006C34B4" w:rsidRDefault="00082449" w:rsidP="000D431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</w:t>
            </w:r>
            <w:r w:rsidR="000D4316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183</w:t>
            </w:r>
            <w:r w:rsidR="000D4316"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615</w:t>
            </w:r>
          </w:p>
        </w:tc>
        <w:tc>
          <w:tcPr>
            <w:tcW w:w="803" w:type="pct"/>
            <w:shd w:val="clear" w:color="auto" w:fill="auto"/>
          </w:tcPr>
          <w:p w:rsidR="000D4316" w:rsidRPr="006C34B4" w:rsidRDefault="00993372" w:rsidP="000D431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241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834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82449" w:rsidRPr="000824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625</w:t>
            </w:r>
            <w:r w:rsidRPr="006C34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:rsidR="00741B23" w:rsidRPr="006C34B4" w:rsidRDefault="00741B23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300E7A" w:rsidRPr="006C34B4" w:rsidRDefault="00300E7A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</w:t>
      </w:r>
      <w:r w:rsidR="004801AC" w:rsidRPr="006C34B4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>ทางบัญชีของกลุ่มบริษัทที่เป็นสาระสำคัญในเรื่องดังต่อไปนี้</w:t>
      </w:r>
    </w:p>
    <w:p w:rsidR="008A7F71" w:rsidRPr="006C34B4" w:rsidRDefault="008A7F71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6C34B4" w:rsidRDefault="008A7F71" w:rsidP="004801AC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6C34B4">
        <w:rPr>
          <w:rFonts w:ascii="Browallia New" w:hAnsi="Browallia New" w:cs="Browallia New"/>
          <w:i/>
          <w:iCs/>
          <w:sz w:val="26"/>
          <w:szCs w:val="26"/>
          <w:cs/>
        </w:rPr>
        <w:t>การด้อยค่า</w:t>
      </w:r>
    </w:p>
    <w:p w:rsidR="008A7F71" w:rsidRPr="006C34B4" w:rsidRDefault="008A7F71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Default="008A7F71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</w:t>
      </w:r>
      <w:r w:rsidR="00AD6FC5" w:rsidRPr="006C34B4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1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กลุ่มกิจการใช้วิธีการอย่างง่ายในการพิจารณารับรู้ผลขาดทุนจากการด้อยค่าของลูกหนี้การค้าจำนวน </w:t>
      </w:r>
      <w:r w:rsidR="00082449" w:rsidRPr="00082449">
        <w:rPr>
          <w:rFonts w:ascii="Browallia New" w:hAnsi="Browallia New" w:cs="Browallia New"/>
          <w:sz w:val="26"/>
          <w:szCs w:val="26"/>
        </w:rPr>
        <w:t>8</w:t>
      </w:r>
      <w:r w:rsidR="007D5010" w:rsidRPr="006C34B4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68</w:t>
      </w:r>
      <w:r w:rsidR="007D5010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8957CA" w:rsidRPr="006C34B4">
        <w:rPr>
          <w:rFonts w:ascii="Browallia New" w:hAnsi="Browallia New" w:cs="Browallia New"/>
          <w:sz w:val="26"/>
          <w:szCs w:val="26"/>
          <w:cs/>
        </w:rPr>
        <w:t>ล้าน</w:t>
      </w:r>
      <w:r w:rsidRPr="006C34B4">
        <w:rPr>
          <w:rFonts w:ascii="Browallia New" w:hAnsi="Browallia New" w:cs="Browallia New"/>
          <w:sz w:val="26"/>
          <w:szCs w:val="26"/>
          <w:cs/>
        </w:rPr>
        <w:t>บาท</w:t>
      </w:r>
      <w:r w:rsidR="00660CEC" w:rsidRPr="006C34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36CA" w:rsidRPr="006C34B4">
        <w:rPr>
          <w:rFonts w:ascii="Browallia New" w:hAnsi="Browallia New" w:cs="Browallia New"/>
          <w:sz w:val="26"/>
          <w:szCs w:val="26"/>
          <w:cs/>
        </w:rPr>
        <w:t>และ</w:t>
      </w:r>
      <w:r w:rsidR="00D0575F" w:rsidRPr="006C34B4">
        <w:rPr>
          <w:rFonts w:ascii="Browallia New" w:hAnsi="Browallia New" w:cs="Browallia New"/>
          <w:sz w:val="26"/>
          <w:szCs w:val="26"/>
          <w:cs/>
        </w:rPr>
        <w:t>ใช้วิธีการ</w:t>
      </w:r>
      <w:r w:rsidR="00692CA5" w:rsidRPr="006C34B4">
        <w:rPr>
          <w:rFonts w:ascii="Browallia New" w:hAnsi="Browallia New" w:cs="Browallia New"/>
          <w:sz w:val="26"/>
          <w:szCs w:val="26"/>
          <w:cs/>
        </w:rPr>
        <w:t>ทั่วไป</w:t>
      </w:r>
      <w:r w:rsidR="00D0575F" w:rsidRPr="006C34B4">
        <w:rPr>
          <w:rFonts w:ascii="Browallia New" w:hAnsi="Browallia New" w:cs="Browallia New"/>
          <w:sz w:val="26"/>
          <w:szCs w:val="26"/>
          <w:cs/>
        </w:rPr>
        <w:t>ในการพิจารณารับรู้ผลขาดทุนจากการด้อยค</w:t>
      </w:r>
      <w:r w:rsidR="00DD1787" w:rsidRPr="006C34B4">
        <w:rPr>
          <w:rFonts w:ascii="Browallia New" w:hAnsi="Browallia New" w:cs="Browallia New"/>
          <w:sz w:val="26"/>
          <w:szCs w:val="26"/>
          <w:cs/>
        </w:rPr>
        <w:t>่าสำหรับ</w:t>
      </w:r>
      <w:r w:rsidR="00D0575F" w:rsidRPr="006C34B4">
        <w:rPr>
          <w:rFonts w:ascii="Browallia New" w:hAnsi="Browallia New" w:cs="Browallia New"/>
          <w:sz w:val="26"/>
          <w:szCs w:val="26"/>
          <w:cs/>
        </w:rPr>
        <w:t>ลูกหนี้อื่นและเงินให้กู้ยืมแก่กิจการที่เกี่ยวข้องกัน</w:t>
      </w:r>
      <w:r w:rsidR="00B736CA" w:rsidRPr="006C34B4">
        <w:rPr>
          <w:rFonts w:ascii="Browallia New" w:hAnsi="Browallia New" w:cs="Browallia New"/>
          <w:sz w:val="26"/>
          <w:szCs w:val="26"/>
          <w:cs/>
        </w:rPr>
        <w:t xml:space="preserve"> เป็นจำนวน </w:t>
      </w:r>
      <w:r w:rsidR="00082449" w:rsidRPr="00082449">
        <w:rPr>
          <w:rFonts w:ascii="Browallia New" w:hAnsi="Browallia New" w:cs="Browallia New"/>
          <w:sz w:val="26"/>
          <w:szCs w:val="26"/>
        </w:rPr>
        <w:t>284</w:t>
      </w:r>
      <w:r w:rsidR="00B736CA" w:rsidRPr="006C34B4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27</w:t>
      </w:r>
      <w:r w:rsidR="00B736CA" w:rsidRPr="006C34B4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082449" w:rsidRPr="00082449">
        <w:rPr>
          <w:rFonts w:ascii="Browallia New" w:hAnsi="Browallia New" w:cs="Browallia New"/>
          <w:sz w:val="26"/>
          <w:szCs w:val="26"/>
        </w:rPr>
        <w:t>328</w:t>
      </w:r>
      <w:r w:rsidR="00B736CA" w:rsidRPr="006C34B4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63</w:t>
      </w:r>
      <w:r w:rsidR="00B736CA" w:rsidRPr="006C34B4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 โดยรับรู้การปรับปรุงเมื่อเริ่มนำมาตรฐานมาใช้ครั้งแรกในกำไรสะสมต้นงวด</w:t>
      </w:r>
    </w:p>
    <w:p w:rsidR="00B2249C" w:rsidRPr="006C34B4" w:rsidRDefault="00B2249C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8A7F71" w:rsidRPr="006C34B4" w:rsidRDefault="00291D45" w:rsidP="004801A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br w:type="page"/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t>5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6C34B4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D6FC5" w:rsidRPr="006C34B4" w:rsidRDefault="00AD6FC5" w:rsidP="00AD6FC5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6C34B4">
        <w:rPr>
          <w:rFonts w:ascii="Browallia New" w:hAnsi="Browallia New" w:cs="Browallia New"/>
          <w:i/>
          <w:iCs/>
          <w:sz w:val="26"/>
          <w:szCs w:val="26"/>
          <w:cs/>
        </w:rPr>
        <w:t>การด้อยค่า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6C34B4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D6FC5" w:rsidRPr="006C34B4" w:rsidRDefault="00AD6FC5" w:rsidP="00AD6FC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กลุ่มกิจการได้นำ </w:t>
      </w:r>
      <w:r w:rsidRPr="006C34B4">
        <w:rPr>
          <w:rFonts w:ascii="Browallia New" w:hAnsi="Browallia New" w:cs="Browallia New"/>
          <w:sz w:val="26"/>
          <w:szCs w:val="26"/>
        </w:rPr>
        <w:t xml:space="preserve">TFRS </w:t>
      </w:r>
      <w:r w:rsidR="00082449" w:rsidRPr="00082449">
        <w:rPr>
          <w:rFonts w:ascii="Browallia New" w:hAnsi="Browallia New" w:cs="Browallia New"/>
          <w:sz w:val="26"/>
          <w:szCs w:val="26"/>
        </w:rPr>
        <w:t>16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082449" w:rsidRPr="00082449">
        <w:rPr>
          <w:rFonts w:ascii="Browallia New" w:hAnsi="Browallia New" w:cs="Browallia New"/>
          <w:sz w:val="26"/>
          <w:szCs w:val="26"/>
        </w:rPr>
        <w:t>17</w:t>
      </w:r>
      <w:r w:rsidRPr="006C34B4">
        <w:rPr>
          <w:rFonts w:ascii="Browallia New" w:hAnsi="Browallia New" w:cs="Browallia New"/>
          <w:sz w:val="26"/>
          <w:szCs w:val="26"/>
        </w:rPr>
        <w:t xml:space="preserve"> (TAS </w:t>
      </w:r>
      <w:r w:rsidR="00082449" w:rsidRPr="00082449">
        <w:rPr>
          <w:rFonts w:ascii="Browallia New" w:hAnsi="Browallia New" w:cs="Browallia New"/>
          <w:sz w:val="26"/>
          <w:szCs w:val="26"/>
        </w:rPr>
        <w:t>17</w:t>
      </w:r>
      <w:r w:rsidRPr="006C34B4">
        <w:rPr>
          <w:rFonts w:ascii="Browallia New" w:hAnsi="Browallia New" w:cs="Browallia New"/>
          <w:sz w:val="26"/>
          <w:szCs w:val="26"/>
        </w:rPr>
        <w:t xml:space="preserve">)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ณ วันที่นำ </w:t>
      </w:r>
      <w:r w:rsidRPr="006C34B4">
        <w:rPr>
          <w:rFonts w:ascii="Browallia New" w:hAnsi="Browallia New" w:cs="Browallia New"/>
          <w:sz w:val="26"/>
          <w:szCs w:val="26"/>
        </w:rPr>
        <w:t xml:space="preserve">TFRS </w:t>
      </w:r>
      <w:r w:rsidR="00082449" w:rsidRPr="00082449">
        <w:rPr>
          <w:rFonts w:ascii="Browallia New" w:hAnsi="Browallia New" w:cs="Browallia New"/>
          <w:sz w:val="26"/>
          <w:szCs w:val="26"/>
        </w:rPr>
        <w:t>16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1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Pr="006C34B4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</w:t>
      </w:r>
      <w:r w:rsidRPr="006C34B4">
        <w:rPr>
          <w:rFonts w:ascii="Browallia New" w:hAnsi="Browallia New" w:cs="Browallia New"/>
          <w:spacing w:val="-4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93</w:t>
      </w:r>
      <w:r w:rsidRPr="006C34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ร้อยละ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5</w:t>
      </w:r>
      <w:r w:rsidRPr="006C34B4">
        <w:rPr>
          <w:rFonts w:ascii="Browallia New" w:hAnsi="Browallia New" w:cs="Browallia New"/>
          <w:spacing w:val="-4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13</w:t>
      </w:r>
    </w:p>
    <w:p w:rsidR="00AD6FC5" w:rsidRPr="006C34B4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D6FC5" w:rsidRPr="006C34B4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6C34B4">
        <w:rPr>
          <w:rFonts w:ascii="Browallia New" w:hAnsi="Browallia New" w:cs="Browallia New"/>
          <w:sz w:val="26"/>
          <w:szCs w:val="26"/>
        </w:rPr>
        <w:t xml:space="preserve">TFRS </w:t>
      </w:r>
      <w:r w:rsidR="00082449" w:rsidRPr="00082449">
        <w:rPr>
          <w:rFonts w:ascii="Browallia New" w:hAnsi="Browallia New" w:cs="Browallia New"/>
          <w:sz w:val="26"/>
          <w:szCs w:val="26"/>
        </w:rPr>
        <w:t>16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6C34B4">
        <w:rPr>
          <w:rFonts w:ascii="Browallia New" w:hAnsi="Browallia New" w:cs="Browallia New"/>
          <w:sz w:val="26"/>
          <w:szCs w:val="26"/>
        </w:rPr>
        <w:t xml:space="preserve">TFRS </w:t>
      </w:r>
      <w:r w:rsidR="00082449" w:rsidRPr="00082449">
        <w:rPr>
          <w:rFonts w:ascii="Browallia New" w:hAnsi="Browallia New" w:cs="Browallia New"/>
          <w:sz w:val="26"/>
          <w:szCs w:val="26"/>
        </w:rPr>
        <w:t>16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มาถือปฏิบัติครั้งแรก</w:t>
      </w:r>
    </w:p>
    <w:p w:rsidR="00291D45" w:rsidRPr="006C34B4" w:rsidRDefault="00291D45" w:rsidP="00291D4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8A7F71" w:rsidRPr="006C34B4" w:rsidTr="00084718">
        <w:trPr>
          <w:trHeight w:val="58"/>
        </w:trPr>
        <w:tc>
          <w:tcPr>
            <w:tcW w:w="6120" w:type="dxa"/>
          </w:tcPr>
          <w:p w:rsidR="008A7F71" w:rsidRPr="006C34B4" w:rsidRDefault="008A7F71" w:rsidP="00BB6ADB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8A7F71" w:rsidRPr="006C34B4" w:rsidRDefault="008A7F71" w:rsidP="00BB6AD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:rsidR="008A7F71" w:rsidRPr="006C34B4" w:rsidRDefault="008A7F71" w:rsidP="00BB6AD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8A7F71" w:rsidRPr="006C34B4" w:rsidRDefault="008A7F71" w:rsidP="00BB6AD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:rsidR="008A7F71" w:rsidRPr="006C34B4" w:rsidRDefault="008A7F71" w:rsidP="00BB6AD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8A7F71" w:rsidRPr="006C34B4" w:rsidTr="00291D45">
        <w:trPr>
          <w:trHeight w:val="95"/>
        </w:trPr>
        <w:tc>
          <w:tcPr>
            <w:tcW w:w="6120" w:type="dxa"/>
          </w:tcPr>
          <w:p w:rsidR="008A7F71" w:rsidRPr="006C34B4" w:rsidRDefault="008A7F71" w:rsidP="00BB6ADB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8A7F71" w:rsidRPr="006C34B4" w:rsidRDefault="008A7F71" w:rsidP="00BB6AD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8A7F71" w:rsidRPr="006C34B4" w:rsidRDefault="008A7F71" w:rsidP="00BB6AD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A7F71" w:rsidRPr="006C34B4" w:rsidTr="00291D45">
        <w:trPr>
          <w:trHeight w:val="106"/>
        </w:trPr>
        <w:tc>
          <w:tcPr>
            <w:tcW w:w="6120" w:type="dxa"/>
          </w:tcPr>
          <w:p w:rsidR="008A7F71" w:rsidRPr="006C34B4" w:rsidRDefault="008A7F71" w:rsidP="00BB6ADB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8A7F71" w:rsidRPr="006C34B4" w:rsidRDefault="008A7F71" w:rsidP="00BB6A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8A7F71" w:rsidRPr="006C34B4" w:rsidRDefault="008A7F71" w:rsidP="00BB6A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8A7F71" w:rsidRPr="006C34B4" w:rsidTr="00291D45">
        <w:trPr>
          <w:trHeight w:val="95"/>
        </w:trPr>
        <w:tc>
          <w:tcPr>
            <w:tcW w:w="6120" w:type="dxa"/>
          </w:tcPr>
          <w:p w:rsidR="008A7F71" w:rsidRPr="006C34B4" w:rsidRDefault="008A7F71" w:rsidP="00291D4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8A7F71" w:rsidRPr="006C34B4" w:rsidRDefault="008A7F71" w:rsidP="00291D4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082449"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082449"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2562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:rsidR="008A7F71" w:rsidRPr="006C34B4" w:rsidRDefault="00082449" w:rsidP="00BB6AD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="00647188"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  <w:r w:rsidR="00647188"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728" w:type="dxa"/>
            <w:shd w:val="clear" w:color="auto" w:fill="auto"/>
          </w:tcPr>
          <w:p w:rsidR="008A7F71" w:rsidRPr="006C34B4" w:rsidRDefault="00082449" w:rsidP="00BB6AD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084718"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  <w:r w:rsidR="00084718"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</w:p>
        </w:tc>
      </w:tr>
      <w:tr w:rsidR="008A7F71" w:rsidRPr="006C34B4" w:rsidTr="00291D45">
        <w:trPr>
          <w:trHeight w:val="187"/>
        </w:trPr>
        <w:tc>
          <w:tcPr>
            <w:tcW w:w="6120" w:type="dxa"/>
          </w:tcPr>
          <w:p w:rsidR="00291D45" w:rsidRPr="006C34B4" w:rsidRDefault="00E34246" w:rsidP="00291D45">
            <w:pPr>
              <w:tabs>
                <w:tab w:val="left" w:pos="990"/>
              </w:tabs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A7F71"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="008A7F71"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="008A7F71"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</w:p>
          <w:p w:rsidR="008A7F71" w:rsidRPr="006C34B4" w:rsidRDefault="00291D45" w:rsidP="00291D4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0A10A3"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r w:rsidR="008A7F71"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:rsidR="008A7F71" w:rsidRPr="006C34B4" w:rsidRDefault="008A7F71" w:rsidP="00BB6AD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8A7F71" w:rsidRPr="006C34B4" w:rsidRDefault="00647188" w:rsidP="00BB6AD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8A7F71" w:rsidRPr="006C34B4" w:rsidRDefault="008A7F71" w:rsidP="00BB6AD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8A7F71" w:rsidRPr="006C34B4" w:rsidRDefault="00084718" w:rsidP="00BB6AD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608A5" w:rsidRPr="006C34B4" w:rsidTr="00291D45">
        <w:trPr>
          <w:trHeight w:val="187"/>
        </w:trPr>
        <w:tc>
          <w:tcPr>
            <w:tcW w:w="6120" w:type="dxa"/>
          </w:tcPr>
          <w:p w:rsidR="000608A5" w:rsidRPr="006C34B4" w:rsidRDefault="000608A5" w:rsidP="000608A5">
            <w:pPr>
              <w:tabs>
                <w:tab w:val="left" w:pos="990"/>
              </w:tabs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หนี้สินตามสัญญาเช่าการเงินที่ได้รับรู้ ณ วันที่  </w:t>
            </w:r>
          </w:p>
          <w:p w:rsidR="000608A5" w:rsidRPr="006C34B4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0A10A3"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r w:rsidR="00082449"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ธันวาคม พ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. </w:t>
            </w:r>
            <w:r w:rsidR="00082449"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728" w:type="dxa"/>
          </w:tcPr>
          <w:p w:rsidR="000608A5" w:rsidRPr="006C34B4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0608A5" w:rsidRPr="006C34B4" w:rsidRDefault="00082449" w:rsidP="000608A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608A5"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="000608A5"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728" w:type="dxa"/>
          </w:tcPr>
          <w:p w:rsidR="000608A5" w:rsidRPr="006C34B4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0608A5" w:rsidRPr="006C34B4" w:rsidRDefault="00082449" w:rsidP="000608A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608A5"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0608A5"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</w:p>
        </w:tc>
      </w:tr>
      <w:tr w:rsidR="000608A5" w:rsidRPr="006C34B4" w:rsidTr="00464BFD">
        <w:trPr>
          <w:trHeight w:val="95"/>
        </w:trPr>
        <w:tc>
          <w:tcPr>
            <w:tcW w:w="6120" w:type="dxa"/>
          </w:tcPr>
          <w:p w:rsidR="000608A5" w:rsidRPr="006C34B4" w:rsidRDefault="000608A5" w:rsidP="000608A5">
            <w:pPr>
              <w:tabs>
                <w:tab w:val="left" w:pos="990"/>
              </w:tabs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BE1427"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สัญญาเช่าระยะสั้นและ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</w:t>
            </w:r>
          </w:p>
          <w:p w:rsidR="000608A5" w:rsidRPr="006C34B4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0A10A3"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r w:rsidR="00BE1427"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เป็นค่าใช้จ่าย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ตามวิธีเส้นตรง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:rsidR="000608A5" w:rsidRPr="006C34B4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0608A5" w:rsidRPr="006C34B4" w:rsidRDefault="001736BF" w:rsidP="000608A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36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1736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  <w:r w:rsidRPr="001736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Pr="001736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0608A5" w:rsidRPr="006C34B4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0608A5" w:rsidRPr="006C34B4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608A5" w:rsidRPr="006C34B4" w:rsidTr="00464BFD">
        <w:trPr>
          <w:trHeight w:val="95"/>
        </w:trPr>
        <w:tc>
          <w:tcPr>
            <w:tcW w:w="6120" w:type="dxa"/>
          </w:tcPr>
          <w:p w:rsidR="000608A5" w:rsidRPr="006C34B4" w:rsidRDefault="000608A5" w:rsidP="000608A5">
            <w:pPr>
              <w:tabs>
                <w:tab w:val="left" w:pos="990"/>
              </w:tabs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การจำหน่ายเงินลงทุนในบริษัทย่อย</w:t>
            </w:r>
          </w:p>
        </w:tc>
        <w:tc>
          <w:tcPr>
            <w:tcW w:w="1728" w:type="dxa"/>
          </w:tcPr>
          <w:p w:rsidR="000608A5" w:rsidRPr="006C34B4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82449"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:rsidR="000608A5" w:rsidRPr="006C34B4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608A5" w:rsidRPr="006C34B4" w:rsidTr="00464BFD">
        <w:trPr>
          <w:trHeight w:val="188"/>
        </w:trPr>
        <w:tc>
          <w:tcPr>
            <w:tcW w:w="6120" w:type="dxa"/>
          </w:tcPr>
          <w:p w:rsidR="000608A5" w:rsidRPr="006C34B4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รายการปรับปรุงที่เกี่ยวข้องกับการต่อสัญญา</w:t>
            </w:r>
          </w:p>
          <w:p w:rsidR="000608A5" w:rsidRPr="006C34B4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0A10A3"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และการยกเลิกสัญญาเช่า</w:t>
            </w:r>
          </w:p>
        </w:tc>
        <w:tc>
          <w:tcPr>
            <w:tcW w:w="1728" w:type="dxa"/>
          </w:tcPr>
          <w:p w:rsidR="000608A5" w:rsidRPr="006C34B4" w:rsidRDefault="000608A5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0608A5" w:rsidRPr="006C34B4" w:rsidRDefault="00082449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1736BF" w:rsidRPr="001736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="001736BF" w:rsidRPr="001736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</w:p>
        </w:tc>
        <w:tc>
          <w:tcPr>
            <w:tcW w:w="1728" w:type="dxa"/>
          </w:tcPr>
          <w:p w:rsidR="000608A5" w:rsidRPr="006C34B4" w:rsidRDefault="000608A5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0608A5" w:rsidRPr="006C34B4" w:rsidRDefault="000608A5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013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608A5" w:rsidRPr="006C34B4" w:rsidTr="00464BFD">
        <w:trPr>
          <w:trHeight w:val="106"/>
        </w:trPr>
        <w:tc>
          <w:tcPr>
            <w:tcW w:w="6120" w:type="dxa"/>
          </w:tcPr>
          <w:p w:rsidR="000608A5" w:rsidRPr="006C34B4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082449" w:rsidRPr="0008244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C34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C34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082449" w:rsidRPr="0008244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:rsidR="000608A5" w:rsidRPr="006C34B4" w:rsidRDefault="00082449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="00BD6EF9"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  <w:r w:rsidR="00BD6EF9"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728" w:type="dxa"/>
          </w:tcPr>
          <w:p w:rsidR="000608A5" w:rsidRPr="006C34B4" w:rsidRDefault="00082449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BD6EF9"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  <w:r w:rsidR="00BD6EF9"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</w:p>
        </w:tc>
      </w:tr>
      <w:tr w:rsidR="000608A5" w:rsidRPr="006C34B4" w:rsidTr="00464BFD">
        <w:trPr>
          <w:trHeight w:val="106"/>
        </w:trPr>
        <w:tc>
          <w:tcPr>
            <w:tcW w:w="6120" w:type="dxa"/>
          </w:tcPr>
          <w:p w:rsidR="000608A5" w:rsidRPr="006C34B4" w:rsidRDefault="000608A5" w:rsidP="000608A5">
            <w:pPr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</w:tcPr>
          <w:p w:rsidR="000608A5" w:rsidRPr="006C34B4" w:rsidRDefault="000608A5" w:rsidP="000608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:rsidR="000608A5" w:rsidRPr="006C34B4" w:rsidRDefault="000608A5" w:rsidP="000608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608A5" w:rsidRPr="006C34B4" w:rsidTr="00464BFD">
        <w:trPr>
          <w:trHeight w:val="106"/>
        </w:trPr>
        <w:tc>
          <w:tcPr>
            <w:tcW w:w="6120" w:type="dxa"/>
          </w:tcPr>
          <w:p w:rsidR="000608A5" w:rsidRPr="006C34B4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28" w:type="dxa"/>
          </w:tcPr>
          <w:p w:rsidR="000608A5" w:rsidRPr="006C34B4" w:rsidRDefault="00082449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BD6EF9"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  <w:r w:rsidR="00BD6EF9"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1728" w:type="dxa"/>
          </w:tcPr>
          <w:p w:rsidR="000608A5" w:rsidRPr="006C34B4" w:rsidRDefault="00082449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D6EF9"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  <w:r w:rsidR="00BD6EF9"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</w:p>
        </w:tc>
      </w:tr>
      <w:tr w:rsidR="000608A5" w:rsidRPr="006C34B4" w:rsidTr="00464BFD">
        <w:trPr>
          <w:trHeight w:val="106"/>
        </w:trPr>
        <w:tc>
          <w:tcPr>
            <w:tcW w:w="6120" w:type="dxa"/>
          </w:tcPr>
          <w:p w:rsidR="000608A5" w:rsidRPr="006C34B4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auto"/>
          </w:tcPr>
          <w:p w:rsidR="000608A5" w:rsidRPr="006C34B4" w:rsidRDefault="00082449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  <w:r w:rsidR="00BD6EF9"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  <w:r w:rsidR="00BD6EF9"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728" w:type="dxa"/>
          </w:tcPr>
          <w:p w:rsidR="000608A5" w:rsidRPr="006C34B4" w:rsidRDefault="00082449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BD6EF9"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  <w:r w:rsidR="00BD6EF9"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</w:p>
        </w:tc>
      </w:tr>
      <w:tr w:rsidR="000608A5" w:rsidRPr="006C34B4" w:rsidTr="00464BFD">
        <w:trPr>
          <w:trHeight w:val="106"/>
        </w:trPr>
        <w:tc>
          <w:tcPr>
            <w:tcW w:w="6120" w:type="dxa"/>
          </w:tcPr>
          <w:p w:rsidR="000608A5" w:rsidRPr="006C34B4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หนี้สินตามสัญญาเช่าโอนไปยังสินทรัพย์ไม่หมุนเวียนที่ถือไว้เพื่อขาย</w:t>
            </w:r>
          </w:p>
        </w:tc>
        <w:tc>
          <w:tcPr>
            <w:tcW w:w="1728" w:type="dxa"/>
            <w:shd w:val="clear" w:color="auto" w:fill="auto"/>
          </w:tcPr>
          <w:p w:rsidR="000608A5" w:rsidRPr="006C34B4" w:rsidRDefault="00082449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0608A5"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0608A5"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</w:p>
        </w:tc>
        <w:tc>
          <w:tcPr>
            <w:tcW w:w="1728" w:type="dxa"/>
          </w:tcPr>
          <w:p w:rsidR="000608A5" w:rsidRPr="006C34B4" w:rsidRDefault="000608A5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:rsidR="008A7F71" w:rsidRPr="006C34B4" w:rsidRDefault="008A7F71" w:rsidP="00CB4E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40D12" w:rsidRPr="006C34B4" w:rsidRDefault="00A40D12" w:rsidP="00A40D1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  <w:r w:rsidRPr="006C34B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กลุ่มกิจการรับรู้สินทรัพย์สิทธิการใช้ 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082449" w:rsidRPr="00082449">
        <w:rPr>
          <w:rFonts w:ascii="Browallia New" w:eastAsia="Arial Unicode MS" w:hAnsi="Browallia New" w:cs="Browallia New"/>
          <w:sz w:val="26"/>
          <w:szCs w:val="26"/>
        </w:rPr>
        <w:t>31</w:t>
      </w:r>
      <w:r w:rsidRPr="006C34B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82449" w:rsidRPr="00082449">
        <w:rPr>
          <w:rFonts w:ascii="Browallia New" w:eastAsia="Arial Unicode MS" w:hAnsi="Browallia New" w:cs="Browallia New"/>
          <w:sz w:val="26"/>
          <w:szCs w:val="26"/>
        </w:rPr>
        <w:t>2562</w:t>
      </w:r>
      <w:r w:rsidRPr="006C34B4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6C34B4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82449" w:rsidRPr="00082449">
        <w:rPr>
          <w:rFonts w:ascii="Browallia New" w:eastAsia="Arial Unicode MS" w:hAnsi="Browallia New" w:cs="Browallia New"/>
          <w:sz w:val="26"/>
          <w:szCs w:val="26"/>
        </w:rPr>
        <w:t>16</w:t>
      </w:r>
      <w:r w:rsidRPr="006C34B4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 </w:t>
      </w:r>
    </w:p>
    <w:p w:rsidR="004801AC" w:rsidRPr="006C34B4" w:rsidRDefault="004801AC" w:rsidP="004801A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i/>
          <w:iCs/>
          <w:sz w:val="26"/>
          <w:szCs w:val="26"/>
        </w:rPr>
        <w:br w:type="page"/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t>5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B2249C" w:rsidRDefault="00AD6FC5" w:rsidP="00AD6FC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AD6FC5" w:rsidRPr="006C34B4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:rsidR="00AD6FC5" w:rsidRPr="00B2249C" w:rsidRDefault="00AD6FC5" w:rsidP="00AD6FC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240"/>
        <w:gridCol w:w="1584"/>
        <w:gridCol w:w="1584"/>
        <w:gridCol w:w="1584"/>
        <w:gridCol w:w="1584"/>
      </w:tblGrid>
      <w:tr w:rsidR="00AD6FC5" w:rsidRPr="006C34B4" w:rsidTr="00AD6FC5">
        <w:trPr>
          <w:trHeight w:val="84"/>
        </w:trPr>
        <w:tc>
          <w:tcPr>
            <w:tcW w:w="3240" w:type="dxa"/>
          </w:tcPr>
          <w:p w:rsidR="00AD6FC5" w:rsidRPr="006C34B4" w:rsidRDefault="00AD6FC5" w:rsidP="00AD6FC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</w:tcPr>
          <w:p w:rsidR="00AD6FC5" w:rsidRPr="006C34B4" w:rsidRDefault="00AD6FC5" w:rsidP="00AD6F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</w:tcPr>
          <w:p w:rsidR="00AD6FC5" w:rsidRPr="006C34B4" w:rsidRDefault="00AD6FC5" w:rsidP="00AD6F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6FC5" w:rsidRPr="006C34B4" w:rsidTr="00AD6FC5">
        <w:trPr>
          <w:trHeight w:val="84"/>
        </w:trPr>
        <w:tc>
          <w:tcPr>
            <w:tcW w:w="3240" w:type="dxa"/>
          </w:tcPr>
          <w:p w:rsidR="00AD6FC5" w:rsidRPr="006C34B4" w:rsidRDefault="00AD6FC5" w:rsidP="00AD6FC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AD6FC5" w:rsidRPr="006C34B4" w:rsidRDefault="00082449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D6FC5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:rsidR="00AD6FC5" w:rsidRPr="006C34B4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</w:tcPr>
          <w:p w:rsidR="00AD6FC5" w:rsidRPr="006C34B4" w:rsidRDefault="00082449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D6FC5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AD6FC5" w:rsidRPr="006C34B4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</w:tcPr>
          <w:p w:rsidR="00AD6FC5" w:rsidRPr="006C34B4" w:rsidRDefault="00082449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D6FC5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:rsidR="00AD6FC5" w:rsidRPr="006C34B4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</w:tcPr>
          <w:p w:rsidR="00AD6FC5" w:rsidRPr="006C34B4" w:rsidRDefault="00082449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D6FC5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AD6FC5" w:rsidRPr="006C34B4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D6FC5" w:rsidRPr="006C34B4" w:rsidTr="00AD6FC5">
        <w:trPr>
          <w:trHeight w:val="84"/>
        </w:trPr>
        <w:tc>
          <w:tcPr>
            <w:tcW w:w="3240" w:type="dxa"/>
          </w:tcPr>
          <w:p w:rsidR="00AD6FC5" w:rsidRPr="006C34B4" w:rsidRDefault="00AD6FC5" w:rsidP="00AD6FC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AD6FC5" w:rsidRPr="006C34B4" w:rsidRDefault="00AD6FC5" w:rsidP="00AD6F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</w:tcPr>
          <w:p w:rsidR="00AD6FC5" w:rsidRPr="006C34B4" w:rsidRDefault="00AD6FC5" w:rsidP="00AD6F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</w:tcPr>
          <w:p w:rsidR="00AD6FC5" w:rsidRPr="006C34B4" w:rsidRDefault="00AD6FC5" w:rsidP="00AD6F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</w:tcPr>
          <w:p w:rsidR="00AD6FC5" w:rsidRPr="006C34B4" w:rsidRDefault="00AD6FC5" w:rsidP="00AD6F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6FC5" w:rsidRPr="006C34B4" w:rsidTr="00AD6FC5">
        <w:trPr>
          <w:trHeight w:val="84"/>
        </w:trPr>
        <w:tc>
          <w:tcPr>
            <w:tcW w:w="3240" w:type="dxa"/>
          </w:tcPr>
          <w:p w:rsidR="00AD6FC5" w:rsidRPr="006C34B4" w:rsidRDefault="00AD6FC5" w:rsidP="00AD6FC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AD6FC5" w:rsidRPr="006C34B4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AD6FC5" w:rsidRPr="006C34B4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AD6FC5" w:rsidRPr="006C34B4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AD6FC5" w:rsidRPr="006C34B4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D6FC5" w:rsidRPr="006C34B4" w:rsidTr="00AD6FC5">
        <w:trPr>
          <w:trHeight w:val="84"/>
        </w:trPr>
        <w:tc>
          <w:tcPr>
            <w:tcW w:w="3240" w:type="dxa"/>
          </w:tcPr>
          <w:p w:rsidR="00AD6FC5" w:rsidRPr="006C34B4" w:rsidRDefault="00AD6FC5" w:rsidP="00AD6FC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4" w:type="dxa"/>
          </w:tcPr>
          <w:p w:rsidR="00AD6FC5" w:rsidRPr="006C34B4" w:rsidRDefault="00082449" w:rsidP="00AA04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AA041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AA041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584" w:type="dxa"/>
          </w:tcPr>
          <w:p w:rsidR="00AD6FC5" w:rsidRPr="006C34B4" w:rsidRDefault="00082449" w:rsidP="00AA04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AA041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AA041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584" w:type="dxa"/>
          </w:tcPr>
          <w:p w:rsidR="00AD6FC5" w:rsidRPr="006C34B4" w:rsidRDefault="00082449" w:rsidP="00AA04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D6F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AD6F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584" w:type="dxa"/>
          </w:tcPr>
          <w:p w:rsidR="00AD6FC5" w:rsidRPr="006C34B4" w:rsidRDefault="00082449" w:rsidP="00AA04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D6F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AD6F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</w:tr>
      <w:tr w:rsidR="00AA0414" w:rsidRPr="006C34B4" w:rsidTr="00AD6FC5">
        <w:trPr>
          <w:trHeight w:val="84"/>
        </w:trPr>
        <w:tc>
          <w:tcPr>
            <w:tcW w:w="3240" w:type="dxa"/>
          </w:tcPr>
          <w:p w:rsidR="00AA0414" w:rsidRPr="006C34B4" w:rsidRDefault="00AA0414" w:rsidP="00AD6FC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</w:tcPr>
          <w:p w:rsidR="00AA0414" w:rsidRPr="006C34B4" w:rsidRDefault="00082449" w:rsidP="00AA04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967ED" w:rsidRPr="006967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6967ED" w:rsidRPr="006967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584" w:type="dxa"/>
          </w:tcPr>
          <w:p w:rsidR="00AA0414" w:rsidRPr="006C34B4" w:rsidRDefault="00082449" w:rsidP="00AA04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A041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AA041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584" w:type="dxa"/>
          </w:tcPr>
          <w:p w:rsidR="00AA0414" w:rsidRPr="006C34B4" w:rsidRDefault="00082449" w:rsidP="00AA04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041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AA041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584" w:type="dxa"/>
          </w:tcPr>
          <w:p w:rsidR="00AA0414" w:rsidRPr="006C34B4" w:rsidRDefault="00082449" w:rsidP="00AA04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041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AA041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AA0414" w:rsidRPr="006C34B4" w:rsidTr="00DF2293">
        <w:trPr>
          <w:trHeight w:val="84"/>
        </w:trPr>
        <w:tc>
          <w:tcPr>
            <w:tcW w:w="3240" w:type="dxa"/>
          </w:tcPr>
          <w:p w:rsidR="00AA0414" w:rsidRPr="006C34B4" w:rsidRDefault="00AA0414" w:rsidP="00DF2293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AA0414" w:rsidRPr="006C34B4" w:rsidRDefault="00AA0414" w:rsidP="00DF22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AA0414" w:rsidRPr="006C34B4" w:rsidRDefault="00AA0414" w:rsidP="00DF22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AA0414" w:rsidRPr="006C34B4" w:rsidRDefault="00AA0414" w:rsidP="00DF22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AA0414" w:rsidRPr="006C34B4" w:rsidRDefault="00AA0414" w:rsidP="00DF22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A0414" w:rsidRPr="006C34B4" w:rsidTr="00AD6FC5">
        <w:trPr>
          <w:trHeight w:val="84"/>
        </w:trPr>
        <w:tc>
          <w:tcPr>
            <w:tcW w:w="3240" w:type="dxa"/>
          </w:tcPr>
          <w:p w:rsidR="00AA0414" w:rsidRPr="006C34B4" w:rsidRDefault="00AA0414" w:rsidP="00AD6FC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</w:tcPr>
          <w:p w:rsidR="00AA0414" w:rsidRPr="006C34B4" w:rsidRDefault="00082449" w:rsidP="00AA04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6967ED" w:rsidRPr="006967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6967ED" w:rsidRPr="006967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584" w:type="dxa"/>
          </w:tcPr>
          <w:p w:rsidR="00AA0414" w:rsidRPr="006C34B4" w:rsidRDefault="00082449" w:rsidP="00AA04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AA041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AA041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584" w:type="dxa"/>
          </w:tcPr>
          <w:p w:rsidR="00AA0414" w:rsidRPr="006C34B4" w:rsidRDefault="00082449" w:rsidP="00AA04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A041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AA041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584" w:type="dxa"/>
          </w:tcPr>
          <w:p w:rsidR="00AA0414" w:rsidRPr="006C34B4" w:rsidRDefault="00082449" w:rsidP="00AA04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A041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AA041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</w:tr>
    </w:tbl>
    <w:p w:rsidR="004801AC" w:rsidRPr="00B2249C" w:rsidRDefault="004801AC" w:rsidP="00CB4E2E">
      <w:pPr>
        <w:ind w:left="540"/>
        <w:jc w:val="thaiDistribute"/>
        <w:rPr>
          <w:rFonts w:ascii="Browallia New" w:hAnsi="Browallia New" w:cs="Browallia New"/>
          <w:i/>
          <w:iCs/>
          <w:sz w:val="20"/>
          <w:szCs w:val="20"/>
        </w:rPr>
      </w:pPr>
    </w:p>
    <w:p w:rsidR="008A7F71" w:rsidRPr="006C34B4" w:rsidRDefault="008A7F71" w:rsidP="00CB4E2E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6C34B4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8A7F71" w:rsidRPr="00B2249C" w:rsidRDefault="008A7F71" w:rsidP="00CB4E2E">
      <w:pPr>
        <w:ind w:left="540"/>
        <w:jc w:val="thaiDistribute"/>
        <w:rPr>
          <w:rFonts w:ascii="Browallia New" w:hAnsi="Browallia New" w:cs="Browallia New"/>
          <w:i/>
          <w:iCs/>
          <w:sz w:val="20"/>
          <w:szCs w:val="20"/>
        </w:rPr>
      </w:pP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ในการนำ </w:t>
      </w:r>
      <w:r w:rsidRPr="006C34B4">
        <w:rPr>
          <w:rFonts w:ascii="Browallia New" w:hAnsi="Browallia New" w:cs="Browallia New"/>
          <w:sz w:val="26"/>
          <w:szCs w:val="26"/>
        </w:rPr>
        <w:t xml:space="preserve">TFRS </w:t>
      </w:r>
      <w:r w:rsidR="00082449" w:rsidRPr="00082449">
        <w:rPr>
          <w:rFonts w:ascii="Browallia New" w:hAnsi="Browallia New" w:cs="Browallia New"/>
          <w:sz w:val="26"/>
          <w:szCs w:val="26"/>
        </w:rPr>
        <w:t>16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1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กลุ่มกิจการ</w:t>
      </w:r>
      <w:r w:rsidR="008C31F8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:rsidR="004801AC" w:rsidRPr="00B2249C" w:rsidRDefault="004801AC" w:rsidP="008A7F7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A7F71" w:rsidRPr="006C34B4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</w:rPr>
        <w:t>•</w:t>
      </w:r>
      <w:r w:rsidRPr="006C34B4">
        <w:rPr>
          <w:rFonts w:ascii="Browallia New" w:hAnsi="Browallia New" w:cs="Browallia New"/>
          <w:sz w:val="26"/>
          <w:szCs w:val="26"/>
        </w:rPr>
        <w:tab/>
      </w:r>
      <w:r w:rsidRPr="006C34B4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8A7F71" w:rsidRPr="006C34B4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</w:rPr>
        <w:t>•</w:t>
      </w:r>
      <w:r w:rsidRPr="006C34B4">
        <w:rPr>
          <w:rFonts w:ascii="Browallia New" w:hAnsi="Browallia New" w:cs="Browallia New"/>
          <w:sz w:val="26"/>
          <w:szCs w:val="26"/>
        </w:rPr>
        <w:tab/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6C34B4">
        <w:rPr>
          <w:rFonts w:ascii="Browallia New" w:hAnsi="Browallia New" w:cs="Browallia New"/>
          <w:sz w:val="26"/>
          <w:szCs w:val="26"/>
        </w:rPr>
        <w:t xml:space="preserve">TFRS </w:t>
      </w:r>
      <w:r w:rsidR="00082449" w:rsidRPr="00082449">
        <w:rPr>
          <w:rFonts w:ascii="Browallia New" w:hAnsi="Browallia New" w:cs="Browallia New"/>
          <w:sz w:val="26"/>
          <w:szCs w:val="26"/>
        </w:rPr>
        <w:t>16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มาถือปฏิบัติ</w:t>
      </w:r>
    </w:p>
    <w:p w:rsidR="008A7F71" w:rsidRPr="006C34B4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</w:rPr>
        <w:t>•</w:t>
      </w:r>
      <w:r w:rsidRPr="006C34B4">
        <w:rPr>
          <w:rFonts w:ascii="Browallia New" w:hAnsi="Browallia New" w:cs="Browallia New"/>
          <w:sz w:val="26"/>
          <w:szCs w:val="26"/>
        </w:rPr>
        <w:tab/>
      </w:r>
      <w:r w:rsidRPr="008C31F8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8C31F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C31F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8C31F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เป็นสัญญาเช่า</w:t>
      </w:r>
      <w:r w:rsidRPr="006C34B4">
        <w:rPr>
          <w:rFonts w:ascii="Browallia New" w:hAnsi="Browallia New" w:cs="Browallia New"/>
          <w:sz w:val="26"/>
          <w:szCs w:val="26"/>
          <w:cs/>
        </w:rPr>
        <w:t>ระยะสั้น</w:t>
      </w:r>
    </w:p>
    <w:p w:rsidR="008A7F71" w:rsidRPr="006C34B4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</w:rPr>
        <w:t>•</w:t>
      </w:r>
      <w:r w:rsidRPr="006C34B4">
        <w:rPr>
          <w:rFonts w:ascii="Browallia New" w:hAnsi="Browallia New" w:cs="Browallia New"/>
          <w:sz w:val="26"/>
          <w:szCs w:val="26"/>
        </w:rPr>
        <w:tab/>
      </w:r>
      <w:r w:rsidRPr="006C34B4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8A7F71" w:rsidRPr="006C34B4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</w:rPr>
        <w:t>•</w:t>
      </w:r>
      <w:r w:rsidRPr="006C34B4">
        <w:rPr>
          <w:rFonts w:ascii="Browallia New" w:hAnsi="Browallia New" w:cs="Browallia New"/>
          <w:sz w:val="26"/>
          <w:szCs w:val="26"/>
        </w:rPr>
        <w:tab/>
      </w:r>
      <w:r w:rsidRPr="006C34B4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C672D4" w:rsidRPr="006C34B4">
        <w:rPr>
          <w:rFonts w:ascii="Browallia New" w:hAnsi="Browallia New" w:cs="Browallia New"/>
          <w:sz w:val="26"/>
          <w:szCs w:val="26"/>
          <w:cs/>
        </w:rPr>
        <w:t>า</w:t>
      </w:r>
      <w:r w:rsidRPr="006C34B4">
        <w:rPr>
          <w:rFonts w:ascii="Browallia New" w:hAnsi="Browallia New" w:cs="Browallia New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:rsidR="008A7F71" w:rsidRPr="006C34B4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</w:rPr>
        <w:t>•</w:t>
      </w:r>
      <w:r w:rsidRPr="006C34B4">
        <w:rPr>
          <w:rFonts w:ascii="Browallia New" w:hAnsi="Browallia New" w:cs="Browallia New"/>
          <w:sz w:val="26"/>
          <w:szCs w:val="26"/>
        </w:rPr>
        <w:tab/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6C34B4">
        <w:rPr>
          <w:rFonts w:ascii="Browallia New" w:hAnsi="Browallia New" w:cs="Browallia New"/>
          <w:sz w:val="26"/>
          <w:szCs w:val="26"/>
        </w:rPr>
        <w:t xml:space="preserve">TFRS </w:t>
      </w:r>
      <w:r w:rsidR="00082449" w:rsidRPr="00082449">
        <w:rPr>
          <w:rFonts w:ascii="Browallia New" w:hAnsi="Browallia New" w:cs="Browallia New"/>
          <w:sz w:val="26"/>
          <w:szCs w:val="26"/>
        </w:rPr>
        <w:t>16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6C34B4">
        <w:rPr>
          <w:rFonts w:ascii="Browallia New" w:hAnsi="Browallia New" w:cs="Browallia New"/>
          <w:sz w:val="26"/>
          <w:szCs w:val="26"/>
        </w:rPr>
        <w:t xml:space="preserve">TAS </w:t>
      </w:r>
      <w:r w:rsidR="00082449" w:rsidRPr="00082449">
        <w:rPr>
          <w:rFonts w:ascii="Browallia New" w:hAnsi="Browallia New" w:cs="Browallia New"/>
          <w:sz w:val="26"/>
          <w:szCs w:val="26"/>
        </w:rPr>
        <w:t>17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6C34B4">
        <w:rPr>
          <w:rFonts w:ascii="Browallia New" w:hAnsi="Browallia New" w:cs="Browallia New"/>
          <w:sz w:val="26"/>
          <w:szCs w:val="26"/>
        </w:rPr>
        <w:t xml:space="preserve">TFRIC </w:t>
      </w:r>
      <w:r w:rsidR="00082449" w:rsidRPr="00082449">
        <w:rPr>
          <w:rFonts w:ascii="Browallia New" w:hAnsi="Browallia New" w:cs="Browallia New"/>
          <w:sz w:val="26"/>
          <w:szCs w:val="26"/>
        </w:rPr>
        <w:t>4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เรื่อง การประเมินว่าข้อตกล</w:t>
      </w:r>
      <w:r w:rsidR="00C672D4" w:rsidRPr="006C34B4">
        <w:rPr>
          <w:rFonts w:ascii="Browallia New" w:hAnsi="Browallia New" w:cs="Browallia New"/>
          <w:sz w:val="26"/>
          <w:szCs w:val="26"/>
          <w:cs/>
        </w:rPr>
        <w:t>ง</w:t>
      </w:r>
      <w:r w:rsidRPr="006C34B4">
        <w:rPr>
          <w:rFonts w:ascii="Browallia New" w:hAnsi="Browallia New" w:cs="Browallia New"/>
          <w:sz w:val="26"/>
          <w:szCs w:val="26"/>
          <w:cs/>
        </w:rPr>
        <w:t>ประกอบด้วยสัญญาเช่าหรือไม่</w:t>
      </w:r>
    </w:p>
    <w:p w:rsidR="00E276EA" w:rsidRPr="00B2249C" w:rsidRDefault="00E276EA" w:rsidP="008A7F71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</w:p>
    <w:p w:rsidR="00E276EA" w:rsidRPr="00B2249C" w:rsidRDefault="00E276EA" w:rsidP="008A7F71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:rsidR="00E276EA" w:rsidRPr="006C34B4" w:rsidRDefault="00E276EA" w:rsidP="008A7F7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เครื่องมือทางการเงิน 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 xml:space="preserve">(TFRS </w:t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t>9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>)</w:t>
      </w:r>
    </w:p>
    <w:p w:rsidR="008A7F71" w:rsidRPr="00B2249C" w:rsidRDefault="008A7F71" w:rsidP="008A7F7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6C34B4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เงินลงทุนและสินทรัพย์ทางการเงินอื่น</w:t>
      </w:r>
    </w:p>
    <w:p w:rsidR="008A7F71" w:rsidRPr="00B2249C" w:rsidRDefault="008A7F71" w:rsidP="008A7F7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การจัดประเภทและการวัดมูลค่า</w:t>
      </w:r>
    </w:p>
    <w:p w:rsidR="008A7F71" w:rsidRPr="00B2249C" w:rsidRDefault="008A7F71" w:rsidP="008A7F7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1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กลุ่มกิจการจัดประเภทสินทรัพย์ทางการเงิน โดยแบ่งเป็นแต่ละประเภทดังนี้</w:t>
      </w:r>
    </w:p>
    <w:p w:rsidR="004801AC" w:rsidRPr="00B2249C" w:rsidRDefault="004801AC" w:rsidP="008A7F7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A7F71" w:rsidRPr="006C34B4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</w:rPr>
        <w:t>•</w:t>
      </w:r>
      <w:r w:rsidRPr="006C34B4">
        <w:rPr>
          <w:rFonts w:ascii="Browallia New" w:hAnsi="Browallia New" w:cs="Browallia New"/>
          <w:sz w:val="26"/>
          <w:szCs w:val="26"/>
        </w:rPr>
        <w:tab/>
      </w:r>
      <w:r w:rsidRPr="006C34B4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6C34B4">
        <w:rPr>
          <w:rFonts w:ascii="Browallia New" w:hAnsi="Browallia New" w:cs="Browallia New"/>
          <w:sz w:val="26"/>
          <w:szCs w:val="26"/>
        </w:rPr>
        <w:t xml:space="preserve">FVPL) </w:t>
      </w:r>
      <w:r w:rsidRPr="006C34B4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</w:t>
      </w:r>
      <w:r w:rsidR="00AD6FC5" w:rsidRPr="006C34B4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>ผ่านกำไรขาดทุนเบ็ดเสร็จอื่น (</w:t>
      </w:r>
      <w:r w:rsidRPr="006C34B4">
        <w:rPr>
          <w:rFonts w:ascii="Browallia New" w:hAnsi="Browallia New" w:cs="Browallia New"/>
          <w:sz w:val="26"/>
          <w:szCs w:val="26"/>
        </w:rPr>
        <w:t>FVOCI)</w:t>
      </w:r>
    </w:p>
    <w:p w:rsidR="008A7F71" w:rsidRPr="006C34B4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</w:rPr>
        <w:t>•</w:t>
      </w:r>
      <w:r w:rsidRPr="006C34B4">
        <w:rPr>
          <w:rFonts w:ascii="Browallia New" w:hAnsi="Browallia New" w:cs="Browallia New"/>
          <w:sz w:val="26"/>
          <w:szCs w:val="26"/>
        </w:rPr>
        <w:tab/>
      </w:r>
      <w:r w:rsidRPr="006C34B4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 (</w:t>
      </w:r>
      <w:r w:rsidRPr="006C34B4">
        <w:rPr>
          <w:rFonts w:ascii="Browallia New" w:hAnsi="Browallia New" w:cs="Browallia New"/>
          <w:sz w:val="26"/>
          <w:szCs w:val="26"/>
        </w:rPr>
        <w:t>Amortised cost)</w:t>
      </w:r>
    </w:p>
    <w:p w:rsidR="008A7F71" w:rsidRPr="006C34B4" w:rsidRDefault="00291D45" w:rsidP="00DF2293">
      <w:pPr>
        <w:tabs>
          <w:tab w:val="left" w:pos="540"/>
          <w:tab w:val="left" w:pos="4678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br w:type="page"/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t>5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6C34B4" w:rsidRDefault="00AD6FC5" w:rsidP="00AD6FC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AD6FC5" w:rsidRPr="006C34B4" w:rsidRDefault="00AD6FC5" w:rsidP="00AD6FC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6C34B4" w:rsidRDefault="00AD6FC5" w:rsidP="00AD6FC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AD6FC5" w:rsidRPr="006C34B4" w:rsidRDefault="00AD6FC5" w:rsidP="00AD6FC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เครื่องมือทางการเงิน 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 xml:space="preserve">(TFRS </w:t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t>9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 xml:space="preserve">) </w:t>
      </w:r>
      <w:r w:rsidRPr="006C34B4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6C34B4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D6FC5" w:rsidRPr="006C34B4" w:rsidRDefault="00AD6FC5" w:rsidP="00AD6FC5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6C34B4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เงินลงทุนและสินทรัพย์ทางการเงินอื่น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291D45" w:rsidRPr="006C34B4" w:rsidRDefault="00291D45" w:rsidP="00291D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</w:t>
      </w:r>
      <w:r w:rsidR="00AD6FC5" w:rsidRPr="006C34B4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>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</w:t>
      </w:r>
      <w:r w:rsidR="00AD6FC5" w:rsidRPr="006C34B4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>จะรับรู้ต้นทุนการทำรายการในกำไรหรือขาดทุน</w:t>
      </w: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6C34B4">
        <w:rPr>
          <w:rFonts w:ascii="Browallia New" w:hAnsi="Browallia New" w:cs="Browallia New"/>
          <w:sz w:val="26"/>
          <w:szCs w:val="26"/>
        </w:rPr>
        <w:t xml:space="preserve">Embedded derivatives) </w:t>
      </w:r>
      <w:r w:rsidRPr="006C34B4">
        <w:rPr>
          <w:rFonts w:ascii="Browallia New" w:hAnsi="Browallia New" w:cs="Browallia New"/>
          <w:sz w:val="26"/>
          <w:szCs w:val="26"/>
          <w:cs/>
        </w:rPr>
        <w:t>เพื่อพิจารณาว่าเข้าเงื่อนไขการจ่ายชำระด้วยเงินต้นและดอกเบี้ยหรือไม่</w:t>
      </w: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6C34B4">
        <w:rPr>
          <w:rFonts w:ascii="Browallia New" w:hAnsi="Browallia New" w:cs="Browallia New"/>
          <w:i/>
          <w:iCs/>
          <w:sz w:val="26"/>
          <w:szCs w:val="26"/>
          <w:cs/>
        </w:rPr>
        <w:t>ตราสารหนี้</w:t>
      </w:r>
    </w:p>
    <w:p w:rsidR="00AD6FC5" w:rsidRPr="006C34B4" w:rsidRDefault="00AD6FC5" w:rsidP="008A7F71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 (</w:t>
      </w:r>
      <w:r w:rsidRPr="006C34B4">
        <w:rPr>
          <w:rFonts w:ascii="Browallia New" w:hAnsi="Browallia New" w:cs="Browallia New"/>
          <w:sz w:val="26"/>
          <w:szCs w:val="26"/>
        </w:rPr>
        <w:t xml:space="preserve">Business model) </w:t>
      </w:r>
      <w:r w:rsidRPr="006C34B4">
        <w:rPr>
          <w:rFonts w:ascii="Browallia New" w:hAnsi="Browallia New" w:cs="Browallia New"/>
          <w:sz w:val="26"/>
          <w:szCs w:val="26"/>
          <w:cs/>
        </w:rPr>
        <w:t>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:rsidR="00AD6FC5" w:rsidRPr="006C34B4" w:rsidRDefault="00AD6FC5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6C34B4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</w:rPr>
        <w:t>-</w:t>
      </w:r>
      <w:r w:rsidRPr="006C34B4">
        <w:rPr>
          <w:rFonts w:ascii="Browallia New" w:hAnsi="Browallia New" w:cs="Browallia New"/>
          <w:sz w:val="26"/>
          <w:szCs w:val="26"/>
        </w:rPr>
        <w:tab/>
      </w:r>
      <w:r w:rsidRPr="006C34B4">
        <w:rPr>
          <w:rFonts w:ascii="Browallia New" w:hAnsi="Browallia New" w:cs="Browallia New"/>
          <w:sz w:val="26"/>
          <w:szCs w:val="26"/>
          <w:cs/>
        </w:rPr>
        <w:t>ราคาทุนตัดจัดหน่าย: สินทรัพย์ที่กลุ่มกิจการถือไว้เพื่อรับชำระกระแสเงินสดตามสัญญาที่มีลักษณะของเงินต้นและดอกเบี้ย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6C34B4">
        <w:rPr>
          <w:rFonts w:ascii="Browallia New" w:hAnsi="Browallia New" w:cs="Browallia New"/>
          <w:sz w:val="26"/>
          <w:szCs w:val="26"/>
        </w:rPr>
        <w:t xml:space="preserve">SPPI) </w:t>
      </w:r>
      <w:r w:rsidRPr="006C34B4">
        <w:rPr>
          <w:rFonts w:ascii="Browallia New" w:hAnsi="Browallia New" w:cs="Browallia New"/>
          <w:sz w:val="26"/>
          <w:szCs w:val="26"/>
          <w:cs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ส่วนรายการขาดทุนจากการด้อยค่าจะรับรู้เป็นรายการแยกต่างหาก</w:t>
      </w:r>
    </w:p>
    <w:p w:rsidR="008A7F71" w:rsidRPr="006C34B4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</w:rPr>
        <w:t>-</w:t>
      </w:r>
      <w:r w:rsidRPr="006C34B4">
        <w:rPr>
          <w:rFonts w:ascii="Browallia New" w:hAnsi="Browallia New" w:cs="Browallia New"/>
          <w:sz w:val="26"/>
          <w:szCs w:val="26"/>
        </w:rPr>
        <w:tab/>
      </w:r>
      <w:r w:rsidRPr="006C34B4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6C34B4">
        <w:rPr>
          <w:rFonts w:ascii="Browallia New" w:hAnsi="Browallia New" w:cs="Browallia New"/>
          <w:sz w:val="26"/>
          <w:szCs w:val="26"/>
        </w:rPr>
        <w:t xml:space="preserve">FVOCI): </w:t>
      </w:r>
      <w:r w:rsidRPr="006C34B4">
        <w:rPr>
          <w:rFonts w:ascii="Browallia New" w:hAnsi="Browallia New" w:cs="Browallia New"/>
          <w:sz w:val="26"/>
          <w:szCs w:val="26"/>
          <w:cs/>
        </w:rPr>
        <w:t>สินทรัพย์ที่กลุ่มกิจการถือไว้เพื่อรับชำระกระแสเงินสดตามสัญญา</w:t>
      </w:r>
      <w:r w:rsidR="00FF0644" w:rsidRPr="006C34B4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>ที่มีลักษณะของเงินต้นและดอกเบี้ย (</w:t>
      </w:r>
      <w:r w:rsidRPr="006C34B4">
        <w:rPr>
          <w:rFonts w:ascii="Browallia New" w:hAnsi="Browallia New" w:cs="Browallia New"/>
          <w:sz w:val="26"/>
          <w:szCs w:val="26"/>
        </w:rPr>
        <w:t xml:space="preserve">SPPI) </w:t>
      </w:r>
      <w:r w:rsidRPr="006C34B4">
        <w:rPr>
          <w:rFonts w:ascii="Browallia New" w:hAnsi="Browallia New" w:cs="Browallia New"/>
          <w:sz w:val="26"/>
          <w:szCs w:val="26"/>
          <w:cs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</w:t>
      </w:r>
      <w:r w:rsidR="00EF3304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:rsidR="008A7F71" w:rsidRPr="006C34B4" w:rsidRDefault="00AD6FC5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</w:rPr>
        <w:t>-</w:t>
      </w:r>
      <w:r w:rsidRPr="006C34B4">
        <w:rPr>
          <w:rFonts w:ascii="Browallia New" w:hAnsi="Browallia New" w:cs="Browallia New"/>
          <w:sz w:val="26"/>
          <w:szCs w:val="26"/>
        </w:rPr>
        <w:tab/>
      </w:r>
      <w:r w:rsidR="008A7F71" w:rsidRPr="006C34B4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 (</w:t>
      </w:r>
      <w:r w:rsidR="008A7F71" w:rsidRPr="006C34B4">
        <w:rPr>
          <w:rFonts w:ascii="Browallia New" w:hAnsi="Browallia New" w:cs="Browallia New"/>
          <w:sz w:val="26"/>
          <w:szCs w:val="26"/>
        </w:rPr>
        <w:t xml:space="preserve">FVPL): </w:t>
      </w:r>
      <w:r w:rsidR="008A7F71" w:rsidRPr="006C34B4">
        <w:rPr>
          <w:rFonts w:ascii="Browallia New" w:hAnsi="Browallia New" w:cs="Browallia New"/>
          <w:sz w:val="26"/>
          <w:szCs w:val="26"/>
          <w:cs/>
        </w:rPr>
        <w:t>สินทรัพย์ที่กลุ่มกิจการถือไว้ที่ไม่เข้าเงื่อนไขการวัดมูลค่าแบบราคาทุน</w:t>
      </w:r>
      <w:r w:rsidR="00FF0644" w:rsidRPr="006C34B4">
        <w:rPr>
          <w:rFonts w:ascii="Browallia New" w:hAnsi="Browallia New" w:cs="Browallia New"/>
          <w:sz w:val="26"/>
          <w:szCs w:val="26"/>
        </w:rPr>
        <w:br/>
      </w:r>
      <w:r w:rsidR="008A7F71" w:rsidRPr="006C34B4">
        <w:rPr>
          <w:rFonts w:ascii="Browallia New" w:hAnsi="Browallia New" w:cs="Browallia New"/>
          <w:sz w:val="26"/>
          <w:szCs w:val="26"/>
          <w:cs/>
        </w:rPr>
        <w:t>ตัดจำหน่ายและมูลค่ายุติธรรมผ่านกำไรขาดทุนเบ็ดเสร็จอื่น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กลุ่มกิจการโอนจัดประเภทตราสารหนี้เมื่อโมเดลธุรกิจ (</w:t>
      </w:r>
      <w:r w:rsidRPr="006C34B4">
        <w:rPr>
          <w:rFonts w:ascii="Browallia New" w:hAnsi="Browallia New" w:cs="Browallia New"/>
          <w:sz w:val="26"/>
          <w:szCs w:val="26"/>
        </w:rPr>
        <w:t xml:space="preserve">Business model) </w:t>
      </w:r>
      <w:r w:rsidRPr="006C34B4">
        <w:rPr>
          <w:rFonts w:ascii="Browallia New" w:hAnsi="Browallia New" w:cs="Browallia New"/>
          <w:sz w:val="26"/>
          <w:szCs w:val="26"/>
          <w:cs/>
        </w:rPr>
        <w:t>ในการจัดการสินทรัพย์ทางการเงินเปลี่ยนไปเท่านั้น</w:t>
      </w:r>
    </w:p>
    <w:p w:rsidR="007B3CDD" w:rsidRPr="006C34B4" w:rsidRDefault="007B3CDD" w:rsidP="00EF330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</w:rPr>
        <w:br w:type="page"/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t>5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E6C81" w:rsidRPr="006C34B4" w:rsidRDefault="00FE6C81" w:rsidP="00FE6C8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FE6C81" w:rsidRPr="006C34B4" w:rsidRDefault="00FE6C81" w:rsidP="00FE6C8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E6C81" w:rsidRPr="006C34B4" w:rsidRDefault="00FE6C81" w:rsidP="00FE6C8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FE6C81" w:rsidRPr="006C34B4" w:rsidRDefault="00FE6C81" w:rsidP="00FE6C8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เครื่องมือทางการเงิน 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 xml:space="preserve">(TFRS </w:t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t>9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 xml:space="preserve">) </w:t>
      </w:r>
      <w:r w:rsidRPr="006C34B4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6C34B4" w:rsidRDefault="00AD6FC5" w:rsidP="00AD6FC5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:rsidR="00AD6FC5" w:rsidRPr="006C34B4" w:rsidRDefault="00AD6FC5" w:rsidP="00AD6FC5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6C34B4">
        <w:rPr>
          <w:rFonts w:ascii="Browallia New" w:hAnsi="Browallia New" w:cs="Browallia New"/>
          <w:i/>
          <w:iCs/>
          <w:sz w:val="26"/>
          <w:szCs w:val="26"/>
          <w:cs/>
        </w:rPr>
        <w:t>ตราสารทุน</w:t>
      </w:r>
    </w:p>
    <w:p w:rsidR="00AD6FC5" w:rsidRPr="006C34B4" w:rsidRDefault="00AD6FC5" w:rsidP="00AD6FC5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:rsidR="000208C4" w:rsidRPr="006C34B4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082449" w:rsidRPr="00082449">
        <w:rPr>
          <w:rFonts w:ascii="Browallia New" w:hAnsi="Browallia New" w:cs="Browallia New"/>
          <w:sz w:val="26"/>
          <w:szCs w:val="26"/>
        </w:rPr>
        <w:t>2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</w:t>
      </w:r>
      <w:r w:rsidR="0038792D" w:rsidRPr="006C34B4">
        <w:rPr>
          <w:rFonts w:ascii="Browallia New" w:hAnsi="Browallia New" w:cs="Browallia New"/>
          <w:sz w:val="26"/>
          <w:szCs w:val="26"/>
        </w:rPr>
        <w:br/>
      </w:r>
    </w:p>
    <w:p w:rsidR="00AD6FC5" w:rsidRPr="006C34B4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>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</w:t>
      </w:r>
      <w:r w:rsidRPr="006C34B4">
        <w:rPr>
          <w:rFonts w:ascii="Browallia New" w:hAnsi="Browallia New" w:cs="Browallia New"/>
          <w:sz w:val="26"/>
          <w:szCs w:val="26"/>
          <w:cs/>
        </w:rPr>
        <w:t>จากตราสารทุนดังกล่าวจะรับรู้ในกำไรหรือขาดทุนและแสดงรวมอยู่ในรายได้อื่น</w:t>
      </w:r>
    </w:p>
    <w:p w:rsidR="0081631B" w:rsidRPr="006C34B4" w:rsidRDefault="0081631B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6C34B4">
        <w:rPr>
          <w:rFonts w:ascii="Browallia New" w:hAnsi="Browallia New" w:cs="Browallia New"/>
          <w:i/>
          <w:iCs/>
          <w:sz w:val="26"/>
          <w:szCs w:val="26"/>
          <w:cs/>
        </w:rPr>
        <w:t>การด้อยค่า</w:t>
      </w: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1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กลุ่มกิจการต้องพิจารณาและรับรู้ผลขาดทุนด้านเครดิตที่คาดว่าจะเกิดขึ้น โดยรวม</w:t>
      </w:r>
      <w:r w:rsidR="00AD6FC5" w:rsidRPr="006C34B4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>การคาดการณ์เหตุการณ์ในอนาคต (</w:t>
      </w:r>
      <w:r w:rsidRPr="006C34B4">
        <w:rPr>
          <w:rFonts w:ascii="Browallia New" w:hAnsi="Browallia New" w:cs="Browallia New"/>
          <w:sz w:val="26"/>
          <w:szCs w:val="26"/>
        </w:rPr>
        <w:t xml:space="preserve">Forward looking)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</w:t>
      </w:r>
      <w:r w:rsidR="00AD6FC5" w:rsidRPr="006C34B4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>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cs/>
        </w:rPr>
      </w:pPr>
    </w:p>
    <w:p w:rsidR="0081631B" w:rsidRPr="006C34B4" w:rsidRDefault="0081631B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6C34B4">
        <w:rPr>
          <w:rFonts w:ascii="Browallia New" w:hAnsi="Browallia New" w:cs="Browallia New"/>
          <w:sz w:val="26"/>
          <w:szCs w:val="26"/>
        </w:rPr>
        <w:t>COVID-</w:t>
      </w:r>
      <w:r w:rsidR="00082449" w:rsidRPr="00082449">
        <w:rPr>
          <w:rFonts w:ascii="Browallia New" w:hAnsi="Browallia New" w:cs="Browallia New"/>
          <w:sz w:val="26"/>
          <w:szCs w:val="26"/>
        </w:rPr>
        <w:t>19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1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FF0644" w:rsidRPr="006C34B4">
        <w:rPr>
          <w:rFonts w:ascii="Browallia New" w:hAnsi="Browallia New" w:cs="Browallia New"/>
          <w:sz w:val="26"/>
          <w:szCs w:val="26"/>
        </w:rPr>
        <w:br/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โดยเลือกที่จะไม่นำข้อมูลที่มีการคาดการณ์ไปในอนาคต (</w:t>
      </w:r>
      <w:r w:rsidRPr="006C34B4">
        <w:rPr>
          <w:rFonts w:ascii="Browallia New" w:hAnsi="Browallia New" w:cs="Browallia New"/>
          <w:sz w:val="26"/>
          <w:szCs w:val="26"/>
        </w:rPr>
        <w:t xml:space="preserve">Forward looking information)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มาใช้ในการพิจารณารับรู้ผลขาดทุนด้านเครดิตที่คาดว่าจะเกิดขึ้นของ ลูกหนี้การค้า ซึ่งกลุ่มกิจการเลือกใช้วิธีการอย่างง่ายในการคำนวณ โดยผลขาดทุนด้านเครดิตที่คาดว่าจะเกิดขึ้นจำนวน </w:t>
      </w:r>
      <w:r w:rsidR="00082449" w:rsidRPr="00082449">
        <w:rPr>
          <w:rFonts w:ascii="Browallia New" w:hAnsi="Browallia New" w:cs="Browallia New"/>
          <w:sz w:val="26"/>
          <w:szCs w:val="26"/>
        </w:rPr>
        <w:t>41</w:t>
      </w:r>
      <w:r w:rsidR="00D76787" w:rsidRPr="006C34B4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12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6787" w:rsidRPr="006C34B4">
        <w:rPr>
          <w:rFonts w:ascii="Browallia New" w:hAnsi="Browallia New" w:cs="Browallia New"/>
          <w:sz w:val="26"/>
          <w:szCs w:val="26"/>
          <w:cs/>
        </w:rPr>
        <w:t>ล้าน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บาท ณ 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วัดมูลค่าโดยใช้ข้อมูล</w:t>
      </w:r>
      <w:r w:rsidR="00AD6FC5" w:rsidRPr="006C34B4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>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:rsidR="0081631B" w:rsidRPr="006C34B4" w:rsidRDefault="0081631B" w:rsidP="008A7F71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6C34B4">
        <w:rPr>
          <w:rFonts w:ascii="Browallia New" w:hAnsi="Browallia New" w:cs="Browallia New"/>
          <w:i/>
          <w:iCs/>
          <w:sz w:val="26"/>
          <w:szCs w:val="26"/>
          <w:cs/>
        </w:rPr>
        <w:t>สัญญาค้ำประกันทางการเงิน</w:t>
      </w: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</w:t>
      </w:r>
      <w:r w:rsidR="00AD6FC5" w:rsidRPr="006C34B4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>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6C34B4">
        <w:rPr>
          <w:rFonts w:ascii="Browallia New" w:hAnsi="Browallia New" w:cs="Browallia New"/>
          <w:i/>
          <w:iCs/>
          <w:sz w:val="26"/>
          <w:szCs w:val="26"/>
          <w:cs/>
        </w:rPr>
        <w:t xml:space="preserve">อนุพันธ์ทางการเงิน </w:t>
      </w:r>
    </w:p>
    <w:p w:rsidR="008A7F71" w:rsidRPr="006C34B4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7A27EE" w:rsidRPr="006C34B4" w:rsidRDefault="008A7F71" w:rsidP="008635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:rsidR="0081631B" w:rsidRPr="00FA2621" w:rsidRDefault="003849F2" w:rsidP="00FF064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</w:rPr>
        <w:br w:type="page"/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t>5</w:t>
      </w:r>
      <w:r w:rsidR="0081631B" w:rsidRPr="00FA2621">
        <w:rPr>
          <w:rFonts w:ascii="Browallia New" w:hAnsi="Browallia New" w:cs="Browallia New"/>
          <w:b/>
          <w:bCs/>
          <w:sz w:val="26"/>
          <w:szCs w:val="26"/>
        </w:rPr>
        <w:tab/>
      </w:r>
      <w:r w:rsidR="0081631B" w:rsidRPr="00FA2621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81631B" w:rsidRPr="00FA262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1631B" w:rsidRPr="00FA2621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A2621" w:rsidRPr="006C34B4" w:rsidRDefault="00FA2621" w:rsidP="00FA262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FA2621" w:rsidRPr="006C34B4" w:rsidRDefault="00FA2621" w:rsidP="00FA262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F0644" w:rsidRPr="00FA2621" w:rsidRDefault="00FF0644" w:rsidP="003849F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3849F2" w:rsidRPr="00FA2621" w:rsidRDefault="003849F2" w:rsidP="003849F2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2621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Pr="00FA2621">
        <w:rPr>
          <w:rFonts w:ascii="Browallia New" w:hAnsi="Browallia New" w:cs="Browallia New"/>
          <w:b/>
          <w:bCs/>
          <w:sz w:val="26"/>
          <w:szCs w:val="26"/>
        </w:rPr>
        <w:t xml:space="preserve">(TFRS </w:t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FA2621">
        <w:rPr>
          <w:rFonts w:ascii="Browallia New" w:hAnsi="Browallia New" w:cs="Browallia New"/>
          <w:b/>
          <w:bCs/>
          <w:sz w:val="26"/>
          <w:szCs w:val="26"/>
        </w:rPr>
        <w:t>)</w:t>
      </w:r>
    </w:p>
    <w:p w:rsidR="003849F2" w:rsidRPr="00FA2621" w:rsidRDefault="003849F2" w:rsidP="003849F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210C" w:rsidRPr="00FA2621" w:rsidRDefault="003849F2" w:rsidP="003849F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621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</w:t>
      </w:r>
      <w:r w:rsidR="00944263" w:rsidRPr="00FA2621">
        <w:rPr>
          <w:rFonts w:ascii="Browallia New" w:hAnsi="Browallia New" w:cs="Browallia New"/>
          <w:sz w:val="26"/>
          <w:szCs w:val="26"/>
          <w:cs/>
        </w:rPr>
        <w:t>ออฟฟิศ คลังสินค้า ร้านค้า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1427" w:rsidRPr="00FA2621">
        <w:rPr>
          <w:rFonts w:ascii="Browallia New" w:hAnsi="Browallia New" w:cs="Browallia New"/>
          <w:sz w:val="26"/>
          <w:szCs w:val="26"/>
          <w:cs/>
        </w:rPr>
        <w:t>และยานพาหนะ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โดยสัญญาเช่าส่วนใหญ่จะมีระยะเวลาการเช่าคงที่จำนวน </w:t>
      </w:r>
      <w:r w:rsidR="00FA2621">
        <w:rPr>
          <w:rFonts w:ascii="Browallia New" w:hAnsi="Browallia New" w:cs="Browallia New"/>
          <w:sz w:val="26"/>
          <w:szCs w:val="26"/>
          <w:cs/>
        </w:rPr>
        <w:br/>
      </w:r>
      <w:r w:rsidR="00082449" w:rsidRPr="00082449">
        <w:rPr>
          <w:rFonts w:ascii="Browallia New" w:hAnsi="Browallia New" w:cs="Browallia New"/>
          <w:sz w:val="26"/>
          <w:szCs w:val="26"/>
        </w:rPr>
        <w:t>3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082449" w:rsidRPr="00082449">
        <w:rPr>
          <w:rFonts w:ascii="Browallia New" w:hAnsi="Browallia New" w:cs="Browallia New"/>
          <w:sz w:val="26"/>
          <w:szCs w:val="26"/>
        </w:rPr>
        <w:t>6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ปี โดยบางสัญญามีเงื่อนไขให้สามารถต่อสัญญาได้ </w:t>
      </w:r>
    </w:p>
    <w:p w:rsidR="00CB210C" w:rsidRPr="00FA2621" w:rsidRDefault="00CB210C" w:rsidP="003849F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FA2621" w:rsidRDefault="003849F2" w:rsidP="00CB21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621">
        <w:rPr>
          <w:rFonts w:ascii="Browallia New" w:hAnsi="Browallia New" w:cs="Browallia New"/>
          <w:sz w:val="26"/>
          <w:szCs w:val="26"/>
          <w:cs/>
        </w:rPr>
        <w:t xml:space="preserve">ก่อนปี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กลุ่มกิจการได้จัดประเภทสัญญาเช่า</w:t>
      </w:r>
      <w:r w:rsidR="008A7F71" w:rsidRPr="00FA2621">
        <w:rPr>
          <w:rFonts w:ascii="Browallia New" w:hAnsi="Browallia New" w:cs="Browallia New"/>
          <w:sz w:val="26"/>
          <w:szCs w:val="26"/>
          <w:cs/>
        </w:rPr>
        <w:t>ที่ดิน อาคาร และอุปกรณ์ต่าง ๆ เป็นสัญญาเช่าประเภทสัญญา</w:t>
      </w:r>
      <w:r w:rsidR="00FA2621">
        <w:rPr>
          <w:rFonts w:ascii="Browallia New" w:hAnsi="Browallia New" w:cs="Browallia New"/>
          <w:sz w:val="26"/>
          <w:szCs w:val="26"/>
          <w:cs/>
        </w:rPr>
        <w:br/>
      </w:r>
      <w:r w:rsidR="008A7F71" w:rsidRPr="00FA2621">
        <w:rPr>
          <w:rFonts w:ascii="Browallia New" w:hAnsi="Browallia New" w:cs="Browallia New"/>
          <w:sz w:val="26"/>
          <w:szCs w:val="26"/>
          <w:cs/>
        </w:rPr>
        <w:t>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8A7F71" w:rsidRPr="00FA2621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FA2621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ตั้งแต่วันที่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กลุ่มกิจการรับรู้สัญญาเช่าเมื่อกลุ่มกิจการสามารถเข้าถึงสินทรัพย์ตามสัญญาเช่า เป็นสินทรัพย์</w:t>
      </w:r>
      <w:r w:rsidRPr="00FA2621">
        <w:rPr>
          <w:rFonts w:ascii="Browallia New" w:hAnsi="Browallia New" w:cs="Browallia New"/>
          <w:sz w:val="26"/>
          <w:szCs w:val="26"/>
          <w:cs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="00FF0644" w:rsidRPr="00FA2621">
        <w:rPr>
          <w:rFonts w:ascii="Browallia New" w:hAnsi="Browallia New" w:cs="Browallia New"/>
          <w:sz w:val="26"/>
          <w:szCs w:val="26"/>
        </w:rPr>
        <w:br/>
      </w:r>
      <w:r w:rsidRPr="00FA2621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8A7F71" w:rsidRPr="00FA2621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FA2621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621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FF0644" w:rsidRPr="00FA2621" w:rsidRDefault="00FF0644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FA2621" w:rsidRDefault="008A7F71" w:rsidP="00FF0644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A2621">
        <w:rPr>
          <w:rFonts w:ascii="Browallia New" w:hAnsi="Browallia New" w:cs="Browallia New"/>
          <w:sz w:val="26"/>
          <w:szCs w:val="26"/>
        </w:rPr>
        <w:t>•</w:t>
      </w:r>
      <w:r w:rsidRPr="00FA2621">
        <w:rPr>
          <w:rFonts w:ascii="Browallia New" w:hAnsi="Browallia New" w:cs="Browallia New"/>
          <w:sz w:val="26"/>
          <w:szCs w:val="26"/>
        </w:rPr>
        <w:tab/>
      </w:r>
      <w:r w:rsidRPr="00FA2621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:rsidR="008A7F71" w:rsidRPr="00FA2621" w:rsidRDefault="008A7F71" w:rsidP="00FF0644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A2621">
        <w:rPr>
          <w:rFonts w:ascii="Browallia New" w:hAnsi="Browallia New" w:cs="Browallia New"/>
          <w:sz w:val="26"/>
          <w:szCs w:val="26"/>
        </w:rPr>
        <w:t>•</w:t>
      </w:r>
      <w:r w:rsidRPr="00FA2621">
        <w:rPr>
          <w:rFonts w:ascii="Browallia New" w:hAnsi="Browallia New" w:cs="Browallia New"/>
          <w:sz w:val="26"/>
          <w:szCs w:val="26"/>
        </w:rPr>
        <w:tab/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8A7F71" w:rsidRPr="00FA2621" w:rsidRDefault="008A7F71" w:rsidP="00FF0644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A2621">
        <w:rPr>
          <w:rFonts w:ascii="Browallia New" w:hAnsi="Browallia New" w:cs="Browallia New"/>
          <w:sz w:val="26"/>
          <w:szCs w:val="26"/>
        </w:rPr>
        <w:t>•</w:t>
      </w:r>
      <w:r w:rsidRPr="00FA2621">
        <w:rPr>
          <w:rFonts w:ascii="Browallia New" w:hAnsi="Browallia New" w:cs="Browallia New"/>
          <w:sz w:val="26"/>
          <w:szCs w:val="26"/>
        </w:rPr>
        <w:tab/>
      </w:r>
      <w:r w:rsidRPr="00FA2621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8A7F71" w:rsidRPr="00FA2621" w:rsidRDefault="008A7F71" w:rsidP="00FF0644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A2621">
        <w:rPr>
          <w:rFonts w:ascii="Browallia New" w:hAnsi="Browallia New" w:cs="Browallia New"/>
          <w:sz w:val="26"/>
          <w:szCs w:val="26"/>
        </w:rPr>
        <w:t>•</w:t>
      </w:r>
      <w:r w:rsidRPr="00FA2621">
        <w:rPr>
          <w:rFonts w:ascii="Browallia New" w:hAnsi="Browallia New" w:cs="Browallia New"/>
          <w:sz w:val="26"/>
          <w:szCs w:val="26"/>
        </w:rPr>
        <w:tab/>
      </w:r>
      <w:r w:rsidRPr="00FA2621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8A7F71" w:rsidRPr="00FA2621" w:rsidRDefault="008A7F71" w:rsidP="00FF0644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A2621">
        <w:rPr>
          <w:rFonts w:ascii="Browallia New" w:hAnsi="Browallia New" w:cs="Browallia New"/>
          <w:sz w:val="26"/>
          <w:szCs w:val="26"/>
        </w:rPr>
        <w:t>•</w:t>
      </w:r>
      <w:r w:rsidRPr="00FA2621">
        <w:rPr>
          <w:rFonts w:ascii="Browallia New" w:hAnsi="Browallia New" w:cs="Browallia New"/>
          <w:sz w:val="26"/>
          <w:szCs w:val="26"/>
        </w:rPr>
        <w:tab/>
      </w:r>
      <w:r w:rsidRPr="00FA2621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81631B" w:rsidRPr="00FA2621" w:rsidRDefault="0081631B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FA2621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621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F0644" w:rsidRPr="00FA2621">
        <w:rPr>
          <w:rFonts w:ascii="Browallia New" w:hAnsi="Browallia New" w:cs="Browallia New"/>
          <w:sz w:val="26"/>
          <w:szCs w:val="26"/>
        </w:rPr>
        <w:br/>
      </w:r>
      <w:r w:rsidRPr="00FA2621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8A7F71" w:rsidRPr="00FA2621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E1427" w:rsidRPr="00FA2621" w:rsidRDefault="00D65A02" w:rsidP="00BE142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2621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</w:t>
      </w:r>
      <w:r w:rsidR="008F626A"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="00FA2621">
        <w:rPr>
          <w:rFonts w:ascii="Browallia New" w:hAnsi="Browallia New" w:cs="Browallia New"/>
          <w:sz w:val="26"/>
          <w:szCs w:val="26"/>
          <w:cs/>
        </w:rPr>
        <w:br/>
      </w:r>
      <w:r w:rsidRPr="00FA2621">
        <w:rPr>
          <w:rFonts w:ascii="Browallia New" w:hAnsi="Browallia New" w:cs="Browallia New"/>
          <w:sz w:val="26"/>
          <w:szCs w:val="26"/>
          <w:cs/>
        </w:rPr>
        <w:t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="00075258" w:rsidRPr="00FA262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1427" w:rsidRPr="00FA2621">
        <w:rPr>
          <w:rFonts w:ascii="Browallia New" w:hAnsi="Browallia New" w:cs="Browallia New"/>
          <w:sz w:val="26"/>
          <w:szCs w:val="26"/>
          <w:cs/>
        </w:rPr>
        <w:t>สัญญาเช่าระยะสั้น</w:t>
      </w:r>
      <w:r w:rsidR="00FA2621">
        <w:rPr>
          <w:rFonts w:ascii="Browallia New" w:hAnsi="Browallia New" w:cs="Browallia New"/>
          <w:sz w:val="26"/>
          <w:szCs w:val="26"/>
          <w:cs/>
        </w:rPr>
        <w:br/>
      </w:r>
      <w:r w:rsidR="00BE1427" w:rsidRPr="00FA2621">
        <w:rPr>
          <w:rFonts w:ascii="Browallia New" w:hAnsi="Browallia New" w:cs="Browallia New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082449" w:rsidRPr="00082449">
        <w:rPr>
          <w:rFonts w:ascii="Browallia New" w:hAnsi="Browallia New" w:cs="Browallia New"/>
          <w:sz w:val="26"/>
          <w:szCs w:val="26"/>
        </w:rPr>
        <w:t>12</w:t>
      </w:r>
      <w:r w:rsidR="00BE1427"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="00BE1427" w:rsidRPr="00FA2621">
        <w:rPr>
          <w:rFonts w:ascii="Browallia New" w:hAnsi="Browallia New" w:cs="Browallia New"/>
          <w:sz w:val="26"/>
          <w:szCs w:val="26"/>
          <w:cs/>
        </w:rPr>
        <w:t>เดือน</w:t>
      </w:r>
      <w:r w:rsidR="00075258"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="00075258" w:rsidRPr="00FA2621">
        <w:rPr>
          <w:rFonts w:ascii="Browallia New" w:hAnsi="Browallia New" w:cs="Browallia New"/>
          <w:sz w:val="26"/>
          <w:szCs w:val="26"/>
          <w:cs/>
        </w:rPr>
        <w:t>สินทรัพย์ที่มีมูลค่าต่ำประกอบด้วยอุปกรณ์คอมพิวเตอร์</w:t>
      </w:r>
    </w:p>
    <w:p w:rsidR="00D94924" w:rsidRPr="00FA2621" w:rsidRDefault="00D94924" w:rsidP="00D9492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2621">
        <w:rPr>
          <w:rFonts w:ascii="Browallia New" w:hAnsi="Browallia New" w:cs="Browallia New"/>
          <w:sz w:val="26"/>
          <w:szCs w:val="26"/>
        </w:rPr>
        <w:br w:type="page"/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t>5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>การ</w:t>
      </w:r>
      <w:r w:rsidRPr="00FA2621">
        <w:rPr>
          <w:rFonts w:ascii="Browallia New" w:hAnsi="Browallia New" w:cs="Browallia New"/>
          <w:b/>
          <w:bCs/>
          <w:sz w:val="26"/>
          <w:szCs w:val="26"/>
          <w:cs/>
        </w:rPr>
        <w:t>นำมาตรฐานการรายงานทางการเงินใหม่มาถือปฏิบัติและการเปลี่ยนแปลงนโยบายการบัญชี</w:t>
      </w:r>
      <w:r w:rsidRPr="00FA262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A2621" w:rsidRPr="00FA2621" w:rsidRDefault="00FA2621" w:rsidP="00FA262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FA2621" w:rsidRPr="00FA2621" w:rsidRDefault="00FA2621" w:rsidP="00FA262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2621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  <w:r w:rsidRPr="00FA262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94924" w:rsidRPr="00FA2621" w:rsidRDefault="00D94924" w:rsidP="00D949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94924" w:rsidRPr="00FA2621" w:rsidRDefault="00D94924" w:rsidP="00D9492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2621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Pr="00FA2621">
        <w:rPr>
          <w:rFonts w:ascii="Browallia New" w:hAnsi="Browallia New" w:cs="Browallia New"/>
          <w:b/>
          <w:bCs/>
          <w:sz w:val="26"/>
          <w:szCs w:val="26"/>
        </w:rPr>
        <w:t xml:space="preserve">(TFRS </w:t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FA2621">
        <w:rPr>
          <w:rFonts w:ascii="Browallia New" w:hAnsi="Browallia New" w:cs="Browallia New"/>
          <w:b/>
          <w:bCs/>
          <w:sz w:val="26"/>
          <w:szCs w:val="26"/>
        </w:rPr>
        <w:t xml:space="preserve">) </w:t>
      </w:r>
      <w:r w:rsidRPr="00FA2621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B2249C" w:rsidRDefault="00B2249C" w:rsidP="00CB21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276EA" w:rsidRPr="00FA2621" w:rsidRDefault="0081631B" w:rsidP="00CB21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621">
        <w:rPr>
          <w:rFonts w:ascii="Browallia New" w:hAnsi="Browallia New" w:cs="Browallia New"/>
          <w:sz w:val="26"/>
          <w:szCs w:val="26"/>
          <w:cs/>
        </w:rPr>
        <w:t xml:space="preserve"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 </w:t>
      </w:r>
      <w:r w:rsidRPr="00FA2621">
        <w:rPr>
          <w:rFonts w:ascii="Browallia New" w:hAnsi="Browallia New" w:cs="Browallia New"/>
          <w:sz w:val="26"/>
          <w:szCs w:val="26"/>
        </w:rPr>
        <w:t>COVID-</w:t>
      </w:r>
      <w:r w:rsidR="00082449" w:rsidRPr="00082449">
        <w:rPr>
          <w:rFonts w:ascii="Browallia New" w:hAnsi="Browallia New" w:cs="Browallia New"/>
          <w:sz w:val="26"/>
          <w:szCs w:val="26"/>
        </w:rPr>
        <w:t>19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กลุ่มกิจการเลือกที่จะไม่ปฏิบัติตาม </w:t>
      </w:r>
      <w:r w:rsidRPr="00FA2621">
        <w:rPr>
          <w:rFonts w:ascii="Browallia New" w:hAnsi="Browallia New" w:cs="Browallia New"/>
          <w:sz w:val="26"/>
          <w:szCs w:val="26"/>
        </w:rPr>
        <w:t xml:space="preserve">TFRS </w:t>
      </w:r>
      <w:r w:rsidR="00082449" w:rsidRPr="00082449">
        <w:rPr>
          <w:rFonts w:ascii="Browallia New" w:hAnsi="Browallia New" w:cs="Browallia New"/>
          <w:sz w:val="26"/>
          <w:szCs w:val="26"/>
        </w:rPr>
        <w:t>16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เกี่ยวกับการเปลี่ยนแปลงสัญญาเช่าสำหรับสัญญาเช่าทุกสัญญาที่ได้รับการลด ค่าเช่า แต่เลือกที่จะนำข้อยกเว้นจากมาตรการผ่อนปรนชั่วคราวเพื่อลดผลกระทบจาก </w:t>
      </w:r>
      <w:r w:rsidRPr="00FA2621">
        <w:rPr>
          <w:rFonts w:ascii="Browallia New" w:hAnsi="Browallia New" w:cs="Browallia New"/>
          <w:sz w:val="26"/>
          <w:szCs w:val="26"/>
        </w:rPr>
        <w:t>COVID-</w:t>
      </w:r>
      <w:r w:rsidR="00082449" w:rsidRPr="00082449">
        <w:rPr>
          <w:rFonts w:ascii="Browallia New" w:hAnsi="Browallia New" w:cs="Browallia New"/>
          <w:sz w:val="26"/>
          <w:szCs w:val="26"/>
        </w:rPr>
        <w:t>19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1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>โดยการปรับลดหนี้สินตามสัญญาเช่าที่ครบกำหนดตามสัดส่วนที่ได้รับส่วนลดตลอดช่วงเวลาที่ได้รับการล</w:t>
      </w:r>
      <w:r w:rsidR="00E276EA" w:rsidRPr="00FA2621">
        <w:rPr>
          <w:rFonts w:ascii="Browallia New" w:hAnsi="Browallia New" w:cs="Browallia New"/>
          <w:sz w:val="26"/>
          <w:szCs w:val="26"/>
          <w:cs/>
        </w:rPr>
        <w:t>ด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 ตามสัดส่วนของค่าเช่าที่ลดลง จำนวน </w:t>
      </w:r>
      <w:r w:rsidR="00082449" w:rsidRPr="00082449">
        <w:rPr>
          <w:rFonts w:ascii="Browallia New" w:hAnsi="Browallia New" w:cs="Browallia New"/>
          <w:sz w:val="26"/>
          <w:szCs w:val="26"/>
        </w:rPr>
        <w:t>2</w:t>
      </w:r>
      <w:r w:rsidR="004A581F" w:rsidRPr="00FA2621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67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581F" w:rsidRPr="00FA2621">
        <w:rPr>
          <w:rFonts w:ascii="Browallia New" w:hAnsi="Browallia New" w:cs="Browallia New"/>
          <w:sz w:val="26"/>
          <w:szCs w:val="26"/>
          <w:cs/>
        </w:rPr>
        <w:t>ล้าน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="00082449" w:rsidRPr="00082449">
        <w:rPr>
          <w:rFonts w:ascii="Browallia New" w:hAnsi="Browallia New" w:cs="Browallia New"/>
          <w:sz w:val="26"/>
          <w:szCs w:val="26"/>
        </w:rPr>
        <w:t>0</w:t>
      </w:r>
      <w:r w:rsidR="004A581F" w:rsidRPr="00FA2621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26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581F" w:rsidRPr="00FA2621">
        <w:rPr>
          <w:rFonts w:ascii="Browallia New" w:hAnsi="Browallia New" w:cs="Browallia New"/>
          <w:sz w:val="26"/>
          <w:szCs w:val="26"/>
          <w:cs/>
        </w:rPr>
        <w:t>ล้าน</w:t>
      </w:r>
      <w:r w:rsidRPr="00FA2621">
        <w:rPr>
          <w:rFonts w:ascii="Browallia New" w:hAnsi="Browallia New" w:cs="Browallia New"/>
          <w:sz w:val="26"/>
          <w:szCs w:val="26"/>
          <w:cs/>
        </w:rPr>
        <w:t>บาท ตามลำดับ</w:t>
      </w:r>
      <w:r w:rsidR="00D2112C" w:rsidRPr="00FA2621">
        <w:rPr>
          <w:rFonts w:ascii="Browallia New" w:hAnsi="Browallia New" w:cs="Browallia New"/>
          <w:sz w:val="26"/>
          <w:szCs w:val="26"/>
          <w:cs/>
        </w:rPr>
        <w:t xml:space="preserve"> โดยรับรู้ผลต่างที่เกิดขึ้นจำนวน </w:t>
      </w:r>
      <w:r w:rsidR="00082449" w:rsidRPr="00082449">
        <w:rPr>
          <w:rFonts w:ascii="Browallia New" w:hAnsi="Browallia New" w:cs="Browallia New"/>
          <w:sz w:val="26"/>
          <w:szCs w:val="26"/>
        </w:rPr>
        <w:t>0</w:t>
      </w:r>
      <w:r w:rsidR="00D2112C" w:rsidRPr="00FA2621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14</w:t>
      </w:r>
      <w:r w:rsidR="00D2112C"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="00D2112C" w:rsidRPr="00FA2621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FA2621" w:rsidRPr="00FA2621">
        <w:rPr>
          <w:rFonts w:ascii="Browallia New" w:hAnsi="Browallia New" w:cs="Browallia New"/>
          <w:sz w:val="26"/>
          <w:szCs w:val="26"/>
          <w:cs/>
        </w:rPr>
        <w:br/>
      </w:r>
      <w:r w:rsidR="00D2112C" w:rsidRPr="00FA2621">
        <w:rPr>
          <w:rFonts w:ascii="Browallia New" w:hAnsi="Browallia New" w:cs="Browallia New"/>
          <w:sz w:val="26"/>
          <w:szCs w:val="26"/>
          <w:cs/>
        </w:rPr>
        <w:t>เป็นรายการกำไร(ขาดทุน)อื่น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:rsidR="00D94924" w:rsidRPr="00FA2621" w:rsidRDefault="00D94924" w:rsidP="00CB21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107FF" w:rsidRPr="00FA2621" w:rsidRDefault="00082449" w:rsidP="00FF064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2" w:name="_Hlk299528107"/>
      <w:r w:rsidRPr="00082449">
        <w:rPr>
          <w:rFonts w:ascii="Browallia New" w:hAnsi="Browallia New" w:cs="Browallia New"/>
          <w:b/>
          <w:bCs/>
          <w:sz w:val="26"/>
          <w:szCs w:val="26"/>
        </w:rPr>
        <w:t>6</w:t>
      </w:r>
      <w:r w:rsidR="009107FF" w:rsidRPr="00FA2621">
        <w:rPr>
          <w:rFonts w:ascii="Browallia New" w:hAnsi="Browallia New" w:cs="Browallia New"/>
          <w:b/>
          <w:bCs/>
          <w:sz w:val="26"/>
          <w:szCs w:val="26"/>
        </w:rPr>
        <w:tab/>
      </w:r>
      <w:r w:rsidR="009107FF" w:rsidRPr="00FA2621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</w:t>
      </w:r>
      <w:r w:rsidR="00901C27" w:rsidRPr="00FA2621">
        <w:rPr>
          <w:rFonts w:ascii="Browallia New" w:hAnsi="Browallia New" w:cs="Browallia New"/>
          <w:b/>
          <w:bCs/>
          <w:sz w:val="26"/>
          <w:szCs w:val="26"/>
          <w:cs/>
        </w:rPr>
        <w:t>ทางบัญชี</w:t>
      </w:r>
    </w:p>
    <w:p w:rsidR="009107FF" w:rsidRPr="00FA2621" w:rsidRDefault="009107FF" w:rsidP="00291D4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906F2" w:rsidRPr="00FA2621" w:rsidRDefault="00A906F2" w:rsidP="00A623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>ในกา</w:t>
      </w:r>
      <w:r w:rsidR="00A966EC" w:rsidRPr="00FA2621">
        <w:rPr>
          <w:rFonts w:ascii="Browallia New" w:hAnsi="Browallia New" w:cs="Browallia New"/>
          <w:spacing w:val="-4"/>
          <w:sz w:val="26"/>
          <w:szCs w:val="26"/>
          <w:cs/>
        </w:rPr>
        <w:t>รจัดทำข้อมูลทางการเงินระหว่างกาล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ผู้บริหารต้องใช้ดุลยพินิจ</w:t>
      </w:r>
      <w:r w:rsidR="00A251C7" w:rsidRPr="00FA2621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>การประมาณการและข้อสมมติที่มีผลกระทบต่อการนำนโยบายการบัญชีมาใช้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และจำนวนเงินของสินทรัพย์และ</w:t>
      </w:r>
      <w:r w:rsidR="00641851" w:rsidRPr="00FA2621">
        <w:rPr>
          <w:rFonts w:ascii="Browallia New" w:hAnsi="Browallia New" w:cs="Browallia New"/>
          <w:sz w:val="26"/>
          <w:szCs w:val="26"/>
          <w:cs/>
        </w:rPr>
        <w:t>ห</w:t>
      </w:r>
      <w:r w:rsidRPr="00FA2621">
        <w:rPr>
          <w:rFonts w:ascii="Browallia New" w:hAnsi="Browallia New" w:cs="Browallia New"/>
          <w:sz w:val="26"/>
          <w:szCs w:val="26"/>
          <w:cs/>
        </w:rPr>
        <w:t>นี้สิน รายได้และค่าใช้จ่าย ผลที่เกิดขึ้นจริงอาจจะแตกต่างจาก</w:t>
      </w:r>
      <w:r w:rsidR="00FE6C81" w:rsidRPr="00FA2621">
        <w:rPr>
          <w:rFonts w:ascii="Browallia New" w:hAnsi="Browallia New" w:cs="Browallia New"/>
          <w:sz w:val="26"/>
          <w:szCs w:val="26"/>
        </w:rPr>
        <w:br/>
      </w:r>
      <w:r w:rsidRPr="00FA2621">
        <w:rPr>
          <w:rFonts w:ascii="Browallia New" w:hAnsi="Browallia New" w:cs="Browallia New"/>
          <w:sz w:val="26"/>
          <w:szCs w:val="26"/>
          <w:cs/>
        </w:rPr>
        <w:t>การประมาณการ</w:t>
      </w:r>
    </w:p>
    <w:p w:rsidR="00A906F2" w:rsidRPr="00FA2621" w:rsidRDefault="00A906F2" w:rsidP="00291D4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107FF" w:rsidRPr="00FA2621" w:rsidRDefault="00082449" w:rsidP="008E5E7E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7</w:t>
      </w:r>
      <w:r w:rsidR="009107FF" w:rsidRPr="00FA2621">
        <w:rPr>
          <w:rFonts w:ascii="Browallia New" w:hAnsi="Browallia New" w:cs="Browallia New"/>
          <w:b/>
          <w:bCs/>
          <w:sz w:val="26"/>
          <w:szCs w:val="26"/>
        </w:rPr>
        <w:tab/>
      </w:r>
      <w:r w:rsidR="009107FF" w:rsidRPr="00FA2621">
        <w:rPr>
          <w:rFonts w:ascii="Browallia New" w:hAnsi="Browallia New" w:cs="Browallia New"/>
          <w:b/>
          <w:bCs/>
          <w:sz w:val="26"/>
          <w:szCs w:val="26"/>
          <w:cs/>
        </w:rPr>
        <w:t>การใช้ดุลยพินิจที่สำคัญในการปฏิบัติตามมาตรฐานการบัญชี</w:t>
      </w:r>
    </w:p>
    <w:bookmarkEnd w:id="2"/>
    <w:p w:rsidR="00FF0644" w:rsidRPr="00FA2621" w:rsidRDefault="00FF0644" w:rsidP="00FF064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B07136" w:rsidRPr="00FA2621" w:rsidRDefault="00E276EA" w:rsidP="00FF0644">
      <w:pPr>
        <w:numPr>
          <w:ilvl w:val="0"/>
          <w:numId w:val="24"/>
        </w:num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A2621">
        <w:rPr>
          <w:rFonts w:ascii="Browallia New" w:hAnsi="Browallia New" w:cs="Browallia New"/>
          <w:sz w:val="26"/>
          <w:szCs w:val="26"/>
          <w:cs/>
        </w:rPr>
        <w:t xml:space="preserve">การรวมงบการเงินของกิจการที่กลุ่มกิจการถือหุ้นน้อยกว่าร้อยละ </w:t>
      </w:r>
      <w:r w:rsidR="00082449" w:rsidRPr="00082449">
        <w:rPr>
          <w:rFonts w:ascii="Browallia New" w:hAnsi="Browallia New" w:cs="Browallia New"/>
          <w:sz w:val="26"/>
          <w:szCs w:val="26"/>
        </w:rPr>
        <w:t>50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ในการจัดทำงบการเงินรวม</w:t>
      </w:r>
    </w:p>
    <w:p w:rsidR="00E276EA" w:rsidRPr="00FA2621" w:rsidRDefault="00E276EA" w:rsidP="00FF0644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B07136" w:rsidRPr="00FA2621" w:rsidRDefault="00B07136" w:rsidP="00FF064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A2621">
        <w:rPr>
          <w:rFonts w:ascii="Browallia New" w:hAnsi="Browallia New" w:cs="Browallia New"/>
          <w:sz w:val="26"/>
          <w:szCs w:val="26"/>
          <w:cs/>
        </w:rPr>
        <w:t>ผู้บริหารได้พิจารณาแล้วว่ากลุ่มกิจการมีอำนาจควบคุมทางพฤตินัย (</w:t>
      </w:r>
      <w:r w:rsidRPr="00FA2621">
        <w:rPr>
          <w:rFonts w:ascii="Browallia New" w:hAnsi="Browallia New" w:cs="Browallia New"/>
          <w:sz w:val="26"/>
          <w:szCs w:val="26"/>
        </w:rPr>
        <w:t xml:space="preserve">de facto control) </w:t>
      </w:r>
      <w:r w:rsidRPr="00FA2621">
        <w:rPr>
          <w:rFonts w:ascii="Browallia New" w:hAnsi="Browallia New" w:cs="Browallia New"/>
          <w:sz w:val="26"/>
          <w:szCs w:val="26"/>
          <w:cs/>
        </w:rPr>
        <w:t>เหนือบริษัท อินเด็กซ์ ครีเอทีฟ วิลเลจ จำกัด (ม</w:t>
      </w:r>
      <w:r w:rsidR="004315B2" w:rsidRPr="00FA2621">
        <w:rPr>
          <w:rFonts w:ascii="Browallia New" w:hAnsi="Browallia New" w:cs="Browallia New"/>
          <w:sz w:val="26"/>
          <w:szCs w:val="26"/>
          <w:cs/>
        </w:rPr>
        <w:t>หาชน) ถึงแม้ว่าจะถือหุ้น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082449" w:rsidRPr="00082449">
        <w:rPr>
          <w:rFonts w:ascii="Browallia New" w:hAnsi="Browallia New" w:cs="Browallia New"/>
          <w:sz w:val="26"/>
          <w:szCs w:val="26"/>
        </w:rPr>
        <w:t>25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ของสิทธิในการออกเสียง </w:t>
      </w:r>
      <w:r w:rsidR="00444D8A" w:rsidRPr="00FA2621">
        <w:rPr>
          <w:rFonts w:ascii="Browallia New" w:hAnsi="Browallia New" w:cs="Browallia New"/>
          <w:sz w:val="26"/>
          <w:szCs w:val="26"/>
          <w:cs/>
        </w:rPr>
        <w:t>โดย</w:t>
      </w:r>
      <w:r w:rsidR="00DD6FCE" w:rsidRPr="00FA2621">
        <w:rPr>
          <w:rFonts w:ascii="Browallia New" w:hAnsi="Browallia New" w:cs="Browallia New"/>
          <w:sz w:val="26"/>
          <w:szCs w:val="26"/>
          <w:cs/>
        </w:rPr>
        <w:t>กลุ่ม</w:t>
      </w:r>
      <w:r w:rsidRPr="00FA2621">
        <w:rPr>
          <w:rFonts w:ascii="Browallia New" w:hAnsi="Browallia New" w:cs="Browallia New"/>
          <w:sz w:val="26"/>
          <w:szCs w:val="26"/>
          <w:cs/>
        </w:rPr>
        <w:t>กิจการมีสิทธิในการออกเสียงส่วนมากในคณะกรรมการบริหาร</w:t>
      </w:r>
      <w:r w:rsidR="00F645A8" w:rsidRPr="00FA2621">
        <w:rPr>
          <w:rFonts w:ascii="Browallia New" w:hAnsi="Browallia New" w:cs="Browallia New"/>
          <w:sz w:val="26"/>
          <w:szCs w:val="26"/>
          <w:cs/>
        </w:rPr>
        <w:t>ตามข้อตกลง</w:t>
      </w:r>
      <w:r w:rsidR="006D7FCA" w:rsidRPr="00FA2621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F645A8" w:rsidRPr="00FA2621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315B2" w:rsidRPr="00FA2621">
        <w:rPr>
          <w:rFonts w:ascii="Browallia New" w:hAnsi="Browallia New" w:cs="Browallia New"/>
          <w:sz w:val="26"/>
          <w:szCs w:val="26"/>
          <w:cs/>
        </w:rPr>
        <w:t>และ</w:t>
      </w:r>
      <w:r w:rsidRPr="00FA2621">
        <w:rPr>
          <w:rFonts w:ascii="Browallia New" w:hAnsi="Browallia New" w:cs="Browallia New"/>
          <w:sz w:val="26"/>
          <w:szCs w:val="26"/>
          <w:cs/>
        </w:rPr>
        <w:t>ไม่มีข้อมูลในอดีตที่ปรากฎว่าผู้ถือหุ้นรายอื่น</w:t>
      </w:r>
      <w:r w:rsidR="00FF0644" w:rsidRPr="00FA2621">
        <w:rPr>
          <w:rFonts w:ascii="Browallia New" w:hAnsi="Browallia New" w:cs="Browallia New"/>
          <w:sz w:val="26"/>
          <w:szCs w:val="26"/>
        </w:rPr>
        <w:br/>
      </w:r>
      <w:r w:rsidRPr="00FA2621">
        <w:rPr>
          <w:rFonts w:ascii="Browallia New" w:hAnsi="Browallia New" w:cs="Browallia New"/>
          <w:sz w:val="26"/>
          <w:szCs w:val="26"/>
          <w:cs/>
        </w:rPr>
        <w:t>ได้รวมกลุ่มเพื่อใช้สิทธิในการออกเสียงร่วมกัน</w:t>
      </w:r>
    </w:p>
    <w:p w:rsidR="00E276EA" w:rsidRPr="00FA2621" w:rsidRDefault="00E276EA" w:rsidP="00FF064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276EA" w:rsidRPr="00FA2621" w:rsidRDefault="00E276EA" w:rsidP="00FF0644">
      <w:pPr>
        <w:numPr>
          <w:ilvl w:val="0"/>
          <w:numId w:val="24"/>
        </w:num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A2621">
        <w:rPr>
          <w:rFonts w:ascii="Browallia New" w:hAnsi="Browallia New" w:cs="Browallia New"/>
          <w:sz w:val="26"/>
          <w:szCs w:val="26"/>
          <w:cs/>
        </w:rPr>
        <w:t>การจัดประเภทรายการของบริษัทร่วม</w:t>
      </w:r>
    </w:p>
    <w:p w:rsidR="00E276EA" w:rsidRPr="00FA2621" w:rsidRDefault="00E276EA" w:rsidP="00FF064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276EA" w:rsidRDefault="00E276EA" w:rsidP="00FF064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A2621">
        <w:rPr>
          <w:rFonts w:ascii="Browallia New" w:hAnsi="Browallia New" w:cs="Browallia New"/>
          <w:sz w:val="26"/>
          <w:szCs w:val="26"/>
          <w:cs/>
        </w:rPr>
        <w:t>ผู้บริหารได้ประเมินระดับของความมีอิทธิพลที่กลุ่มกิจการมีใน บริษัท ไทย โซล่าร์ เอ็นเนอร์ยี่ จำกัด (มหาชน) และ</w:t>
      </w:r>
      <w:r w:rsidR="00FF0644" w:rsidRPr="00FA2621">
        <w:rPr>
          <w:rFonts w:ascii="Browallia New" w:hAnsi="Browallia New" w:cs="Browallia New"/>
          <w:sz w:val="26"/>
          <w:szCs w:val="26"/>
        </w:rPr>
        <w:br/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ได้ตัดสินว่ากลุ่มกิจการมีอิทธิพลอย่างเป็นสาระสำคัญถึงแม้ว่ามีการถือหุ้นน้อยกว่าร้อยละ </w:t>
      </w:r>
      <w:r w:rsidR="00082449" w:rsidRPr="00082449">
        <w:rPr>
          <w:rFonts w:ascii="Browallia New" w:hAnsi="Browallia New" w:cs="Browallia New"/>
          <w:sz w:val="26"/>
          <w:szCs w:val="26"/>
        </w:rPr>
        <w:t>20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เนื่องจากมีตัวแทน</w:t>
      </w:r>
      <w:r w:rsidR="00FF0644" w:rsidRPr="00FA2621">
        <w:rPr>
          <w:rFonts w:ascii="Browallia New" w:hAnsi="Browallia New" w:cs="Browallia New"/>
          <w:sz w:val="26"/>
          <w:szCs w:val="26"/>
        </w:rPr>
        <w:br/>
      </w:r>
      <w:r w:rsidRPr="00FA2621">
        <w:rPr>
          <w:rFonts w:ascii="Browallia New" w:hAnsi="Browallia New" w:cs="Browallia New"/>
          <w:sz w:val="26"/>
          <w:szCs w:val="26"/>
          <w:cs/>
        </w:rPr>
        <w:t>ในคณะกรรมการบริษัท และตามเงื่อนไขของสัญญา จึงเป็นผลให้จัดประเภทเงินลงทุนเป็นเงินลงทุนในบริษัทร่วม</w:t>
      </w:r>
    </w:p>
    <w:p w:rsidR="00B2249C" w:rsidRPr="00FA2621" w:rsidRDefault="00B2249C" w:rsidP="00FF064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50DA1" w:rsidRPr="00FA2621" w:rsidRDefault="00FF0644" w:rsidP="00FF064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2621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t>8</w:t>
      </w:r>
      <w:r w:rsidR="009F7F30" w:rsidRPr="00FA2621">
        <w:rPr>
          <w:rFonts w:ascii="Browallia New" w:hAnsi="Browallia New" w:cs="Browallia New"/>
          <w:b/>
          <w:bCs/>
          <w:sz w:val="26"/>
          <w:szCs w:val="26"/>
        </w:rPr>
        <w:tab/>
      </w:r>
      <w:r w:rsidR="009F7F30" w:rsidRPr="00FA2621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</w:t>
      </w:r>
    </w:p>
    <w:p w:rsidR="00FF0644" w:rsidRPr="006C34B4" w:rsidRDefault="00FF0644" w:rsidP="00FF0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E5315" w:rsidRPr="006C34B4" w:rsidRDefault="004E5315" w:rsidP="00FF0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กลุ่มกิจการได้พิจารณาการนำเสนอข้อมูลการเงินตามส่วนงานในส่วนที่แสดงส่วนงานธุรกิจ 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</w:t>
      </w:r>
      <w:r w:rsidR="00FA2621">
        <w:rPr>
          <w:rFonts w:ascii="Browallia New" w:hAnsi="Browallia New" w:cs="Browallia New"/>
          <w:sz w:val="26"/>
          <w:szCs w:val="26"/>
          <w:cs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ของบริษัทที่ทำการตัดสินใจเชิงกลยุทธ์ โดยพิจารณาผลการดำเนินงานจากกำไรขั้นต้นเป็นหลัก </w:t>
      </w:r>
    </w:p>
    <w:p w:rsidR="004E5315" w:rsidRPr="006C34B4" w:rsidRDefault="004E5315" w:rsidP="00FF0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E5315" w:rsidRPr="006C34B4" w:rsidRDefault="004E5315" w:rsidP="00FF064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คณะกรรมการของกลุ่มกิจการไม่ได้ใช้สินทรัพย์ในการพิจารณาผลการดำเนินงาน</w:t>
      </w:r>
    </w:p>
    <w:p w:rsidR="004E5315" w:rsidRPr="006C34B4" w:rsidRDefault="004E5315" w:rsidP="00FF0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E5315" w:rsidRPr="006C34B4" w:rsidRDefault="004E5315" w:rsidP="00FF0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</w:p>
    <w:p w:rsidR="004E5315" w:rsidRPr="006C34B4" w:rsidRDefault="004E5315" w:rsidP="00FF0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90114" w:rsidRPr="006C34B4" w:rsidRDefault="00C90114" w:rsidP="00FF0644">
      <w:pPr>
        <w:ind w:left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ข้อมูลทางการเงินจำแนกตามส่วนงานธุรกิจ</w:t>
      </w:r>
    </w:p>
    <w:p w:rsidR="00FF0644" w:rsidRPr="006C34B4" w:rsidRDefault="00FF0644" w:rsidP="00FF0644">
      <w:pPr>
        <w:ind w:left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510"/>
        <w:gridCol w:w="1260"/>
        <w:gridCol w:w="1260"/>
        <w:gridCol w:w="1170"/>
        <w:gridCol w:w="1350"/>
      </w:tblGrid>
      <w:tr w:rsidR="00C60576" w:rsidRPr="006C34B4" w:rsidTr="00A623CC">
        <w:trPr>
          <w:cantSplit/>
        </w:trPr>
        <w:tc>
          <w:tcPr>
            <w:tcW w:w="4510" w:type="dxa"/>
            <w:vAlign w:val="center"/>
          </w:tcPr>
          <w:p w:rsidR="00063931" w:rsidRPr="006C34B4" w:rsidRDefault="00063931" w:rsidP="008057DA">
            <w:pPr>
              <w:ind w:left="-1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:rsidR="00063931" w:rsidRPr="006C34B4" w:rsidRDefault="00063931" w:rsidP="008057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</w:tr>
      <w:tr w:rsidR="00C60576" w:rsidRPr="006C34B4" w:rsidTr="007B1561">
        <w:trPr>
          <w:cantSplit/>
        </w:trPr>
        <w:tc>
          <w:tcPr>
            <w:tcW w:w="4510" w:type="dxa"/>
            <w:vAlign w:val="center"/>
          </w:tcPr>
          <w:p w:rsidR="004F3B32" w:rsidRPr="006C34B4" w:rsidRDefault="004F3B32" w:rsidP="008057DA">
            <w:pPr>
              <w:ind w:left="-1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vAlign w:val="center"/>
          </w:tcPr>
          <w:p w:rsidR="004F3B32" w:rsidRPr="006C34B4" w:rsidRDefault="004F3B32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สถาบัน</w:t>
            </w:r>
          </w:p>
        </w:tc>
        <w:tc>
          <w:tcPr>
            <w:tcW w:w="1260" w:type="dxa"/>
            <w:vAlign w:val="center"/>
          </w:tcPr>
          <w:p w:rsidR="004F3B32" w:rsidRPr="006C34B4" w:rsidRDefault="004F3B32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vAlign w:val="center"/>
          </w:tcPr>
          <w:p w:rsidR="004F3B32" w:rsidRPr="006C34B4" w:rsidRDefault="004F3B32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50" w:type="dxa"/>
            <w:vAlign w:val="center"/>
          </w:tcPr>
          <w:p w:rsidR="004F3B32" w:rsidRPr="006C34B4" w:rsidRDefault="004F3B32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60576" w:rsidRPr="006C34B4" w:rsidTr="007B1561">
        <w:trPr>
          <w:cantSplit/>
        </w:trPr>
        <w:tc>
          <w:tcPr>
            <w:tcW w:w="4510" w:type="dxa"/>
            <w:vAlign w:val="center"/>
          </w:tcPr>
          <w:p w:rsidR="004F3B32" w:rsidRPr="006C34B4" w:rsidRDefault="004F3B32" w:rsidP="008057DA">
            <w:pPr>
              <w:ind w:left="-1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vAlign w:val="center"/>
            <w:hideMark/>
          </w:tcPr>
          <w:p w:rsidR="004F3B32" w:rsidRPr="006C34B4" w:rsidRDefault="004F3B32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สอนภาษา</w:t>
            </w:r>
          </w:p>
        </w:tc>
        <w:tc>
          <w:tcPr>
            <w:tcW w:w="1260" w:type="dxa"/>
            <w:vAlign w:val="center"/>
          </w:tcPr>
          <w:p w:rsidR="004F3B32" w:rsidRPr="006C34B4" w:rsidRDefault="004F3B32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ภัตตาคาร</w:t>
            </w:r>
          </w:p>
        </w:tc>
        <w:tc>
          <w:tcPr>
            <w:tcW w:w="1170" w:type="dxa"/>
            <w:vAlign w:val="center"/>
          </w:tcPr>
          <w:p w:rsidR="004F3B32" w:rsidRPr="006C34B4" w:rsidRDefault="00206368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ธุรกิจบันเทิง</w:t>
            </w:r>
          </w:p>
        </w:tc>
        <w:tc>
          <w:tcPr>
            <w:tcW w:w="1350" w:type="dxa"/>
            <w:vAlign w:val="center"/>
            <w:hideMark/>
          </w:tcPr>
          <w:p w:rsidR="004F3B32" w:rsidRPr="006C34B4" w:rsidRDefault="004F3B32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C60576" w:rsidRPr="006C34B4" w:rsidTr="007B1561">
        <w:trPr>
          <w:cantSplit/>
        </w:trPr>
        <w:tc>
          <w:tcPr>
            <w:tcW w:w="4510" w:type="dxa"/>
            <w:vAlign w:val="center"/>
          </w:tcPr>
          <w:p w:rsidR="004F3B32" w:rsidRPr="006C34B4" w:rsidRDefault="004F3B32" w:rsidP="008057DA">
            <w:pPr>
              <w:ind w:left="-1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vAlign w:val="center"/>
            <w:hideMark/>
          </w:tcPr>
          <w:p w:rsidR="004F3B32" w:rsidRPr="006C34B4" w:rsidRDefault="004F3B32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vAlign w:val="center"/>
          </w:tcPr>
          <w:p w:rsidR="004F3B32" w:rsidRPr="006C34B4" w:rsidRDefault="004F3B32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vAlign w:val="center"/>
            <w:hideMark/>
          </w:tcPr>
          <w:p w:rsidR="004F3B32" w:rsidRPr="006C34B4" w:rsidRDefault="004F3B32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vAlign w:val="center"/>
            <w:hideMark/>
          </w:tcPr>
          <w:p w:rsidR="004F3B32" w:rsidRPr="006C34B4" w:rsidRDefault="004F3B32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</w:tcPr>
          <w:p w:rsidR="00A623CC" w:rsidRPr="006C34B4" w:rsidRDefault="00A623CC" w:rsidP="008057DA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623CC" w:rsidRPr="006C34B4" w:rsidRDefault="00A623CC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623CC" w:rsidRPr="006C34B4" w:rsidRDefault="00A623CC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623CC" w:rsidRPr="006C34B4" w:rsidRDefault="00A623CC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A623CC" w:rsidRPr="006C34B4" w:rsidRDefault="00A623CC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6C34B4" w:rsidTr="008057DA">
        <w:trPr>
          <w:cantSplit/>
        </w:trPr>
        <w:tc>
          <w:tcPr>
            <w:tcW w:w="4510" w:type="dxa"/>
            <w:vAlign w:val="bottom"/>
          </w:tcPr>
          <w:p w:rsidR="004F3B32" w:rsidRPr="006C34B4" w:rsidRDefault="006D0096" w:rsidP="008057DA">
            <w:pPr>
              <w:spacing w:line="330" w:lineRule="exact"/>
              <w:ind w:left="526"/>
              <w:jc w:val="left"/>
              <w:rPr>
                <w:rFonts w:ascii="Browallia New" w:hAnsi="Browallia New" w:cs="Browallia New"/>
                <w:spacing w:val="-6"/>
                <w:lang w:val="en-US"/>
              </w:rPr>
            </w:pPr>
            <w:r w:rsidRPr="006C34B4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สำหร</w:t>
            </w:r>
            <w:r w:rsidR="00D30DD8" w:rsidRPr="006C34B4">
              <w:rPr>
                <w:rFonts w:ascii="Browallia New" w:hAnsi="Browallia New" w:cs="Browallia New"/>
                <w:b/>
                <w:bCs/>
                <w:spacing w:val="-6"/>
                <w:cs/>
              </w:rPr>
              <w:t>ับงวด</w:t>
            </w:r>
            <w:r w:rsidR="000B5EF6" w:rsidRPr="006C34B4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สามเดือน</w:t>
            </w:r>
            <w:r w:rsidRPr="006C34B4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สิ้นสุดวันที่ </w:t>
            </w:r>
            <w:r w:rsidR="00082449" w:rsidRPr="00082449">
              <w:rPr>
                <w:rFonts w:ascii="Browallia New" w:hAnsi="Browallia New" w:cs="Browallia New"/>
                <w:b/>
                <w:bCs/>
                <w:spacing w:val="-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spacing w:val="-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pacing w:val="-6"/>
                <w:cs/>
              </w:rPr>
              <w:t>มีนาคม</w:t>
            </w:r>
            <w:r w:rsidR="00450DA1" w:rsidRPr="006C34B4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pacing w:val="-6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F3B32" w:rsidRPr="006C34B4" w:rsidRDefault="004F3B32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F3B32" w:rsidRPr="006C34B4" w:rsidRDefault="004F3B32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F3B32" w:rsidRPr="006C34B4" w:rsidRDefault="004F3B32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F3B32" w:rsidRPr="006C34B4" w:rsidRDefault="004F3B32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6C34B4" w:rsidRDefault="001F10F9" w:rsidP="008057DA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รายได้จากส่วนงานธุรกิจ</w:t>
            </w:r>
          </w:p>
        </w:tc>
        <w:tc>
          <w:tcPr>
            <w:tcW w:w="1260" w:type="dxa"/>
            <w:shd w:val="clear" w:color="auto" w:fill="auto"/>
          </w:tcPr>
          <w:p w:rsidR="001F10F9" w:rsidRPr="006C34B4" w:rsidRDefault="00082449" w:rsidP="008057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82449">
              <w:rPr>
                <w:rFonts w:ascii="Browallia New" w:hAnsi="Browallia New" w:cs="Browallia New"/>
              </w:rPr>
              <w:t>130</w:t>
            </w:r>
            <w:r w:rsidR="00E21AC5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244</w:t>
            </w:r>
            <w:r w:rsidR="00E21AC5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254</w:t>
            </w:r>
          </w:p>
        </w:tc>
        <w:tc>
          <w:tcPr>
            <w:tcW w:w="1260" w:type="dxa"/>
            <w:shd w:val="clear" w:color="auto" w:fill="auto"/>
          </w:tcPr>
          <w:p w:rsidR="001F10F9" w:rsidRPr="006C34B4" w:rsidRDefault="0008244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86</w:t>
            </w:r>
            <w:r w:rsidR="00E21AC5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503</w:t>
            </w:r>
            <w:r w:rsidR="00E21AC5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434</w:t>
            </w:r>
          </w:p>
        </w:tc>
        <w:tc>
          <w:tcPr>
            <w:tcW w:w="1170" w:type="dxa"/>
            <w:shd w:val="clear" w:color="auto" w:fill="auto"/>
          </w:tcPr>
          <w:p w:rsidR="001F10F9" w:rsidRPr="006C34B4" w:rsidRDefault="0008244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11</w:t>
            </w:r>
            <w:r w:rsidR="005B06AA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128</w:t>
            </w:r>
            <w:r w:rsidR="005B06AA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151</w:t>
            </w:r>
          </w:p>
        </w:tc>
        <w:tc>
          <w:tcPr>
            <w:tcW w:w="1350" w:type="dxa"/>
            <w:shd w:val="clear" w:color="auto" w:fill="auto"/>
          </w:tcPr>
          <w:p w:rsidR="001F10F9" w:rsidRPr="006C34B4" w:rsidRDefault="0008244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227</w:t>
            </w:r>
            <w:r w:rsidR="005B06AA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875</w:t>
            </w:r>
            <w:r w:rsidR="005B06AA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839</w:t>
            </w: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6C34B4" w:rsidRDefault="001F10F9" w:rsidP="008057DA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รายได้ระหว่างส่วนงานธุรกิจ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6C34B4" w:rsidRDefault="00E21AC5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</w:rPr>
              <w:t>(</w:t>
            </w:r>
            <w:r w:rsidR="00082449" w:rsidRPr="00082449">
              <w:rPr>
                <w:rFonts w:ascii="Browallia New" w:hAnsi="Browallia New" w:cs="Browallia New"/>
              </w:rPr>
              <w:t>232</w:t>
            </w:r>
            <w:r w:rsidRPr="006C34B4">
              <w:rPr>
                <w:rFonts w:ascii="Browallia New" w:hAnsi="Browallia New" w:cs="Browallia New"/>
              </w:rPr>
              <w:t>,</w:t>
            </w:r>
            <w:r w:rsidR="00082449" w:rsidRPr="00082449">
              <w:rPr>
                <w:rFonts w:ascii="Browallia New" w:hAnsi="Browallia New" w:cs="Browallia New"/>
              </w:rPr>
              <w:t>058</w:t>
            </w:r>
            <w:r w:rsidRPr="006C34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6C34B4" w:rsidRDefault="00E21AC5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F10F9" w:rsidRPr="006C34B4" w:rsidRDefault="00E21AC5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6C34B4" w:rsidRDefault="00E21AC5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</w:rPr>
              <w:t>(</w:t>
            </w:r>
            <w:r w:rsidR="00082449" w:rsidRPr="00082449">
              <w:rPr>
                <w:rFonts w:ascii="Browallia New" w:hAnsi="Browallia New" w:cs="Browallia New"/>
              </w:rPr>
              <w:t>232</w:t>
            </w:r>
            <w:r w:rsidRPr="006C34B4">
              <w:rPr>
                <w:rFonts w:ascii="Browallia New" w:hAnsi="Browallia New" w:cs="Browallia New"/>
              </w:rPr>
              <w:t>,</w:t>
            </w:r>
            <w:r w:rsidR="00082449" w:rsidRPr="00082449">
              <w:rPr>
                <w:rFonts w:ascii="Browallia New" w:hAnsi="Browallia New" w:cs="Browallia New"/>
              </w:rPr>
              <w:t>058</w:t>
            </w:r>
            <w:r w:rsidRPr="006C34B4">
              <w:rPr>
                <w:rFonts w:ascii="Browallia New" w:hAnsi="Browallia New" w:cs="Browallia New"/>
              </w:rPr>
              <w:t>)</w:t>
            </w: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6C34B4" w:rsidRDefault="001F10F9" w:rsidP="008057DA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6C34B4" w:rsidRDefault="00082449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130</w:t>
            </w:r>
            <w:r w:rsidR="00E21AC5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012</w:t>
            </w:r>
            <w:r w:rsidR="00E21AC5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196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6C34B4" w:rsidRDefault="00082449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86</w:t>
            </w:r>
            <w:r w:rsidR="00E21AC5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503</w:t>
            </w:r>
            <w:r w:rsidR="00E21AC5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434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F10F9" w:rsidRPr="006C34B4" w:rsidRDefault="00082449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11</w:t>
            </w:r>
            <w:r w:rsidR="005B06AA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128</w:t>
            </w:r>
            <w:r w:rsidR="005B06AA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151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6C34B4" w:rsidRDefault="00082449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227</w:t>
            </w:r>
            <w:r w:rsidR="005B06AA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643</w:t>
            </w:r>
            <w:r w:rsidR="005B06AA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781</w:t>
            </w: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</w:tcPr>
          <w:p w:rsidR="001F10F9" w:rsidRPr="006C34B4" w:rsidRDefault="001F10F9" w:rsidP="008057DA">
            <w:pPr>
              <w:ind w:left="526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  <w:hideMark/>
          </w:tcPr>
          <w:p w:rsidR="002A7BE7" w:rsidRPr="006C34B4" w:rsidRDefault="002A7BE7" w:rsidP="008057DA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ผลการดำเนินงาน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A7BE7" w:rsidRPr="006C34B4" w:rsidRDefault="0008244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24</w:t>
            </w:r>
            <w:r w:rsidR="00E21AC5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195</w:t>
            </w:r>
            <w:r w:rsidR="00E21AC5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415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A7BE7" w:rsidRPr="006C34B4" w:rsidRDefault="0008244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5</w:t>
            </w:r>
            <w:r w:rsidR="00E21AC5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635</w:t>
            </w:r>
            <w:r w:rsidR="00E21AC5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161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A7BE7" w:rsidRPr="006C34B4" w:rsidRDefault="005B06AA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</w:rPr>
              <w:t>(</w:t>
            </w:r>
            <w:r w:rsidR="00082449" w:rsidRPr="00082449">
              <w:rPr>
                <w:rFonts w:ascii="Browallia New" w:hAnsi="Browallia New" w:cs="Browallia New"/>
              </w:rPr>
              <w:t>1</w:t>
            </w:r>
            <w:r w:rsidRPr="006C34B4">
              <w:rPr>
                <w:rFonts w:ascii="Browallia New" w:hAnsi="Browallia New" w:cs="Browallia New"/>
              </w:rPr>
              <w:t>,</w:t>
            </w:r>
            <w:r w:rsidR="00082449" w:rsidRPr="00082449">
              <w:rPr>
                <w:rFonts w:ascii="Browallia New" w:hAnsi="Browallia New" w:cs="Browallia New"/>
              </w:rPr>
              <w:t>865</w:t>
            </w:r>
            <w:r w:rsidRPr="006C34B4">
              <w:rPr>
                <w:rFonts w:ascii="Browallia New" w:hAnsi="Browallia New" w:cs="Browallia New"/>
              </w:rPr>
              <w:t>,</w:t>
            </w:r>
            <w:r w:rsidR="00082449" w:rsidRPr="00082449">
              <w:rPr>
                <w:rFonts w:ascii="Browallia New" w:hAnsi="Browallia New" w:cs="Browallia New"/>
              </w:rPr>
              <w:t>862</w:t>
            </w:r>
            <w:r w:rsidRPr="006C34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A7BE7" w:rsidRPr="006C34B4" w:rsidRDefault="0008244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27</w:t>
            </w:r>
            <w:r w:rsidR="00CE79BA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964</w:t>
            </w:r>
            <w:r w:rsidR="00CE79BA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714</w:t>
            </w: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  <w:hideMark/>
          </w:tcPr>
          <w:p w:rsidR="002A7BE7" w:rsidRPr="006C34B4" w:rsidRDefault="002A7BE7" w:rsidP="008057DA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A7BE7" w:rsidRPr="006C34B4" w:rsidRDefault="002A7BE7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A7BE7" w:rsidRPr="006C34B4" w:rsidRDefault="002A7BE7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A7BE7" w:rsidRPr="006C34B4" w:rsidRDefault="002A7BE7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A7BE7" w:rsidRPr="006C34B4" w:rsidRDefault="0008244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2</w:t>
            </w:r>
            <w:r w:rsidR="00CE79BA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609</w:t>
            </w:r>
            <w:r w:rsidR="00CE79BA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387</w:t>
            </w: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  <w:hideMark/>
          </w:tcPr>
          <w:p w:rsidR="002A7BE7" w:rsidRPr="006C34B4" w:rsidRDefault="002A7BE7" w:rsidP="008057DA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ต้นทุนที่ไม่สามารถปันส่วนได้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A7BE7" w:rsidRPr="006C34B4" w:rsidRDefault="002A7BE7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A7BE7" w:rsidRPr="006C34B4" w:rsidRDefault="002A7BE7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A7BE7" w:rsidRPr="006C34B4" w:rsidRDefault="002A7BE7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A7BE7" w:rsidRPr="006C34B4" w:rsidRDefault="00CE79BA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</w:rPr>
              <w:t>(</w:t>
            </w:r>
            <w:r w:rsidR="00082449" w:rsidRPr="00082449">
              <w:rPr>
                <w:rFonts w:ascii="Browallia New" w:hAnsi="Browallia New" w:cs="Browallia New"/>
              </w:rPr>
              <w:t>15</w:t>
            </w:r>
            <w:r w:rsidRPr="006C34B4">
              <w:rPr>
                <w:rFonts w:ascii="Browallia New" w:hAnsi="Browallia New" w:cs="Browallia New"/>
              </w:rPr>
              <w:t>,</w:t>
            </w:r>
            <w:r w:rsidR="00082449" w:rsidRPr="00082449">
              <w:rPr>
                <w:rFonts w:ascii="Browallia New" w:hAnsi="Browallia New" w:cs="Browallia New"/>
              </w:rPr>
              <w:t>116</w:t>
            </w:r>
            <w:r w:rsidRPr="006C34B4">
              <w:rPr>
                <w:rFonts w:ascii="Browallia New" w:hAnsi="Browallia New" w:cs="Browallia New"/>
              </w:rPr>
              <w:t>,</w:t>
            </w:r>
            <w:r w:rsidR="00082449" w:rsidRPr="00082449">
              <w:rPr>
                <w:rFonts w:ascii="Browallia New" w:hAnsi="Browallia New" w:cs="Browallia New"/>
              </w:rPr>
              <w:t>426</w:t>
            </w:r>
            <w:r w:rsidRPr="006C34B4">
              <w:rPr>
                <w:rFonts w:ascii="Browallia New" w:hAnsi="Browallia New" w:cs="Browallia New"/>
              </w:rPr>
              <w:t>)</w:t>
            </w: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</w:tcPr>
          <w:p w:rsidR="002A7BE7" w:rsidRPr="006C34B4" w:rsidRDefault="002A7BE7" w:rsidP="008057DA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A7BE7" w:rsidRPr="006C34B4" w:rsidRDefault="002A7BE7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A7BE7" w:rsidRPr="006C34B4" w:rsidRDefault="002A7BE7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A7BE7" w:rsidRPr="006C34B4" w:rsidRDefault="002A7BE7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A7BE7" w:rsidRPr="006C34B4" w:rsidRDefault="00CE79BA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</w:rPr>
              <w:t>(</w:t>
            </w:r>
            <w:r w:rsidR="00082449" w:rsidRPr="00082449">
              <w:rPr>
                <w:rFonts w:ascii="Browallia New" w:hAnsi="Browallia New" w:cs="Browallia New"/>
              </w:rPr>
              <w:t>60</w:t>
            </w:r>
            <w:r w:rsidRPr="006C34B4">
              <w:rPr>
                <w:rFonts w:ascii="Browallia New" w:hAnsi="Browallia New" w:cs="Browallia New"/>
              </w:rPr>
              <w:t>,</w:t>
            </w:r>
            <w:r w:rsidR="00082449" w:rsidRPr="00082449">
              <w:rPr>
                <w:rFonts w:ascii="Browallia New" w:hAnsi="Browallia New" w:cs="Browallia New"/>
              </w:rPr>
              <w:t>442</w:t>
            </w:r>
            <w:r w:rsidRPr="006C34B4">
              <w:rPr>
                <w:rFonts w:ascii="Browallia New" w:hAnsi="Browallia New" w:cs="Browallia New"/>
              </w:rPr>
              <w:t>,</w:t>
            </w:r>
            <w:r w:rsidR="00082449" w:rsidRPr="00082449">
              <w:rPr>
                <w:rFonts w:ascii="Browallia New" w:hAnsi="Browallia New" w:cs="Browallia New"/>
              </w:rPr>
              <w:t>220</w:t>
            </w:r>
            <w:r w:rsidRPr="006C34B4">
              <w:rPr>
                <w:rFonts w:ascii="Browallia New" w:hAnsi="Browallia New" w:cs="Browallia New"/>
              </w:rPr>
              <w:t>)</w:t>
            </w: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6C34B4" w:rsidRDefault="001F10F9" w:rsidP="008057DA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6C34B4" w:rsidRDefault="00CE79BA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</w:rPr>
              <w:t>(</w:t>
            </w:r>
            <w:r w:rsidR="00082449" w:rsidRPr="00082449">
              <w:rPr>
                <w:rFonts w:ascii="Browallia New" w:hAnsi="Browallia New" w:cs="Browallia New"/>
              </w:rPr>
              <w:t>12</w:t>
            </w:r>
            <w:r w:rsidRPr="006C34B4">
              <w:rPr>
                <w:rFonts w:ascii="Browallia New" w:hAnsi="Browallia New" w:cs="Browallia New"/>
              </w:rPr>
              <w:t>,</w:t>
            </w:r>
            <w:r w:rsidR="00082449" w:rsidRPr="00082449">
              <w:rPr>
                <w:rFonts w:ascii="Browallia New" w:hAnsi="Browallia New" w:cs="Browallia New"/>
              </w:rPr>
              <w:t>282</w:t>
            </w:r>
            <w:r w:rsidRPr="006C34B4">
              <w:rPr>
                <w:rFonts w:ascii="Browallia New" w:hAnsi="Browallia New" w:cs="Browallia New"/>
              </w:rPr>
              <w:t>,</w:t>
            </w:r>
            <w:r w:rsidR="00082449" w:rsidRPr="00082449">
              <w:rPr>
                <w:rFonts w:ascii="Browallia New" w:hAnsi="Browallia New" w:cs="Browallia New"/>
              </w:rPr>
              <w:t>473</w:t>
            </w:r>
            <w:r w:rsidRPr="006C34B4">
              <w:rPr>
                <w:rFonts w:ascii="Browallia New" w:hAnsi="Browallia New" w:cs="Browallia New"/>
              </w:rPr>
              <w:t>)</w:t>
            </w: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6C34B4" w:rsidRDefault="001F10F9" w:rsidP="008057DA">
            <w:pPr>
              <w:ind w:left="526"/>
              <w:jc w:val="left"/>
              <w:rPr>
                <w:rFonts w:ascii="Browallia New" w:hAnsi="Browallia New" w:cs="Browallia New"/>
                <w:spacing w:val="-2"/>
              </w:rPr>
            </w:pPr>
            <w:r w:rsidRPr="006C34B4">
              <w:rPr>
                <w:rFonts w:ascii="Browallia New" w:hAnsi="Browallia New" w:cs="Browallia New"/>
                <w:spacing w:val="-2"/>
                <w:cs/>
              </w:rPr>
              <w:t>ส่วนแบ่งกำไรจากบริษัทร่วม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6C34B4" w:rsidRDefault="00082449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847</w:t>
            </w:r>
            <w:r w:rsidR="00071136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030</w:t>
            </w: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6C34B4" w:rsidRDefault="001F10F9" w:rsidP="008057DA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6C34B4" w:rsidRDefault="00071136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</w:rPr>
              <w:t>(</w:t>
            </w:r>
            <w:r w:rsidR="00082449" w:rsidRPr="00082449">
              <w:rPr>
                <w:rFonts w:ascii="Browallia New" w:hAnsi="Browallia New" w:cs="Browallia New"/>
              </w:rPr>
              <w:t>56</w:t>
            </w:r>
            <w:r w:rsidRPr="006C34B4">
              <w:rPr>
                <w:rFonts w:ascii="Browallia New" w:hAnsi="Browallia New" w:cs="Browallia New"/>
              </w:rPr>
              <w:t>,</w:t>
            </w:r>
            <w:r w:rsidR="00082449" w:rsidRPr="00082449">
              <w:rPr>
                <w:rFonts w:ascii="Browallia New" w:hAnsi="Browallia New" w:cs="Browallia New"/>
              </w:rPr>
              <w:t>419</w:t>
            </w:r>
            <w:r w:rsidRPr="006C34B4">
              <w:rPr>
                <w:rFonts w:ascii="Browallia New" w:hAnsi="Browallia New" w:cs="Browallia New"/>
              </w:rPr>
              <w:t>,</w:t>
            </w:r>
            <w:r w:rsidR="00082449" w:rsidRPr="00082449">
              <w:rPr>
                <w:rFonts w:ascii="Browallia New" w:hAnsi="Browallia New" w:cs="Browallia New"/>
              </w:rPr>
              <w:t>988</w:t>
            </w:r>
            <w:r w:rsidRPr="006C34B4">
              <w:rPr>
                <w:rFonts w:ascii="Browallia New" w:hAnsi="Browallia New" w:cs="Browallia New"/>
              </w:rPr>
              <w:t>)</w:t>
            </w: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6C34B4" w:rsidRDefault="001F57AD" w:rsidP="008057DA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รายได้</w:t>
            </w:r>
            <w:r w:rsidR="001F10F9" w:rsidRPr="006C34B4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6C34B4" w:rsidRDefault="00082449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253</w:t>
            </w:r>
            <w:r w:rsidR="00CE79BA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702</w:t>
            </w:r>
          </w:p>
        </w:tc>
      </w:tr>
      <w:tr w:rsidR="00C60576" w:rsidRPr="006C34B4" w:rsidTr="008E5E7E">
        <w:trPr>
          <w:cantSplit/>
          <w:trHeight w:val="57"/>
        </w:trPr>
        <w:tc>
          <w:tcPr>
            <w:tcW w:w="4510" w:type="dxa"/>
            <w:vAlign w:val="center"/>
            <w:hideMark/>
          </w:tcPr>
          <w:p w:rsidR="001F10F9" w:rsidRPr="006C34B4" w:rsidRDefault="001F10F9" w:rsidP="008057DA">
            <w:pPr>
              <w:ind w:left="526"/>
              <w:jc w:val="left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cs/>
              </w:rPr>
              <w:t>ขาดทุนสุทธิสำหรับงวด</w:t>
            </w:r>
            <w:r w:rsidR="001065C5" w:rsidRPr="006C34B4">
              <w:rPr>
                <w:rFonts w:ascii="Browallia New" w:hAnsi="Browallia New" w:cs="Browallia New"/>
                <w:cs/>
              </w:rPr>
              <w:t>จากการดำเนินงาน</w:t>
            </w:r>
            <w:r w:rsidR="00701BC6" w:rsidRPr="006C34B4">
              <w:rPr>
                <w:rFonts w:ascii="Browallia New" w:hAnsi="Browallia New" w:cs="Browallia New"/>
                <w:cs/>
              </w:rPr>
              <w:t>ต่</w:t>
            </w:r>
            <w:r w:rsidR="001065C5" w:rsidRPr="006C34B4">
              <w:rPr>
                <w:rFonts w:ascii="Browallia New" w:hAnsi="Browallia New" w:cs="Browallia New"/>
                <w:cs/>
              </w:rPr>
              <w:t>อเนื่อง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6C34B4" w:rsidRDefault="00071136" w:rsidP="008057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</w:rPr>
              <w:t>(</w:t>
            </w:r>
            <w:r w:rsidR="00082449" w:rsidRPr="00082449">
              <w:rPr>
                <w:rFonts w:ascii="Browallia New" w:hAnsi="Browallia New" w:cs="Browallia New"/>
              </w:rPr>
              <w:t>56</w:t>
            </w:r>
            <w:r w:rsidRPr="006C34B4">
              <w:rPr>
                <w:rFonts w:ascii="Browallia New" w:hAnsi="Browallia New" w:cs="Browallia New"/>
              </w:rPr>
              <w:t>,</w:t>
            </w:r>
            <w:r w:rsidR="00082449" w:rsidRPr="00082449">
              <w:rPr>
                <w:rFonts w:ascii="Browallia New" w:hAnsi="Browallia New" w:cs="Browallia New"/>
              </w:rPr>
              <w:t>166</w:t>
            </w:r>
            <w:r w:rsidRPr="006C34B4">
              <w:rPr>
                <w:rFonts w:ascii="Browallia New" w:hAnsi="Browallia New" w:cs="Browallia New"/>
              </w:rPr>
              <w:t>,</w:t>
            </w:r>
            <w:r w:rsidR="00082449" w:rsidRPr="00082449">
              <w:rPr>
                <w:rFonts w:ascii="Browallia New" w:hAnsi="Browallia New" w:cs="Browallia New"/>
              </w:rPr>
              <w:t>286</w:t>
            </w:r>
            <w:r w:rsidRPr="006C34B4">
              <w:rPr>
                <w:rFonts w:ascii="Browallia New" w:hAnsi="Browallia New" w:cs="Browallia New"/>
              </w:rPr>
              <w:t>)</w:t>
            </w: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</w:tcPr>
          <w:p w:rsidR="001F10F9" w:rsidRPr="006C34B4" w:rsidRDefault="001F10F9" w:rsidP="008057DA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</w:tcPr>
          <w:p w:rsidR="001F10F9" w:rsidRPr="006C34B4" w:rsidRDefault="001F10F9" w:rsidP="008057DA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F10F9" w:rsidRPr="006C34B4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C1F7F" w:rsidRPr="006C34B4" w:rsidTr="00595BF9">
        <w:trPr>
          <w:cantSplit/>
        </w:trPr>
        <w:tc>
          <w:tcPr>
            <w:tcW w:w="4510" w:type="dxa"/>
            <w:vAlign w:val="center"/>
          </w:tcPr>
          <w:p w:rsidR="004C1F7F" w:rsidRPr="006C34B4" w:rsidRDefault="004C1F7F" w:rsidP="004C1F7F">
            <w:pPr>
              <w:ind w:left="526"/>
              <w:jc w:val="left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cs/>
              </w:rPr>
              <w:t xml:space="preserve">เมื่อปฏิบัติตามภาระที่ต้องปฏิบัติเสร็จสิ้น </w:t>
            </w:r>
            <w:r w:rsidRPr="006C34B4">
              <w:rPr>
                <w:rFonts w:ascii="Browallia New" w:hAnsi="Browallia New" w:cs="Browallia New"/>
              </w:rPr>
              <w:t>(Point in time)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C1F7F" w:rsidRPr="006C34B4" w:rsidRDefault="004C1F7F" w:rsidP="004C1F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C1F7F" w:rsidRPr="006C34B4" w:rsidRDefault="00082449" w:rsidP="004C1F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86</w:t>
            </w:r>
            <w:r w:rsidR="004C1F7F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061</w:t>
            </w:r>
            <w:r w:rsidR="004C1F7F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241</w:t>
            </w:r>
          </w:p>
        </w:tc>
        <w:tc>
          <w:tcPr>
            <w:tcW w:w="1170" w:type="dxa"/>
            <w:shd w:val="clear" w:color="auto" w:fill="auto"/>
          </w:tcPr>
          <w:p w:rsidR="004C1F7F" w:rsidRPr="006C34B4" w:rsidRDefault="004C1F7F" w:rsidP="004C1F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4C1F7F" w:rsidRPr="006C34B4" w:rsidRDefault="00082449" w:rsidP="004C1F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86</w:t>
            </w:r>
            <w:r w:rsidR="004C1F7F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061</w:t>
            </w:r>
            <w:r w:rsidR="004C1F7F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241</w:t>
            </w: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  <w:hideMark/>
          </w:tcPr>
          <w:p w:rsidR="007B1561" w:rsidRPr="006C34B4" w:rsidRDefault="007B1561" w:rsidP="008057DA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B1561" w:rsidRPr="006C34B4" w:rsidRDefault="007B1561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B1561" w:rsidRPr="006C34B4" w:rsidRDefault="007B1561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</w:tcPr>
          <w:p w:rsidR="007B1561" w:rsidRPr="006C34B4" w:rsidRDefault="007B1561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7B1561" w:rsidRPr="006C34B4" w:rsidRDefault="007B1561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</w:tcPr>
          <w:p w:rsidR="009F7F30" w:rsidRPr="006C34B4" w:rsidRDefault="009F7F30" w:rsidP="008057DA">
            <w:pPr>
              <w:ind w:left="526"/>
              <w:jc w:val="left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cs/>
              </w:rPr>
              <w:t xml:space="preserve">   </w:t>
            </w:r>
            <w:r w:rsidRPr="006C34B4">
              <w:rPr>
                <w:rFonts w:ascii="Browallia New" w:hAnsi="Browallia New" w:cs="Browallia New"/>
              </w:rPr>
              <w:t>(Over time)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F7F30" w:rsidRPr="006C34B4" w:rsidRDefault="00082449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130</w:t>
            </w:r>
            <w:r w:rsidR="00E21AC5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012</w:t>
            </w:r>
            <w:r w:rsidR="00E21AC5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196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F7F30" w:rsidRPr="006C34B4" w:rsidRDefault="00082449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442</w:t>
            </w:r>
            <w:r w:rsidR="00E21AC5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193</w:t>
            </w:r>
          </w:p>
        </w:tc>
        <w:tc>
          <w:tcPr>
            <w:tcW w:w="1170" w:type="dxa"/>
            <w:shd w:val="clear" w:color="auto" w:fill="auto"/>
          </w:tcPr>
          <w:p w:rsidR="009F7F30" w:rsidRPr="006C34B4" w:rsidRDefault="00082449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11</w:t>
            </w:r>
            <w:r w:rsidR="005B06AA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128</w:t>
            </w:r>
            <w:r w:rsidR="005B06AA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151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F7F30" w:rsidRPr="006C34B4" w:rsidRDefault="00082449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141</w:t>
            </w:r>
            <w:r w:rsidR="005B06AA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582</w:t>
            </w:r>
            <w:r w:rsidR="005B06AA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540</w:t>
            </w: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</w:tcPr>
          <w:p w:rsidR="009F7F30" w:rsidRPr="006C34B4" w:rsidRDefault="009F7F30" w:rsidP="008057DA">
            <w:pPr>
              <w:ind w:left="526"/>
              <w:jc w:val="left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F7F30" w:rsidRPr="006C34B4" w:rsidRDefault="00082449" w:rsidP="008057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130</w:t>
            </w:r>
            <w:r w:rsidR="00E21AC5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012</w:t>
            </w:r>
            <w:r w:rsidR="00E21AC5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196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F7F30" w:rsidRPr="006C34B4" w:rsidRDefault="00082449" w:rsidP="008057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86</w:t>
            </w:r>
            <w:r w:rsidR="00E21AC5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503</w:t>
            </w:r>
            <w:r w:rsidR="00E21AC5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434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F7F30" w:rsidRPr="006C34B4" w:rsidRDefault="00082449" w:rsidP="008057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11</w:t>
            </w:r>
            <w:r w:rsidR="005B06AA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128</w:t>
            </w:r>
            <w:r w:rsidR="005B06AA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151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F7F30" w:rsidRPr="006C34B4" w:rsidRDefault="00082449" w:rsidP="008057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227</w:t>
            </w:r>
            <w:r w:rsidR="005B06AA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643</w:t>
            </w:r>
            <w:r w:rsidR="005B06AA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781</w:t>
            </w:r>
          </w:p>
        </w:tc>
      </w:tr>
    </w:tbl>
    <w:p w:rsidR="009F7F30" w:rsidRPr="006C34B4" w:rsidRDefault="00450DA1" w:rsidP="00FF0644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</w:rPr>
        <w:br w:type="page"/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t>8</w:t>
      </w:r>
      <w:r w:rsidR="009F7F30"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="009F7F30" w:rsidRPr="006C34B4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ข้อมูลจำแนกตามส่วนงาน </w:t>
      </w:r>
      <w:r w:rsidR="009F7F30" w:rsidRPr="006C34B4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E948DC" w:rsidRPr="006C34B4" w:rsidRDefault="00E948DC" w:rsidP="00A623CC">
      <w:pPr>
        <w:ind w:left="540"/>
        <w:rPr>
          <w:rFonts w:ascii="Browallia New" w:hAnsi="Browallia New" w:cs="Browallia New"/>
          <w:sz w:val="26"/>
          <w:szCs w:val="26"/>
        </w:rPr>
      </w:pPr>
    </w:p>
    <w:p w:rsidR="00E948DC" w:rsidRPr="006C34B4" w:rsidRDefault="00E948DC" w:rsidP="00A623CC">
      <w:pPr>
        <w:ind w:left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ข้อมูลทางการเงินจำแนกตามส่วนงานธุรกิจ </w:t>
      </w:r>
      <w:r w:rsidRPr="006C34B4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450DA1" w:rsidRPr="006C34B4" w:rsidRDefault="00450DA1" w:rsidP="00A623CC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510"/>
        <w:gridCol w:w="1260"/>
        <w:gridCol w:w="1260"/>
        <w:gridCol w:w="1170"/>
        <w:gridCol w:w="1350"/>
      </w:tblGrid>
      <w:tr w:rsidR="00C60576" w:rsidRPr="006C34B4" w:rsidTr="00E87638">
        <w:trPr>
          <w:cantSplit/>
        </w:trPr>
        <w:tc>
          <w:tcPr>
            <w:tcW w:w="4510" w:type="dxa"/>
            <w:vAlign w:val="center"/>
          </w:tcPr>
          <w:p w:rsidR="00D30DD8" w:rsidRPr="006C34B4" w:rsidRDefault="00274B12" w:rsidP="008E5E7E">
            <w:pPr>
              <w:jc w:val="left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:rsidR="00D30DD8" w:rsidRPr="006C34B4" w:rsidRDefault="00D30DD8" w:rsidP="00E8763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</w:tcPr>
          <w:p w:rsidR="00D30DD8" w:rsidRPr="006C34B4" w:rsidRDefault="00D30DD8" w:rsidP="008E5E7E">
            <w:pPr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6C34B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สถาบัน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6C34B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30DD8" w:rsidRPr="006C34B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D30DD8" w:rsidRPr="006C34B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</w:tcPr>
          <w:p w:rsidR="00D30DD8" w:rsidRPr="006C34B4" w:rsidRDefault="00D30DD8" w:rsidP="008E5E7E">
            <w:pPr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D30DD8" w:rsidRPr="006C34B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สอนภาษา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6C34B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ภัตตาคาร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30DD8" w:rsidRPr="006C34B4" w:rsidRDefault="00206368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ธุรกิจบันเทิง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D30DD8" w:rsidRPr="006C34B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</w:tcPr>
          <w:p w:rsidR="00D30DD8" w:rsidRPr="006C34B4" w:rsidRDefault="00D30DD8" w:rsidP="008E5E7E">
            <w:pPr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D30DD8" w:rsidRPr="006C34B4" w:rsidRDefault="00D30DD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6C34B4" w:rsidRDefault="00D30DD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D30DD8" w:rsidRPr="006C34B4" w:rsidRDefault="00D30DD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D30DD8" w:rsidRPr="006C34B4" w:rsidRDefault="00D30DD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</w:tcPr>
          <w:p w:rsidR="00A623CC" w:rsidRPr="006C34B4" w:rsidRDefault="00A623CC" w:rsidP="008E5E7E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623CC" w:rsidRPr="006C34B4" w:rsidRDefault="00A623CC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623CC" w:rsidRPr="006C34B4" w:rsidRDefault="00A623CC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623CC" w:rsidRPr="006C34B4" w:rsidRDefault="00A623CC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A623CC" w:rsidRPr="006C34B4" w:rsidRDefault="00A623CC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</w:tcPr>
          <w:p w:rsidR="00D30DD8" w:rsidRPr="006C34B4" w:rsidRDefault="00D30DD8" w:rsidP="008057DA">
            <w:pPr>
              <w:spacing w:line="330" w:lineRule="exact"/>
              <w:ind w:left="526"/>
              <w:jc w:val="left"/>
              <w:rPr>
                <w:rFonts w:ascii="Browallia New" w:hAnsi="Browallia New" w:cs="Browallia New"/>
                <w:spacing w:val="-6"/>
                <w:lang w:val="en-US"/>
              </w:rPr>
            </w:pPr>
            <w:r w:rsidRPr="006C34B4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สำหรับงวด</w:t>
            </w:r>
            <w:r w:rsidR="000B5EF6" w:rsidRPr="006C34B4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สามเดือน</w:t>
            </w:r>
            <w:r w:rsidRPr="006C34B4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สิ้นสุดวันที่ </w:t>
            </w:r>
            <w:r w:rsidR="00082449" w:rsidRPr="00082449">
              <w:rPr>
                <w:rFonts w:ascii="Browallia New" w:hAnsi="Browallia New" w:cs="Browallia New"/>
                <w:b/>
                <w:bCs/>
                <w:spacing w:val="-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spacing w:val="-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pacing w:val="-6"/>
                <w:cs/>
              </w:rPr>
              <w:t>มีนาคม</w:t>
            </w:r>
            <w:r w:rsidR="00450DA1" w:rsidRPr="006C34B4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pacing w:val="-6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6C34B4" w:rsidRDefault="00D30DD8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6C34B4" w:rsidRDefault="00D30DD8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30DD8" w:rsidRPr="006C34B4" w:rsidRDefault="00D30DD8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D30DD8" w:rsidRPr="006C34B4" w:rsidRDefault="00D30DD8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6C34B4" w:rsidTr="005754B0">
        <w:trPr>
          <w:cantSplit/>
        </w:trPr>
        <w:tc>
          <w:tcPr>
            <w:tcW w:w="4510" w:type="dxa"/>
            <w:vAlign w:val="center"/>
            <w:hideMark/>
          </w:tcPr>
          <w:p w:rsidR="00D76E52" w:rsidRPr="006C34B4" w:rsidRDefault="00D76E52" w:rsidP="00D76E52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รายได้จากส่วนงานธุรกิจ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76E52" w:rsidRPr="006C34B4" w:rsidRDefault="00E21AC5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  <w:hideMark/>
          </w:tcPr>
          <w:p w:rsidR="00D76E52" w:rsidRPr="006C34B4" w:rsidRDefault="00D76E52" w:rsidP="00D76E52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รายได้ระหว่างส่วนงานธุรกิจ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76E52" w:rsidRPr="006C34B4" w:rsidRDefault="00E21AC5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76E52" w:rsidRPr="006C34B4" w:rsidRDefault="00E21AC5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  <w:hideMark/>
          </w:tcPr>
          <w:p w:rsidR="00D76E52" w:rsidRPr="006C34B4" w:rsidRDefault="00D76E52" w:rsidP="00D76E52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082449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082449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76E52" w:rsidRPr="006C34B4" w:rsidRDefault="00E21AC5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76E52" w:rsidRPr="006C34B4" w:rsidRDefault="00082449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</w:tcPr>
          <w:p w:rsidR="00D30DD8" w:rsidRPr="006C34B4" w:rsidRDefault="00D30DD8" w:rsidP="008E5E7E">
            <w:pPr>
              <w:ind w:left="526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30DD8" w:rsidRPr="006C34B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30DD8" w:rsidRPr="006C34B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0DD8" w:rsidRPr="006C34B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30DD8" w:rsidRPr="006C34B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  <w:hideMark/>
          </w:tcPr>
          <w:p w:rsidR="00D76E52" w:rsidRPr="006C34B4" w:rsidRDefault="00D76E52" w:rsidP="00D76E52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ผลการดำเนินงาน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C60576" w:rsidRPr="006C34B4" w:rsidTr="005754B0">
        <w:trPr>
          <w:cantSplit/>
        </w:trPr>
        <w:tc>
          <w:tcPr>
            <w:tcW w:w="4510" w:type="dxa"/>
            <w:vAlign w:val="center"/>
            <w:hideMark/>
          </w:tcPr>
          <w:p w:rsidR="00D76E52" w:rsidRPr="006C34B4" w:rsidRDefault="00D76E52" w:rsidP="00D76E52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C60576" w:rsidRPr="006C34B4" w:rsidTr="005754B0">
        <w:trPr>
          <w:cantSplit/>
        </w:trPr>
        <w:tc>
          <w:tcPr>
            <w:tcW w:w="4510" w:type="dxa"/>
            <w:vAlign w:val="center"/>
            <w:hideMark/>
          </w:tcPr>
          <w:p w:rsidR="00D76E52" w:rsidRPr="006C34B4" w:rsidRDefault="00D76E52" w:rsidP="00D76E52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ต้นทุนที่ไม่สามารถปันส่วนได้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76E52" w:rsidRPr="006C34B4" w:rsidRDefault="00E21AC5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60576" w:rsidRPr="006C34B4" w:rsidTr="005754B0">
        <w:trPr>
          <w:cantSplit/>
        </w:trPr>
        <w:tc>
          <w:tcPr>
            <w:tcW w:w="4510" w:type="dxa"/>
            <w:vAlign w:val="center"/>
          </w:tcPr>
          <w:p w:rsidR="00D76E52" w:rsidRPr="006C34B4" w:rsidRDefault="00D76E52" w:rsidP="00D76E52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76E52" w:rsidRPr="006C34B4" w:rsidRDefault="00E21AC5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60576" w:rsidRPr="006C34B4" w:rsidTr="005754B0">
        <w:trPr>
          <w:cantSplit/>
        </w:trPr>
        <w:tc>
          <w:tcPr>
            <w:tcW w:w="4510" w:type="dxa"/>
            <w:vAlign w:val="center"/>
            <w:hideMark/>
          </w:tcPr>
          <w:p w:rsidR="00D76E52" w:rsidRPr="006C34B4" w:rsidRDefault="00D76E52" w:rsidP="00D76E52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76E52" w:rsidRPr="006C34B4" w:rsidRDefault="00E21AC5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60576" w:rsidRPr="006C34B4" w:rsidTr="005754B0">
        <w:trPr>
          <w:cantSplit/>
        </w:trPr>
        <w:tc>
          <w:tcPr>
            <w:tcW w:w="4510" w:type="dxa"/>
            <w:vAlign w:val="center"/>
            <w:hideMark/>
          </w:tcPr>
          <w:p w:rsidR="00D76E52" w:rsidRPr="006C34B4" w:rsidRDefault="00D76E52" w:rsidP="00D76E52">
            <w:pPr>
              <w:ind w:left="526"/>
              <w:jc w:val="left"/>
              <w:rPr>
                <w:rFonts w:ascii="Browallia New" w:hAnsi="Browallia New" w:cs="Browallia New"/>
                <w:spacing w:val="-2"/>
              </w:rPr>
            </w:pPr>
            <w:r w:rsidRPr="006C34B4">
              <w:rPr>
                <w:rFonts w:ascii="Browallia New" w:hAnsi="Browallia New" w:cs="Browallia New"/>
                <w:spacing w:val="-2"/>
                <w:cs/>
              </w:rPr>
              <w:t>ส่วนแบ่งกำไรจากบริษัทร่วม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76E52" w:rsidRPr="006C34B4" w:rsidRDefault="00082449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</w:tr>
      <w:tr w:rsidR="00C60576" w:rsidRPr="006C34B4" w:rsidTr="005754B0">
        <w:trPr>
          <w:cantSplit/>
        </w:trPr>
        <w:tc>
          <w:tcPr>
            <w:tcW w:w="4510" w:type="dxa"/>
            <w:vAlign w:val="center"/>
            <w:hideMark/>
          </w:tcPr>
          <w:p w:rsidR="00D76E52" w:rsidRPr="006C34B4" w:rsidRDefault="00D76E52" w:rsidP="00D76E52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76E52" w:rsidRPr="006C34B4" w:rsidRDefault="00E21AC5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0576" w:rsidRPr="006C34B4" w:rsidTr="005754B0">
        <w:trPr>
          <w:cantSplit/>
        </w:trPr>
        <w:tc>
          <w:tcPr>
            <w:tcW w:w="4510" w:type="dxa"/>
            <w:vAlign w:val="center"/>
            <w:hideMark/>
          </w:tcPr>
          <w:p w:rsidR="00D76E52" w:rsidRPr="006C34B4" w:rsidRDefault="00563CCB" w:rsidP="00D76E52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รายได้</w:t>
            </w:r>
            <w:r w:rsidR="00D76E52" w:rsidRPr="006C34B4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76E52" w:rsidRPr="006C34B4" w:rsidRDefault="00082449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</w:tr>
      <w:tr w:rsidR="00C60576" w:rsidRPr="006C34B4" w:rsidTr="005754B0">
        <w:trPr>
          <w:cantSplit/>
          <w:trHeight w:val="57"/>
        </w:trPr>
        <w:tc>
          <w:tcPr>
            <w:tcW w:w="4510" w:type="dxa"/>
            <w:vAlign w:val="center"/>
            <w:hideMark/>
          </w:tcPr>
          <w:p w:rsidR="00D76E52" w:rsidRPr="006C34B4" w:rsidRDefault="00D76E52" w:rsidP="00D76E52">
            <w:pPr>
              <w:ind w:left="526"/>
              <w:jc w:val="left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cs/>
              </w:rPr>
              <w:t>ขาดทุนสุทธิสำหรับงวดจากการดำเนินงานต่อเนื่อง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76E52" w:rsidRPr="006C34B4" w:rsidRDefault="00E21AC5" w:rsidP="00D76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</w:tcPr>
          <w:p w:rsidR="00D76E52" w:rsidRPr="006C34B4" w:rsidRDefault="00D76E52" w:rsidP="00D76E52">
            <w:pPr>
              <w:ind w:left="526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6C34B4" w:rsidTr="008E5E7E">
        <w:trPr>
          <w:cantSplit/>
        </w:trPr>
        <w:tc>
          <w:tcPr>
            <w:tcW w:w="4510" w:type="dxa"/>
            <w:vAlign w:val="center"/>
          </w:tcPr>
          <w:p w:rsidR="00D76E52" w:rsidRPr="006C34B4" w:rsidRDefault="00D76E52" w:rsidP="00D76E52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6C34B4" w:rsidTr="005754B0">
        <w:trPr>
          <w:cantSplit/>
        </w:trPr>
        <w:tc>
          <w:tcPr>
            <w:tcW w:w="4510" w:type="dxa"/>
            <w:vAlign w:val="center"/>
          </w:tcPr>
          <w:p w:rsidR="00D76E52" w:rsidRPr="006C34B4" w:rsidRDefault="00D76E52" w:rsidP="00D76E52">
            <w:pPr>
              <w:ind w:left="526"/>
              <w:jc w:val="left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6C34B4">
              <w:rPr>
                <w:rFonts w:ascii="Browallia New" w:hAnsi="Browallia New" w:cs="Browallia New"/>
              </w:rPr>
              <w:t xml:space="preserve"> (Point in time)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E21AC5" w:rsidP="00D76E5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082449" w:rsidP="00D76E5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76E52" w:rsidRPr="006C34B4" w:rsidRDefault="00E21AC5" w:rsidP="00D76E5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76E52" w:rsidRPr="006C34B4" w:rsidRDefault="00082449" w:rsidP="00D76E5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</w:tr>
      <w:tr w:rsidR="00C60576" w:rsidRPr="006C34B4" w:rsidTr="005754B0">
        <w:trPr>
          <w:cantSplit/>
        </w:trPr>
        <w:tc>
          <w:tcPr>
            <w:tcW w:w="4510" w:type="dxa"/>
            <w:vAlign w:val="center"/>
          </w:tcPr>
          <w:p w:rsidR="00D76E52" w:rsidRPr="006C34B4" w:rsidRDefault="00D76E52" w:rsidP="00D76E52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  <w:r w:rsidRPr="006C34B4">
              <w:rPr>
                <w:rFonts w:ascii="Browallia New" w:hAnsi="Browallia New" w:cs="Browallia New"/>
              </w:rPr>
              <w:t xml:space="preserve"> </w:t>
            </w:r>
          </w:p>
          <w:p w:rsidR="00D76E52" w:rsidRPr="006C34B4" w:rsidRDefault="00D76E52" w:rsidP="00D76E52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</w:rPr>
              <w:t xml:space="preserve"> </w:t>
            </w:r>
            <w:r w:rsidRPr="006C34B4">
              <w:rPr>
                <w:rFonts w:ascii="Browallia New" w:hAnsi="Browallia New" w:cs="Browallia New"/>
                <w:cs/>
              </w:rPr>
              <w:t xml:space="preserve">  </w:t>
            </w:r>
            <w:r w:rsidRPr="006C34B4">
              <w:rPr>
                <w:rFonts w:ascii="Browallia New" w:hAnsi="Browallia New" w:cs="Browallia New"/>
              </w:rPr>
              <w:t>(Over time)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082449" w:rsidP="00D76E52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E21AC5" w:rsidP="00D76E52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76E52" w:rsidRPr="006C34B4" w:rsidRDefault="00E21AC5" w:rsidP="00D76E52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76E52" w:rsidRPr="006C34B4" w:rsidRDefault="00082449" w:rsidP="00D76E52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D76E52" w:rsidRPr="006C34B4" w:rsidTr="005754B0">
        <w:trPr>
          <w:cantSplit/>
        </w:trPr>
        <w:tc>
          <w:tcPr>
            <w:tcW w:w="4510" w:type="dxa"/>
            <w:vAlign w:val="center"/>
            <w:hideMark/>
          </w:tcPr>
          <w:p w:rsidR="00D76E52" w:rsidRPr="006C34B4" w:rsidRDefault="00D76E52" w:rsidP="00D76E52">
            <w:pPr>
              <w:ind w:left="526"/>
              <w:jc w:val="left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082449" w:rsidP="00D76E52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76E52" w:rsidRPr="006C34B4" w:rsidRDefault="00082449" w:rsidP="00D76E52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76E52" w:rsidRPr="006C34B4" w:rsidRDefault="00E21AC5" w:rsidP="00D76E52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76E52" w:rsidRPr="006C34B4" w:rsidRDefault="00082449" w:rsidP="00D76E52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E21AC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</w:tbl>
    <w:p w:rsidR="009F7F30" w:rsidRPr="006C34B4" w:rsidRDefault="009F7F30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04C2A" w:rsidRPr="006C34B4" w:rsidRDefault="00204C2A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ต้นทุนที่ไม่สามารถปันส่วนได</w:t>
      </w:r>
      <w:r w:rsidR="00F5458D" w:rsidRPr="006C34B4">
        <w:rPr>
          <w:rFonts w:ascii="Browallia New" w:hAnsi="Browallia New" w:cs="Browallia New"/>
          <w:sz w:val="26"/>
          <w:szCs w:val="26"/>
          <w:cs/>
        </w:rPr>
        <w:t>้ส่วนใหญ่เป็นค่าใช้จ่ายส่วนกลาง</w:t>
      </w:r>
    </w:p>
    <w:p w:rsidR="00F07577" w:rsidRPr="006C34B4" w:rsidRDefault="00F07577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07577" w:rsidRPr="006C34B4" w:rsidRDefault="00F07577" w:rsidP="00F07577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:rsidR="00F07577" w:rsidRPr="006C34B4" w:rsidRDefault="00F07577" w:rsidP="00F0757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07577" w:rsidRPr="006C34B4" w:rsidRDefault="00F07577" w:rsidP="00F0757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:rsidR="00450DA1" w:rsidRPr="006C34B4" w:rsidRDefault="008E5E7E" w:rsidP="00F5458D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t>9</w:t>
      </w:r>
      <w:r w:rsidR="009F7F30"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="009F7F30" w:rsidRPr="006C34B4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:rsidR="0093611E" w:rsidRPr="006C34B4" w:rsidRDefault="0093611E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85F56" w:rsidRPr="006C34B4" w:rsidRDefault="00354FD4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 </w:t>
      </w:r>
      <w:r w:rsidR="006E110F" w:rsidRPr="006C34B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="000B5EF6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0B5EF6" w:rsidRPr="006C34B4">
        <w:rPr>
          <w:rFonts w:ascii="Browallia New" w:hAnsi="Browallia New" w:cs="Browallia New"/>
          <w:sz w:val="26"/>
          <w:szCs w:val="26"/>
          <w:cs/>
        </w:rPr>
        <w:t>มีนาคม</w:t>
      </w:r>
      <w:r w:rsidR="006E110F" w:rsidRPr="006C34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5EF6" w:rsidRPr="006C34B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</w:p>
    <w:p w:rsidR="00204C2A" w:rsidRPr="006C34B4" w:rsidRDefault="00204C2A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C60576" w:rsidRPr="006C34B4" w:rsidTr="00096FD4">
        <w:tc>
          <w:tcPr>
            <w:tcW w:w="4392" w:type="dxa"/>
            <w:shd w:val="clear" w:color="auto" w:fill="auto"/>
            <w:vAlign w:val="bottom"/>
          </w:tcPr>
          <w:p w:rsidR="00204C2A" w:rsidRPr="006C34B4" w:rsidRDefault="00204C2A" w:rsidP="008E5E7E">
            <w:pPr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:rsidR="00204C2A" w:rsidRPr="006C34B4" w:rsidRDefault="00204C2A" w:rsidP="00E8763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60576" w:rsidRPr="006C34B4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082449" w:rsidRPr="000824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082449" w:rsidRPr="000824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082449" w:rsidRPr="000824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60576" w:rsidRPr="006C34B4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C60576" w:rsidRPr="006C34B4" w:rsidTr="00096FD4">
        <w:tc>
          <w:tcPr>
            <w:tcW w:w="4392" w:type="dxa"/>
            <w:shd w:val="clear" w:color="auto" w:fill="auto"/>
            <w:vAlign w:val="bottom"/>
          </w:tcPr>
          <w:p w:rsidR="00204C2A" w:rsidRPr="006C34B4" w:rsidRDefault="00204C2A" w:rsidP="008E5E7E">
            <w:pPr>
              <w:jc w:val="lef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C60576" w:rsidRPr="006C34B4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60576" w:rsidRPr="006C34B4" w:rsidTr="00096FD4">
        <w:tc>
          <w:tcPr>
            <w:tcW w:w="4392" w:type="dxa"/>
            <w:shd w:val="clear" w:color="auto" w:fill="auto"/>
            <w:vAlign w:val="bottom"/>
          </w:tcPr>
          <w:p w:rsidR="00204C2A" w:rsidRPr="006C34B4" w:rsidRDefault="00204C2A" w:rsidP="00096FD4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สินทรัพย์ทางการเงินที่</w:t>
            </w:r>
            <w:r w:rsidR="0019679D"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วัดมูลค่าด้วย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02FAB" w:rsidRPr="006C34B4" w:rsidTr="00096FD4">
        <w:tc>
          <w:tcPr>
            <w:tcW w:w="4392" w:type="dxa"/>
            <w:shd w:val="clear" w:color="auto" w:fill="auto"/>
            <w:vAlign w:val="bottom"/>
            <w:hideMark/>
          </w:tcPr>
          <w:p w:rsidR="00302FAB" w:rsidRPr="006C34B4" w:rsidRDefault="00302FAB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="00096FD4"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ผ่า</w:t>
            </w:r>
            <w:r w:rsidR="0019679D"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น</w:t>
            </w:r>
            <w:r w:rsidR="00096FD4"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กำไรขาดทุน</w:t>
            </w:r>
            <w:r w:rsidR="0019679D"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="0019679D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- 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หลักทรัพย์เพื่อค้า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2FAB" w:rsidRPr="006C34B4" w:rsidRDefault="00082449" w:rsidP="008E5E7E">
            <w:pPr>
              <w:ind w:right="-72" w:firstLineChars="100" w:firstLine="26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786DB1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006</w:t>
            </w:r>
            <w:r w:rsidR="00786DB1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2FAB" w:rsidRPr="006C34B4" w:rsidRDefault="00786DB1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2FAB" w:rsidRPr="006C34B4" w:rsidRDefault="00786DB1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2FAB" w:rsidRPr="006C34B4" w:rsidRDefault="00082449" w:rsidP="008E5E7E">
            <w:pPr>
              <w:ind w:right="-72" w:firstLineChars="100" w:firstLine="26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786DB1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006</w:t>
            </w:r>
            <w:r w:rsidR="00786DB1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636</w:t>
            </w:r>
          </w:p>
        </w:tc>
      </w:tr>
    </w:tbl>
    <w:p w:rsidR="006A0302" w:rsidRPr="006C34B4" w:rsidRDefault="006A0302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323112" w:rsidRPr="006C34B4" w:rsidRDefault="00354FD4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 </w:t>
      </w:r>
      <w:r w:rsidR="00323112" w:rsidRPr="006C34B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="00323112" w:rsidRPr="006C34B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B5EF6" w:rsidRPr="006C34B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2562</w:t>
      </w:r>
    </w:p>
    <w:p w:rsidR="00323112" w:rsidRPr="006C34B4" w:rsidRDefault="00323112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C60576" w:rsidRPr="006C34B4" w:rsidTr="00096FD4">
        <w:tc>
          <w:tcPr>
            <w:tcW w:w="4392" w:type="dxa"/>
            <w:shd w:val="clear" w:color="auto" w:fill="auto"/>
            <w:vAlign w:val="bottom"/>
          </w:tcPr>
          <w:p w:rsidR="00204C2A" w:rsidRPr="006C34B4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:rsidR="00204C2A" w:rsidRPr="006C34B4" w:rsidRDefault="00204C2A" w:rsidP="00E8763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C60576" w:rsidRPr="006C34B4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082449" w:rsidRPr="000824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082449" w:rsidRPr="000824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082449" w:rsidRPr="000824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60576" w:rsidRPr="006C34B4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C60576" w:rsidRPr="006C34B4" w:rsidTr="00096FD4">
        <w:tc>
          <w:tcPr>
            <w:tcW w:w="4392" w:type="dxa"/>
            <w:shd w:val="clear" w:color="auto" w:fill="auto"/>
            <w:vAlign w:val="bottom"/>
          </w:tcPr>
          <w:p w:rsidR="00204C2A" w:rsidRPr="006C34B4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C60576" w:rsidRPr="006C34B4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6C34B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9679D" w:rsidRPr="006C34B4" w:rsidTr="00096FD4">
        <w:tc>
          <w:tcPr>
            <w:tcW w:w="4392" w:type="dxa"/>
            <w:shd w:val="clear" w:color="auto" w:fill="auto"/>
            <w:vAlign w:val="bottom"/>
            <w:hideMark/>
          </w:tcPr>
          <w:p w:rsidR="0019679D" w:rsidRPr="006C34B4" w:rsidRDefault="00895E2B" w:rsidP="0019679D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เงินลงทุน</w:t>
            </w:r>
            <w:r w:rsidR="0019679D"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เพื่อค้า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679D" w:rsidRPr="006C34B4" w:rsidRDefault="00082449" w:rsidP="0019679D">
            <w:pPr>
              <w:ind w:right="-72" w:firstLineChars="100" w:firstLine="26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19679D" w:rsidRPr="006C34B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178</w:t>
            </w:r>
            <w:r w:rsidR="0019679D" w:rsidRPr="006C34B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679D" w:rsidRPr="006C34B4" w:rsidRDefault="0019679D" w:rsidP="001967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679D" w:rsidRPr="006C34B4" w:rsidRDefault="0019679D" w:rsidP="001967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679D" w:rsidRPr="006C34B4" w:rsidRDefault="00082449" w:rsidP="001967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19679D" w:rsidRPr="006C34B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178</w:t>
            </w:r>
            <w:r w:rsidR="0019679D" w:rsidRPr="006C34B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813</w:t>
            </w:r>
          </w:p>
        </w:tc>
      </w:tr>
    </w:tbl>
    <w:p w:rsidR="00204C2A" w:rsidRPr="006C34B4" w:rsidRDefault="00204C2A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64464" w:rsidRPr="006C34B4" w:rsidRDefault="008677EA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082449" w:rsidRPr="00082449">
        <w:rPr>
          <w:rFonts w:ascii="Browallia New" w:hAnsi="Browallia New" w:cs="Browallia New"/>
          <w:sz w:val="26"/>
          <w:szCs w:val="26"/>
        </w:rPr>
        <w:t>1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082449" w:rsidRPr="00082449">
        <w:rPr>
          <w:rFonts w:ascii="Browallia New" w:hAnsi="Browallia New" w:cs="Browallia New"/>
          <w:sz w:val="26"/>
          <w:szCs w:val="26"/>
        </w:rPr>
        <w:t>2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ของลำดับชั้นมูลค่ายุติธรรมในระหว่างงวด</w:t>
      </w:r>
    </w:p>
    <w:p w:rsidR="00164464" w:rsidRPr="006C34B4" w:rsidRDefault="00164464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677EA" w:rsidRPr="006C34B4" w:rsidRDefault="008677EA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:rsidR="007946B0" w:rsidRPr="006C34B4" w:rsidRDefault="007946B0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B1A4A" w:rsidRPr="006C34B4" w:rsidRDefault="0019679D" w:rsidP="0019679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มูลค่าตามบัญชีของเครื่องมือทางการเงินอันได้แก่ เงินสดและรายการเทียบเท่าเงินสด ลูกหนี้การค้าและลูกหนี้อื่น เงินให้กู้ยืมแก่กิจการที่เกี่ยวข้องกัน เจ้าหนี้การค้าและเจ้าหนี้อื่น เงินกู้ยืมระยะสั้นจากบุคคลภายนอก เงินกู้ยืมจากกิจการที่เกี่ยวข้องกัน หนี้สินตามสัญญาเช่า และเงินกู้ยืมจากสถาบันการเงินมีมูลค่าใกล้เคียงกับมูลค่ายุติธรรม ทั้งนี้เนื่องจากมีระยะสั้น หรือมีอัตราดอกเบี้ยใกล้เคียงกับอัตราดอกเบี้ยในตลาด</w:t>
      </w:r>
    </w:p>
    <w:p w:rsidR="00DB1A4A" w:rsidRPr="006C34B4" w:rsidRDefault="00DB1A4A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50DA1" w:rsidRPr="006C34B4" w:rsidRDefault="00FF0644" w:rsidP="00FF064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</w:rPr>
        <w:br w:type="page"/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4720EA"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="004720EA" w:rsidRPr="006C34B4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ลูกหนี้การค้าและลูกหนี้อื่น</w:t>
      </w:r>
    </w:p>
    <w:p w:rsidR="00247882" w:rsidRPr="006C34B4" w:rsidRDefault="00247882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60576" w:rsidRPr="006C34B4" w:rsidTr="00427CD0">
        <w:tc>
          <w:tcPr>
            <w:tcW w:w="4392" w:type="dxa"/>
            <w:vAlign w:val="bottom"/>
          </w:tcPr>
          <w:p w:rsidR="00FF44F1" w:rsidRPr="006C34B4" w:rsidRDefault="00FF44F1" w:rsidP="008E5E7E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FF44F1" w:rsidRPr="006C34B4" w:rsidRDefault="0095717A" w:rsidP="008E5E7E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vAlign w:val="bottom"/>
          </w:tcPr>
          <w:p w:rsidR="00FF44F1" w:rsidRPr="006C34B4" w:rsidRDefault="0095717A" w:rsidP="008E5E7E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323112"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C60576" w:rsidRPr="006C34B4" w:rsidTr="00427CD0">
        <w:tc>
          <w:tcPr>
            <w:tcW w:w="4392" w:type="dxa"/>
            <w:vAlign w:val="bottom"/>
          </w:tcPr>
          <w:p w:rsidR="003924FC" w:rsidRPr="006C34B4" w:rsidRDefault="003924FC" w:rsidP="008E5E7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3924FC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</w:tcPr>
          <w:p w:rsidR="003924FC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924FC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924FC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</w:tcPr>
          <w:p w:rsidR="003924FC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</w:tcPr>
          <w:p w:rsidR="003924FC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924FC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924FC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C60576" w:rsidRPr="006C34B4" w:rsidTr="00427CD0">
        <w:tc>
          <w:tcPr>
            <w:tcW w:w="4392" w:type="dxa"/>
            <w:vAlign w:val="bottom"/>
          </w:tcPr>
          <w:p w:rsidR="00D76E52" w:rsidRPr="006C34B4" w:rsidRDefault="00D76E52" w:rsidP="00D76E5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6C34B4" w:rsidTr="00427CD0">
        <w:tc>
          <w:tcPr>
            <w:tcW w:w="4392" w:type="dxa"/>
            <w:vAlign w:val="bottom"/>
          </w:tcPr>
          <w:p w:rsidR="00D76E52" w:rsidRPr="006C34B4" w:rsidRDefault="00D76E52" w:rsidP="00D76E5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76E52" w:rsidRPr="006C34B4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D76E52" w:rsidRPr="006C34B4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D76E52" w:rsidRPr="006C34B4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D76E52" w:rsidRPr="006C34B4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0576" w:rsidRPr="006C34B4" w:rsidTr="008E5E7E">
        <w:tc>
          <w:tcPr>
            <w:tcW w:w="4392" w:type="dxa"/>
            <w:vAlign w:val="bottom"/>
          </w:tcPr>
          <w:p w:rsidR="00D76E52" w:rsidRPr="006C34B4" w:rsidRDefault="00D76E52" w:rsidP="00D76E52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6C34B4" w:rsidTr="008E5E7E">
        <w:trPr>
          <w:trHeight w:val="20"/>
        </w:trPr>
        <w:tc>
          <w:tcPr>
            <w:tcW w:w="4392" w:type="dxa"/>
            <w:vAlign w:val="bottom"/>
          </w:tcPr>
          <w:p w:rsidR="00D76E52" w:rsidRPr="006C34B4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2510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C2510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C25101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6C34B4" w:rsidTr="008E5E7E">
        <w:trPr>
          <w:trHeight w:val="121"/>
        </w:trPr>
        <w:tc>
          <w:tcPr>
            <w:tcW w:w="4392" w:type="dxa"/>
            <w:vAlign w:val="bottom"/>
          </w:tcPr>
          <w:p w:rsidR="00D76E52" w:rsidRPr="006C34B4" w:rsidRDefault="00D76E52" w:rsidP="00D76E5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="0042256F"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6C34B4" w:rsidRDefault="00C25101" w:rsidP="00D76E52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76E52" w:rsidRPr="006C34B4" w:rsidRDefault="00C25101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6C34B4" w:rsidTr="005754B0">
        <w:trPr>
          <w:trHeight w:val="20"/>
        </w:trPr>
        <w:tc>
          <w:tcPr>
            <w:tcW w:w="4392" w:type="dxa"/>
            <w:vAlign w:val="bottom"/>
          </w:tcPr>
          <w:p w:rsidR="00D76E52" w:rsidRPr="006C34B4" w:rsidRDefault="00D76E52" w:rsidP="00D76E5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6C34B4" w:rsidRDefault="00082449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2510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C2510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C25101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6C34B4" w:rsidTr="005754B0">
        <w:trPr>
          <w:trHeight w:val="20"/>
        </w:trPr>
        <w:tc>
          <w:tcPr>
            <w:tcW w:w="4392" w:type="dxa"/>
            <w:vAlign w:val="bottom"/>
          </w:tcPr>
          <w:p w:rsidR="00D76E52" w:rsidRPr="006C34B4" w:rsidRDefault="00D76E52" w:rsidP="00D76E5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6C34B4" w:rsidRDefault="00082449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2510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C2510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C2510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  <w:tr w:rsidR="00C60576" w:rsidRPr="006C34B4" w:rsidTr="005754B0">
        <w:trPr>
          <w:trHeight w:val="20"/>
        </w:trPr>
        <w:tc>
          <w:tcPr>
            <w:tcW w:w="4392" w:type="dxa"/>
            <w:vAlign w:val="bottom"/>
          </w:tcPr>
          <w:p w:rsidR="00D76E52" w:rsidRPr="006C34B4" w:rsidRDefault="00D76E52" w:rsidP="00D76E5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6C34B4" w:rsidRDefault="00082449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B6058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C2510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C60576" w:rsidRPr="006C34B4" w:rsidTr="005754B0">
        <w:trPr>
          <w:trHeight w:val="20"/>
        </w:trPr>
        <w:tc>
          <w:tcPr>
            <w:tcW w:w="4392" w:type="dxa"/>
            <w:vAlign w:val="bottom"/>
          </w:tcPr>
          <w:p w:rsidR="00D76E52" w:rsidRPr="006C34B4" w:rsidRDefault="00D76E52" w:rsidP="00D76E5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6C34B4" w:rsidRDefault="00082449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45E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6445E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C25101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6C34B4" w:rsidTr="005754B0">
        <w:trPr>
          <w:trHeight w:val="80"/>
        </w:trPr>
        <w:tc>
          <w:tcPr>
            <w:tcW w:w="4392" w:type="dxa"/>
            <w:vAlign w:val="bottom"/>
          </w:tcPr>
          <w:p w:rsidR="00D76E52" w:rsidRPr="006C34B4" w:rsidRDefault="00D76E52" w:rsidP="00D76E52">
            <w:pPr>
              <w:spacing w:before="10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6C34B4" w:rsidRDefault="00C25101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D34D3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1D34D3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  <w:tr w:rsidR="00C60576" w:rsidRPr="006C34B4" w:rsidTr="005754B0">
        <w:trPr>
          <w:trHeight w:val="80"/>
        </w:trPr>
        <w:tc>
          <w:tcPr>
            <w:tcW w:w="4392" w:type="dxa"/>
            <w:vAlign w:val="bottom"/>
          </w:tcPr>
          <w:p w:rsidR="00D76E52" w:rsidRPr="006C34B4" w:rsidRDefault="00D76E52" w:rsidP="00D76E5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6C34B4" w:rsidRDefault="00082449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2510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C2510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C25101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6C34B4" w:rsidTr="005754B0">
        <w:trPr>
          <w:trHeight w:val="80"/>
        </w:trPr>
        <w:tc>
          <w:tcPr>
            <w:tcW w:w="4392" w:type="dxa"/>
            <w:vAlign w:val="bottom"/>
          </w:tcPr>
          <w:p w:rsidR="00D76E52" w:rsidRPr="006C34B4" w:rsidRDefault="00D76E52" w:rsidP="00D76E5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รายได้ค้างรับ 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6C34B4" w:rsidRDefault="00D76E52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6C34B4" w:rsidTr="005754B0">
        <w:trPr>
          <w:trHeight w:val="80"/>
        </w:trPr>
        <w:tc>
          <w:tcPr>
            <w:tcW w:w="4392" w:type="dxa"/>
            <w:vAlign w:val="bottom"/>
          </w:tcPr>
          <w:p w:rsidR="00D76E52" w:rsidRPr="006C34B4" w:rsidRDefault="00D76E52" w:rsidP="00D76E5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6C34B4" w:rsidRDefault="00082449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445E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6445E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C25101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6C34B4" w:rsidTr="005754B0">
        <w:trPr>
          <w:trHeight w:val="80"/>
        </w:trPr>
        <w:tc>
          <w:tcPr>
            <w:tcW w:w="4392" w:type="dxa"/>
            <w:vAlign w:val="bottom"/>
          </w:tcPr>
          <w:p w:rsidR="00D76E52" w:rsidRPr="006C34B4" w:rsidRDefault="00D76E52" w:rsidP="00D76E5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6C34B4" w:rsidRDefault="00082449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4FA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614FA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C25101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76E52" w:rsidRPr="006C34B4" w:rsidTr="008E5E7E">
        <w:trPr>
          <w:trHeight w:val="80"/>
        </w:trPr>
        <w:tc>
          <w:tcPr>
            <w:tcW w:w="4392" w:type="dxa"/>
            <w:vAlign w:val="bottom"/>
          </w:tcPr>
          <w:p w:rsidR="00D76E52" w:rsidRPr="006C34B4" w:rsidRDefault="00D76E52" w:rsidP="00D76E5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6445E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6445E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D34D3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1D34D3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</w:tbl>
    <w:p w:rsidR="00D47FBA" w:rsidRPr="006C34B4" w:rsidRDefault="00D47FBA" w:rsidP="00E87638">
      <w:pPr>
        <w:ind w:left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:rsidR="00FF44F1" w:rsidRPr="006C34B4" w:rsidRDefault="00FF44F1" w:rsidP="00E876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ลูกหนี้การค้า </w:t>
      </w:r>
      <w:r w:rsidR="0093611E" w:rsidRPr="006C34B4">
        <w:rPr>
          <w:rFonts w:ascii="Browallia New" w:hAnsi="Browallia New" w:cs="Browallia New"/>
          <w:sz w:val="26"/>
          <w:szCs w:val="26"/>
          <w:cs/>
        </w:rPr>
        <w:t>สามารถวิเคราะห์ตาม</w:t>
      </w:r>
      <w:r w:rsidRPr="006C34B4">
        <w:rPr>
          <w:rFonts w:ascii="Browallia New" w:hAnsi="Browallia New" w:cs="Browallia New"/>
          <w:sz w:val="26"/>
          <w:szCs w:val="26"/>
          <w:cs/>
        </w:rPr>
        <w:t>อายุหนี้ที่ค้างชำระได้ดังนี้</w:t>
      </w:r>
    </w:p>
    <w:p w:rsidR="00A40C1B" w:rsidRPr="006C34B4" w:rsidRDefault="00A40C1B" w:rsidP="00E8763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60576" w:rsidRPr="006C34B4" w:rsidTr="00427CD0">
        <w:tc>
          <w:tcPr>
            <w:tcW w:w="4392" w:type="dxa"/>
            <w:vAlign w:val="bottom"/>
          </w:tcPr>
          <w:p w:rsidR="00FF44F1" w:rsidRPr="006C34B4" w:rsidRDefault="00FF44F1" w:rsidP="008E5E7E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FF44F1" w:rsidRPr="006C34B4" w:rsidRDefault="0095717A" w:rsidP="008E5E7E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vAlign w:val="bottom"/>
          </w:tcPr>
          <w:p w:rsidR="00FF44F1" w:rsidRPr="006C34B4" w:rsidRDefault="0095717A" w:rsidP="008E5E7E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FF44F1"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</w:t>
            </w:r>
            <w:r w:rsidR="00323112"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6C34B4" w:rsidTr="008E5E7E">
        <w:tc>
          <w:tcPr>
            <w:tcW w:w="4392" w:type="dxa"/>
            <w:vAlign w:val="bottom"/>
          </w:tcPr>
          <w:p w:rsidR="000953E8" w:rsidRPr="006C34B4" w:rsidRDefault="000953E8" w:rsidP="008E5E7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:rsidR="000953E8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shd w:val="clear" w:color="auto" w:fill="auto"/>
          </w:tcPr>
          <w:p w:rsidR="000953E8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0953E8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0953E8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</w:tcPr>
          <w:p w:rsidR="000953E8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shd w:val="clear" w:color="auto" w:fill="auto"/>
          </w:tcPr>
          <w:p w:rsidR="000953E8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0953E8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0953E8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C60576" w:rsidRPr="006C34B4" w:rsidTr="008E5E7E">
        <w:tc>
          <w:tcPr>
            <w:tcW w:w="4392" w:type="dxa"/>
            <w:vAlign w:val="bottom"/>
          </w:tcPr>
          <w:p w:rsidR="00D76E52" w:rsidRPr="006C34B4" w:rsidRDefault="00D76E52" w:rsidP="00D76E5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6C34B4" w:rsidTr="008E5E7E">
        <w:tc>
          <w:tcPr>
            <w:tcW w:w="4392" w:type="dxa"/>
            <w:vAlign w:val="bottom"/>
          </w:tcPr>
          <w:p w:rsidR="000953E8" w:rsidRPr="006C34B4" w:rsidRDefault="000953E8" w:rsidP="008E5E7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6C34B4" w:rsidRDefault="000953E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6C34B4" w:rsidRDefault="000953E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6C34B4" w:rsidRDefault="000953E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6C34B4" w:rsidRDefault="000953E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0576" w:rsidRPr="006C34B4" w:rsidTr="008E5E7E">
        <w:tc>
          <w:tcPr>
            <w:tcW w:w="4392" w:type="dxa"/>
            <w:vAlign w:val="bottom"/>
          </w:tcPr>
          <w:p w:rsidR="000953E8" w:rsidRPr="006C34B4" w:rsidRDefault="000953E8" w:rsidP="008E5E7E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6C34B4" w:rsidRDefault="000953E8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6C34B4" w:rsidRDefault="000953E8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6C34B4" w:rsidRDefault="000953E8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6C34B4" w:rsidRDefault="000953E8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6C34B4" w:rsidTr="008E5E7E">
        <w:trPr>
          <w:trHeight w:val="80"/>
        </w:trPr>
        <w:tc>
          <w:tcPr>
            <w:tcW w:w="4392" w:type="dxa"/>
            <w:vAlign w:val="bottom"/>
          </w:tcPr>
          <w:p w:rsidR="000953E8" w:rsidRPr="006C34B4" w:rsidRDefault="000953E8" w:rsidP="00287BE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6C34B4" w:rsidRDefault="000953E8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6C34B4" w:rsidRDefault="000953E8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6C34B4" w:rsidRDefault="000953E8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6C34B4" w:rsidRDefault="000953E8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6C34B4" w:rsidTr="008E5E7E">
        <w:trPr>
          <w:trHeight w:val="80"/>
        </w:trPr>
        <w:tc>
          <w:tcPr>
            <w:tcW w:w="4392" w:type="dxa"/>
            <w:vAlign w:val="bottom"/>
          </w:tcPr>
          <w:p w:rsidR="00D76E52" w:rsidRPr="006C34B4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ไม่เกิน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2510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C2510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C25101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6C34B4" w:rsidTr="008E5E7E">
        <w:trPr>
          <w:trHeight w:val="80"/>
        </w:trPr>
        <w:tc>
          <w:tcPr>
            <w:tcW w:w="4392" w:type="dxa"/>
            <w:vAlign w:val="bottom"/>
          </w:tcPr>
          <w:p w:rsidR="00D76E52" w:rsidRPr="006C34B4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C2510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C25101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6C34B4" w:rsidTr="008E5E7E">
        <w:trPr>
          <w:trHeight w:val="80"/>
        </w:trPr>
        <w:tc>
          <w:tcPr>
            <w:tcW w:w="4392" w:type="dxa"/>
            <w:vAlign w:val="bottom"/>
          </w:tcPr>
          <w:p w:rsidR="00D76E52" w:rsidRPr="006C34B4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C2510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C25101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6C34B4" w:rsidTr="008E5E7E">
        <w:trPr>
          <w:trHeight w:val="80"/>
        </w:trPr>
        <w:tc>
          <w:tcPr>
            <w:tcW w:w="4392" w:type="dxa"/>
            <w:vAlign w:val="bottom"/>
          </w:tcPr>
          <w:p w:rsidR="00D76E52" w:rsidRPr="006C34B4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C2510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C25101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6C34B4" w:rsidTr="008E5E7E">
        <w:trPr>
          <w:trHeight w:val="80"/>
        </w:trPr>
        <w:tc>
          <w:tcPr>
            <w:tcW w:w="4392" w:type="dxa"/>
            <w:vAlign w:val="bottom"/>
          </w:tcPr>
          <w:p w:rsidR="00D76E52" w:rsidRPr="006C34B4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2510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C2510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BB2829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6C34B4" w:rsidTr="008E5E7E">
        <w:trPr>
          <w:trHeight w:val="80"/>
        </w:trPr>
        <w:tc>
          <w:tcPr>
            <w:tcW w:w="4392" w:type="dxa"/>
            <w:vAlign w:val="bottom"/>
          </w:tcPr>
          <w:p w:rsidR="00D76E52" w:rsidRPr="006C34B4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C25101" w:rsidP="00D76E52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C25101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6C34B4" w:rsidTr="005754B0">
        <w:trPr>
          <w:trHeight w:val="80"/>
        </w:trPr>
        <w:tc>
          <w:tcPr>
            <w:tcW w:w="4392" w:type="dxa"/>
            <w:vAlign w:val="bottom"/>
          </w:tcPr>
          <w:p w:rsidR="00D76E52" w:rsidRPr="006C34B4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6C34B4" w:rsidRDefault="00082449" w:rsidP="00D76E52">
            <w:pPr>
              <w:pBdr>
                <w:bottom w:val="doub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2510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C2510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082449" w:rsidP="00D76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D76E5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C25101" w:rsidP="00D76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6C34B4" w:rsidRDefault="00D76E52" w:rsidP="00D76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C34E43" w:rsidRPr="006C34B4" w:rsidRDefault="00C34E43" w:rsidP="00FF0644">
      <w:pPr>
        <w:ind w:left="540"/>
        <w:jc w:val="left"/>
        <w:rPr>
          <w:rFonts w:ascii="Browallia New" w:hAnsi="Browallia New" w:cs="Browallia New"/>
          <w:b/>
          <w:bCs/>
          <w:sz w:val="22"/>
          <w:szCs w:val="22"/>
        </w:rPr>
      </w:pPr>
      <w:bookmarkStart w:id="3" w:name="_Toc460943573"/>
      <w:bookmarkStart w:id="4" w:name="_Toc460944142"/>
      <w:bookmarkStart w:id="5" w:name="_Toc460944184"/>
      <w:bookmarkStart w:id="6" w:name="_Toc494266686"/>
    </w:p>
    <w:p w:rsidR="00377644" w:rsidRPr="006C34B4" w:rsidRDefault="00D63638" w:rsidP="00D63638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1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2562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บริษัทได้รับรู้ผลกระทบจาการใช้มาตรฐานการรายงานทางการเงินฉบั</w:t>
      </w:r>
      <w:r w:rsidR="00E86EB7" w:rsidRPr="006C34B4">
        <w:rPr>
          <w:rFonts w:ascii="Browallia New" w:hAnsi="Browallia New" w:cs="Browallia New"/>
          <w:sz w:val="26"/>
          <w:szCs w:val="26"/>
          <w:cs/>
        </w:rPr>
        <w:t>บ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ที่ </w:t>
      </w:r>
      <w:r w:rsidR="00082449" w:rsidRPr="00082449">
        <w:rPr>
          <w:rFonts w:ascii="Browallia New" w:hAnsi="Browallia New" w:cs="Browallia New"/>
          <w:sz w:val="26"/>
          <w:szCs w:val="26"/>
        </w:rPr>
        <w:t>9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เป็นครั้งแรก (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5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>) โดยรับรู้</w:t>
      </w:r>
      <w:r w:rsidR="0042256F" w:rsidRPr="00FA2621">
        <w:rPr>
          <w:rFonts w:ascii="Browallia New" w:hAnsi="Browallia New" w:cs="Browallia New"/>
          <w:spacing w:val="-4"/>
          <w:sz w:val="26"/>
          <w:szCs w:val="26"/>
          <w:cs/>
        </w:rPr>
        <w:t>ค่าเผื่อการด้อยค่า</w:t>
      </w:r>
      <w:r w:rsidR="007C75F5" w:rsidRPr="00FA2621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ดอกเบี้ยค้างรับและลูกหนี้อื่น </w:t>
      </w:r>
      <w:r w:rsidR="00FF0644" w:rsidRPr="00FA2621">
        <w:rPr>
          <w:rFonts w:ascii="Browallia New" w:hAnsi="Browallia New" w:cs="Browallia New"/>
          <w:spacing w:val="-4"/>
          <w:sz w:val="26"/>
          <w:szCs w:val="26"/>
        </w:rPr>
        <w:t>-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 กิจการที่เกี่ยวข้องกัน เป็นจำนวน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126</w:t>
      </w:r>
      <w:r w:rsidR="00FF0644" w:rsidRPr="00FA2621">
        <w:rPr>
          <w:rFonts w:ascii="Browallia New" w:hAnsi="Browallia New" w:cs="Browallia New"/>
          <w:spacing w:val="-4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98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157</w:t>
      </w:r>
      <w:r w:rsidR="00FF0644" w:rsidRPr="00FA2621">
        <w:rPr>
          <w:rFonts w:ascii="Browallia New" w:hAnsi="Browallia New" w:cs="Browallia New"/>
          <w:spacing w:val="-4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ล้านบาทตามลำดับ ใน</w:t>
      </w:r>
      <w:r w:rsidR="005651BD" w:rsidRPr="00FA2621">
        <w:rPr>
          <w:rFonts w:ascii="Browallia New" w:hAnsi="Browallia New" w:cs="Browallia New"/>
          <w:spacing w:val="-4"/>
          <w:sz w:val="26"/>
          <w:szCs w:val="26"/>
          <w:cs/>
        </w:rPr>
        <w:t>ไตรมาส</w:t>
      </w:r>
      <w:r w:rsidR="005651BD" w:rsidRPr="00FA262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1</w:t>
      </w:r>
      <w:r w:rsidR="005651BD" w:rsidRPr="00FA262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651BD" w:rsidRPr="00FA2621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="005651BD" w:rsidRPr="00FA2621">
        <w:rPr>
          <w:rFonts w:ascii="Browallia New" w:hAnsi="Browallia New" w:cs="Browallia New"/>
          <w:spacing w:val="-4"/>
          <w:sz w:val="26"/>
          <w:szCs w:val="26"/>
        </w:rPr>
        <w:t>.</w:t>
      </w:r>
      <w:r w:rsidR="005651BD" w:rsidRPr="00FA2621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5651BD" w:rsidRPr="00FA2621">
        <w:rPr>
          <w:rFonts w:ascii="Browallia New" w:hAnsi="Browallia New" w:cs="Browallia New"/>
          <w:spacing w:val="-4"/>
          <w:sz w:val="26"/>
          <w:szCs w:val="26"/>
        </w:rPr>
        <w:t>.</w:t>
      </w:r>
      <w:r w:rsidR="007D4E20"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5651BD" w:rsidRPr="00FA262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บริษัทได้ยกหนี้ค่าบริหารจัดการและดอกเบี้ยค้างรับให้แก่บริษัทย่อยแห่งหนึ่งเป</w:t>
      </w:r>
      <w:r w:rsidR="00E86EB7" w:rsidRPr="00FA2621">
        <w:rPr>
          <w:rFonts w:ascii="Browallia New" w:hAnsi="Browallia New" w:cs="Browallia New"/>
          <w:spacing w:val="-4"/>
          <w:sz w:val="26"/>
          <w:szCs w:val="26"/>
          <w:cs/>
        </w:rPr>
        <w:t>็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นจำนวนเงิน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64</w:t>
      </w:r>
      <w:r w:rsidR="00FF0644" w:rsidRPr="00FA2621">
        <w:rPr>
          <w:rFonts w:ascii="Browallia New" w:hAnsi="Browallia New" w:cs="Browallia New"/>
          <w:spacing w:val="-4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</w:t>
      </w:r>
      <w:r w:rsidR="00FF0644" w:rsidRPr="00FA2621">
        <w:rPr>
          <w:rFonts w:ascii="Browallia New" w:hAnsi="Browallia New" w:cs="Browallia New"/>
          <w:spacing w:val="-4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88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ล้านบาทตามลำดับ ส่งผลให้บริษัทรับรู้การกลับรายการ</w:t>
      </w:r>
      <w:r w:rsidR="0042256F" w:rsidRPr="00FA2621">
        <w:rPr>
          <w:rFonts w:ascii="Browallia New" w:hAnsi="Browallia New" w:cs="Browallia New"/>
          <w:spacing w:val="-4"/>
          <w:sz w:val="26"/>
          <w:szCs w:val="26"/>
          <w:cs/>
        </w:rPr>
        <w:t>ค่าเผื่อการด้อยค่า</w:t>
      </w:r>
      <w:r w:rsidR="00FA2621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รับรู้ ณ 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1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="00A37963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และรับรู้เป็นผลขาดทุนจากการยกหนี้ให้เป็นจำนวน </w:t>
      </w:r>
      <w:r w:rsidR="00082449" w:rsidRPr="00082449">
        <w:rPr>
          <w:rFonts w:ascii="Browallia New" w:hAnsi="Browallia New" w:cs="Browallia New"/>
          <w:sz w:val="26"/>
          <w:szCs w:val="26"/>
        </w:rPr>
        <w:t>64</w:t>
      </w:r>
      <w:r w:rsidR="00FF0644" w:rsidRPr="006C34B4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20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B828FD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ในงบกำไรขาดทุนเบ็ดเสร็จเฉพาะกิจการ</w:t>
      </w:r>
    </w:p>
    <w:p w:rsidR="003D1CE6" w:rsidRPr="006C34B4" w:rsidRDefault="00377644" w:rsidP="00377644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C34B4">
        <w:rPr>
          <w:rFonts w:ascii="Browallia New" w:hAnsi="Browallia New" w:cs="Browallia New"/>
          <w:sz w:val="26"/>
          <w:szCs w:val="26"/>
        </w:rPr>
        <w:br w:type="page"/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t>11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สินทรัพย์ไม่หมุนเวียนที่</w:t>
      </w:r>
      <w:r w:rsidR="00A64DD6" w:rsidRPr="006C34B4">
        <w:rPr>
          <w:rFonts w:ascii="Browallia New" w:hAnsi="Browallia New" w:cs="Browallia New"/>
          <w:b/>
          <w:bCs/>
          <w:sz w:val="26"/>
          <w:szCs w:val="26"/>
          <w:cs/>
        </w:rPr>
        <w:t>ถือ</w:t>
      </w: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t>ไว้เพื่อขาย</w:t>
      </w:r>
      <w:r w:rsidRPr="006C34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bookmarkEnd w:id="3"/>
    <w:bookmarkEnd w:id="4"/>
    <w:bookmarkEnd w:id="5"/>
    <w:bookmarkEnd w:id="6"/>
    <w:p w:rsidR="00A142D7" w:rsidRPr="002A0AD1" w:rsidRDefault="00A142D7" w:rsidP="008E5E7E">
      <w:pPr>
        <w:ind w:left="540"/>
        <w:jc w:val="left"/>
        <w:rPr>
          <w:rFonts w:ascii="Browallia New" w:hAnsi="Browallia New" w:cs="Browallia New"/>
          <w:b/>
          <w:bCs/>
          <w:sz w:val="16"/>
          <w:szCs w:val="16"/>
        </w:rPr>
      </w:pPr>
    </w:p>
    <w:p w:rsidR="00A142D7" w:rsidRPr="006C34B4" w:rsidRDefault="00853746" w:rsidP="00FF0644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ในปี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พ</w:t>
      </w:r>
      <w:r w:rsidRPr="006C34B4">
        <w:rPr>
          <w:rFonts w:ascii="Browallia New" w:hAnsi="Browallia New" w:cs="Browallia New"/>
          <w:sz w:val="26"/>
          <w:szCs w:val="26"/>
        </w:rPr>
        <w:t>.</w:t>
      </w:r>
      <w:r w:rsidRPr="006C34B4">
        <w:rPr>
          <w:rFonts w:ascii="Browallia New" w:hAnsi="Browallia New" w:cs="Browallia New"/>
          <w:sz w:val="26"/>
          <w:szCs w:val="26"/>
          <w:cs/>
        </w:rPr>
        <w:t>ศ</w:t>
      </w:r>
      <w:r w:rsidRPr="006C34B4">
        <w:rPr>
          <w:rFonts w:ascii="Browallia New" w:hAnsi="Browallia New" w:cs="Browallia New"/>
          <w:sz w:val="26"/>
          <w:szCs w:val="26"/>
        </w:rPr>
        <w:t xml:space="preserve">. </w:t>
      </w:r>
      <w:r w:rsidR="00082449" w:rsidRPr="00082449">
        <w:rPr>
          <w:rFonts w:ascii="Browallia New" w:hAnsi="Browallia New" w:cs="Browallia New"/>
          <w:sz w:val="26"/>
          <w:szCs w:val="26"/>
        </w:rPr>
        <w:t>2562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กลุ่มกิจการได้จำหน่ายหุ้นบางส่วนในบริษัท อินเด็กซ์ ครีเอทีฟ วิลเลจ จำกัด (มหาชน) ซึ่งเป็นบริษัทย่อย</w:t>
      </w:r>
      <w:r w:rsidR="00FE6C81" w:rsidRPr="006C34B4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 (หมายเหตุ </w:t>
      </w:r>
      <w:r w:rsidR="00082449" w:rsidRPr="00082449">
        <w:rPr>
          <w:rFonts w:ascii="Browallia New" w:hAnsi="Browallia New" w:cs="Browallia New"/>
          <w:sz w:val="26"/>
          <w:szCs w:val="26"/>
        </w:rPr>
        <w:t>12</w:t>
      </w:r>
      <w:r w:rsidRPr="006C34B4">
        <w:rPr>
          <w:rFonts w:ascii="Browallia New" w:hAnsi="Browallia New" w:cs="Browallia New"/>
          <w:sz w:val="26"/>
          <w:szCs w:val="26"/>
          <w:cs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1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) นอกจากนี้กลุ่มกิจการมีแผนที่จะจำหน่ายหุ้นส่วนที่เหลือในบริษัทย่อยดังกล่าวให้แล้วเสร็จภายใน </w:t>
      </w:r>
      <w:r w:rsidR="00082449" w:rsidRPr="00082449">
        <w:rPr>
          <w:rFonts w:ascii="Browallia New" w:hAnsi="Browallia New" w:cs="Browallia New"/>
          <w:sz w:val="26"/>
          <w:szCs w:val="26"/>
        </w:rPr>
        <w:t>1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ปี กลุ่มกิจการจึงแสดงงบการเงินของกลุ่มอินเด็กซ์ ซึ่งถือเป็นส่วนหนึ่งของธุรกิจบันเทิงและกิจกรรมการตลาด </w:t>
      </w:r>
      <w:r w:rsidR="00FF0644" w:rsidRPr="006C34B4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>เป็นผลของการดำเนินงานที่ยกเลิกในข้อมูลทางการเงินระหว่างกาล</w:t>
      </w:r>
    </w:p>
    <w:p w:rsidR="00FF0644" w:rsidRPr="002A0AD1" w:rsidRDefault="00FF0644" w:rsidP="008E5E7E">
      <w:pPr>
        <w:pStyle w:val="Header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A142D7" w:rsidRPr="006C34B4" w:rsidRDefault="00A142D7" w:rsidP="008E5E7E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ข้อมูลทางการเงินที่เกี่ยวข้องกับการดำเนินงานของ</w:t>
      </w:r>
      <w:r w:rsidR="007202DF" w:rsidRPr="006C34B4">
        <w:rPr>
          <w:rFonts w:ascii="Browallia New" w:hAnsi="Browallia New" w:cs="Browallia New"/>
          <w:b/>
          <w:spacing w:val="-2"/>
          <w:sz w:val="26"/>
          <w:szCs w:val="26"/>
          <w:cs/>
        </w:rPr>
        <w:t>กลุ่ม</w:t>
      </w:r>
      <w:r w:rsidRPr="006C34B4">
        <w:rPr>
          <w:rFonts w:ascii="Browallia New" w:hAnsi="Browallia New" w:cs="Browallia New"/>
          <w:b/>
          <w:spacing w:val="-2"/>
          <w:sz w:val="26"/>
          <w:szCs w:val="26"/>
          <w:cs/>
        </w:rPr>
        <w:t>อินเด็กซ์</w:t>
      </w:r>
      <w:r w:rsidR="007202DF" w:rsidRPr="006C34B4">
        <w:rPr>
          <w:rFonts w:ascii="Browallia New" w:hAnsi="Browallia New" w:cs="Browallia New"/>
          <w:b/>
          <w:spacing w:val="-2"/>
          <w:sz w:val="26"/>
          <w:szCs w:val="26"/>
          <w:cs/>
        </w:rPr>
        <w:t xml:space="preserve"> </w:t>
      </w:r>
      <w:r w:rsidR="00C26920" w:rsidRPr="006C34B4">
        <w:rPr>
          <w:rFonts w:ascii="Browallia New" w:hAnsi="Browallia New" w:cs="Browallia New"/>
          <w:sz w:val="26"/>
          <w:szCs w:val="26"/>
          <w:cs/>
        </w:rPr>
        <w:t>สามารถแสดงแยกจากการดำเนินงานปกติของกลุ่มกิจการ</w:t>
      </w:r>
      <w:r w:rsidR="00FA2621">
        <w:rPr>
          <w:rFonts w:ascii="Browallia New" w:hAnsi="Browallia New" w:cs="Browallia New"/>
          <w:sz w:val="26"/>
          <w:szCs w:val="26"/>
          <w:cs/>
        </w:rPr>
        <w:br/>
      </w:r>
      <w:r w:rsidR="007202DF" w:rsidRPr="006C34B4">
        <w:rPr>
          <w:rFonts w:ascii="Browallia New" w:hAnsi="Browallia New" w:cs="Browallia New"/>
          <w:sz w:val="26"/>
          <w:szCs w:val="26"/>
          <w:cs/>
        </w:rPr>
        <w:t>ได้ดังตารางข้างล่าง</w:t>
      </w:r>
      <w:r w:rsidR="00C26920" w:rsidRPr="006C34B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A142D7" w:rsidRPr="002A0AD1" w:rsidRDefault="00A142D7" w:rsidP="008E5E7E">
      <w:pPr>
        <w:ind w:left="540"/>
        <w:jc w:val="left"/>
        <w:rPr>
          <w:rFonts w:ascii="Browallia New" w:hAnsi="Browallia New" w:cs="Browallia New"/>
          <w:b/>
          <w:bCs/>
          <w:sz w:val="16"/>
          <w:szCs w:val="16"/>
        </w:rPr>
      </w:pPr>
    </w:p>
    <w:p w:rsidR="00A142D7" w:rsidRPr="006C34B4" w:rsidRDefault="00082449" w:rsidP="008E5E7E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64658F" w:rsidRPr="006C34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82449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142D7"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="00A142D7" w:rsidRPr="006C34B4">
        <w:rPr>
          <w:rFonts w:ascii="Browallia New" w:hAnsi="Browallia New" w:cs="Browallia New"/>
          <w:b/>
          <w:bCs/>
          <w:sz w:val="26"/>
          <w:szCs w:val="26"/>
          <w:cs/>
        </w:rPr>
        <w:t>ข้อมูล</w:t>
      </w:r>
      <w:r w:rsidR="00C26920" w:rsidRPr="006C34B4">
        <w:rPr>
          <w:rFonts w:ascii="Browallia New" w:hAnsi="Browallia New" w:cs="Browallia New"/>
          <w:b/>
          <w:bCs/>
          <w:sz w:val="26"/>
          <w:szCs w:val="26"/>
          <w:cs/>
        </w:rPr>
        <w:t>ผลการดำเนินงาน</w:t>
      </w:r>
    </w:p>
    <w:tbl>
      <w:tblPr>
        <w:tblW w:w="4940" w:type="pct"/>
        <w:tblLook w:val="0000" w:firstRow="0" w:lastRow="0" w:firstColumn="0" w:lastColumn="0" w:noHBand="0" w:noVBand="0"/>
      </w:tblPr>
      <w:tblGrid>
        <w:gridCol w:w="6353"/>
        <w:gridCol w:w="1493"/>
        <w:gridCol w:w="1499"/>
      </w:tblGrid>
      <w:tr w:rsidR="00C60576" w:rsidRPr="006C34B4" w:rsidTr="00FF0644">
        <w:tc>
          <w:tcPr>
            <w:tcW w:w="3399" w:type="pct"/>
            <w:vAlign w:val="bottom"/>
          </w:tcPr>
          <w:p w:rsidR="00A142D7" w:rsidRPr="006C34B4" w:rsidRDefault="00A142D7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1" w:type="pct"/>
            <w:gridSpan w:val="2"/>
            <w:vAlign w:val="bottom"/>
          </w:tcPr>
          <w:p w:rsidR="00A142D7" w:rsidRPr="006C34B4" w:rsidRDefault="00A142D7" w:rsidP="008E5E7E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contextualSpacing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60576" w:rsidRPr="006C34B4" w:rsidTr="00FF0644">
        <w:tc>
          <w:tcPr>
            <w:tcW w:w="3399" w:type="pct"/>
            <w:vAlign w:val="bottom"/>
          </w:tcPr>
          <w:p w:rsidR="00C26920" w:rsidRPr="006C34B4" w:rsidRDefault="00C26920" w:rsidP="00287BEF">
            <w:pPr>
              <w:spacing w:before="10"/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</w:t>
            </w:r>
            <w:r w:rsidR="006353D2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ำหรับงวด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="006353D2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799" w:type="pct"/>
            <w:vAlign w:val="bottom"/>
          </w:tcPr>
          <w:p w:rsidR="00C26920" w:rsidRPr="006C34B4" w:rsidRDefault="00082449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824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801" w:type="pct"/>
            <w:vAlign w:val="bottom"/>
          </w:tcPr>
          <w:p w:rsidR="00C26920" w:rsidRPr="006C34B4" w:rsidRDefault="00082449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824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C60576" w:rsidRPr="006C34B4" w:rsidTr="00FF0644">
        <w:tc>
          <w:tcPr>
            <w:tcW w:w="3399" w:type="pct"/>
            <w:vAlign w:val="bottom"/>
          </w:tcPr>
          <w:p w:rsidR="006353D2" w:rsidRPr="006C34B4" w:rsidRDefault="006353D2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9" w:type="pct"/>
            <w:vAlign w:val="bottom"/>
          </w:tcPr>
          <w:p w:rsidR="006353D2" w:rsidRPr="006C34B4" w:rsidRDefault="000B5EF6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801" w:type="pct"/>
            <w:vAlign w:val="bottom"/>
          </w:tcPr>
          <w:p w:rsidR="006353D2" w:rsidRPr="006C34B4" w:rsidRDefault="000B5EF6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6C34B4" w:rsidTr="00FF0644">
        <w:tc>
          <w:tcPr>
            <w:tcW w:w="3399" w:type="pct"/>
            <w:vAlign w:val="bottom"/>
          </w:tcPr>
          <w:p w:rsidR="00C26920" w:rsidRPr="006C34B4" w:rsidRDefault="00C26920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9" w:type="pct"/>
            <w:vAlign w:val="bottom"/>
          </w:tcPr>
          <w:p w:rsidR="00C26920" w:rsidRPr="006C34B4" w:rsidRDefault="00C26920" w:rsidP="008E5E7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01" w:type="pct"/>
            <w:vAlign w:val="bottom"/>
          </w:tcPr>
          <w:p w:rsidR="00C26920" w:rsidRPr="006C34B4" w:rsidRDefault="00C26920" w:rsidP="008E5E7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0576" w:rsidRPr="00082449" w:rsidTr="00FF0644">
        <w:tc>
          <w:tcPr>
            <w:tcW w:w="3399" w:type="pct"/>
            <w:vAlign w:val="bottom"/>
          </w:tcPr>
          <w:p w:rsidR="00C26920" w:rsidRPr="00082449" w:rsidRDefault="00C26920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9" w:type="pct"/>
            <w:vAlign w:val="bottom"/>
          </w:tcPr>
          <w:p w:rsidR="00C26920" w:rsidRPr="00082449" w:rsidRDefault="00C26920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01" w:type="pct"/>
            <w:vAlign w:val="bottom"/>
          </w:tcPr>
          <w:p w:rsidR="00C26920" w:rsidRPr="00082449" w:rsidRDefault="00C26920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C60576" w:rsidRPr="006C34B4" w:rsidTr="00FF0644">
        <w:trPr>
          <w:trHeight w:val="80"/>
        </w:trPr>
        <w:tc>
          <w:tcPr>
            <w:tcW w:w="3399" w:type="pct"/>
          </w:tcPr>
          <w:p w:rsidR="00C26920" w:rsidRPr="006C34B4" w:rsidRDefault="00C26920" w:rsidP="008E5E7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799" w:type="pct"/>
            <w:shd w:val="clear" w:color="auto" w:fill="auto"/>
            <w:vAlign w:val="bottom"/>
          </w:tcPr>
          <w:p w:rsidR="00C26920" w:rsidRPr="006C34B4" w:rsidRDefault="00082449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A21A0B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A21A0B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801" w:type="pct"/>
            <w:vAlign w:val="bottom"/>
          </w:tcPr>
          <w:p w:rsidR="00C26920" w:rsidRPr="006C34B4" w:rsidRDefault="00082449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A21A0B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A21A0B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  <w:tr w:rsidR="00C60576" w:rsidRPr="006C34B4" w:rsidTr="00FF0644">
        <w:trPr>
          <w:trHeight w:val="80"/>
        </w:trPr>
        <w:tc>
          <w:tcPr>
            <w:tcW w:w="3399" w:type="pct"/>
          </w:tcPr>
          <w:p w:rsidR="00C26920" w:rsidRPr="006C34B4" w:rsidRDefault="00F33257" w:rsidP="008E5E7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799" w:type="pct"/>
            <w:shd w:val="clear" w:color="auto" w:fill="auto"/>
            <w:vAlign w:val="bottom"/>
          </w:tcPr>
          <w:p w:rsidR="00C26920" w:rsidRPr="006C34B4" w:rsidRDefault="00A21A0B" w:rsidP="008E5E7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E54C2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E54C2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1" w:type="pct"/>
            <w:vAlign w:val="bottom"/>
          </w:tcPr>
          <w:p w:rsidR="00C26920" w:rsidRPr="006C34B4" w:rsidRDefault="00A21A0B" w:rsidP="008E5E7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0576" w:rsidRPr="006C34B4" w:rsidTr="00FF0644">
        <w:trPr>
          <w:trHeight w:val="80"/>
        </w:trPr>
        <w:tc>
          <w:tcPr>
            <w:tcW w:w="3399" w:type="pct"/>
          </w:tcPr>
          <w:p w:rsidR="00C26920" w:rsidRPr="006C34B4" w:rsidRDefault="00C26920" w:rsidP="008E5E7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799" w:type="pct"/>
            <w:shd w:val="clear" w:color="auto" w:fill="auto"/>
          </w:tcPr>
          <w:p w:rsidR="00C26920" w:rsidRPr="006C34B4" w:rsidRDefault="00082449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54C2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E54C2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801" w:type="pct"/>
          </w:tcPr>
          <w:p w:rsidR="00C26920" w:rsidRPr="006C34B4" w:rsidRDefault="00082449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A21A0B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A21A0B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</w:tr>
      <w:tr w:rsidR="00C60576" w:rsidRPr="006C34B4" w:rsidTr="00FF0644">
        <w:trPr>
          <w:trHeight w:val="80"/>
        </w:trPr>
        <w:tc>
          <w:tcPr>
            <w:tcW w:w="3399" w:type="pct"/>
          </w:tcPr>
          <w:p w:rsidR="00C26920" w:rsidRPr="006C34B4" w:rsidRDefault="00C26920" w:rsidP="008E5E7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รายได้อื่น </w:t>
            </w:r>
          </w:p>
        </w:tc>
        <w:tc>
          <w:tcPr>
            <w:tcW w:w="799" w:type="pct"/>
            <w:shd w:val="clear" w:color="auto" w:fill="auto"/>
            <w:vAlign w:val="bottom"/>
          </w:tcPr>
          <w:p w:rsidR="00C26920" w:rsidRPr="006C34B4" w:rsidRDefault="00082449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21A0B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A21A0B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801" w:type="pct"/>
            <w:vAlign w:val="bottom"/>
          </w:tcPr>
          <w:p w:rsidR="00C26920" w:rsidRPr="006C34B4" w:rsidRDefault="00082449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21A0B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A21A0B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</w:tr>
      <w:tr w:rsidR="00C60576" w:rsidRPr="006C34B4" w:rsidTr="00FF0644">
        <w:trPr>
          <w:trHeight w:val="80"/>
        </w:trPr>
        <w:tc>
          <w:tcPr>
            <w:tcW w:w="3399" w:type="pct"/>
          </w:tcPr>
          <w:p w:rsidR="00C26920" w:rsidRPr="006C34B4" w:rsidRDefault="00C26920" w:rsidP="008E5E7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799" w:type="pct"/>
            <w:shd w:val="clear" w:color="auto" w:fill="auto"/>
            <w:vAlign w:val="bottom"/>
          </w:tcPr>
          <w:p w:rsidR="00C26920" w:rsidRPr="006C34B4" w:rsidRDefault="00A21A0B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1" w:type="pct"/>
            <w:vAlign w:val="bottom"/>
          </w:tcPr>
          <w:p w:rsidR="00C26920" w:rsidRPr="006C34B4" w:rsidRDefault="00A21A0B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0576" w:rsidRPr="006C34B4" w:rsidTr="00FF0644">
        <w:trPr>
          <w:trHeight w:val="80"/>
        </w:trPr>
        <w:tc>
          <w:tcPr>
            <w:tcW w:w="3399" w:type="pct"/>
          </w:tcPr>
          <w:p w:rsidR="00C26920" w:rsidRPr="006C34B4" w:rsidRDefault="00C26920" w:rsidP="008E5E7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99" w:type="pct"/>
            <w:shd w:val="clear" w:color="auto" w:fill="auto"/>
            <w:vAlign w:val="bottom"/>
          </w:tcPr>
          <w:p w:rsidR="00C26920" w:rsidRPr="006C34B4" w:rsidRDefault="00686CE9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FB4248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FB4248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1" w:type="pct"/>
            <w:vAlign w:val="bottom"/>
          </w:tcPr>
          <w:p w:rsidR="00C26920" w:rsidRPr="006C34B4" w:rsidRDefault="00A21A0B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0576" w:rsidRPr="006C34B4" w:rsidTr="00FF0644">
        <w:trPr>
          <w:trHeight w:val="80"/>
        </w:trPr>
        <w:tc>
          <w:tcPr>
            <w:tcW w:w="3399" w:type="pct"/>
          </w:tcPr>
          <w:p w:rsidR="00C26920" w:rsidRPr="006C34B4" w:rsidRDefault="00C26920" w:rsidP="008E5E7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99" w:type="pct"/>
            <w:shd w:val="clear" w:color="auto" w:fill="auto"/>
          </w:tcPr>
          <w:p w:rsidR="00C26920" w:rsidRPr="006C34B4" w:rsidRDefault="00045707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1" w:type="pct"/>
            <w:vAlign w:val="bottom"/>
          </w:tcPr>
          <w:p w:rsidR="00C26920" w:rsidRPr="006C34B4" w:rsidRDefault="00A21A0B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0576" w:rsidRPr="006C34B4" w:rsidTr="00FF0644">
        <w:trPr>
          <w:trHeight w:val="80"/>
        </w:trPr>
        <w:tc>
          <w:tcPr>
            <w:tcW w:w="3399" w:type="pct"/>
          </w:tcPr>
          <w:p w:rsidR="00C26920" w:rsidRPr="006C34B4" w:rsidRDefault="00C26920" w:rsidP="008E5E7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853746"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กำไร(</w:t>
            </w:r>
            <w:r w:rsidR="007202DF"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853746"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จากบริษัทร่วมและการร่วมค้า</w:t>
            </w:r>
          </w:p>
        </w:tc>
        <w:tc>
          <w:tcPr>
            <w:tcW w:w="799" w:type="pct"/>
            <w:shd w:val="clear" w:color="auto" w:fill="auto"/>
          </w:tcPr>
          <w:p w:rsidR="00C26920" w:rsidRPr="006C34B4" w:rsidRDefault="00082449" w:rsidP="008E5E7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21A0B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801" w:type="pct"/>
            <w:vAlign w:val="bottom"/>
          </w:tcPr>
          <w:p w:rsidR="00C26920" w:rsidRPr="006C34B4" w:rsidRDefault="00A21A0B" w:rsidP="008E5E7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0576" w:rsidRPr="006C34B4" w:rsidTr="00FF0644">
        <w:trPr>
          <w:trHeight w:val="80"/>
        </w:trPr>
        <w:tc>
          <w:tcPr>
            <w:tcW w:w="3399" w:type="pct"/>
          </w:tcPr>
          <w:p w:rsidR="00C26920" w:rsidRPr="006C34B4" w:rsidRDefault="00F5661E" w:rsidP="008E5E7E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="00C26920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กำไรก่อนค่าใช้จ่ายภาษีเงินได้จากการดำเนินงานที่ยกเลิก</w:t>
            </w:r>
          </w:p>
        </w:tc>
        <w:tc>
          <w:tcPr>
            <w:tcW w:w="799" w:type="pct"/>
            <w:shd w:val="clear" w:color="auto" w:fill="auto"/>
          </w:tcPr>
          <w:p w:rsidR="00C26920" w:rsidRPr="006C34B4" w:rsidRDefault="00686CE9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B4248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FB4248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1" w:type="pct"/>
          </w:tcPr>
          <w:p w:rsidR="00C26920" w:rsidRPr="006C34B4" w:rsidRDefault="00082449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21A0B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A21A0B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</w:tr>
      <w:tr w:rsidR="00C60576" w:rsidRPr="006C34B4" w:rsidTr="00FF0644">
        <w:trPr>
          <w:trHeight w:val="80"/>
        </w:trPr>
        <w:tc>
          <w:tcPr>
            <w:tcW w:w="3399" w:type="pct"/>
          </w:tcPr>
          <w:p w:rsidR="00C26920" w:rsidRPr="006C34B4" w:rsidRDefault="00C26920" w:rsidP="008E5E7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99" w:type="pct"/>
            <w:shd w:val="clear" w:color="auto" w:fill="auto"/>
          </w:tcPr>
          <w:p w:rsidR="00C26920" w:rsidRPr="006C34B4" w:rsidRDefault="00A21A0B" w:rsidP="008E5E7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1" w:type="pct"/>
          </w:tcPr>
          <w:p w:rsidR="00C26920" w:rsidRPr="006C34B4" w:rsidRDefault="00A21A0B" w:rsidP="008E5E7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0576" w:rsidRPr="006C34B4" w:rsidTr="00FF0644">
        <w:trPr>
          <w:trHeight w:val="80"/>
        </w:trPr>
        <w:tc>
          <w:tcPr>
            <w:tcW w:w="3399" w:type="pct"/>
          </w:tcPr>
          <w:p w:rsidR="00C26920" w:rsidRPr="006C34B4" w:rsidRDefault="00F5661E" w:rsidP="008E5E7E">
            <w:pPr>
              <w:ind w:left="1080" w:right="61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="00C26920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กำไรสำหรับงวดจากการดำเนินงานที่ยกเลิก</w:t>
            </w:r>
          </w:p>
        </w:tc>
        <w:tc>
          <w:tcPr>
            <w:tcW w:w="799" w:type="pct"/>
            <w:shd w:val="clear" w:color="auto" w:fill="auto"/>
          </w:tcPr>
          <w:p w:rsidR="00C26920" w:rsidRPr="006C34B4" w:rsidRDefault="00686CE9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B4248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FB4248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1" w:type="pct"/>
          </w:tcPr>
          <w:p w:rsidR="00C26920" w:rsidRPr="006C34B4" w:rsidRDefault="00082449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21A0B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A21A0B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</w:tr>
      <w:tr w:rsidR="00C60576" w:rsidRPr="006C34B4" w:rsidTr="00FF0644">
        <w:trPr>
          <w:trHeight w:val="80"/>
        </w:trPr>
        <w:tc>
          <w:tcPr>
            <w:tcW w:w="3399" w:type="pct"/>
          </w:tcPr>
          <w:p w:rsidR="00C26920" w:rsidRPr="006C34B4" w:rsidRDefault="00C26920" w:rsidP="008E5E7E">
            <w:pPr>
              <w:ind w:left="1080" w:right="61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ผลต่างจากการแปลงค่างบการเงินจากการดำเนินงานที่ยกเลิก</w:t>
            </w:r>
          </w:p>
        </w:tc>
        <w:tc>
          <w:tcPr>
            <w:tcW w:w="799" w:type="pct"/>
            <w:shd w:val="clear" w:color="auto" w:fill="auto"/>
          </w:tcPr>
          <w:p w:rsidR="00C26920" w:rsidRPr="006C34B4" w:rsidRDefault="00082449" w:rsidP="008525A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A21A0B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801" w:type="pct"/>
          </w:tcPr>
          <w:p w:rsidR="00C26920" w:rsidRPr="006C34B4" w:rsidRDefault="00082449" w:rsidP="008525A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A21A0B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</w:tr>
      <w:tr w:rsidR="00C26920" w:rsidRPr="006C34B4" w:rsidTr="00FF0644">
        <w:trPr>
          <w:trHeight w:val="80"/>
        </w:trPr>
        <w:tc>
          <w:tcPr>
            <w:tcW w:w="3399" w:type="pct"/>
          </w:tcPr>
          <w:p w:rsidR="00C26920" w:rsidRPr="006C34B4" w:rsidRDefault="00F5661E" w:rsidP="00FE6C81">
            <w:pPr>
              <w:ind w:left="1080" w:righ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="00C26920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กำไรเบ็ดเสร็จ</w:t>
            </w:r>
            <w:r w:rsidR="0085374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รวมสำหรับงวด</w:t>
            </w:r>
            <w:r w:rsidR="00C26920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จากการดำเนินงานที่</w:t>
            </w:r>
            <w:r w:rsidR="0085374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</w:t>
            </w:r>
            <w:r w:rsidR="00C26920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กเลิก</w:t>
            </w:r>
          </w:p>
        </w:tc>
        <w:tc>
          <w:tcPr>
            <w:tcW w:w="799" w:type="pct"/>
            <w:shd w:val="clear" w:color="auto" w:fill="auto"/>
          </w:tcPr>
          <w:p w:rsidR="00C26920" w:rsidRPr="006C34B4" w:rsidRDefault="00686CE9" w:rsidP="008E5E7E">
            <w:pPr>
              <w:pBdr>
                <w:bottom w:val="doub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B4248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FB4248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1" w:type="pct"/>
          </w:tcPr>
          <w:p w:rsidR="00C26920" w:rsidRPr="006C34B4" w:rsidRDefault="00082449" w:rsidP="008E5E7E">
            <w:pPr>
              <w:pBdr>
                <w:bottom w:val="doub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21A0B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A21A0B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</w:tbl>
    <w:p w:rsidR="00CC0C1F" w:rsidRPr="002A0AD1" w:rsidRDefault="00CC0C1F" w:rsidP="008E5E7E">
      <w:pPr>
        <w:ind w:left="1080" w:hanging="540"/>
        <w:jc w:val="left"/>
        <w:rPr>
          <w:rFonts w:ascii="Browallia New" w:hAnsi="Browallia New" w:cs="Browallia New"/>
          <w:b/>
          <w:bCs/>
          <w:sz w:val="16"/>
          <w:szCs w:val="16"/>
        </w:rPr>
      </w:pPr>
    </w:p>
    <w:p w:rsidR="00CC0C1F" w:rsidRPr="006C34B4" w:rsidRDefault="00082449" w:rsidP="008E5E7E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161ACC" w:rsidRPr="006C34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82449">
        <w:rPr>
          <w:rFonts w:ascii="Browallia New" w:hAnsi="Browallia New" w:cs="Browallia New"/>
          <w:b/>
          <w:bCs/>
          <w:sz w:val="26"/>
          <w:szCs w:val="26"/>
        </w:rPr>
        <w:t>2</w:t>
      </w:r>
      <w:r w:rsidR="00161ACC"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="00161ACC" w:rsidRPr="006C34B4">
        <w:rPr>
          <w:rFonts w:ascii="Browallia New" w:hAnsi="Browallia New" w:cs="Browallia New"/>
          <w:b/>
          <w:bCs/>
          <w:sz w:val="26"/>
          <w:szCs w:val="26"/>
          <w:cs/>
        </w:rPr>
        <w:t>ข้อมูล</w:t>
      </w:r>
      <w:r w:rsidR="00CC0C1F" w:rsidRPr="006C34B4">
        <w:rPr>
          <w:rFonts w:ascii="Browallia New" w:hAnsi="Browallia New" w:cs="Browallia New"/>
          <w:b/>
          <w:bCs/>
          <w:sz w:val="26"/>
          <w:szCs w:val="26"/>
          <w:cs/>
        </w:rPr>
        <w:t>กระแสเงินสด</w:t>
      </w:r>
    </w:p>
    <w:tbl>
      <w:tblPr>
        <w:tblW w:w="9566" w:type="dxa"/>
        <w:tblLook w:val="0000" w:firstRow="0" w:lastRow="0" w:firstColumn="0" w:lastColumn="0" w:noHBand="0" w:noVBand="0"/>
      </w:tblPr>
      <w:tblGrid>
        <w:gridCol w:w="6498"/>
        <w:gridCol w:w="1534"/>
        <w:gridCol w:w="1534"/>
      </w:tblGrid>
      <w:tr w:rsidR="00C60576" w:rsidRPr="006C34B4" w:rsidTr="00E87638">
        <w:tc>
          <w:tcPr>
            <w:tcW w:w="6498" w:type="dxa"/>
            <w:vAlign w:val="bottom"/>
          </w:tcPr>
          <w:p w:rsidR="00CC0C1F" w:rsidRPr="006C34B4" w:rsidRDefault="00CC0C1F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8" w:type="dxa"/>
            <w:gridSpan w:val="2"/>
            <w:vAlign w:val="bottom"/>
          </w:tcPr>
          <w:p w:rsidR="00CC0C1F" w:rsidRPr="006C34B4" w:rsidRDefault="00CC0C1F" w:rsidP="00E87638">
            <w:pPr>
              <w:pStyle w:val="Heading2"/>
              <w:pBdr>
                <w:bottom w:val="single" w:sz="4" w:space="0" w:color="auto"/>
              </w:pBdr>
              <w:spacing w:before="0" w:after="0"/>
              <w:ind w:right="-72"/>
              <w:contextualSpacing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60576" w:rsidRPr="006C34B4" w:rsidTr="00E87638">
        <w:tc>
          <w:tcPr>
            <w:tcW w:w="6498" w:type="dxa"/>
            <w:vAlign w:val="bottom"/>
          </w:tcPr>
          <w:p w:rsidR="00161ACC" w:rsidRPr="006C34B4" w:rsidRDefault="00161ACC" w:rsidP="00287BEF">
            <w:pPr>
              <w:spacing w:before="10"/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534" w:type="dxa"/>
            <w:vAlign w:val="bottom"/>
          </w:tcPr>
          <w:p w:rsidR="00161ACC" w:rsidRPr="006C34B4" w:rsidRDefault="00082449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824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34" w:type="dxa"/>
            <w:vAlign w:val="bottom"/>
          </w:tcPr>
          <w:p w:rsidR="00161ACC" w:rsidRPr="006C34B4" w:rsidRDefault="00082449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824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C60576" w:rsidRPr="006C34B4" w:rsidTr="00763EA8">
        <w:tc>
          <w:tcPr>
            <w:tcW w:w="6498" w:type="dxa"/>
            <w:vAlign w:val="bottom"/>
          </w:tcPr>
          <w:p w:rsidR="006353D2" w:rsidRPr="006C34B4" w:rsidRDefault="006353D2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vAlign w:val="bottom"/>
          </w:tcPr>
          <w:p w:rsidR="006353D2" w:rsidRPr="006C34B4" w:rsidRDefault="000B5EF6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34" w:type="dxa"/>
            <w:vAlign w:val="bottom"/>
          </w:tcPr>
          <w:p w:rsidR="006353D2" w:rsidRPr="006C34B4" w:rsidRDefault="000B5EF6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6C34B4" w:rsidTr="00763EA8">
        <w:tc>
          <w:tcPr>
            <w:tcW w:w="6498" w:type="dxa"/>
            <w:vAlign w:val="bottom"/>
          </w:tcPr>
          <w:p w:rsidR="00161ACC" w:rsidRPr="006C34B4" w:rsidRDefault="00161ACC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:rsidR="00161ACC" w:rsidRPr="006C34B4" w:rsidRDefault="00161ACC" w:rsidP="008E5E7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4" w:type="dxa"/>
            <w:vAlign w:val="bottom"/>
          </w:tcPr>
          <w:p w:rsidR="00161ACC" w:rsidRPr="006C34B4" w:rsidRDefault="00161ACC" w:rsidP="008E5E7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0576" w:rsidRPr="00082449" w:rsidTr="008E5E7E">
        <w:tc>
          <w:tcPr>
            <w:tcW w:w="6498" w:type="dxa"/>
            <w:vAlign w:val="bottom"/>
          </w:tcPr>
          <w:p w:rsidR="00161ACC" w:rsidRPr="00082449" w:rsidRDefault="00161ACC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:rsidR="00161ACC" w:rsidRPr="00082449" w:rsidRDefault="00161ACC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4" w:type="dxa"/>
            <w:vAlign w:val="bottom"/>
          </w:tcPr>
          <w:p w:rsidR="00161ACC" w:rsidRPr="00082449" w:rsidRDefault="00161ACC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A0AD1" w:rsidRPr="006C34B4" w:rsidTr="0062010C">
        <w:trPr>
          <w:trHeight w:val="80"/>
        </w:trPr>
        <w:tc>
          <w:tcPr>
            <w:tcW w:w="6498" w:type="dxa"/>
          </w:tcPr>
          <w:p w:rsidR="002A0AD1" w:rsidRPr="006C34B4" w:rsidRDefault="002A0AD1" w:rsidP="002A0AD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เงินสดและรายการเทียบเท่าเงินสดต้นงวด</w:t>
            </w:r>
          </w:p>
        </w:tc>
        <w:tc>
          <w:tcPr>
            <w:tcW w:w="1534" w:type="dxa"/>
            <w:shd w:val="clear" w:color="auto" w:fill="auto"/>
          </w:tcPr>
          <w:p w:rsidR="002A0AD1" w:rsidRPr="002A0AD1" w:rsidRDefault="00082449" w:rsidP="002A0AD1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2A0AD1" w:rsidRPr="002A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2A0AD1" w:rsidRPr="002A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534" w:type="dxa"/>
          </w:tcPr>
          <w:p w:rsidR="002A0AD1" w:rsidRPr="002A0AD1" w:rsidRDefault="00082449" w:rsidP="002A0AD1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2A0AD1" w:rsidRPr="002A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2A0AD1" w:rsidRPr="002A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  <w:tr w:rsidR="00F22D9D" w:rsidRPr="006C34B4" w:rsidTr="008E5E7E">
        <w:trPr>
          <w:trHeight w:val="80"/>
        </w:trPr>
        <w:tc>
          <w:tcPr>
            <w:tcW w:w="6498" w:type="dxa"/>
          </w:tcPr>
          <w:p w:rsidR="00F22D9D" w:rsidRPr="006C34B4" w:rsidRDefault="00F22D9D" w:rsidP="00F22D9D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กระแสเงินสดสุทธิจากกิจกรรมการดำเนินงาน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F22D9D" w:rsidRPr="006C34B4" w:rsidRDefault="00082449" w:rsidP="00F22D9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F22D9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F22D9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534" w:type="dxa"/>
            <w:vAlign w:val="bottom"/>
          </w:tcPr>
          <w:p w:rsidR="00F22D9D" w:rsidRPr="006C34B4" w:rsidRDefault="00082449" w:rsidP="00F22D9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F22D9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F22D9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</w:tr>
      <w:tr w:rsidR="00C60576" w:rsidRPr="006C34B4" w:rsidTr="008E5E7E">
        <w:trPr>
          <w:trHeight w:val="80"/>
        </w:trPr>
        <w:tc>
          <w:tcPr>
            <w:tcW w:w="6498" w:type="dxa"/>
          </w:tcPr>
          <w:p w:rsidR="00161ACC" w:rsidRPr="006C34B4" w:rsidRDefault="00161ACC" w:rsidP="008E5E7E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กระแสเงินสดสุทธิจากกิจกรรมการลงทุน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161ACC" w:rsidRPr="006C34B4" w:rsidRDefault="00542B62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vAlign w:val="bottom"/>
          </w:tcPr>
          <w:p w:rsidR="00161ACC" w:rsidRPr="006C34B4" w:rsidRDefault="00082449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B218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4B218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</w:tr>
      <w:tr w:rsidR="00C60576" w:rsidRPr="006C34B4" w:rsidTr="008E5E7E">
        <w:trPr>
          <w:trHeight w:val="80"/>
        </w:trPr>
        <w:tc>
          <w:tcPr>
            <w:tcW w:w="6498" w:type="dxa"/>
          </w:tcPr>
          <w:p w:rsidR="00161ACC" w:rsidRPr="006C34B4" w:rsidRDefault="00161ACC" w:rsidP="008E5E7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กระแสเงินสดสุทธิจากกิจกรรมการจัดหาเงิน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161ACC" w:rsidRPr="006C34B4" w:rsidRDefault="00542B62" w:rsidP="008E5E7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vAlign w:val="bottom"/>
          </w:tcPr>
          <w:p w:rsidR="00161ACC" w:rsidRPr="006C34B4" w:rsidRDefault="004B2185" w:rsidP="008E5E7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0576" w:rsidRPr="006C34B4" w:rsidTr="008E5E7E">
        <w:trPr>
          <w:trHeight w:val="80"/>
        </w:trPr>
        <w:tc>
          <w:tcPr>
            <w:tcW w:w="6498" w:type="dxa"/>
          </w:tcPr>
          <w:p w:rsidR="00161ACC" w:rsidRPr="006C34B4" w:rsidRDefault="002A0AD1" w:rsidP="008E5E7E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การเปลี่ยนแปลงใน</w:t>
            </w:r>
            <w:r w:rsidR="00161ACC"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="005A60D2"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4" w:type="dxa"/>
            <w:shd w:val="clear" w:color="auto" w:fill="auto"/>
          </w:tcPr>
          <w:p w:rsidR="00161ACC" w:rsidRPr="006C34B4" w:rsidRDefault="00082449" w:rsidP="002A0AD1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542B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542B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534" w:type="dxa"/>
          </w:tcPr>
          <w:p w:rsidR="00161ACC" w:rsidRPr="006C34B4" w:rsidRDefault="00082449" w:rsidP="002A0AD1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4B218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4B218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  <w:tr w:rsidR="002A0AD1" w:rsidRPr="006C34B4" w:rsidTr="008E5E7E">
        <w:trPr>
          <w:trHeight w:val="80"/>
        </w:trPr>
        <w:tc>
          <w:tcPr>
            <w:tcW w:w="6498" w:type="dxa"/>
          </w:tcPr>
          <w:p w:rsidR="002A0AD1" w:rsidRPr="006C34B4" w:rsidRDefault="002A0AD1" w:rsidP="002A0AD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0AD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ผลต่างจากการแปลงค่างบการเงินจากการดำเนินงานที่ยกเลิก</w:t>
            </w:r>
          </w:p>
        </w:tc>
        <w:tc>
          <w:tcPr>
            <w:tcW w:w="1534" w:type="dxa"/>
            <w:shd w:val="clear" w:color="auto" w:fill="auto"/>
          </w:tcPr>
          <w:p w:rsidR="002A0AD1" w:rsidRPr="006C34B4" w:rsidRDefault="00082449" w:rsidP="002A0AD1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2A0AD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534" w:type="dxa"/>
          </w:tcPr>
          <w:p w:rsidR="002A0AD1" w:rsidRPr="006C34B4" w:rsidRDefault="00082449" w:rsidP="002A0AD1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2A0AD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</w:tr>
      <w:tr w:rsidR="002A0AD1" w:rsidRPr="006C34B4" w:rsidTr="008E5E7E">
        <w:trPr>
          <w:trHeight w:val="80"/>
        </w:trPr>
        <w:tc>
          <w:tcPr>
            <w:tcW w:w="6498" w:type="dxa"/>
          </w:tcPr>
          <w:p w:rsidR="002A0AD1" w:rsidRPr="002A0AD1" w:rsidRDefault="002A0AD1" w:rsidP="002A0AD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 ณ วันสิ้นงวด</w:t>
            </w:r>
          </w:p>
        </w:tc>
        <w:tc>
          <w:tcPr>
            <w:tcW w:w="1534" w:type="dxa"/>
            <w:shd w:val="clear" w:color="auto" w:fill="auto"/>
          </w:tcPr>
          <w:p w:rsidR="002A0AD1" w:rsidRPr="002A0AD1" w:rsidRDefault="00082449" w:rsidP="002A0AD1">
            <w:pPr>
              <w:pBdr>
                <w:bottom w:val="doub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2A0AD1" w:rsidRPr="002A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2A0AD1" w:rsidRPr="002A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34" w:type="dxa"/>
          </w:tcPr>
          <w:p w:rsidR="002A0AD1" w:rsidRPr="002A0AD1" w:rsidRDefault="00082449" w:rsidP="002A0AD1">
            <w:pPr>
              <w:pBdr>
                <w:bottom w:val="doub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7672D5" w:rsidRPr="007672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7672D5" w:rsidRPr="007672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</w:tr>
    </w:tbl>
    <w:p w:rsidR="00DD34EC" w:rsidRPr="006C34B4" w:rsidRDefault="00DD6F8E" w:rsidP="00DD34EC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C34B4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4720EA"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="00044A5A" w:rsidRPr="006C34B4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สินทรัพย์ไม่หมุนเวียนที่</w:t>
      </w:r>
      <w:r w:rsidR="007E2A86" w:rsidRPr="006C34B4">
        <w:rPr>
          <w:rFonts w:ascii="Browallia New" w:hAnsi="Browallia New" w:cs="Browallia New"/>
          <w:b/>
          <w:bCs/>
          <w:sz w:val="26"/>
          <w:szCs w:val="26"/>
          <w:cs/>
        </w:rPr>
        <w:t>ถือ</w:t>
      </w:r>
      <w:r w:rsidR="00044A5A" w:rsidRPr="006C34B4">
        <w:rPr>
          <w:rFonts w:ascii="Browallia New" w:hAnsi="Browallia New" w:cs="Browallia New"/>
          <w:b/>
          <w:bCs/>
          <w:sz w:val="26"/>
          <w:szCs w:val="26"/>
          <w:cs/>
        </w:rPr>
        <w:t>ไว้เพื่อขาย</w:t>
      </w:r>
      <w:r w:rsidR="00FA601B" w:rsidRPr="006C34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A601B" w:rsidRPr="006C34B4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F0644" w:rsidRPr="006C34B4" w:rsidRDefault="00FF0644" w:rsidP="00FF0644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:rsidR="00CC0C1F" w:rsidRPr="006C34B4" w:rsidRDefault="00082449" w:rsidP="008E5E7E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CC0C1F" w:rsidRPr="006C34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82449">
        <w:rPr>
          <w:rFonts w:ascii="Browallia New" w:hAnsi="Browallia New" w:cs="Browallia New"/>
          <w:b/>
          <w:bCs/>
          <w:sz w:val="26"/>
          <w:szCs w:val="26"/>
        </w:rPr>
        <w:t>3</w:t>
      </w:r>
      <w:r w:rsidR="00CC0C1F"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="006353D2" w:rsidRPr="006C34B4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</w:t>
      </w:r>
      <w:r w:rsidR="007202DF" w:rsidRPr="006C34B4">
        <w:rPr>
          <w:rFonts w:ascii="Browallia New" w:hAnsi="Browallia New" w:cs="Browallia New"/>
          <w:b/>
          <w:bCs/>
          <w:sz w:val="26"/>
          <w:szCs w:val="26"/>
          <w:cs/>
        </w:rPr>
        <w:t>ที่ถือไว้เพื่อขาย</w:t>
      </w:r>
    </w:p>
    <w:p w:rsidR="00CC0C1F" w:rsidRPr="006C34B4" w:rsidRDefault="00CC0C1F" w:rsidP="008E5E7E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:rsidR="00CC0C1F" w:rsidRPr="006C34B4" w:rsidRDefault="00CC0C1F" w:rsidP="008E5E7E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การวัดมูลค่าของสินทรัพย์และหนี้สินของ</w:t>
      </w:r>
      <w:r w:rsidRPr="006C34B4">
        <w:rPr>
          <w:rFonts w:ascii="Browallia New" w:hAnsi="Browallia New" w:cs="Browallia New"/>
          <w:b/>
          <w:spacing w:val="-2"/>
          <w:sz w:val="26"/>
          <w:szCs w:val="26"/>
          <w:cs/>
        </w:rPr>
        <w:t>บริษัท อินเด็กซ์ ครีเอทีฟ วิลเลจ จำกัด (มหาชน)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ใช้มูลค่าที่ต่ำกว่าระหว่างมูลค่าตามบัญชีกับมูลค่ายุติธรรมหักต้นทุนในการขาย นับแต่วันที่จัดประเภทเป็นสินทรัพย์ที่ถือไว้เพื่อขาย </w:t>
      </w:r>
    </w:p>
    <w:p w:rsidR="00CC0C1F" w:rsidRPr="006C34B4" w:rsidRDefault="00CC0C1F" w:rsidP="008E5E7E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:rsidR="00CC0C1F" w:rsidRPr="006C34B4" w:rsidRDefault="00CC0C1F" w:rsidP="008E5E7E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สินทรัพย์และหนี้สินที่สำคั</w:t>
      </w:r>
      <w:r w:rsidR="00DA2352" w:rsidRPr="006C34B4">
        <w:rPr>
          <w:rFonts w:ascii="Browallia New" w:hAnsi="Browallia New" w:cs="Browallia New"/>
          <w:sz w:val="26"/>
          <w:szCs w:val="26"/>
          <w:cs/>
        </w:rPr>
        <w:t>ญของ</w:t>
      </w:r>
      <w:r w:rsidR="004A1240" w:rsidRPr="006C34B4">
        <w:rPr>
          <w:rFonts w:ascii="Browallia New" w:hAnsi="Browallia New" w:cs="Browallia New"/>
          <w:sz w:val="26"/>
          <w:szCs w:val="26"/>
          <w:cs/>
        </w:rPr>
        <w:t>การดำเนินงานที่ยกเลิก</w:t>
      </w:r>
      <w:r w:rsidRPr="006C34B4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566" w:type="dxa"/>
        <w:tblLook w:val="0000" w:firstRow="0" w:lastRow="0" w:firstColumn="0" w:lastColumn="0" w:noHBand="0" w:noVBand="0"/>
      </w:tblPr>
      <w:tblGrid>
        <w:gridCol w:w="7848"/>
        <w:gridCol w:w="1718"/>
      </w:tblGrid>
      <w:tr w:rsidR="00C60576" w:rsidRPr="006C34B4" w:rsidTr="0035398E">
        <w:tc>
          <w:tcPr>
            <w:tcW w:w="7848" w:type="dxa"/>
            <w:vAlign w:val="center"/>
          </w:tcPr>
          <w:p w:rsidR="008057DA" w:rsidRPr="006C34B4" w:rsidRDefault="008057DA" w:rsidP="00F35FC0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18" w:type="dxa"/>
            <w:vAlign w:val="center"/>
          </w:tcPr>
          <w:p w:rsidR="008057DA" w:rsidRPr="006C34B4" w:rsidRDefault="008057DA" w:rsidP="00F35FC0">
            <w:pPr>
              <w:pStyle w:val="Heading2"/>
              <w:keepNext w:val="0"/>
              <w:pBdr>
                <w:bottom w:val="single" w:sz="4" w:space="1" w:color="auto"/>
              </w:pBdr>
              <w:spacing w:before="0" w:after="0"/>
              <w:ind w:right="-72"/>
              <w:contextualSpacing/>
              <w:jc w:val="right"/>
              <w:rPr>
                <w:rFonts w:ascii="Browallia New" w:hAnsi="Browallia New" w:cs="Browallia New"/>
                <w:i w:val="0"/>
                <w:iCs w:val="0"/>
                <w:sz w:val="24"/>
                <w:szCs w:val="24"/>
              </w:rPr>
            </w:pPr>
            <w:r w:rsidRPr="006C34B4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60576" w:rsidRPr="006C34B4" w:rsidTr="0035398E">
        <w:tc>
          <w:tcPr>
            <w:tcW w:w="7848" w:type="dxa"/>
            <w:vAlign w:val="center"/>
          </w:tcPr>
          <w:p w:rsidR="008057DA" w:rsidRPr="006C34B4" w:rsidRDefault="008057DA" w:rsidP="00F35FC0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18" w:type="dxa"/>
            <w:vAlign w:val="center"/>
          </w:tcPr>
          <w:p w:rsidR="008057DA" w:rsidRPr="006C34B4" w:rsidRDefault="00082449" w:rsidP="00F35FC0">
            <w:pPr>
              <w:pStyle w:val="Heading2"/>
              <w:keepNext w:val="0"/>
              <w:spacing w:before="0" w:after="0"/>
              <w:ind w:right="-72"/>
              <w:contextualSpacing/>
              <w:jc w:val="right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</w:rPr>
            </w:pPr>
            <w:r w:rsidRPr="00082449">
              <w:rPr>
                <w:rFonts w:ascii="Browallia New" w:hAnsi="Browallia New" w:cs="Browallia New"/>
                <w:i w:val="0"/>
                <w:iCs w:val="0"/>
                <w:sz w:val="24"/>
                <w:szCs w:val="24"/>
              </w:rPr>
              <w:t>31</w:t>
            </w:r>
            <w:r w:rsidR="000B5EF6" w:rsidRPr="006C34B4">
              <w:rPr>
                <w:rFonts w:ascii="Browallia New" w:hAnsi="Browallia New" w:cs="Browallia New"/>
                <w:i w:val="0"/>
                <w:iCs w:val="0"/>
                <w:sz w:val="24"/>
                <w:szCs w:val="24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</w:rPr>
              <w:t>มีนาคม</w:t>
            </w:r>
          </w:p>
        </w:tc>
      </w:tr>
      <w:tr w:rsidR="00C60576" w:rsidRPr="006C34B4" w:rsidTr="0035398E">
        <w:tc>
          <w:tcPr>
            <w:tcW w:w="7848" w:type="dxa"/>
            <w:vAlign w:val="center"/>
          </w:tcPr>
          <w:p w:rsidR="008057DA" w:rsidRPr="006C34B4" w:rsidRDefault="008057DA" w:rsidP="00F35FC0">
            <w:pPr>
              <w:ind w:left="1080" w:right="-72"/>
              <w:contextualSpacing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718" w:type="dxa"/>
            <w:vAlign w:val="center"/>
          </w:tcPr>
          <w:p w:rsidR="008057DA" w:rsidRPr="006C34B4" w:rsidRDefault="000B5EF6" w:rsidP="00F35FC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2563</w:t>
            </w:r>
          </w:p>
        </w:tc>
      </w:tr>
      <w:tr w:rsidR="00C60576" w:rsidRPr="006C34B4" w:rsidTr="0035398E">
        <w:tc>
          <w:tcPr>
            <w:tcW w:w="7848" w:type="dxa"/>
            <w:vAlign w:val="center"/>
          </w:tcPr>
          <w:p w:rsidR="008057DA" w:rsidRPr="006C34B4" w:rsidRDefault="008057DA" w:rsidP="00F35FC0">
            <w:pPr>
              <w:ind w:left="1080" w:right="-72"/>
              <w:contextualSpacing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718" w:type="dxa"/>
            <w:vAlign w:val="center"/>
          </w:tcPr>
          <w:p w:rsidR="008057DA" w:rsidRPr="006C34B4" w:rsidRDefault="008057DA" w:rsidP="00F35FC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C60576" w:rsidRPr="006C34B4" w:rsidTr="0035398E">
        <w:trPr>
          <w:trHeight w:val="80"/>
        </w:trPr>
        <w:tc>
          <w:tcPr>
            <w:tcW w:w="7848" w:type="dxa"/>
            <w:vAlign w:val="center"/>
          </w:tcPr>
          <w:p w:rsidR="008057DA" w:rsidRPr="006C34B4" w:rsidRDefault="008057DA" w:rsidP="00F35FC0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สินทรัพย์ของการดำเนินงานที่ยกเลิกที่จัดประเภทเป็น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6C34B4" w:rsidRDefault="008057DA" w:rsidP="00F35FC0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60576" w:rsidRPr="006C34B4" w:rsidTr="0035398E">
        <w:trPr>
          <w:trHeight w:val="80"/>
        </w:trPr>
        <w:tc>
          <w:tcPr>
            <w:tcW w:w="7848" w:type="dxa"/>
            <w:vAlign w:val="center"/>
          </w:tcPr>
          <w:p w:rsidR="008057DA" w:rsidRPr="006C34B4" w:rsidRDefault="008057DA" w:rsidP="00F35FC0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 xml:space="preserve">   สินทรัพย์ไม่หมุนเวียนที่ถือไว้เพื่อขาย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6C34B4" w:rsidRDefault="008057DA" w:rsidP="00F35FC0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60576" w:rsidRPr="006C34B4" w:rsidTr="0035398E">
        <w:trPr>
          <w:trHeight w:val="80"/>
        </w:trPr>
        <w:tc>
          <w:tcPr>
            <w:tcW w:w="7848" w:type="dxa"/>
            <w:vAlign w:val="center"/>
          </w:tcPr>
          <w:p w:rsidR="008057DA" w:rsidRPr="006C34B4" w:rsidRDefault="008057DA" w:rsidP="00F35FC0">
            <w:pPr>
              <w:ind w:left="1080"/>
              <w:jc w:val="thaiDistribute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6C34B4" w:rsidRDefault="00082449" w:rsidP="00F35FC0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082449">
              <w:rPr>
                <w:rFonts w:ascii="Browallia New" w:hAnsi="Browallia New" w:cs="Browallia New"/>
              </w:rPr>
              <w:t>333</w:t>
            </w:r>
            <w:r w:rsidR="00A21A0B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359</w:t>
            </w:r>
            <w:r w:rsidR="00A21A0B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440</w:t>
            </w:r>
          </w:p>
        </w:tc>
      </w:tr>
      <w:tr w:rsidR="00C60576" w:rsidRPr="006C34B4" w:rsidTr="0035398E">
        <w:trPr>
          <w:trHeight w:val="80"/>
        </w:trPr>
        <w:tc>
          <w:tcPr>
            <w:tcW w:w="7848" w:type="dxa"/>
            <w:vAlign w:val="center"/>
          </w:tcPr>
          <w:p w:rsidR="008057DA" w:rsidRPr="006C34B4" w:rsidRDefault="008057DA" w:rsidP="00F35FC0">
            <w:pPr>
              <w:spacing w:before="2" w:after="2"/>
              <w:ind w:left="1080"/>
              <w:jc w:val="thaiDistribute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6C34B4" w:rsidRDefault="00082449" w:rsidP="00F35FC0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205</w:t>
            </w:r>
            <w:r w:rsidR="00542B62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493</w:t>
            </w:r>
            <w:r w:rsidR="00542B62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766</w:t>
            </w:r>
          </w:p>
        </w:tc>
      </w:tr>
      <w:tr w:rsidR="00BC14E7" w:rsidRPr="006C34B4" w:rsidTr="0035398E">
        <w:trPr>
          <w:trHeight w:val="80"/>
        </w:trPr>
        <w:tc>
          <w:tcPr>
            <w:tcW w:w="7848" w:type="dxa"/>
            <w:vAlign w:val="center"/>
          </w:tcPr>
          <w:p w:rsidR="00BC14E7" w:rsidRPr="006C34B4" w:rsidRDefault="00BC14E7" w:rsidP="00F35FC0">
            <w:pPr>
              <w:spacing w:before="2" w:after="2"/>
              <w:ind w:left="1080"/>
              <w:jc w:val="thaiDistribute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BC14E7" w:rsidRPr="006C34B4" w:rsidRDefault="00082449" w:rsidP="00F35FC0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2</w:t>
            </w:r>
            <w:r w:rsidR="00BC14E7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933</w:t>
            </w:r>
            <w:r w:rsidR="00BC14E7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333</w:t>
            </w:r>
          </w:p>
        </w:tc>
      </w:tr>
      <w:tr w:rsidR="00C60576" w:rsidRPr="006C34B4" w:rsidTr="0035398E">
        <w:trPr>
          <w:trHeight w:val="80"/>
        </w:trPr>
        <w:tc>
          <w:tcPr>
            <w:tcW w:w="7848" w:type="dxa"/>
            <w:vAlign w:val="center"/>
          </w:tcPr>
          <w:p w:rsidR="008057DA" w:rsidRPr="006C34B4" w:rsidRDefault="008057DA" w:rsidP="00F35FC0">
            <w:pPr>
              <w:ind w:left="1080"/>
              <w:jc w:val="thaiDistribute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สินค้าคงเหลือ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6C34B4" w:rsidRDefault="00082449" w:rsidP="00F35FC0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082449">
              <w:rPr>
                <w:rFonts w:ascii="Browallia New" w:hAnsi="Browallia New" w:cs="Browallia New"/>
              </w:rPr>
              <w:t>1</w:t>
            </w:r>
            <w:r w:rsidR="00A21A0B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275</w:t>
            </w:r>
            <w:r w:rsidR="00A21A0B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406</w:t>
            </w:r>
          </w:p>
        </w:tc>
      </w:tr>
      <w:tr w:rsidR="00A21A0B" w:rsidRPr="006C34B4" w:rsidTr="00740D3C">
        <w:trPr>
          <w:trHeight w:val="80"/>
        </w:trPr>
        <w:tc>
          <w:tcPr>
            <w:tcW w:w="7848" w:type="dxa"/>
            <w:vAlign w:val="center"/>
          </w:tcPr>
          <w:p w:rsidR="00A21A0B" w:rsidRPr="006C34B4" w:rsidRDefault="00A21A0B" w:rsidP="00A21A0B">
            <w:pPr>
              <w:ind w:left="1080"/>
              <w:jc w:val="thaiDistribute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cs/>
              </w:rPr>
              <w:t>รายการโทรทัศน์ คอนเสิร์ต และรายการระหว่างผลิต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1A0B" w:rsidRPr="006C34B4" w:rsidRDefault="00082449" w:rsidP="00A21A0B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29</w:t>
            </w:r>
            <w:r w:rsidR="00A21A0B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911</w:t>
            </w:r>
            <w:r w:rsidR="00A21A0B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391</w:t>
            </w:r>
            <w:r w:rsidR="00A21A0B" w:rsidRPr="006C34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21A0B" w:rsidRPr="006C34B4" w:rsidTr="00740D3C">
        <w:trPr>
          <w:trHeight w:val="80"/>
        </w:trPr>
        <w:tc>
          <w:tcPr>
            <w:tcW w:w="7848" w:type="dxa"/>
            <w:vAlign w:val="center"/>
          </w:tcPr>
          <w:p w:rsidR="00A21A0B" w:rsidRPr="006C34B4" w:rsidRDefault="00A21A0B" w:rsidP="00A21A0B">
            <w:pPr>
              <w:spacing w:before="2" w:after="2"/>
              <w:ind w:left="1080"/>
              <w:jc w:val="thaiDistribute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1A0B" w:rsidRPr="006C34B4" w:rsidRDefault="00082449" w:rsidP="00A21A0B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10</w:t>
            </w:r>
            <w:r w:rsidR="00A21A0B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544</w:t>
            </w:r>
            <w:r w:rsidR="00A21A0B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963</w:t>
            </w:r>
            <w:r w:rsidR="00A21A0B" w:rsidRPr="006C34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21A0B" w:rsidRPr="006C34B4" w:rsidTr="00740D3C">
        <w:trPr>
          <w:trHeight w:val="80"/>
        </w:trPr>
        <w:tc>
          <w:tcPr>
            <w:tcW w:w="7848" w:type="dxa"/>
            <w:vAlign w:val="center"/>
          </w:tcPr>
          <w:p w:rsidR="00A21A0B" w:rsidRPr="006C34B4" w:rsidRDefault="00A21A0B" w:rsidP="00A21A0B">
            <w:pPr>
              <w:spacing w:before="2" w:after="2"/>
              <w:ind w:left="1080"/>
              <w:jc w:val="thaiDistribute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1A0B" w:rsidRPr="006C34B4" w:rsidRDefault="00082449" w:rsidP="00A21A0B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2</w:t>
            </w:r>
            <w:r w:rsidR="00A21A0B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500</w:t>
            </w:r>
            <w:r w:rsidR="00A21A0B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000</w:t>
            </w:r>
            <w:r w:rsidR="00A21A0B" w:rsidRPr="006C34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21A0B" w:rsidRPr="006C34B4" w:rsidTr="0035398E">
        <w:trPr>
          <w:trHeight w:val="80"/>
        </w:trPr>
        <w:tc>
          <w:tcPr>
            <w:tcW w:w="7848" w:type="dxa"/>
            <w:vAlign w:val="center"/>
          </w:tcPr>
          <w:p w:rsidR="00A21A0B" w:rsidRPr="006C34B4" w:rsidRDefault="00A21A0B" w:rsidP="00A21A0B">
            <w:pPr>
              <w:spacing w:before="2" w:after="2"/>
              <w:ind w:left="1080"/>
              <w:jc w:val="thaiDistribute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เงินลงทุนในบริษัทร่วม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A21A0B" w:rsidRPr="006C34B4" w:rsidRDefault="00082449" w:rsidP="00A21A0B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082449">
              <w:rPr>
                <w:rFonts w:ascii="Browallia New" w:hAnsi="Browallia New" w:cs="Browallia New"/>
              </w:rPr>
              <w:t>1</w:t>
            </w:r>
            <w:r w:rsidR="00A21A0B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336</w:t>
            </w:r>
            <w:r w:rsidR="00A21A0B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486</w:t>
            </w:r>
          </w:p>
        </w:tc>
      </w:tr>
      <w:tr w:rsidR="00A21A0B" w:rsidRPr="006C34B4" w:rsidTr="0035398E">
        <w:trPr>
          <w:trHeight w:val="80"/>
        </w:trPr>
        <w:tc>
          <w:tcPr>
            <w:tcW w:w="7848" w:type="dxa"/>
            <w:vAlign w:val="center"/>
          </w:tcPr>
          <w:p w:rsidR="00A21A0B" w:rsidRPr="006C34B4" w:rsidRDefault="00A21A0B" w:rsidP="00A21A0B">
            <w:pPr>
              <w:spacing w:before="2" w:after="2"/>
              <w:ind w:left="1080"/>
              <w:jc w:val="thaiDistribute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cs/>
              </w:rPr>
              <w:t>ที่ดิน อาคารและอุปกรณ์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A21A0B" w:rsidRPr="006C34B4" w:rsidRDefault="00082449" w:rsidP="00A21A0B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617</w:t>
            </w:r>
            <w:r w:rsidR="00BC14E7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249</w:t>
            </w:r>
            <w:r w:rsidR="00BC14E7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477</w:t>
            </w:r>
          </w:p>
        </w:tc>
      </w:tr>
      <w:tr w:rsidR="00045707" w:rsidRPr="006C34B4" w:rsidTr="0035398E">
        <w:trPr>
          <w:trHeight w:val="80"/>
        </w:trPr>
        <w:tc>
          <w:tcPr>
            <w:tcW w:w="7848" w:type="dxa"/>
            <w:vAlign w:val="center"/>
          </w:tcPr>
          <w:p w:rsidR="00045707" w:rsidRPr="006C34B4" w:rsidRDefault="00045707" w:rsidP="00A21A0B">
            <w:pPr>
              <w:spacing w:before="2" w:after="2"/>
              <w:ind w:left="1080"/>
              <w:jc w:val="thaiDistribute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cs/>
              </w:rPr>
              <w:t>สินทรัพย์สิทธิการใช้งาน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045707" w:rsidRPr="006C34B4" w:rsidRDefault="00082449" w:rsidP="00A21A0B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8</w:t>
            </w:r>
            <w:r w:rsidR="00E96EB0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339</w:t>
            </w:r>
            <w:r w:rsidR="00E96EB0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821</w:t>
            </w:r>
          </w:p>
        </w:tc>
      </w:tr>
      <w:tr w:rsidR="00A21A0B" w:rsidRPr="006C34B4" w:rsidTr="0035398E">
        <w:trPr>
          <w:trHeight w:val="80"/>
        </w:trPr>
        <w:tc>
          <w:tcPr>
            <w:tcW w:w="7848" w:type="dxa"/>
            <w:vAlign w:val="center"/>
          </w:tcPr>
          <w:p w:rsidR="00A21A0B" w:rsidRPr="006C34B4" w:rsidRDefault="00A21A0B" w:rsidP="00A21A0B">
            <w:pPr>
              <w:ind w:left="1080"/>
              <w:jc w:val="thaiDistribute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A21A0B" w:rsidRPr="006C34B4" w:rsidRDefault="00082449" w:rsidP="00A21A0B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55</w:t>
            </w:r>
            <w:r w:rsidR="00A21A0B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579</w:t>
            </w:r>
            <w:r w:rsidR="00A21A0B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405</w:t>
            </w:r>
          </w:p>
        </w:tc>
      </w:tr>
      <w:tr w:rsidR="00A21A0B" w:rsidRPr="006C34B4" w:rsidTr="0035398E">
        <w:trPr>
          <w:trHeight w:val="80"/>
        </w:trPr>
        <w:tc>
          <w:tcPr>
            <w:tcW w:w="7848" w:type="dxa"/>
            <w:vAlign w:val="center"/>
          </w:tcPr>
          <w:p w:rsidR="00A21A0B" w:rsidRPr="006C34B4" w:rsidRDefault="00A21A0B" w:rsidP="00A21A0B">
            <w:pPr>
              <w:ind w:left="1080"/>
              <w:jc w:val="thaiDistribute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ค่าความนิยม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A21A0B" w:rsidRPr="006C34B4" w:rsidRDefault="00082449" w:rsidP="00A21A0B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125</w:t>
            </w:r>
            <w:r w:rsidR="00A21A0B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024</w:t>
            </w:r>
            <w:r w:rsidR="00A21A0B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779</w:t>
            </w:r>
          </w:p>
        </w:tc>
      </w:tr>
      <w:tr w:rsidR="00A21A0B" w:rsidRPr="006C34B4" w:rsidTr="00740D3C">
        <w:trPr>
          <w:trHeight w:val="80"/>
        </w:trPr>
        <w:tc>
          <w:tcPr>
            <w:tcW w:w="7848" w:type="dxa"/>
            <w:vAlign w:val="center"/>
          </w:tcPr>
          <w:p w:rsidR="00A21A0B" w:rsidRPr="006C34B4" w:rsidRDefault="00A21A0B" w:rsidP="00A21A0B">
            <w:pPr>
              <w:ind w:left="1080"/>
              <w:jc w:val="thaiDistribute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cs/>
              </w:rPr>
              <w:t>สินทรัพย์ภาษีเงินได้รอตัดบัญชี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1A0B" w:rsidRPr="006C34B4" w:rsidRDefault="00082449" w:rsidP="00A21A0B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23</w:t>
            </w:r>
            <w:r w:rsidR="00A21A0B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215</w:t>
            </w:r>
            <w:r w:rsidR="00A21A0B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865</w:t>
            </w:r>
            <w:r w:rsidR="00A21A0B" w:rsidRPr="006C34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21A0B" w:rsidRPr="006C34B4" w:rsidTr="00A21A0B">
        <w:trPr>
          <w:trHeight w:val="80"/>
        </w:trPr>
        <w:tc>
          <w:tcPr>
            <w:tcW w:w="7848" w:type="dxa"/>
            <w:vAlign w:val="center"/>
          </w:tcPr>
          <w:p w:rsidR="00A21A0B" w:rsidRPr="006C34B4" w:rsidRDefault="00A21A0B" w:rsidP="00A21A0B">
            <w:pPr>
              <w:spacing w:before="2" w:after="2"/>
              <w:ind w:left="1080"/>
              <w:jc w:val="thaiDistribute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cs/>
              </w:rPr>
              <w:t>สินทรัพย์ไม่หมุนเวียนอื่น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1A0B" w:rsidRPr="006C34B4" w:rsidRDefault="00082449" w:rsidP="00A21A0B">
            <w:pPr>
              <w:pBdr>
                <w:bottom w:val="single" w:sz="4" w:space="1" w:color="auto"/>
              </w:pBdr>
              <w:ind w:right="-72" w:hanging="11"/>
              <w:contextualSpacing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103</w:t>
            </w:r>
            <w:r w:rsidR="00A21A0B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711</w:t>
            </w:r>
            <w:r w:rsidR="00A21A0B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147</w:t>
            </w:r>
            <w:r w:rsidR="00A21A0B" w:rsidRPr="006C34B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21A0B" w:rsidRPr="006C34B4" w:rsidTr="0035398E">
        <w:trPr>
          <w:trHeight w:val="80"/>
        </w:trPr>
        <w:tc>
          <w:tcPr>
            <w:tcW w:w="7848" w:type="dxa"/>
            <w:vAlign w:val="center"/>
          </w:tcPr>
          <w:p w:rsidR="00A21A0B" w:rsidRPr="006C34B4" w:rsidRDefault="00A21A0B" w:rsidP="00A21A0B">
            <w:pPr>
              <w:spacing w:before="2" w:after="2"/>
              <w:ind w:left="108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รวมสินทรัพย์ของการดำเนินงานที่ยกเลิก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A21A0B" w:rsidRPr="006C34B4" w:rsidRDefault="00082449" w:rsidP="00A21A0B">
            <w:pPr>
              <w:pBdr>
                <w:bottom w:val="double" w:sz="4" w:space="1" w:color="auto"/>
              </w:pBd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082449">
              <w:rPr>
                <w:rFonts w:ascii="Browallia New" w:hAnsi="Browallia New" w:cs="Browallia New"/>
              </w:rPr>
              <w:t>1</w:t>
            </w:r>
            <w:r w:rsidR="00CA1312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520</w:t>
            </w:r>
            <w:r w:rsidR="00CA1312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475</w:t>
            </w:r>
            <w:r w:rsidR="00CA1312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279</w:t>
            </w:r>
          </w:p>
        </w:tc>
      </w:tr>
      <w:tr w:rsidR="00A21A0B" w:rsidRPr="006C34B4" w:rsidTr="0035398E">
        <w:tc>
          <w:tcPr>
            <w:tcW w:w="7848" w:type="dxa"/>
            <w:vAlign w:val="center"/>
          </w:tcPr>
          <w:p w:rsidR="00A21A0B" w:rsidRPr="006C34B4" w:rsidRDefault="00A21A0B" w:rsidP="00A21A0B">
            <w:pPr>
              <w:spacing w:before="2" w:after="2"/>
              <w:ind w:left="1080" w:right="-72"/>
              <w:contextualSpacing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18" w:type="dxa"/>
            <w:shd w:val="clear" w:color="auto" w:fill="auto"/>
            <w:vAlign w:val="center"/>
          </w:tcPr>
          <w:p w:rsidR="00A21A0B" w:rsidRPr="006C34B4" w:rsidRDefault="00A21A0B" w:rsidP="00A21A0B">
            <w:pPr>
              <w:spacing w:before="2" w:after="2"/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21A0B" w:rsidRPr="006C34B4" w:rsidTr="0035398E">
        <w:trPr>
          <w:trHeight w:val="80"/>
        </w:trPr>
        <w:tc>
          <w:tcPr>
            <w:tcW w:w="7848" w:type="dxa"/>
            <w:vAlign w:val="center"/>
          </w:tcPr>
          <w:p w:rsidR="00A21A0B" w:rsidRPr="006C34B4" w:rsidRDefault="00A21A0B" w:rsidP="00A21A0B">
            <w:pPr>
              <w:pStyle w:val="Header"/>
              <w:ind w:left="108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หนี้สินที่เกี่ยวข้องโดยตรงกับสินทรัพย์ที่จัดประเภทเป็น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A21A0B" w:rsidRPr="006C34B4" w:rsidRDefault="00A21A0B" w:rsidP="00A21A0B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A21A0B" w:rsidRPr="006C34B4" w:rsidTr="0035398E">
        <w:trPr>
          <w:trHeight w:val="80"/>
        </w:trPr>
        <w:tc>
          <w:tcPr>
            <w:tcW w:w="7848" w:type="dxa"/>
            <w:vAlign w:val="center"/>
          </w:tcPr>
          <w:p w:rsidR="00A21A0B" w:rsidRPr="006C34B4" w:rsidRDefault="00A21A0B" w:rsidP="00A21A0B">
            <w:pPr>
              <w:pStyle w:val="Header"/>
              <w:spacing w:before="2" w:after="2"/>
              <w:ind w:left="108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 xml:space="preserve">   สินทรัพย์ไม่หมุนเวียนที่ถือไว้เพื่อขาย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A21A0B" w:rsidRPr="006C34B4" w:rsidRDefault="00A21A0B" w:rsidP="00A21A0B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A21A0B" w:rsidRPr="006C34B4" w:rsidTr="00740D3C">
        <w:trPr>
          <w:trHeight w:val="80"/>
        </w:trPr>
        <w:tc>
          <w:tcPr>
            <w:tcW w:w="7848" w:type="dxa"/>
            <w:vAlign w:val="center"/>
          </w:tcPr>
          <w:p w:rsidR="00A21A0B" w:rsidRPr="006C34B4" w:rsidRDefault="00A21A0B" w:rsidP="00A21A0B">
            <w:pPr>
              <w:spacing w:before="2" w:after="2"/>
              <w:ind w:left="1080" w:right="1132"/>
              <w:jc w:val="thaiDistribute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1A0B" w:rsidRPr="006C34B4" w:rsidRDefault="00082449" w:rsidP="00A21A0B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120</w:t>
            </w:r>
            <w:r w:rsidR="00542B62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487</w:t>
            </w:r>
            <w:r w:rsidR="00542B62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861</w:t>
            </w:r>
          </w:p>
        </w:tc>
      </w:tr>
      <w:tr w:rsidR="00542B62" w:rsidRPr="006C34B4" w:rsidTr="0007642F">
        <w:trPr>
          <w:trHeight w:val="80"/>
        </w:trPr>
        <w:tc>
          <w:tcPr>
            <w:tcW w:w="7848" w:type="dxa"/>
            <w:vAlign w:val="center"/>
          </w:tcPr>
          <w:p w:rsidR="00542B62" w:rsidRPr="006C34B4" w:rsidRDefault="00542B62" w:rsidP="00542B62">
            <w:pPr>
              <w:ind w:left="1080" w:right="1132"/>
              <w:jc w:val="thaiDistribute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cs/>
              </w:rPr>
              <w:t>รายได้รับล่วงหน้า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B62" w:rsidRPr="006C34B4" w:rsidRDefault="00082449" w:rsidP="00542B62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283</w:t>
            </w:r>
            <w:r w:rsidR="00542B62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146</w:t>
            </w:r>
            <w:r w:rsidR="00542B62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773</w:t>
            </w:r>
          </w:p>
        </w:tc>
      </w:tr>
      <w:tr w:rsidR="00542B62" w:rsidRPr="006C34B4" w:rsidTr="0007642F">
        <w:trPr>
          <w:trHeight w:val="80"/>
        </w:trPr>
        <w:tc>
          <w:tcPr>
            <w:tcW w:w="7848" w:type="dxa"/>
            <w:vAlign w:val="center"/>
          </w:tcPr>
          <w:p w:rsidR="00542B62" w:rsidRPr="006C34B4" w:rsidRDefault="00542B62" w:rsidP="00542B62">
            <w:pPr>
              <w:ind w:left="1080" w:right="1132"/>
              <w:jc w:val="thaiDistribute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cs/>
              </w:rPr>
              <w:t>ค่าใช้จ่ายค้างจ่าย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B62" w:rsidRPr="006C34B4" w:rsidRDefault="00082449" w:rsidP="00542B62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83</w:t>
            </w:r>
            <w:r w:rsidR="00542B62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118</w:t>
            </w:r>
            <w:r w:rsidR="00542B62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410</w:t>
            </w:r>
          </w:p>
        </w:tc>
      </w:tr>
      <w:tr w:rsidR="00542B62" w:rsidRPr="006C34B4" w:rsidTr="0007642F">
        <w:trPr>
          <w:trHeight w:val="80"/>
        </w:trPr>
        <w:tc>
          <w:tcPr>
            <w:tcW w:w="7848" w:type="dxa"/>
            <w:vAlign w:val="center"/>
          </w:tcPr>
          <w:p w:rsidR="00542B62" w:rsidRPr="006C34B4" w:rsidRDefault="00542B62" w:rsidP="00542B62">
            <w:pPr>
              <w:ind w:left="1080" w:right="1132"/>
              <w:jc w:val="thaiDistribute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cs/>
              </w:rPr>
              <w:t>ภาษีเงินได้ค้างจ่าย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B62" w:rsidRPr="006C34B4" w:rsidRDefault="00082449" w:rsidP="00542B62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1</w:t>
            </w:r>
            <w:r w:rsidR="00542B62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478</w:t>
            </w:r>
            <w:r w:rsidR="00542B62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705</w:t>
            </w:r>
          </w:p>
        </w:tc>
      </w:tr>
      <w:tr w:rsidR="00542B62" w:rsidRPr="006C34B4" w:rsidTr="00740D3C">
        <w:trPr>
          <w:trHeight w:val="80"/>
        </w:trPr>
        <w:tc>
          <w:tcPr>
            <w:tcW w:w="7848" w:type="dxa"/>
            <w:vAlign w:val="center"/>
          </w:tcPr>
          <w:p w:rsidR="00542B62" w:rsidRPr="006C34B4" w:rsidRDefault="00542B62" w:rsidP="00542B62">
            <w:pPr>
              <w:spacing w:before="2" w:after="2"/>
              <w:ind w:left="1080" w:right="1132"/>
              <w:jc w:val="thaiDistribute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cs/>
              </w:rPr>
              <w:t>หนี้สินหมุนเวียนอื่น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62" w:rsidRPr="006C34B4" w:rsidRDefault="00082449" w:rsidP="00542B62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16</w:t>
            </w:r>
            <w:r w:rsidR="00542B62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358</w:t>
            </w:r>
            <w:r w:rsidR="00542B62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277</w:t>
            </w:r>
          </w:p>
        </w:tc>
      </w:tr>
      <w:tr w:rsidR="00542B62" w:rsidRPr="006C34B4" w:rsidTr="00740D3C">
        <w:trPr>
          <w:trHeight w:val="80"/>
        </w:trPr>
        <w:tc>
          <w:tcPr>
            <w:tcW w:w="7848" w:type="dxa"/>
            <w:vAlign w:val="center"/>
          </w:tcPr>
          <w:p w:rsidR="00542B62" w:rsidRPr="006C34B4" w:rsidRDefault="00542B62" w:rsidP="00542B62">
            <w:pPr>
              <w:spacing w:before="2" w:after="2"/>
              <w:ind w:left="1080" w:right="1132"/>
              <w:jc w:val="thaiDistribute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หนี้สินตามสัญญาเช่</w:t>
            </w:r>
            <w:r w:rsidR="00853746" w:rsidRPr="006C34B4">
              <w:rPr>
                <w:rFonts w:ascii="Browallia New" w:hAnsi="Browallia New" w:cs="Browallia New"/>
                <w:cs/>
              </w:rPr>
              <w:t>า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62" w:rsidRPr="006C34B4" w:rsidRDefault="00542B62" w:rsidP="00542B62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</w:rPr>
              <w:t xml:space="preserve"> </w:t>
            </w:r>
            <w:r w:rsidR="00082449" w:rsidRPr="00082449">
              <w:rPr>
                <w:rFonts w:ascii="Browallia New" w:hAnsi="Browallia New" w:cs="Browallia New"/>
              </w:rPr>
              <w:t>8</w:t>
            </w:r>
            <w:r w:rsidRPr="006C34B4">
              <w:rPr>
                <w:rFonts w:ascii="Browallia New" w:hAnsi="Browallia New" w:cs="Browallia New"/>
              </w:rPr>
              <w:t>,</w:t>
            </w:r>
            <w:r w:rsidR="00082449" w:rsidRPr="00082449">
              <w:rPr>
                <w:rFonts w:ascii="Browallia New" w:hAnsi="Browallia New" w:cs="Browallia New"/>
              </w:rPr>
              <w:t>928</w:t>
            </w:r>
            <w:r w:rsidRPr="006C34B4">
              <w:rPr>
                <w:rFonts w:ascii="Browallia New" w:hAnsi="Browallia New" w:cs="Browallia New"/>
              </w:rPr>
              <w:t>,</w:t>
            </w:r>
            <w:r w:rsidR="00082449" w:rsidRPr="00082449">
              <w:rPr>
                <w:rFonts w:ascii="Browallia New" w:hAnsi="Browallia New" w:cs="Browallia New"/>
              </w:rPr>
              <w:t>627</w:t>
            </w:r>
          </w:p>
        </w:tc>
      </w:tr>
      <w:tr w:rsidR="00542B62" w:rsidRPr="006C34B4" w:rsidTr="0007642F">
        <w:trPr>
          <w:trHeight w:val="80"/>
        </w:trPr>
        <w:tc>
          <w:tcPr>
            <w:tcW w:w="7848" w:type="dxa"/>
            <w:vAlign w:val="center"/>
          </w:tcPr>
          <w:p w:rsidR="00542B62" w:rsidRPr="006C34B4" w:rsidRDefault="00542B62" w:rsidP="00542B62">
            <w:pPr>
              <w:spacing w:before="2" w:after="2"/>
              <w:ind w:left="1080" w:right="1132"/>
              <w:jc w:val="thaiDistribute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718" w:type="dxa"/>
            <w:shd w:val="clear" w:color="auto" w:fill="auto"/>
            <w:vAlign w:val="bottom"/>
          </w:tcPr>
          <w:p w:rsidR="00542B62" w:rsidRPr="006C34B4" w:rsidRDefault="00082449" w:rsidP="00542B62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83</w:t>
            </w:r>
            <w:r w:rsidR="00542B62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676</w:t>
            </w:r>
            <w:r w:rsidR="00542B62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277</w:t>
            </w:r>
          </w:p>
        </w:tc>
      </w:tr>
      <w:tr w:rsidR="00542B62" w:rsidRPr="006C34B4" w:rsidTr="0007642F">
        <w:trPr>
          <w:trHeight w:val="80"/>
        </w:trPr>
        <w:tc>
          <w:tcPr>
            <w:tcW w:w="7848" w:type="dxa"/>
            <w:vAlign w:val="center"/>
          </w:tcPr>
          <w:p w:rsidR="00542B62" w:rsidRPr="006C34B4" w:rsidRDefault="00542B62" w:rsidP="00542B62">
            <w:pPr>
              <w:spacing w:before="2" w:after="2"/>
              <w:ind w:left="1080" w:right="1132"/>
              <w:jc w:val="thaiDistribute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หนี้สินภาษีเงินได้รอตัดบัญชี</w:t>
            </w:r>
          </w:p>
        </w:tc>
        <w:tc>
          <w:tcPr>
            <w:tcW w:w="1718" w:type="dxa"/>
            <w:shd w:val="clear" w:color="auto" w:fill="auto"/>
            <w:vAlign w:val="bottom"/>
          </w:tcPr>
          <w:p w:rsidR="00542B62" w:rsidRPr="006C34B4" w:rsidRDefault="00082449" w:rsidP="00542B62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15</w:t>
            </w:r>
            <w:r w:rsidR="00542B62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922</w:t>
            </w:r>
            <w:r w:rsidR="00542B62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590</w:t>
            </w:r>
          </w:p>
        </w:tc>
      </w:tr>
      <w:tr w:rsidR="00542B62" w:rsidRPr="006C34B4" w:rsidTr="0007642F">
        <w:trPr>
          <w:trHeight w:val="80"/>
        </w:trPr>
        <w:tc>
          <w:tcPr>
            <w:tcW w:w="7848" w:type="dxa"/>
            <w:vAlign w:val="center"/>
          </w:tcPr>
          <w:p w:rsidR="00542B62" w:rsidRPr="006C34B4" w:rsidRDefault="00542B62" w:rsidP="00542B62">
            <w:pPr>
              <w:spacing w:before="2" w:after="2"/>
              <w:ind w:left="1080" w:right="1132"/>
              <w:jc w:val="thaiDistribute"/>
              <w:rPr>
                <w:rFonts w:ascii="Browallia New" w:hAnsi="Browallia New" w:cs="Browallia New"/>
              </w:rPr>
            </w:pPr>
            <w:r w:rsidRPr="006C34B4">
              <w:rPr>
                <w:rFonts w:ascii="Browallia New" w:hAnsi="Browallia New" w:cs="Browallia New"/>
                <w:cs/>
              </w:rPr>
              <w:t>หนี้สินไม่หมุนเวียนอื่น</w:t>
            </w:r>
          </w:p>
        </w:tc>
        <w:tc>
          <w:tcPr>
            <w:tcW w:w="1718" w:type="dxa"/>
            <w:shd w:val="clear" w:color="auto" w:fill="auto"/>
            <w:vAlign w:val="bottom"/>
          </w:tcPr>
          <w:p w:rsidR="00542B62" w:rsidRPr="006C34B4" w:rsidRDefault="00082449" w:rsidP="00542B62">
            <w:pPr>
              <w:pBdr>
                <w:bottom w:val="single" w:sz="4" w:space="1" w:color="auto"/>
              </w:pBd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</w:rPr>
            </w:pPr>
            <w:r w:rsidRPr="00082449">
              <w:rPr>
                <w:rFonts w:ascii="Browallia New" w:hAnsi="Browallia New" w:cs="Browallia New"/>
              </w:rPr>
              <w:t>28</w:t>
            </w:r>
            <w:r w:rsidR="00542B62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887</w:t>
            </w:r>
          </w:p>
        </w:tc>
      </w:tr>
      <w:tr w:rsidR="00A21A0B" w:rsidRPr="006C34B4" w:rsidTr="0035398E">
        <w:trPr>
          <w:trHeight w:val="80"/>
        </w:trPr>
        <w:tc>
          <w:tcPr>
            <w:tcW w:w="7848" w:type="dxa"/>
            <w:vAlign w:val="center"/>
          </w:tcPr>
          <w:p w:rsidR="00A21A0B" w:rsidRPr="006C34B4" w:rsidRDefault="00A21A0B" w:rsidP="00A21A0B">
            <w:pPr>
              <w:tabs>
                <w:tab w:val="left" w:pos="3545"/>
              </w:tabs>
              <w:ind w:left="1080" w:right="28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รวมหนี้สินของการดำเนินงานที่ยกเลิก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A21A0B" w:rsidRPr="006C34B4" w:rsidRDefault="00082449" w:rsidP="00A21A0B">
            <w:pPr>
              <w:pBdr>
                <w:bottom w:val="double" w:sz="4" w:space="1" w:color="auto"/>
              </w:pBdr>
              <w:ind w:right="-72" w:hanging="11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082449">
              <w:rPr>
                <w:rFonts w:ascii="Browallia New" w:hAnsi="Browallia New" w:cs="Browallia New"/>
              </w:rPr>
              <w:t>613</w:t>
            </w:r>
            <w:r w:rsidR="00045707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146</w:t>
            </w:r>
            <w:r w:rsidR="00045707" w:rsidRPr="006C34B4">
              <w:rPr>
                <w:rFonts w:ascii="Browallia New" w:hAnsi="Browallia New" w:cs="Browallia New"/>
              </w:rPr>
              <w:t>,</w:t>
            </w:r>
            <w:r w:rsidRPr="00082449">
              <w:rPr>
                <w:rFonts w:ascii="Browallia New" w:hAnsi="Browallia New" w:cs="Browallia New"/>
              </w:rPr>
              <w:t>407</w:t>
            </w:r>
          </w:p>
        </w:tc>
      </w:tr>
    </w:tbl>
    <w:p w:rsidR="003D1CE6" w:rsidRPr="006C34B4" w:rsidRDefault="002F1D11" w:rsidP="008E5E7E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6C34B4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4720EA"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="004720EA" w:rsidRPr="006C34B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4720EA" w:rsidRPr="006C34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5661E" w:rsidRPr="006C34B4">
        <w:rPr>
          <w:rFonts w:ascii="Browallia New" w:hAnsi="Browallia New" w:cs="Browallia New"/>
          <w:b/>
          <w:bCs/>
          <w:sz w:val="26"/>
          <w:szCs w:val="26"/>
          <w:cs/>
        </w:rPr>
        <w:t>และ</w:t>
      </w:r>
      <w:r w:rsidR="004720EA" w:rsidRPr="006C34B4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</w:t>
      </w:r>
      <w:r w:rsidR="004720EA" w:rsidRPr="006C34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:rsidR="00550F5B" w:rsidRPr="006C34B4" w:rsidRDefault="00550F5B" w:rsidP="008E5E7E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6627D" w:rsidRPr="006C34B4" w:rsidRDefault="00082449" w:rsidP="008E5E7E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06627D" w:rsidRPr="006C34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82449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6627D"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="0006627D" w:rsidRPr="006C34B4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รายละเอียดของเงินลงทุนในบริษัทย่อย </w:t>
      </w:r>
      <w:r w:rsidR="00F5661E" w:rsidRPr="006C34B4">
        <w:rPr>
          <w:rFonts w:ascii="Browallia New" w:hAnsi="Browallia New" w:cs="Browallia New"/>
          <w:b/>
          <w:bCs/>
          <w:sz w:val="26"/>
          <w:szCs w:val="26"/>
          <w:cs/>
        </w:rPr>
        <w:t>และ</w:t>
      </w:r>
      <w:r w:rsidR="0006627D" w:rsidRPr="006C34B4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บริษัทร่วมมีดังต่อไปนี้</w:t>
      </w:r>
    </w:p>
    <w:p w:rsidR="0006627D" w:rsidRPr="006C34B4" w:rsidRDefault="0006627D" w:rsidP="008E5E7E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06627D" w:rsidRPr="006C34B4" w:rsidRDefault="0006627D" w:rsidP="008E5E7E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รายละเอียดการเปลี่ยนแปลงของเงินลงทุนในระหว่างงวดมีดังนี้</w:t>
      </w:r>
    </w:p>
    <w:p w:rsidR="0006627D" w:rsidRPr="006C34B4" w:rsidRDefault="0006627D" w:rsidP="008E5E7E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803"/>
        <w:gridCol w:w="897"/>
        <w:gridCol w:w="925"/>
        <w:gridCol w:w="18"/>
        <w:gridCol w:w="946"/>
        <w:gridCol w:w="16"/>
        <w:gridCol w:w="980"/>
      </w:tblGrid>
      <w:tr w:rsidR="00C60576" w:rsidRPr="006C34B4" w:rsidTr="005445B9">
        <w:tc>
          <w:tcPr>
            <w:tcW w:w="3870" w:type="dxa"/>
            <w:vAlign w:val="bottom"/>
          </w:tcPr>
          <w:p w:rsidR="0006627D" w:rsidRPr="006C34B4" w:rsidRDefault="0006627D" w:rsidP="008E5E7E">
            <w:pPr>
              <w:ind w:left="971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06627D" w:rsidRPr="006C34B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06627D" w:rsidRPr="006C34B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42" w:type="dxa"/>
            <w:gridSpan w:val="3"/>
            <w:vAlign w:val="bottom"/>
          </w:tcPr>
          <w:p w:rsidR="0006627D" w:rsidRPr="006C34B4" w:rsidRDefault="0006627D" w:rsidP="008E5E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</w:tr>
      <w:tr w:rsidR="00C60576" w:rsidRPr="006C34B4" w:rsidTr="005445B9">
        <w:tc>
          <w:tcPr>
            <w:tcW w:w="3870" w:type="dxa"/>
            <w:vAlign w:val="bottom"/>
          </w:tcPr>
          <w:p w:rsidR="0006627D" w:rsidRPr="006C34B4" w:rsidRDefault="0006627D" w:rsidP="008E5E7E">
            <w:pPr>
              <w:ind w:left="971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06627D" w:rsidRPr="006C34B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06627D" w:rsidRPr="006C34B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62" w:type="dxa"/>
            <w:gridSpan w:val="2"/>
            <w:vAlign w:val="bottom"/>
          </w:tcPr>
          <w:p w:rsidR="0006627D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มีนาคม</w:t>
            </w:r>
          </w:p>
        </w:tc>
        <w:tc>
          <w:tcPr>
            <w:tcW w:w="980" w:type="dxa"/>
            <w:vAlign w:val="bottom"/>
          </w:tcPr>
          <w:p w:rsidR="0006627D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06627D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06627D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</w:tr>
      <w:tr w:rsidR="00C60576" w:rsidRPr="006C34B4" w:rsidTr="005445B9">
        <w:tc>
          <w:tcPr>
            <w:tcW w:w="3870" w:type="dxa"/>
            <w:vAlign w:val="bottom"/>
          </w:tcPr>
          <w:p w:rsidR="0006627D" w:rsidRPr="006C34B4" w:rsidRDefault="0006627D" w:rsidP="008E5E7E">
            <w:pPr>
              <w:ind w:left="971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06627D" w:rsidRPr="006C34B4" w:rsidRDefault="0006627D" w:rsidP="008E5E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943" w:type="dxa"/>
            <w:gridSpan w:val="2"/>
            <w:vAlign w:val="bottom"/>
          </w:tcPr>
          <w:p w:rsidR="0006627D" w:rsidRPr="006C34B4" w:rsidRDefault="0006627D" w:rsidP="008E5E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962" w:type="dxa"/>
            <w:gridSpan w:val="2"/>
            <w:vAlign w:val="bottom"/>
          </w:tcPr>
          <w:p w:rsidR="0006627D" w:rsidRPr="006C34B4" w:rsidRDefault="000B5EF6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980" w:type="dxa"/>
            <w:vAlign w:val="bottom"/>
          </w:tcPr>
          <w:p w:rsidR="0006627D" w:rsidRPr="006C34B4" w:rsidRDefault="000B5EF6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</w:tr>
      <w:tr w:rsidR="00C60576" w:rsidRPr="006C34B4" w:rsidTr="008E5E7E">
        <w:tc>
          <w:tcPr>
            <w:tcW w:w="3870" w:type="dxa"/>
            <w:vAlign w:val="bottom"/>
          </w:tcPr>
          <w:p w:rsidR="0006627D" w:rsidRPr="006C34B4" w:rsidRDefault="0006627D" w:rsidP="008E5E7E">
            <w:pPr>
              <w:ind w:left="971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06627D" w:rsidRPr="006C34B4" w:rsidRDefault="0006627D" w:rsidP="008E5E7E">
            <w:pPr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06627D" w:rsidRPr="006C34B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62" w:type="dxa"/>
            <w:gridSpan w:val="2"/>
            <w:shd w:val="clear" w:color="auto" w:fill="auto"/>
            <w:vAlign w:val="bottom"/>
          </w:tcPr>
          <w:p w:rsidR="0006627D" w:rsidRPr="006C34B4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80" w:type="dxa"/>
            <w:vAlign w:val="bottom"/>
          </w:tcPr>
          <w:p w:rsidR="0006627D" w:rsidRPr="006C34B4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6C34B4" w:rsidTr="008E5E7E">
        <w:tc>
          <w:tcPr>
            <w:tcW w:w="5673" w:type="dxa"/>
            <w:gridSpan w:val="2"/>
          </w:tcPr>
          <w:p w:rsidR="0006627D" w:rsidRPr="006C34B4" w:rsidRDefault="0006627D" w:rsidP="008E5E7E">
            <w:pPr>
              <w:ind w:left="1242" w:right="-72" w:hanging="27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บริษัทย่อยภายใต้บริษัท อินเด็กซ์ ครีเอทีฟ วิลเลจ จำกัด</w:t>
            </w:r>
            <w:r w:rsidRPr="006C34B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C34B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(มหาชน)</w:t>
            </w:r>
            <w:r w:rsidRPr="006C34B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97" w:type="dxa"/>
            <w:vAlign w:val="bottom"/>
          </w:tcPr>
          <w:p w:rsidR="0006627D" w:rsidRPr="006C34B4" w:rsidRDefault="0006627D" w:rsidP="008E5E7E">
            <w:pPr>
              <w:ind w:left="162" w:right="-72" w:hanging="16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5" w:type="dxa"/>
            <w:vAlign w:val="bottom"/>
          </w:tcPr>
          <w:p w:rsidR="0006627D" w:rsidRPr="006C34B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:rsidR="0006627D" w:rsidRPr="006C34B4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vAlign w:val="bottom"/>
          </w:tcPr>
          <w:p w:rsidR="0006627D" w:rsidRPr="006C34B4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8715B" w:rsidRPr="006C34B4" w:rsidTr="008E5E7E">
        <w:tc>
          <w:tcPr>
            <w:tcW w:w="3870" w:type="dxa"/>
          </w:tcPr>
          <w:p w:rsidR="00F8715B" w:rsidRPr="006C34B4" w:rsidRDefault="00F8715B" w:rsidP="007A3E83">
            <w:pPr>
              <w:ind w:left="1242" w:right="-72" w:hanging="27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4B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อินสปาย อิมเมจ จำกัด</w:t>
            </w:r>
          </w:p>
        </w:tc>
        <w:tc>
          <w:tcPr>
            <w:tcW w:w="2700" w:type="dxa"/>
            <w:gridSpan w:val="2"/>
          </w:tcPr>
          <w:p w:rsidR="00F8715B" w:rsidRPr="006C34B4" w:rsidRDefault="00F8715B" w:rsidP="007A3E83">
            <w:pPr>
              <w:ind w:left="162" w:right="-72" w:hanging="162"/>
              <w:jc w:val="lef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6C34B4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ให้บริการจัดทำ ติดตั้งและรื้อถอน ป้ายโฆษณา</w:t>
            </w:r>
          </w:p>
        </w:tc>
        <w:tc>
          <w:tcPr>
            <w:tcW w:w="925" w:type="dxa"/>
          </w:tcPr>
          <w:p w:rsidR="00F8715B" w:rsidRPr="006C34B4" w:rsidRDefault="00F8715B" w:rsidP="00F8715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4B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F8715B" w:rsidRPr="006C34B4" w:rsidRDefault="00F8715B" w:rsidP="007A3E8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4B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</w:tcPr>
          <w:p w:rsidR="00F8715B" w:rsidRPr="006C34B4" w:rsidRDefault="00082449" w:rsidP="007A3E8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449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F8715B" w:rsidRPr="006C34B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8244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7A3E83" w:rsidRPr="006C34B4" w:rsidTr="008E5E7E">
        <w:tc>
          <w:tcPr>
            <w:tcW w:w="3870" w:type="dxa"/>
          </w:tcPr>
          <w:p w:rsidR="007A3E83" w:rsidRPr="006C34B4" w:rsidRDefault="00F8715B" w:rsidP="007A3E83">
            <w:pPr>
              <w:ind w:left="1242" w:right="-72" w:hanging="27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4B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อินเด็กซ์ ครีเอทีฟ ออนไลน์  จำกัด</w:t>
            </w:r>
          </w:p>
        </w:tc>
        <w:tc>
          <w:tcPr>
            <w:tcW w:w="2700" w:type="dxa"/>
            <w:gridSpan w:val="2"/>
          </w:tcPr>
          <w:p w:rsidR="007A3E83" w:rsidRPr="006C34B4" w:rsidRDefault="00F8715B" w:rsidP="007A3E83">
            <w:pPr>
              <w:ind w:left="162" w:right="-72" w:hanging="16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4B4">
              <w:rPr>
                <w:rFonts w:ascii="Browallia New" w:hAnsi="Browallia New" w:cs="Browallia New"/>
                <w:sz w:val="22"/>
                <w:szCs w:val="22"/>
                <w:cs/>
              </w:rPr>
              <w:t>ชำระบัญชีเสร็จสิ้น</w:t>
            </w:r>
          </w:p>
        </w:tc>
        <w:tc>
          <w:tcPr>
            <w:tcW w:w="925" w:type="dxa"/>
          </w:tcPr>
          <w:p w:rsidR="007A3E83" w:rsidRPr="006C34B4" w:rsidRDefault="00F8715B" w:rsidP="007A3E8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4B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7A3E83" w:rsidRPr="006C34B4" w:rsidRDefault="00F8715B" w:rsidP="007A3E8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4B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</w:tcPr>
          <w:p w:rsidR="007A3E83" w:rsidRPr="006C34B4" w:rsidRDefault="00082449" w:rsidP="007A3E8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449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F8715B" w:rsidRPr="006C34B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82449">
              <w:rPr>
                <w:rFonts w:ascii="Browallia New" w:hAnsi="Browallia New" w:cs="Browallia New"/>
                <w:sz w:val="22"/>
                <w:szCs w:val="22"/>
              </w:rPr>
              <w:t>51</w:t>
            </w:r>
          </w:p>
        </w:tc>
      </w:tr>
      <w:tr w:rsidR="00714EC5" w:rsidRPr="006C34B4" w:rsidTr="008E5E7E">
        <w:tc>
          <w:tcPr>
            <w:tcW w:w="3870" w:type="dxa"/>
          </w:tcPr>
          <w:p w:rsidR="00714EC5" w:rsidRPr="006C34B4" w:rsidRDefault="00714EC5" w:rsidP="007A3E83">
            <w:pPr>
              <w:ind w:left="1242" w:right="-72" w:hanging="27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</w:tcPr>
          <w:p w:rsidR="00714EC5" w:rsidRPr="006C34B4" w:rsidRDefault="00714EC5" w:rsidP="007A3E83">
            <w:pPr>
              <w:ind w:left="162" w:right="-72" w:hanging="16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5" w:type="dxa"/>
          </w:tcPr>
          <w:p w:rsidR="00714EC5" w:rsidRPr="006C34B4" w:rsidRDefault="00714EC5" w:rsidP="007A3E8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:rsidR="00714EC5" w:rsidRPr="006C34B4" w:rsidRDefault="00714EC5" w:rsidP="007A3E8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</w:tcPr>
          <w:p w:rsidR="00714EC5" w:rsidRPr="006C34B4" w:rsidRDefault="00714EC5" w:rsidP="007A3E8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14EC5" w:rsidRPr="006C34B4" w:rsidTr="004B2185">
        <w:tc>
          <w:tcPr>
            <w:tcW w:w="5673" w:type="dxa"/>
            <w:gridSpan w:val="2"/>
          </w:tcPr>
          <w:p w:rsidR="00714EC5" w:rsidRPr="006C34B4" w:rsidRDefault="00714EC5" w:rsidP="004B2185">
            <w:pPr>
              <w:ind w:left="1242" w:right="-72" w:hanging="27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บริษัทร่วมภายใต้บริษัท อินเด็กซ์ ครีเอทีฟ วิลเลจ จำกัด</w:t>
            </w:r>
            <w:r w:rsidRPr="006C34B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C34B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(มหาชน)</w:t>
            </w:r>
            <w:r w:rsidRPr="006C34B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97" w:type="dxa"/>
            <w:vAlign w:val="bottom"/>
          </w:tcPr>
          <w:p w:rsidR="00714EC5" w:rsidRPr="006C34B4" w:rsidRDefault="00714EC5" w:rsidP="004B2185">
            <w:pPr>
              <w:ind w:left="162" w:right="-72" w:hanging="16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5" w:type="dxa"/>
            <w:vAlign w:val="bottom"/>
          </w:tcPr>
          <w:p w:rsidR="00714EC5" w:rsidRPr="006C34B4" w:rsidRDefault="00714EC5" w:rsidP="004B218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:rsidR="00714EC5" w:rsidRPr="006C34B4" w:rsidRDefault="00714EC5" w:rsidP="004B218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vAlign w:val="bottom"/>
          </w:tcPr>
          <w:p w:rsidR="00714EC5" w:rsidRPr="006C34B4" w:rsidRDefault="00714EC5" w:rsidP="004B218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14EC5" w:rsidRPr="006C34B4" w:rsidTr="008E5E7E">
        <w:tc>
          <w:tcPr>
            <w:tcW w:w="3870" w:type="dxa"/>
          </w:tcPr>
          <w:p w:rsidR="00714EC5" w:rsidRPr="006C34B4" w:rsidRDefault="00714EC5" w:rsidP="00714EC5">
            <w:pPr>
              <w:ind w:left="1242" w:right="-72" w:hanging="27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C34B4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Pr="006C34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4B4">
              <w:rPr>
                <w:rFonts w:ascii="Browallia New" w:hAnsi="Browallia New" w:cs="Browallia New"/>
                <w:sz w:val="22"/>
                <w:szCs w:val="22"/>
                <w:cs/>
              </w:rPr>
              <w:t>แฮปปีโอ้</w:t>
            </w:r>
            <w:r w:rsidRPr="006C34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4B4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  <w:p w:rsidR="00714EC5" w:rsidRPr="006C34B4" w:rsidRDefault="00714EC5" w:rsidP="007A3E83">
            <w:pPr>
              <w:ind w:left="1242" w:right="-72" w:hanging="27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</w:tcPr>
          <w:p w:rsidR="00714EC5" w:rsidRPr="006C34B4" w:rsidRDefault="00714EC5" w:rsidP="00714EC5">
            <w:pPr>
              <w:ind w:left="162" w:right="-72" w:hanging="16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C34B4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ให้บริการออกแบบ และ</w:t>
            </w:r>
          </w:p>
          <w:p w:rsidR="00714EC5" w:rsidRPr="006C34B4" w:rsidRDefault="00714EC5" w:rsidP="00714EC5">
            <w:pPr>
              <w:ind w:left="162" w:right="-72" w:hanging="16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4B4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C34B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ผลิตสื่อ </w:t>
            </w:r>
            <w:r w:rsidRPr="006C34B4">
              <w:rPr>
                <w:rFonts w:ascii="Browallia New" w:hAnsi="Browallia New" w:cs="Browallia New"/>
                <w:sz w:val="22"/>
                <w:szCs w:val="22"/>
              </w:rPr>
              <w:t>Application</w:t>
            </w:r>
          </w:p>
        </w:tc>
        <w:tc>
          <w:tcPr>
            <w:tcW w:w="925" w:type="dxa"/>
          </w:tcPr>
          <w:p w:rsidR="00714EC5" w:rsidRPr="006C34B4" w:rsidRDefault="00714EC5" w:rsidP="007A3E8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4B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714EC5" w:rsidRPr="006C34B4" w:rsidRDefault="00082449" w:rsidP="007A3E8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449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714EC5" w:rsidRPr="006C34B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8244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96" w:type="dxa"/>
            <w:gridSpan w:val="2"/>
          </w:tcPr>
          <w:p w:rsidR="00714EC5" w:rsidRPr="006C34B4" w:rsidRDefault="00082449" w:rsidP="007A3E8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449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714EC5" w:rsidRPr="006C34B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8244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</w:tbl>
    <w:p w:rsidR="00262C82" w:rsidRPr="006C34B4" w:rsidRDefault="00262C82" w:rsidP="00262C82">
      <w:pPr>
        <w:ind w:left="108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:rsidR="00262C82" w:rsidRPr="006C34B4" w:rsidRDefault="00262C82" w:rsidP="00262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082449" w:rsidRPr="00082449">
        <w:rPr>
          <w:rFonts w:ascii="Browallia New" w:hAnsi="Browallia New" w:cs="Browallia New"/>
          <w:spacing w:val="-8"/>
          <w:sz w:val="26"/>
          <w:szCs w:val="26"/>
        </w:rPr>
        <w:t>8</w:t>
      </w:r>
      <w:r w:rsidRPr="006C34B4">
        <w:rPr>
          <w:rFonts w:ascii="Browallia New" w:hAnsi="Browallia New" w:cs="Browallia New"/>
          <w:spacing w:val="-8"/>
          <w:sz w:val="26"/>
          <w:szCs w:val="26"/>
          <w:cs/>
        </w:rPr>
        <w:t xml:space="preserve"> กุมภาพันธ์ พ.ศ. </w:t>
      </w:r>
      <w:r w:rsidR="00082449" w:rsidRPr="00082449">
        <w:rPr>
          <w:rFonts w:ascii="Browallia New" w:hAnsi="Browallia New" w:cs="Browallia New"/>
          <w:spacing w:val="-8"/>
          <w:sz w:val="26"/>
          <w:szCs w:val="26"/>
        </w:rPr>
        <w:t>2561</w:t>
      </w:r>
      <w:r w:rsidRPr="006C34B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6C34B4">
        <w:rPr>
          <w:rFonts w:ascii="Browallia New" w:hAnsi="Browallia New" w:cs="Browallia New"/>
          <w:b/>
          <w:spacing w:val="-8"/>
          <w:sz w:val="26"/>
          <w:szCs w:val="26"/>
          <w:cs/>
        </w:rPr>
        <w:t>บริษัท อินเด็กซ์ ครีเอทีฟ ออนไลน์ จำกัด ซึ่งเป็นบริษัทย่อยของกลุ่มกิจการได้เลิกกิจการ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ได้จดทะเบียนเลิกกิจการกับกระทรวงพาณิชย์ การชำระบัญชีดังกล่าวเสร็จสิ้นในวันที่ </w:t>
      </w:r>
      <w:r w:rsidR="00082449" w:rsidRPr="00082449">
        <w:rPr>
          <w:rFonts w:ascii="Browallia New" w:hAnsi="Browallia New" w:cs="Browallia New"/>
          <w:bCs/>
          <w:sz w:val="26"/>
          <w:szCs w:val="26"/>
        </w:rPr>
        <w:t>30</w:t>
      </w:r>
      <w:r w:rsidRPr="006C34B4">
        <w:rPr>
          <w:rFonts w:ascii="Browallia New" w:hAnsi="Browallia New" w:cs="Browallia New"/>
          <w:b/>
          <w:sz w:val="26"/>
          <w:szCs w:val="26"/>
          <w:cs/>
        </w:rPr>
        <w:t xml:space="preserve"> มีนาคม พ.ศ. </w:t>
      </w:r>
      <w:r w:rsidR="00082449" w:rsidRPr="00082449">
        <w:rPr>
          <w:rFonts w:ascii="Browallia New" w:hAnsi="Browallia New" w:cs="Browallia New"/>
          <w:bCs/>
          <w:sz w:val="26"/>
          <w:szCs w:val="26"/>
        </w:rPr>
        <w:t>2563</w:t>
      </w:r>
      <w:r w:rsidRPr="006C34B4">
        <w:rPr>
          <w:rFonts w:ascii="Browallia New" w:hAnsi="Browallia New" w:cs="Browallia New"/>
          <w:b/>
          <w:sz w:val="26"/>
          <w:szCs w:val="26"/>
          <w:cs/>
        </w:rPr>
        <w:t xml:space="preserve"> และ</w:t>
      </w:r>
      <w:r w:rsidRPr="006C34B4">
        <w:rPr>
          <w:rFonts w:ascii="Browallia New" w:hAnsi="Browallia New" w:cs="Browallia New"/>
          <w:b/>
          <w:sz w:val="26"/>
          <w:szCs w:val="26"/>
        </w:rPr>
        <w:br/>
      </w:r>
      <w:r w:rsidRPr="006C34B4">
        <w:rPr>
          <w:rFonts w:ascii="Browallia New" w:hAnsi="Browallia New" w:cs="Browallia New"/>
          <w:b/>
          <w:sz w:val="26"/>
          <w:szCs w:val="26"/>
          <w:cs/>
        </w:rPr>
        <w:t xml:space="preserve">มีกำไรจากการเลิกกิจการเป็นจำนวน </w:t>
      </w:r>
      <w:r w:rsidR="00082449" w:rsidRPr="00082449">
        <w:rPr>
          <w:rFonts w:ascii="Browallia New" w:hAnsi="Browallia New" w:cs="Browallia New"/>
          <w:bCs/>
          <w:sz w:val="26"/>
          <w:szCs w:val="26"/>
        </w:rPr>
        <w:t>5</w:t>
      </w:r>
      <w:r w:rsidRPr="006C34B4">
        <w:rPr>
          <w:rFonts w:ascii="Browallia New" w:hAnsi="Browallia New" w:cs="Browallia New"/>
          <w:bCs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bCs/>
          <w:sz w:val="26"/>
          <w:szCs w:val="26"/>
        </w:rPr>
        <w:t>64</w:t>
      </w:r>
      <w:r w:rsidRPr="006C34B4">
        <w:rPr>
          <w:rFonts w:ascii="Browallia New" w:hAnsi="Browallia New" w:cs="Browallia New"/>
          <w:b/>
          <w:sz w:val="26"/>
          <w:szCs w:val="26"/>
          <w:cs/>
        </w:rPr>
        <w:t xml:space="preserve"> ล้านบาทรวมอยู่ในงบกำไรขาดทุนเบ็ดเสร็จรวม</w:t>
      </w:r>
    </w:p>
    <w:p w:rsidR="00262C82" w:rsidRPr="006C34B4" w:rsidRDefault="00262C82" w:rsidP="00262C82">
      <w:pPr>
        <w:ind w:left="108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:rsidR="00262C82" w:rsidRPr="006C34B4" w:rsidRDefault="00262C82" w:rsidP="00262C82">
      <w:pPr>
        <w:ind w:left="108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6C34B4">
        <w:rPr>
          <w:rFonts w:ascii="Browallia New" w:hAnsi="Browallia New" w:cs="Browallia New"/>
          <w:b/>
          <w:sz w:val="26"/>
          <w:szCs w:val="26"/>
          <w:cs/>
        </w:rPr>
        <w:t xml:space="preserve">เมื่อวันที่ </w:t>
      </w:r>
      <w:r w:rsidR="00082449" w:rsidRPr="00082449">
        <w:rPr>
          <w:rFonts w:ascii="Browallia New" w:hAnsi="Browallia New" w:cs="Browallia New"/>
          <w:bCs/>
          <w:sz w:val="26"/>
          <w:szCs w:val="26"/>
        </w:rPr>
        <w:t>12</w:t>
      </w:r>
      <w:r w:rsidRPr="006C34B4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Pr="006C34B4">
        <w:rPr>
          <w:rFonts w:ascii="Browallia New" w:hAnsi="Browallia New" w:cs="Browallia New"/>
          <w:b/>
          <w:sz w:val="26"/>
          <w:szCs w:val="26"/>
          <w:cs/>
        </w:rPr>
        <w:t xml:space="preserve">มีนาคม พ.ศ. </w:t>
      </w:r>
      <w:r w:rsidR="00082449" w:rsidRPr="00082449">
        <w:rPr>
          <w:rFonts w:ascii="Browallia New" w:hAnsi="Browallia New" w:cs="Browallia New"/>
          <w:bCs/>
          <w:sz w:val="26"/>
          <w:szCs w:val="26"/>
        </w:rPr>
        <w:t>2563</w:t>
      </w:r>
      <w:r w:rsidRPr="006C34B4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Pr="006C34B4">
        <w:rPr>
          <w:rFonts w:ascii="Browallia New" w:hAnsi="Browallia New" w:cs="Browallia New"/>
          <w:b/>
          <w:sz w:val="26"/>
          <w:szCs w:val="26"/>
          <w:cs/>
        </w:rPr>
        <w:t>บริษัท อินเด็กซ์ ครีเอทีฟ วิลเลจ จำกัด (มหาชน) ซึ่งเป็นบริษัทย่อยของกลุ่มกิจการ ได้จำหน่ายเงินลงทุนบางส่วนในบริษัท แฮปปีโอ้ จำกัด</w:t>
      </w:r>
      <w:r w:rsidRPr="006C34B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b/>
          <w:sz w:val="26"/>
          <w:szCs w:val="26"/>
          <w:cs/>
        </w:rPr>
        <w:t xml:space="preserve">ซึ่งเป็นบริษัทร่วมของกลุ่มกิจการ จำนวน </w:t>
      </w:r>
      <w:r w:rsidR="00082449" w:rsidRPr="00082449">
        <w:rPr>
          <w:rFonts w:ascii="Browallia New" w:hAnsi="Browallia New" w:cs="Browallia New"/>
          <w:bCs/>
          <w:sz w:val="26"/>
          <w:szCs w:val="26"/>
        </w:rPr>
        <w:t>300</w:t>
      </w:r>
      <w:r w:rsidRPr="006C34B4">
        <w:rPr>
          <w:rFonts w:ascii="Browallia New" w:hAnsi="Browallia New" w:cs="Browallia New"/>
          <w:bCs/>
          <w:sz w:val="26"/>
          <w:szCs w:val="26"/>
        </w:rPr>
        <w:t>,</w:t>
      </w:r>
      <w:r w:rsidR="00082449" w:rsidRPr="00082449">
        <w:rPr>
          <w:rFonts w:ascii="Browallia New" w:hAnsi="Browallia New" w:cs="Browallia New"/>
          <w:bCs/>
          <w:sz w:val="26"/>
          <w:szCs w:val="26"/>
        </w:rPr>
        <w:t>000</w:t>
      </w:r>
      <w:r w:rsidRPr="006C34B4">
        <w:rPr>
          <w:rFonts w:ascii="Browallia New" w:hAnsi="Browallia New" w:cs="Browallia New"/>
          <w:b/>
          <w:sz w:val="26"/>
          <w:szCs w:val="26"/>
          <w:cs/>
        </w:rPr>
        <w:t xml:space="preserve"> หุ้นให้กับ</w:t>
      </w:r>
      <w:r w:rsidRPr="006C34B4">
        <w:rPr>
          <w:rFonts w:ascii="Browallia New" w:hAnsi="Browallia New" w:cs="Browallia New"/>
          <w:b/>
          <w:sz w:val="26"/>
          <w:szCs w:val="26"/>
        </w:rPr>
        <w:br/>
      </w:r>
      <w:r w:rsidRPr="006C34B4">
        <w:rPr>
          <w:rFonts w:ascii="Browallia New" w:hAnsi="Browallia New" w:cs="Browallia New"/>
          <w:b/>
          <w:sz w:val="26"/>
          <w:szCs w:val="26"/>
          <w:cs/>
        </w:rPr>
        <w:t xml:space="preserve">ผู้ถือหุ้นรายอื่นของบริษัทร่วมดังกล่าว เป็นจำนวนเงินทั้งสิ้น </w:t>
      </w:r>
      <w:r w:rsidR="00082449" w:rsidRPr="00082449">
        <w:rPr>
          <w:rFonts w:ascii="Browallia New" w:hAnsi="Browallia New" w:cs="Browallia New"/>
          <w:bCs/>
          <w:sz w:val="26"/>
          <w:szCs w:val="26"/>
        </w:rPr>
        <w:t>442</w:t>
      </w:r>
      <w:r w:rsidRPr="006C34B4">
        <w:rPr>
          <w:rFonts w:ascii="Browallia New" w:hAnsi="Browallia New" w:cs="Browallia New"/>
          <w:bCs/>
          <w:sz w:val="26"/>
          <w:szCs w:val="26"/>
        </w:rPr>
        <w:t>,</w:t>
      </w:r>
      <w:r w:rsidR="00082449" w:rsidRPr="00082449">
        <w:rPr>
          <w:rFonts w:ascii="Browallia New" w:hAnsi="Browallia New" w:cs="Browallia New"/>
          <w:bCs/>
          <w:sz w:val="26"/>
          <w:szCs w:val="26"/>
        </w:rPr>
        <w:t>403</w:t>
      </w:r>
      <w:r w:rsidRPr="006C34B4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b/>
          <w:sz w:val="26"/>
          <w:szCs w:val="26"/>
          <w:cs/>
        </w:rPr>
        <w:t xml:space="preserve">บาท โดยมีกำไรจากการจำหน่ายเงินลงทุนดังกล่าว รวมอยู่ใน “รายได้อื่น” ในงบกำไรขาดทุนเบ็ดเสร็จรวม เป็นจำนวน </w:t>
      </w:r>
      <w:r w:rsidR="00082449" w:rsidRPr="00082449">
        <w:rPr>
          <w:rFonts w:ascii="Browallia New" w:hAnsi="Browallia New" w:cs="Browallia New"/>
          <w:bCs/>
          <w:sz w:val="26"/>
          <w:szCs w:val="26"/>
        </w:rPr>
        <w:t>14</w:t>
      </w:r>
      <w:r w:rsidRPr="006C34B4">
        <w:rPr>
          <w:rFonts w:ascii="Browallia New" w:hAnsi="Browallia New" w:cs="Browallia New"/>
          <w:bCs/>
          <w:sz w:val="26"/>
          <w:szCs w:val="26"/>
        </w:rPr>
        <w:t>,</w:t>
      </w:r>
      <w:r w:rsidR="00082449" w:rsidRPr="00082449">
        <w:rPr>
          <w:rFonts w:ascii="Browallia New" w:hAnsi="Browallia New" w:cs="Browallia New"/>
          <w:bCs/>
          <w:sz w:val="26"/>
          <w:szCs w:val="26"/>
        </w:rPr>
        <w:t>728</w:t>
      </w:r>
      <w:r w:rsidRPr="006C34B4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b/>
          <w:sz w:val="26"/>
          <w:szCs w:val="26"/>
          <w:cs/>
        </w:rPr>
        <w:t>บาท ภายหลังการจำหน่าย</w:t>
      </w:r>
      <w:r>
        <w:rPr>
          <w:rFonts w:ascii="Browallia New" w:hAnsi="Browallia New" w:cs="Browallia New"/>
          <w:b/>
          <w:sz w:val="26"/>
          <w:szCs w:val="26"/>
          <w:cs/>
        </w:rPr>
        <w:br/>
      </w:r>
      <w:r w:rsidRPr="00FA2621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เงินลงทุนดังกล่าว ทำให้สัดส่วนการถือหุ้นของกลุ่มกิจการลดลงเหลือร้อยละ </w:t>
      </w:r>
      <w:r w:rsidR="00082449" w:rsidRPr="00082449">
        <w:rPr>
          <w:rFonts w:ascii="Browallia New" w:hAnsi="Browallia New" w:cs="Browallia New"/>
          <w:bCs/>
          <w:spacing w:val="-4"/>
          <w:sz w:val="26"/>
          <w:szCs w:val="26"/>
        </w:rPr>
        <w:t>25</w:t>
      </w:r>
      <w:r w:rsidRPr="00FA2621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โดยที่ไม่ทำให้ระดับของความมีอิทธิพล</w:t>
      </w:r>
      <w:r w:rsidRPr="006C34B4">
        <w:rPr>
          <w:rFonts w:ascii="Browallia New" w:hAnsi="Browallia New" w:cs="Browallia New"/>
          <w:b/>
          <w:sz w:val="26"/>
          <w:szCs w:val="26"/>
          <w:cs/>
        </w:rPr>
        <w:t>อย่างมีสาระสำคัญเปลี่ยนแปลงไป</w:t>
      </w:r>
    </w:p>
    <w:p w:rsidR="008C31F8" w:rsidRDefault="008C31F8" w:rsidP="00F8715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8715B" w:rsidRPr="006C34B4" w:rsidRDefault="00FE6C81" w:rsidP="00F8715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24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บริษัท อินเด็กซ์ ครีเอทีฟ วิลเลจ จำกัด (มหาชน) ซึ่งเป็นบริษัทย่อยของกลุ่มกิจการ </w:t>
      </w:r>
      <w:r w:rsidRPr="006C34B4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ได้จำหน่ายเงินลงทุนทั้งหมดในบริษัท อินสปาย อิมเมจ จำกัด ซึ่งเป็นบริษัทย่อยของกลุ่มกิจการ จำนวน </w:t>
      </w:r>
      <w:r w:rsidR="00082449" w:rsidRPr="00082449">
        <w:rPr>
          <w:rFonts w:ascii="Browallia New" w:hAnsi="Browallia New" w:cs="Browallia New"/>
          <w:spacing w:val="-2"/>
          <w:sz w:val="26"/>
          <w:szCs w:val="26"/>
        </w:rPr>
        <w:t>35</w:t>
      </w:r>
      <w:r w:rsidRPr="006C34B4">
        <w:rPr>
          <w:rFonts w:ascii="Browallia New" w:hAnsi="Browallia New" w:cs="Browallia New"/>
          <w:spacing w:val="-2"/>
          <w:sz w:val="26"/>
          <w:szCs w:val="26"/>
        </w:rPr>
        <w:t>,</w:t>
      </w:r>
      <w:r w:rsidR="00082449" w:rsidRPr="00082449">
        <w:rPr>
          <w:rFonts w:ascii="Browallia New" w:hAnsi="Browallia New" w:cs="Browallia New"/>
          <w:spacing w:val="-2"/>
          <w:sz w:val="26"/>
          <w:szCs w:val="26"/>
        </w:rPr>
        <w:t>998</w:t>
      </w:r>
      <w:r w:rsidRPr="006C34B4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ล้านหุ้น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ให้กับผู้ถือหุ้นเดิมของบริษัทย่อยดังกล่าว เป็นจำนวนเงินทั้งสิ้น </w:t>
      </w:r>
      <w:r w:rsidR="00082449" w:rsidRPr="00082449">
        <w:rPr>
          <w:rFonts w:ascii="Browallia New" w:hAnsi="Browallia New" w:cs="Browallia New"/>
          <w:sz w:val="26"/>
          <w:szCs w:val="26"/>
        </w:rPr>
        <w:t>5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ล้านบาท โดยมีกำไรจากการจำหน่ายเงินลงทุนดังกล่าว รวมอยู่ใน “รายได้อื่น” ในงบกำไรขาดทุนเบ็ดเสร็จรวมเป็นจำนวน </w:t>
      </w:r>
      <w:r w:rsidR="00082449" w:rsidRPr="00082449">
        <w:rPr>
          <w:rFonts w:ascii="Browallia New" w:hAnsi="Browallia New" w:cs="Browallia New"/>
          <w:sz w:val="26"/>
          <w:szCs w:val="26"/>
        </w:rPr>
        <w:t>3</w:t>
      </w:r>
      <w:r w:rsidRPr="006C34B4">
        <w:rPr>
          <w:rFonts w:ascii="Browallia New" w:hAnsi="Browallia New" w:cs="Browallia New"/>
          <w:sz w:val="26"/>
          <w:szCs w:val="26"/>
          <w:cs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44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:rsidR="00262C82" w:rsidRDefault="00262C82" w:rsidP="004B1577">
      <w:pPr>
        <w:ind w:left="108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:rsidR="004B1577" w:rsidRPr="006C34B4" w:rsidRDefault="004B1577" w:rsidP="004B1577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6C34B4">
        <w:rPr>
          <w:rFonts w:ascii="Browallia New" w:hAnsi="Browallia New" w:cs="Browallia New"/>
          <w:b/>
          <w:sz w:val="26"/>
          <w:szCs w:val="26"/>
          <w:cs/>
        </w:rPr>
        <w:t xml:space="preserve">ณ วันที่ </w:t>
      </w:r>
      <w:r w:rsidR="00082449" w:rsidRPr="00082449">
        <w:rPr>
          <w:rFonts w:ascii="Browallia New" w:hAnsi="Browallia New" w:cs="Browallia New"/>
          <w:bCs/>
          <w:sz w:val="26"/>
          <w:szCs w:val="26"/>
        </w:rPr>
        <w:t>31</w:t>
      </w:r>
      <w:r w:rsidRPr="006C34B4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b/>
          <w:sz w:val="26"/>
          <w:szCs w:val="26"/>
          <w:cs/>
        </w:rPr>
        <w:t>มีนาคม พ.ศ.</w:t>
      </w:r>
      <w:r w:rsidR="00B828FD" w:rsidRPr="00B828FD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bCs/>
          <w:sz w:val="26"/>
          <w:szCs w:val="26"/>
        </w:rPr>
        <w:t>2563</w:t>
      </w:r>
      <w:r w:rsidRPr="006C34B4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D91695">
        <w:rPr>
          <w:rFonts w:ascii="Browallia New" w:hAnsi="Browallia New" w:cs="Browallia New" w:hint="cs"/>
          <w:b/>
          <w:sz w:val="26"/>
          <w:szCs w:val="26"/>
          <w:cs/>
        </w:rPr>
        <w:t>ผู้บริหารของ</w:t>
      </w:r>
      <w:r w:rsidRPr="006C34B4">
        <w:rPr>
          <w:rFonts w:ascii="Browallia New" w:hAnsi="Browallia New" w:cs="Browallia New"/>
          <w:b/>
          <w:sz w:val="26"/>
          <w:szCs w:val="26"/>
          <w:cs/>
        </w:rPr>
        <w:t xml:space="preserve">กลุ่มกิจการคาดว่าจะจำหน่ายส่วนได้เสียคงเหลือในบริษัท อินเด็กซ์ </w:t>
      </w:r>
      <w:r w:rsidR="00B2249C">
        <w:rPr>
          <w:rFonts w:ascii="Browallia New" w:hAnsi="Browallia New" w:cs="Browallia New"/>
          <w:b/>
          <w:sz w:val="26"/>
          <w:szCs w:val="26"/>
        </w:rPr>
        <w:br/>
      </w:r>
      <w:r w:rsidRPr="006C34B4">
        <w:rPr>
          <w:rFonts w:ascii="Browallia New" w:hAnsi="Browallia New" w:cs="Browallia New"/>
          <w:b/>
          <w:sz w:val="26"/>
          <w:szCs w:val="26"/>
          <w:cs/>
        </w:rPr>
        <w:t xml:space="preserve">ครีเอทีฟ วิลเลจ </w:t>
      </w:r>
      <w:r w:rsidRPr="006C34B4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จำกัด (มหาชน) ภายใน </w:t>
      </w:r>
      <w:r w:rsidR="00082449" w:rsidRPr="00082449">
        <w:rPr>
          <w:rFonts w:ascii="Browallia New" w:hAnsi="Browallia New" w:cs="Browallia New"/>
          <w:bCs/>
          <w:spacing w:val="-4"/>
          <w:sz w:val="26"/>
          <w:szCs w:val="26"/>
        </w:rPr>
        <w:t>1</w:t>
      </w:r>
      <w:r w:rsidRPr="006C34B4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ปี</w:t>
      </w:r>
      <w:r w:rsidRPr="006C34B4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ดังนั้นเงินลงทุนในบริษัท อินเด็กซ์ ครีเอทีฟ วิลเลจ จำกัด (มหาชน) จำนวน </w:t>
      </w:r>
      <w:r w:rsidR="00B2249C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="00082449" w:rsidRPr="00082449">
        <w:rPr>
          <w:rFonts w:ascii="Browallia New" w:hAnsi="Browallia New" w:cs="Browallia New"/>
          <w:bCs/>
          <w:spacing w:val="-4"/>
          <w:sz w:val="26"/>
          <w:szCs w:val="26"/>
        </w:rPr>
        <w:t>215</w:t>
      </w:r>
      <w:r w:rsidRPr="006C34B4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b/>
          <w:spacing w:val="-4"/>
          <w:sz w:val="26"/>
          <w:szCs w:val="26"/>
          <w:cs/>
        </w:rPr>
        <w:t>ล้านบาท</w:t>
      </w:r>
      <w:r w:rsidR="00B2249C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b/>
          <w:sz w:val="26"/>
          <w:szCs w:val="26"/>
          <w:cs/>
        </w:rPr>
        <w:t>ได้จัดประเภทเป็นสินทรัพย์ไม่หมุนเวียนที่ถือไว้เพื่อขายและผลการดำเนินงานของบริษัทดังกล่าว</w:t>
      </w:r>
      <w:r w:rsidR="00B2249C">
        <w:rPr>
          <w:rFonts w:ascii="Browallia New" w:hAnsi="Browallia New" w:cs="Browallia New"/>
          <w:b/>
          <w:sz w:val="26"/>
          <w:szCs w:val="26"/>
        </w:rPr>
        <w:br/>
      </w:r>
      <w:r w:rsidRPr="006C34B4">
        <w:rPr>
          <w:rFonts w:ascii="Browallia New" w:hAnsi="Browallia New" w:cs="Browallia New"/>
          <w:b/>
          <w:sz w:val="26"/>
          <w:szCs w:val="26"/>
          <w:cs/>
        </w:rPr>
        <w:t>ถู</w:t>
      </w:r>
      <w:r w:rsidR="00B86079">
        <w:rPr>
          <w:rFonts w:ascii="Browallia New" w:hAnsi="Browallia New" w:cs="Browallia New" w:hint="cs"/>
          <w:b/>
          <w:sz w:val="26"/>
          <w:szCs w:val="26"/>
          <w:cs/>
        </w:rPr>
        <w:t>ก</w:t>
      </w:r>
      <w:r w:rsidRPr="006C34B4">
        <w:rPr>
          <w:rFonts w:ascii="Browallia New" w:hAnsi="Browallia New" w:cs="Browallia New"/>
          <w:b/>
          <w:sz w:val="26"/>
          <w:szCs w:val="26"/>
          <w:cs/>
        </w:rPr>
        <w:t xml:space="preserve">จัดประเภทเป็นผลการดำเนินงานที่ยกเลิกตามมาตรฐานการรายงานทางการเงิน ฉบับที่ </w:t>
      </w:r>
      <w:r w:rsidR="00082449" w:rsidRPr="00082449">
        <w:rPr>
          <w:rFonts w:ascii="Browallia New" w:hAnsi="Browallia New" w:cs="Browallia New"/>
          <w:bCs/>
          <w:sz w:val="26"/>
          <w:szCs w:val="26"/>
        </w:rPr>
        <w:t>5</w:t>
      </w:r>
      <w:r w:rsidRPr="006C34B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bCs/>
          <w:sz w:val="26"/>
          <w:szCs w:val="26"/>
        </w:rPr>
        <w:t>(</w:t>
      </w:r>
      <w:r w:rsidRPr="006C34B4">
        <w:rPr>
          <w:rFonts w:ascii="Browallia New" w:hAnsi="Browallia New" w:cs="Browallia New"/>
          <w:b/>
          <w:sz w:val="26"/>
          <w:szCs w:val="26"/>
          <w:cs/>
        </w:rPr>
        <w:t xml:space="preserve">หมายเหตุ </w:t>
      </w:r>
      <w:r w:rsidR="00082449" w:rsidRPr="00082449">
        <w:rPr>
          <w:rFonts w:ascii="Browallia New" w:hAnsi="Browallia New" w:cs="Browallia New"/>
          <w:bCs/>
          <w:sz w:val="26"/>
          <w:szCs w:val="26"/>
        </w:rPr>
        <w:t>11</w:t>
      </w:r>
      <w:r w:rsidRPr="006C34B4">
        <w:rPr>
          <w:rFonts w:ascii="Browallia New" w:hAnsi="Browallia New" w:cs="Browallia New"/>
          <w:bCs/>
          <w:sz w:val="26"/>
          <w:szCs w:val="26"/>
        </w:rPr>
        <w:t>)</w:t>
      </w:r>
    </w:p>
    <w:p w:rsidR="004B1577" w:rsidRPr="006C34B4" w:rsidRDefault="004B1577" w:rsidP="004B1577">
      <w:pPr>
        <w:ind w:left="1080"/>
        <w:rPr>
          <w:rFonts w:ascii="Browallia New" w:hAnsi="Browallia New" w:cs="Browallia New"/>
          <w:b/>
          <w:sz w:val="26"/>
          <w:szCs w:val="26"/>
        </w:rPr>
      </w:pPr>
    </w:p>
    <w:p w:rsidR="004B1577" w:rsidRPr="006C34B4" w:rsidRDefault="004B1577" w:rsidP="00FF0644">
      <w:pPr>
        <w:ind w:left="108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6C34B4">
        <w:rPr>
          <w:rFonts w:ascii="Browallia New" w:hAnsi="Browallia New" w:cs="Browallia New"/>
          <w:b/>
          <w:sz w:val="26"/>
          <w:szCs w:val="26"/>
          <w:cs/>
        </w:rPr>
        <w:t xml:space="preserve">ณ วันที่ </w:t>
      </w:r>
      <w:r w:rsidR="00082449" w:rsidRPr="00082449">
        <w:rPr>
          <w:rFonts w:ascii="Browallia New" w:hAnsi="Browallia New" w:cs="Browallia New"/>
          <w:bCs/>
          <w:sz w:val="26"/>
          <w:szCs w:val="26"/>
        </w:rPr>
        <w:t>31</w:t>
      </w:r>
      <w:r w:rsidRPr="006C34B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b/>
          <w:sz w:val="26"/>
          <w:szCs w:val="26"/>
          <w:cs/>
        </w:rPr>
        <w:t xml:space="preserve">มีนาคม พ.ศ. </w:t>
      </w:r>
      <w:r w:rsidR="00082449" w:rsidRPr="00082449">
        <w:rPr>
          <w:rFonts w:ascii="Browallia New" w:hAnsi="Browallia New" w:cs="Browallia New"/>
          <w:bCs/>
          <w:sz w:val="26"/>
          <w:szCs w:val="26"/>
        </w:rPr>
        <w:t>2563</w:t>
      </w:r>
      <w:r w:rsidRPr="006C34B4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b/>
          <w:sz w:val="26"/>
          <w:szCs w:val="26"/>
          <w:cs/>
        </w:rPr>
        <w:t>หุ้นทั้งหมดของบริษัท วอลล์สตรีท อิงลิช (ประเทศไทย) จำกัด และหุ้นทั้งหมด</w:t>
      </w:r>
      <w:r w:rsidRPr="006C34B4">
        <w:rPr>
          <w:rFonts w:ascii="Browallia New" w:hAnsi="Browallia New" w:cs="Browallia New"/>
          <w:b/>
          <w:sz w:val="26"/>
          <w:szCs w:val="26"/>
          <w:cs/>
        </w:rPr>
        <w:br/>
        <w:t xml:space="preserve">ของบริษัท เจฟเฟอร์ เรสโตรองต์ จำกัด และหุ้นของบริษัท อินเด็กซ์ ครีเอทีฟ วิลเลจ จำกัด จำนวน </w:t>
      </w:r>
      <w:r w:rsidR="00082449" w:rsidRPr="00082449">
        <w:rPr>
          <w:rFonts w:ascii="Browallia New" w:hAnsi="Browallia New" w:cs="Browallia New"/>
          <w:bCs/>
          <w:sz w:val="26"/>
          <w:szCs w:val="26"/>
        </w:rPr>
        <w:t>43</w:t>
      </w:r>
      <w:r w:rsidRPr="006C34B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b/>
          <w:sz w:val="26"/>
          <w:szCs w:val="26"/>
          <w:cs/>
        </w:rPr>
        <w:t xml:space="preserve">ล้านหุ้น </w:t>
      </w:r>
      <w:r w:rsidR="00FF0644" w:rsidRPr="006C34B4">
        <w:rPr>
          <w:rFonts w:ascii="Browallia New" w:hAnsi="Browallia New" w:cs="Browallia New"/>
          <w:b/>
          <w:sz w:val="26"/>
          <w:szCs w:val="26"/>
        </w:rPr>
        <w:br/>
      </w:r>
      <w:r w:rsidRPr="006C34B4">
        <w:rPr>
          <w:rFonts w:ascii="Browallia New" w:hAnsi="Browallia New" w:cs="Browallia New"/>
          <w:b/>
          <w:sz w:val="26"/>
          <w:szCs w:val="26"/>
          <w:cs/>
        </w:rPr>
        <w:t>(</w:t>
      </w:r>
      <w:r w:rsidR="00082449" w:rsidRPr="00082449">
        <w:rPr>
          <w:rFonts w:ascii="Browallia New" w:hAnsi="Browallia New" w:cs="Browallia New"/>
          <w:bCs/>
          <w:sz w:val="26"/>
          <w:szCs w:val="26"/>
        </w:rPr>
        <w:t>31</w:t>
      </w:r>
      <w:r w:rsidRPr="006C34B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b/>
          <w:sz w:val="26"/>
          <w:szCs w:val="26"/>
          <w:cs/>
        </w:rPr>
        <w:t xml:space="preserve">ธันวาคม พ.ศ. </w:t>
      </w:r>
      <w:r w:rsidR="00082449" w:rsidRPr="00082449">
        <w:rPr>
          <w:rFonts w:ascii="Browallia New" w:hAnsi="Browallia New" w:cs="Browallia New"/>
          <w:bCs/>
          <w:sz w:val="26"/>
          <w:szCs w:val="26"/>
        </w:rPr>
        <w:t>2562</w:t>
      </w:r>
      <w:r w:rsidRPr="006C34B4">
        <w:rPr>
          <w:rFonts w:ascii="Browallia New" w:hAnsi="Browallia New" w:cs="Browallia New"/>
          <w:bCs/>
          <w:sz w:val="26"/>
          <w:szCs w:val="26"/>
        </w:rPr>
        <w:t xml:space="preserve"> :</w:t>
      </w:r>
      <w:r w:rsidRPr="006C34B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b/>
          <w:sz w:val="26"/>
          <w:szCs w:val="26"/>
          <w:cs/>
        </w:rPr>
        <w:t>จำนวน</w:t>
      </w:r>
      <w:r w:rsidRPr="006C34B4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bCs/>
          <w:sz w:val="26"/>
          <w:szCs w:val="26"/>
        </w:rPr>
        <w:t>43</w:t>
      </w:r>
      <w:r w:rsidRPr="006C34B4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b/>
          <w:sz w:val="26"/>
          <w:szCs w:val="26"/>
          <w:cs/>
        </w:rPr>
        <w:t xml:space="preserve">ล้านหุ้น) ได้นำไปเป็นหลักประกันเงินกู้ยืม (หมายเหตุ </w:t>
      </w:r>
      <w:r w:rsidR="00082449" w:rsidRPr="00082449">
        <w:rPr>
          <w:rFonts w:ascii="Browallia New" w:hAnsi="Browallia New" w:cs="Browallia New"/>
          <w:bCs/>
          <w:sz w:val="26"/>
          <w:szCs w:val="26"/>
        </w:rPr>
        <w:t>15</w:t>
      </w:r>
      <w:r w:rsidRPr="006C34B4">
        <w:rPr>
          <w:rFonts w:ascii="Browallia New" w:hAnsi="Browallia New" w:cs="Browallia New"/>
          <w:bCs/>
          <w:sz w:val="26"/>
          <w:szCs w:val="26"/>
        </w:rPr>
        <w:t>)</w:t>
      </w:r>
    </w:p>
    <w:p w:rsidR="00916DF7" w:rsidRPr="00FA2621" w:rsidRDefault="00D823B7" w:rsidP="00FF064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C34B4">
        <w:rPr>
          <w:rFonts w:ascii="Browallia New" w:hAnsi="Browallia New" w:cs="Browallia New"/>
          <w:b/>
          <w:sz w:val="26"/>
          <w:szCs w:val="26"/>
        </w:rPr>
        <w:br w:type="page"/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4720EA" w:rsidRPr="00FA2621">
        <w:rPr>
          <w:rFonts w:ascii="Browallia New" w:hAnsi="Browallia New" w:cs="Browallia New"/>
          <w:b/>
          <w:bCs/>
          <w:sz w:val="26"/>
          <w:szCs w:val="26"/>
        </w:rPr>
        <w:tab/>
      </w:r>
      <w:r w:rsidR="004720EA" w:rsidRPr="00FA2621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4720EA" w:rsidRPr="00FA262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5661E" w:rsidRPr="00FA2621">
        <w:rPr>
          <w:rFonts w:ascii="Browallia New" w:hAnsi="Browallia New" w:cs="Browallia New"/>
          <w:b/>
          <w:bCs/>
          <w:sz w:val="26"/>
          <w:szCs w:val="26"/>
          <w:cs/>
        </w:rPr>
        <w:t>และ</w:t>
      </w:r>
      <w:r w:rsidR="004720EA" w:rsidRPr="00FA2621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</w:t>
      </w:r>
      <w:r w:rsidR="004720EA" w:rsidRPr="00FA262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720EA" w:rsidRPr="00FA2621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F0644" w:rsidRPr="00FA2621" w:rsidRDefault="00FF0644" w:rsidP="008E5E7E">
      <w:pPr>
        <w:ind w:left="1080" w:hanging="54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:rsidR="000E517F" w:rsidRPr="00FA2621" w:rsidRDefault="00082449" w:rsidP="008E5E7E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0E517F" w:rsidRPr="00FA262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82449">
        <w:rPr>
          <w:rFonts w:ascii="Browallia New" w:hAnsi="Browallia New" w:cs="Browallia New"/>
          <w:b/>
          <w:bCs/>
          <w:sz w:val="26"/>
          <w:szCs w:val="26"/>
        </w:rPr>
        <w:t>2</w:t>
      </w:r>
      <w:r w:rsidR="000E517F" w:rsidRPr="00FA2621">
        <w:rPr>
          <w:rFonts w:ascii="Browallia New" w:hAnsi="Browallia New" w:cs="Browallia New"/>
          <w:b/>
          <w:bCs/>
          <w:sz w:val="26"/>
          <w:szCs w:val="26"/>
        </w:rPr>
        <w:tab/>
      </w:r>
      <w:r w:rsidR="000E517F" w:rsidRPr="00FA2621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การเปลี่ยนแปลงของเงินลงทุนในบริษัทร่วม</w:t>
      </w:r>
    </w:p>
    <w:p w:rsidR="00A85ACF" w:rsidRPr="008C31F8" w:rsidRDefault="00A85ACF" w:rsidP="008E5E7E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165"/>
        <w:gridCol w:w="1701"/>
        <w:gridCol w:w="1701"/>
      </w:tblGrid>
      <w:tr w:rsidR="00C60576" w:rsidRPr="00FA2621" w:rsidTr="00FA2621">
        <w:tc>
          <w:tcPr>
            <w:tcW w:w="6165" w:type="dxa"/>
            <w:vAlign w:val="bottom"/>
          </w:tcPr>
          <w:p w:rsidR="008C643F" w:rsidRPr="00FA2621" w:rsidRDefault="008C643F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8C643F" w:rsidRPr="00FA2621" w:rsidRDefault="00BD4E4B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26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701" w:type="dxa"/>
            <w:vAlign w:val="bottom"/>
          </w:tcPr>
          <w:p w:rsidR="008C643F" w:rsidRPr="00FA2621" w:rsidRDefault="008C643F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6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C60576" w:rsidRPr="00FA2621" w:rsidTr="00FA2621">
        <w:tc>
          <w:tcPr>
            <w:tcW w:w="6165" w:type="dxa"/>
            <w:vAlign w:val="bottom"/>
          </w:tcPr>
          <w:p w:rsidR="008C643F" w:rsidRPr="00FA2621" w:rsidRDefault="008C643F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:rsidR="008C643F" w:rsidRPr="00FA2621" w:rsidRDefault="00562A65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6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701" w:type="dxa"/>
            <w:vAlign w:val="bottom"/>
          </w:tcPr>
          <w:p w:rsidR="008C643F" w:rsidRPr="00FA2621" w:rsidRDefault="008C643F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6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323112" w:rsidRPr="00FA26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FA2621" w:rsidTr="00FA2621">
        <w:tc>
          <w:tcPr>
            <w:tcW w:w="6165" w:type="dxa"/>
            <w:vAlign w:val="bottom"/>
          </w:tcPr>
          <w:p w:rsidR="008C643F" w:rsidRPr="00FA2621" w:rsidRDefault="008C643F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8C643F" w:rsidRPr="00FA2621" w:rsidRDefault="008C643F" w:rsidP="00BD4E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6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vAlign w:val="bottom"/>
          </w:tcPr>
          <w:p w:rsidR="008C643F" w:rsidRPr="00FA2621" w:rsidRDefault="008C643F" w:rsidP="00BD4E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6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FA2621" w:rsidTr="00FA2621">
        <w:tc>
          <w:tcPr>
            <w:tcW w:w="6165" w:type="dxa"/>
            <w:vAlign w:val="center"/>
          </w:tcPr>
          <w:p w:rsidR="008C643F" w:rsidRPr="00FA2621" w:rsidRDefault="008C643F" w:rsidP="008E5E7E">
            <w:pPr>
              <w:ind w:left="1080"/>
              <w:jc w:val="thaiDistribute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C643F" w:rsidRPr="00FA2621" w:rsidRDefault="008C643F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C643F" w:rsidRPr="00FA2621" w:rsidRDefault="008C643F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60576" w:rsidRPr="00FA2621" w:rsidTr="00FA2621">
        <w:tc>
          <w:tcPr>
            <w:tcW w:w="6165" w:type="dxa"/>
            <w:vAlign w:val="center"/>
          </w:tcPr>
          <w:p w:rsidR="00096FD4" w:rsidRPr="00FA2621" w:rsidRDefault="00096FD4" w:rsidP="00287BEF">
            <w:pPr>
              <w:spacing w:before="10"/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6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B5EF6" w:rsidRPr="00FA26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FA26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B5EF6" w:rsidRPr="00FA26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5EF6" w:rsidRPr="00FA26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FA26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B5EF6" w:rsidRPr="00FA26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6FD4" w:rsidRPr="00FA2621" w:rsidRDefault="00096FD4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96FD4" w:rsidRPr="00FA2621" w:rsidRDefault="00096FD4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0576" w:rsidRPr="00FA2621" w:rsidTr="00FA2621">
        <w:tc>
          <w:tcPr>
            <w:tcW w:w="6165" w:type="dxa"/>
            <w:vAlign w:val="center"/>
          </w:tcPr>
          <w:p w:rsidR="00774B74" w:rsidRPr="00FA2621" w:rsidRDefault="00774B74" w:rsidP="00774B74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FA262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auto"/>
          </w:tcPr>
          <w:p w:rsidR="00774B74" w:rsidRPr="00FA2621" w:rsidRDefault="00082449" w:rsidP="00774B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263A81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263A81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701" w:type="dxa"/>
            <w:shd w:val="clear" w:color="auto" w:fill="auto"/>
          </w:tcPr>
          <w:p w:rsidR="00774B74" w:rsidRPr="00FA2621" w:rsidRDefault="00082449" w:rsidP="00774B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774B74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774B74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3122C9" w:rsidRPr="00FA2621" w:rsidTr="00FA2621">
        <w:tc>
          <w:tcPr>
            <w:tcW w:w="6165" w:type="dxa"/>
            <w:vAlign w:val="center"/>
          </w:tcPr>
          <w:p w:rsidR="003122C9" w:rsidRPr="00FA2621" w:rsidRDefault="003122C9" w:rsidP="003122C9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A262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ส่วนแบ่งขาดทุนปรับปรุงภายใต้ </w:t>
            </w:r>
            <w:r w:rsidRPr="00FA2621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TFRS </w:t>
            </w:r>
            <w:r w:rsidR="00082449" w:rsidRPr="00082449">
              <w:rPr>
                <w:rFonts w:ascii="Browallia New" w:hAnsi="Browallia New" w:cs="Browallia New"/>
                <w:bCs/>
                <w:sz w:val="26"/>
                <w:szCs w:val="26"/>
              </w:rPr>
              <w:t>9</w:t>
            </w:r>
            <w:r w:rsidR="00FB4248" w:rsidRPr="00FA2621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="00FB4248" w:rsidRPr="00FA262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082449" w:rsidRPr="00082449">
              <w:rPr>
                <w:rFonts w:ascii="Browallia New" w:hAnsi="Browallia New" w:cs="Browallia New"/>
                <w:bCs/>
                <w:sz w:val="26"/>
                <w:szCs w:val="26"/>
              </w:rPr>
              <w:t>5</w:t>
            </w:r>
            <w:r w:rsidR="00FB4248" w:rsidRPr="00FA262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3122C9" w:rsidRPr="00FA2621" w:rsidRDefault="00FD18A0" w:rsidP="008608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A262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Pr="00FA262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651</w:t>
            </w:r>
            <w:r w:rsidRPr="00FA262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132</w:t>
            </w:r>
            <w:r w:rsidRPr="00FA262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122C9" w:rsidRPr="00FA2621" w:rsidRDefault="003122C9" w:rsidP="008608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A262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B2096" w:rsidRPr="00FA2621" w:rsidTr="00FA2621">
        <w:tc>
          <w:tcPr>
            <w:tcW w:w="6165" w:type="dxa"/>
            <w:vAlign w:val="center"/>
          </w:tcPr>
          <w:p w:rsidR="00AB2096" w:rsidRPr="00FA2621" w:rsidRDefault="00AB2096" w:rsidP="003122C9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A262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</w:t>
            </w:r>
            <w:r w:rsidRPr="00FA2621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FA2621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- </w:t>
            </w:r>
            <w:r w:rsidRPr="00FA262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สุทธิ</w:t>
            </w:r>
            <w:r w:rsidRPr="00FA2621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FA262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701" w:type="dxa"/>
            <w:shd w:val="clear" w:color="auto" w:fill="auto"/>
          </w:tcPr>
          <w:p w:rsidR="00AB2096" w:rsidRPr="00FA2621" w:rsidRDefault="00082449" w:rsidP="00312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FD18A0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FD18A0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B2096" w:rsidRPr="00FA2621" w:rsidRDefault="00082449" w:rsidP="003122C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AB2096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AB2096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3122C9" w:rsidRPr="00FA2621" w:rsidTr="00FA2621">
        <w:tc>
          <w:tcPr>
            <w:tcW w:w="6165" w:type="dxa"/>
            <w:vAlign w:val="center"/>
          </w:tcPr>
          <w:p w:rsidR="003122C9" w:rsidRPr="00FA2621" w:rsidRDefault="003122C9" w:rsidP="003122C9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A262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701" w:type="dxa"/>
            <w:shd w:val="clear" w:color="auto" w:fill="auto"/>
          </w:tcPr>
          <w:p w:rsidR="003122C9" w:rsidRPr="00FA2621" w:rsidRDefault="00082449" w:rsidP="00312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874E51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122C9" w:rsidRPr="00FA2621" w:rsidRDefault="003122C9" w:rsidP="003122C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6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4E51" w:rsidRPr="00FA2621" w:rsidTr="00FA2621">
        <w:tc>
          <w:tcPr>
            <w:tcW w:w="6165" w:type="dxa"/>
            <w:vAlign w:val="center"/>
          </w:tcPr>
          <w:p w:rsidR="00874E51" w:rsidRPr="00FA2621" w:rsidRDefault="00874E51" w:rsidP="003122C9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A262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ส่วนแบ่งกำไรเบ็ดเสร็จอื่นจากการแปลงค่าสกุลเงินและการวัดมูลค่า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74E51" w:rsidRPr="00FA2621" w:rsidRDefault="00874E51" w:rsidP="001136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874E51" w:rsidRPr="00FA2621" w:rsidRDefault="00874E51" w:rsidP="00113666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22C9" w:rsidRPr="00FA2621" w:rsidTr="00FA2621">
        <w:tc>
          <w:tcPr>
            <w:tcW w:w="6165" w:type="dxa"/>
            <w:vAlign w:val="center"/>
          </w:tcPr>
          <w:p w:rsidR="003122C9" w:rsidRPr="00FA2621" w:rsidRDefault="00CC4D39" w:rsidP="003122C9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A262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ยุติธรรมของสินทรัพย์ทางการเงิน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122C9" w:rsidRPr="00FA2621" w:rsidRDefault="00082449" w:rsidP="00874E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874E51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874E51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122C9" w:rsidRPr="00FA2621" w:rsidRDefault="003122C9" w:rsidP="00874E51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6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1D11" w:rsidRPr="00FA2621" w:rsidTr="00FA2621">
        <w:tc>
          <w:tcPr>
            <w:tcW w:w="6165" w:type="dxa"/>
            <w:vAlign w:val="center"/>
          </w:tcPr>
          <w:p w:rsidR="005C7D2C" w:rsidRPr="00FA2621" w:rsidRDefault="005C7D2C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A262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7D2C" w:rsidRPr="00FA2621" w:rsidRDefault="00082449" w:rsidP="008E5E7E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FD18A0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FD18A0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7D2C" w:rsidRPr="00FA2621" w:rsidRDefault="00082449" w:rsidP="008E5E7E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9B42BF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9B42BF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</w:tbl>
    <w:p w:rsidR="00212008" w:rsidRPr="00FA2621" w:rsidRDefault="00212008" w:rsidP="00E87638">
      <w:pPr>
        <w:ind w:left="1080"/>
        <w:jc w:val="thaiDistribute"/>
        <w:rPr>
          <w:rFonts w:ascii="Browallia New" w:hAnsi="Browallia New" w:cs="Browallia New"/>
          <w:b/>
          <w:sz w:val="20"/>
          <w:szCs w:val="20"/>
        </w:rPr>
      </w:pPr>
    </w:p>
    <w:p w:rsidR="00E044E2" w:rsidRPr="00FA2621" w:rsidRDefault="000B5EF6" w:rsidP="000B5EF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A262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หุ้นของบริษัท ไทยโซลาร์ เอ็นเนอร์ยี่ จำกัด (มหาชน) จำนวน </w:t>
      </w:r>
      <w:r w:rsidR="00082449" w:rsidRPr="00082449">
        <w:rPr>
          <w:rFonts w:ascii="Browallia New" w:hAnsi="Browallia New" w:cs="Browallia New"/>
          <w:sz w:val="26"/>
          <w:szCs w:val="26"/>
        </w:rPr>
        <w:t>190</w:t>
      </w:r>
      <w:r w:rsidR="00E21AC5" w:rsidRPr="00FA2621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79</w:t>
      </w:r>
      <w:r w:rsidR="0017593D" w:rsidRPr="00FA262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ล้านหุ้น </w:t>
      </w:r>
      <w:r w:rsidRPr="00FA2621">
        <w:rPr>
          <w:rFonts w:ascii="Browallia New" w:hAnsi="Browallia New" w:cs="Browallia New"/>
          <w:sz w:val="26"/>
          <w:szCs w:val="26"/>
        </w:rPr>
        <w:br/>
        <w:t>(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="0017593D"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="0017593D" w:rsidRPr="00FA262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2562</w:t>
      </w:r>
      <w:r w:rsidRPr="00FA2621">
        <w:rPr>
          <w:rFonts w:ascii="Browallia New" w:hAnsi="Browallia New" w:cs="Browallia New"/>
          <w:sz w:val="26"/>
          <w:szCs w:val="26"/>
        </w:rPr>
        <w:t xml:space="preserve"> : 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82449" w:rsidRPr="00082449">
        <w:rPr>
          <w:rFonts w:ascii="Browallia New" w:hAnsi="Browallia New" w:cs="Browallia New"/>
          <w:sz w:val="26"/>
          <w:szCs w:val="26"/>
        </w:rPr>
        <w:t>190</w:t>
      </w:r>
      <w:r w:rsidR="008A1B32" w:rsidRPr="00FA2621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79</w:t>
      </w:r>
      <w:r w:rsidR="008A1B32"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ล้านหุ้น) มูลค่า </w:t>
      </w:r>
      <w:r w:rsidR="00082449" w:rsidRPr="00082449">
        <w:rPr>
          <w:rFonts w:ascii="Browallia New" w:hAnsi="Browallia New" w:cs="Browallia New"/>
          <w:sz w:val="26"/>
          <w:szCs w:val="26"/>
        </w:rPr>
        <w:t>213</w:t>
      </w:r>
      <w:r w:rsidR="00E21AC5" w:rsidRPr="00FA2621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67</w:t>
      </w:r>
      <w:r w:rsidR="00E21AC5"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ล้านบาท ได้นำไปเป็นหลักประกันเงินกู้ยืมและวงเงินกู้ยืมจากสถาบันการเงิน (หมายเหตุ </w:t>
      </w:r>
      <w:r w:rsidR="00082449" w:rsidRPr="00082449">
        <w:rPr>
          <w:rFonts w:ascii="Browallia New" w:hAnsi="Browallia New" w:cs="Browallia New"/>
          <w:sz w:val="26"/>
          <w:szCs w:val="26"/>
        </w:rPr>
        <w:t>15</w:t>
      </w:r>
      <w:r w:rsidR="007770F0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3</w:t>
      </w:r>
      <w:r w:rsidRPr="00FA2621">
        <w:rPr>
          <w:rFonts w:ascii="Browallia New" w:hAnsi="Browallia New" w:cs="Browallia New"/>
          <w:sz w:val="26"/>
          <w:szCs w:val="26"/>
        </w:rPr>
        <w:t>)</w:t>
      </w:r>
    </w:p>
    <w:p w:rsidR="00FA2621" w:rsidRPr="00FA2621" w:rsidRDefault="00FA2621" w:rsidP="00D94924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:rsidR="003D1CE6" w:rsidRPr="00FA2621" w:rsidRDefault="00082449" w:rsidP="00FA262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E53812"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="00E53812" w:rsidRPr="006C34B4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อาคารและอุปกรณ์และสินทรัพย์ไม่มีตัวตน</w:t>
      </w:r>
    </w:p>
    <w:p w:rsidR="00C92DE9" w:rsidRPr="008C31F8" w:rsidRDefault="00C92DE9" w:rsidP="00096FD4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978"/>
        <w:gridCol w:w="1440"/>
        <w:gridCol w:w="1354"/>
        <w:gridCol w:w="1440"/>
        <w:gridCol w:w="1350"/>
      </w:tblGrid>
      <w:tr w:rsidR="00C60576" w:rsidRPr="006C34B4" w:rsidTr="00FA2621">
        <w:tc>
          <w:tcPr>
            <w:tcW w:w="3978" w:type="dxa"/>
            <w:vAlign w:val="bottom"/>
          </w:tcPr>
          <w:p w:rsidR="00811B13" w:rsidRPr="006C34B4" w:rsidRDefault="00811B13" w:rsidP="00FA2621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4" w:type="dxa"/>
            <w:gridSpan w:val="2"/>
            <w:vAlign w:val="bottom"/>
          </w:tcPr>
          <w:p w:rsidR="00811B13" w:rsidRPr="006C34B4" w:rsidRDefault="00811B13" w:rsidP="00096FD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811B13" w:rsidRPr="006C34B4" w:rsidRDefault="00B03C93" w:rsidP="00096FD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6C34B4" w:rsidTr="00FA2621">
        <w:tc>
          <w:tcPr>
            <w:tcW w:w="3978" w:type="dxa"/>
            <w:vAlign w:val="bottom"/>
          </w:tcPr>
          <w:p w:rsidR="00EE36C1" w:rsidRPr="006C34B4" w:rsidRDefault="00EE36C1" w:rsidP="00FA2621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E36C1" w:rsidRPr="006C34B4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354" w:type="dxa"/>
            <w:vAlign w:val="bottom"/>
          </w:tcPr>
          <w:p w:rsidR="00EE36C1" w:rsidRPr="006C34B4" w:rsidRDefault="00D75236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EE36C1" w:rsidRPr="006C34B4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350" w:type="dxa"/>
            <w:vAlign w:val="bottom"/>
          </w:tcPr>
          <w:p w:rsidR="00EE36C1" w:rsidRPr="006C34B4" w:rsidRDefault="00D75236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C60576" w:rsidRPr="006C34B4" w:rsidTr="00FA2621">
        <w:tc>
          <w:tcPr>
            <w:tcW w:w="3978" w:type="dxa"/>
            <w:vAlign w:val="bottom"/>
          </w:tcPr>
          <w:p w:rsidR="00EE36C1" w:rsidRPr="006C34B4" w:rsidRDefault="00EE36C1" w:rsidP="00FA2621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E36C1" w:rsidRPr="006C34B4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4" w:type="dxa"/>
            <w:vAlign w:val="bottom"/>
          </w:tcPr>
          <w:p w:rsidR="00EE36C1" w:rsidRPr="006C34B4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0" w:type="dxa"/>
            <w:vAlign w:val="bottom"/>
          </w:tcPr>
          <w:p w:rsidR="00EE36C1" w:rsidRPr="006C34B4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:rsidR="00EE36C1" w:rsidRPr="006C34B4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C60576" w:rsidRPr="006C34B4" w:rsidTr="00FA2621">
        <w:tc>
          <w:tcPr>
            <w:tcW w:w="3978" w:type="dxa"/>
            <w:vAlign w:val="bottom"/>
          </w:tcPr>
          <w:p w:rsidR="00EE36C1" w:rsidRPr="006C34B4" w:rsidRDefault="00EE36C1" w:rsidP="00FA2621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E36C1" w:rsidRPr="006C34B4" w:rsidRDefault="00EE36C1" w:rsidP="00096FD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vAlign w:val="bottom"/>
          </w:tcPr>
          <w:p w:rsidR="00EE36C1" w:rsidRPr="006C34B4" w:rsidRDefault="00EE36C1" w:rsidP="00096FD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EE36C1" w:rsidRPr="006C34B4" w:rsidRDefault="00EE36C1" w:rsidP="00096FD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EE36C1" w:rsidRPr="006C34B4" w:rsidRDefault="00EE36C1" w:rsidP="00096FD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6C34B4" w:rsidTr="00FA2621">
        <w:tc>
          <w:tcPr>
            <w:tcW w:w="3978" w:type="dxa"/>
            <w:vAlign w:val="bottom"/>
          </w:tcPr>
          <w:p w:rsidR="00EE36C1" w:rsidRPr="006C34B4" w:rsidRDefault="00EE36C1" w:rsidP="00FA2621">
            <w:pPr>
              <w:ind w:right="-8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E36C1" w:rsidRPr="006C34B4" w:rsidRDefault="00EE36C1" w:rsidP="00096F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EE36C1" w:rsidRPr="006C34B4" w:rsidRDefault="00EE36C1" w:rsidP="00096F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E36C1" w:rsidRPr="006C34B4" w:rsidRDefault="00EE36C1" w:rsidP="00096F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E36C1" w:rsidRPr="006C34B4" w:rsidRDefault="00EE36C1" w:rsidP="00096F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60576" w:rsidRPr="006C34B4" w:rsidTr="00FA2621">
        <w:tc>
          <w:tcPr>
            <w:tcW w:w="3978" w:type="dxa"/>
            <w:vAlign w:val="bottom"/>
          </w:tcPr>
          <w:p w:rsidR="003B7B6D" w:rsidRPr="006C34B4" w:rsidRDefault="003B7B6D" w:rsidP="00FA2621">
            <w:pPr>
              <w:spacing w:before="10"/>
              <w:ind w:left="540" w:right="-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B7B6D" w:rsidRPr="006C34B4" w:rsidRDefault="003B7B6D" w:rsidP="00287BEF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3B7B6D" w:rsidRPr="006C34B4" w:rsidRDefault="003B7B6D" w:rsidP="00287BEF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B7B6D" w:rsidRPr="006C34B4" w:rsidRDefault="003B7B6D" w:rsidP="00287BEF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B7B6D" w:rsidRPr="006C34B4" w:rsidRDefault="003B7B6D" w:rsidP="00287BEF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6C34B4" w:rsidTr="00FA2621">
        <w:tc>
          <w:tcPr>
            <w:tcW w:w="3978" w:type="dxa"/>
            <w:vAlign w:val="bottom"/>
          </w:tcPr>
          <w:p w:rsidR="003B7B6D" w:rsidRPr="006C34B4" w:rsidRDefault="003B7B6D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B7B6D" w:rsidRPr="006C34B4" w:rsidRDefault="003B7B6D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3B7B6D" w:rsidRPr="006C34B4" w:rsidRDefault="003B7B6D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B7B6D" w:rsidRPr="006C34B4" w:rsidRDefault="003B7B6D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B7B6D" w:rsidRPr="006C34B4" w:rsidRDefault="003B7B6D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6C34B4" w:rsidTr="00FA2621">
        <w:tc>
          <w:tcPr>
            <w:tcW w:w="3978" w:type="dxa"/>
            <w:vAlign w:val="bottom"/>
          </w:tcPr>
          <w:p w:rsidR="00182FD8" w:rsidRPr="006C34B4" w:rsidRDefault="00182FD8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82FD8" w:rsidRPr="006C34B4" w:rsidRDefault="00082449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774B7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774B7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82FD8" w:rsidRPr="006C34B4" w:rsidRDefault="00082449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774B7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774B7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8" w:rsidRPr="006C34B4" w:rsidRDefault="00082449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74B7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774B7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FD8" w:rsidRPr="006C34B4" w:rsidRDefault="00774B74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A2130" w:rsidRPr="006C34B4" w:rsidTr="00FA2621">
        <w:tc>
          <w:tcPr>
            <w:tcW w:w="3978" w:type="dxa"/>
            <w:vAlign w:val="bottom"/>
          </w:tcPr>
          <w:p w:rsidR="003A2130" w:rsidRPr="006C34B4" w:rsidRDefault="003A2130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TFRS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รายการปรับปรุงและ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A2130" w:rsidRPr="006C34B4" w:rsidRDefault="003A2130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3A2130" w:rsidRPr="006C34B4" w:rsidRDefault="003A2130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A2130" w:rsidRPr="006C34B4" w:rsidRDefault="003A2130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A2130" w:rsidRPr="006C34B4" w:rsidRDefault="003A2130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2130" w:rsidRPr="006C34B4" w:rsidTr="00FA2621">
        <w:tc>
          <w:tcPr>
            <w:tcW w:w="3978" w:type="dxa"/>
            <w:vAlign w:val="bottom"/>
          </w:tcPr>
          <w:p w:rsidR="003A2130" w:rsidRPr="006C34B4" w:rsidRDefault="003A2130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การจัดประเภทรายการใหม่ (หมายเหตุ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A2130" w:rsidRPr="006C34B4" w:rsidRDefault="003A2130" w:rsidP="003A2130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3A2130" w:rsidRPr="006C34B4" w:rsidRDefault="003A2130" w:rsidP="003A2130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A2130" w:rsidRPr="006C34B4" w:rsidRDefault="003A2130" w:rsidP="003A2130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D729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A2130" w:rsidRPr="006C34B4" w:rsidRDefault="003A2130" w:rsidP="003A2130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A2130" w:rsidRPr="006C34B4" w:rsidTr="00FA2621">
        <w:tc>
          <w:tcPr>
            <w:tcW w:w="3978" w:type="dxa"/>
            <w:vAlign w:val="bottom"/>
          </w:tcPr>
          <w:p w:rsidR="003A2130" w:rsidRPr="006C34B4" w:rsidRDefault="003A2130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 (ปรับปรุงใหม่)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A2130" w:rsidRPr="006C34B4" w:rsidRDefault="00082449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55057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55057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3A2130" w:rsidRPr="006C34B4" w:rsidRDefault="003A2130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A2130" w:rsidRPr="006C34B4" w:rsidRDefault="00082449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A213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3A213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A2130" w:rsidRPr="006C34B4" w:rsidRDefault="003A2130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6C34B4" w:rsidTr="00FA2621">
        <w:tc>
          <w:tcPr>
            <w:tcW w:w="3978" w:type="dxa"/>
            <w:vAlign w:val="bottom"/>
          </w:tcPr>
          <w:p w:rsidR="00182FD8" w:rsidRPr="006C34B4" w:rsidRDefault="00182FD8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82FD8" w:rsidRPr="006C34B4" w:rsidRDefault="00082449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0292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20292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82FD8" w:rsidRPr="006C34B4" w:rsidRDefault="00082449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20292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8" w:rsidRPr="006C34B4" w:rsidRDefault="00371638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FD8" w:rsidRPr="006C34B4" w:rsidRDefault="00371638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6C34B4" w:rsidTr="00FA2621">
        <w:tc>
          <w:tcPr>
            <w:tcW w:w="3978" w:type="dxa"/>
            <w:vAlign w:val="bottom"/>
          </w:tcPr>
          <w:p w:rsidR="00182FD8" w:rsidRPr="006C34B4" w:rsidRDefault="00182FD8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82FD8" w:rsidRPr="006C34B4" w:rsidRDefault="00202924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82FD8" w:rsidRPr="006C34B4" w:rsidRDefault="00202924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8" w:rsidRPr="006C34B4" w:rsidRDefault="00371638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FD8" w:rsidRPr="006C34B4" w:rsidRDefault="00371638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6C34B4" w:rsidTr="00FA2621">
        <w:tc>
          <w:tcPr>
            <w:tcW w:w="3978" w:type="dxa"/>
            <w:vAlign w:val="bottom"/>
          </w:tcPr>
          <w:p w:rsidR="00182FD8" w:rsidRPr="006C34B4" w:rsidRDefault="00182FD8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82FD8" w:rsidRPr="006C34B4" w:rsidRDefault="0021106B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82FD8" w:rsidRPr="006C34B4" w:rsidRDefault="00202924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8" w:rsidRPr="006C34B4" w:rsidRDefault="00371638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FD8" w:rsidRPr="006C34B4" w:rsidRDefault="00371638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1638" w:rsidRPr="006C34B4" w:rsidTr="00FA2621">
        <w:tc>
          <w:tcPr>
            <w:tcW w:w="3978" w:type="dxa"/>
            <w:vAlign w:val="bottom"/>
          </w:tcPr>
          <w:p w:rsidR="00371638" w:rsidRPr="006C34B4" w:rsidRDefault="00371638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การโอนไปยังสินทรัพย์ไม่มีตัวตน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71638" w:rsidRPr="006C34B4" w:rsidRDefault="0021106B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371638" w:rsidRPr="006C34B4" w:rsidRDefault="00082449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21106B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71638" w:rsidRPr="006C34B4" w:rsidRDefault="00371638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71638" w:rsidRPr="006C34B4" w:rsidRDefault="00371638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6C34B4" w:rsidTr="00FA2621">
        <w:tc>
          <w:tcPr>
            <w:tcW w:w="3978" w:type="dxa"/>
            <w:vAlign w:val="bottom"/>
          </w:tcPr>
          <w:p w:rsidR="00182FD8" w:rsidRPr="006C34B4" w:rsidRDefault="00182FD8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82FD8" w:rsidRPr="006C34B4" w:rsidRDefault="0021106B" w:rsidP="00202924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A213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3A213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82FD8" w:rsidRPr="006C34B4" w:rsidRDefault="0021106B" w:rsidP="00202924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8" w:rsidRPr="006C34B4" w:rsidRDefault="00371638" w:rsidP="00202924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3A213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FD8" w:rsidRPr="006C34B4" w:rsidRDefault="00371638" w:rsidP="00202924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7A80" w:rsidRPr="006C34B4" w:rsidTr="00FA2621">
        <w:tc>
          <w:tcPr>
            <w:tcW w:w="3978" w:type="dxa"/>
            <w:vAlign w:val="bottom"/>
          </w:tcPr>
          <w:p w:rsidR="005F7A80" w:rsidRPr="006C34B4" w:rsidRDefault="005F7A80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F7A80" w:rsidRPr="006C34B4" w:rsidRDefault="00082449" w:rsidP="00096FD4">
            <w:pPr>
              <w:pBdr>
                <w:bottom w:val="doub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3A213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3A213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F7A80" w:rsidRPr="006C34B4" w:rsidRDefault="00082449" w:rsidP="00096FD4">
            <w:pPr>
              <w:pBdr>
                <w:bottom w:val="doub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21106B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21106B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7A80" w:rsidRPr="006C34B4" w:rsidRDefault="00082449" w:rsidP="00096FD4">
            <w:pPr>
              <w:pBdr>
                <w:bottom w:val="doub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A213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3A213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F7A80" w:rsidRPr="006C34B4" w:rsidRDefault="00371638" w:rsidP="00096FD4">
            <w:pPr>
              <w:pBdr>
                <w:bottom w:val="doub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3A205C" w:rsidRPr="00FA2621" w:rsidRDefault="003A205C" w:rsidP="00096FD4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A74208" w:rsidRPr="006C34B4" w:rsidRDefault="00A74208" w:rsidP="00096F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>ที่ดิน</w:t>
      </w:r>
      <w:r w:rsidR="002B1130"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677AB" w:rsidRPr="006C34B4">
        <w:rPr>
          <w:rFonts w:ascii="Browallia New" w:hAnsi="Browallia New" w:cs="Browallia New"/>
          <w:spacing w:val="-4"/>
          <w:sz w:val="26"/>
          <w:szCs w:val="26"/>
          <w:cs/>
        </w:rPr>
        <w:t>อาคาร</w:t>
      </w:r>
      <w:r w:rsidR="002B1130" w:rsidRPr="006C34B4">
        <w:rPr>
          <w:rFonts w:ascii="Browallia New" w:hAnsi="Browallia New" w:cs="Browallia New"/>
          <w:spacing w:val="-4"/>
          <w:sz w:val="26"/>
          <w:szCs w:val="26"/>
          <w:cs/>
        </w:rPr>
        <w:t>และส่วนตกแต่งปรับปรุง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ที่มีราคาตามบัญชีจำนวน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107</w:t>
      </w:r>
      <w:r w:rsidR="00C33648" w:rsidRPr="006C34B4">
        <w:rPr>
          <w:rFonts w:ascii="Browallia New" w:hAnsi="Browallia New" w:cs="Browallia New"/>
          <w:spacing w:val="-4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77</w:t>
      </w:r>
      <w:r w:rsidR="00C33648" w:rsidRPr="006C34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677AB" w:rsidRPr="006C34B4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5C0C20" w:rsidRPr="006C34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C0C20" w:rsidRPr="006C34B4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31</w:t>
      </w:r>
      <w:r w:rsidR="005C0C20" w:rsidRPr="006C34B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C0C20" w:rsidRPr="006C34B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</w:t>
      </w:r>
      <w:r w:rsidR="000B5EF6" w:rsidRPr="006C34B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2562</w:t>
      </w:r>
      <w:r w:rsidR="00C92DE9" w:rsidRPr="006C34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C0C20" w:rsidRPr="006C34B4">
        <w:rPr>
          <w:rFonts w:ascii="Browallia New" w:hAnsi="Browallia New" w:cs="Browallia New"/>
          <w:spacing w:val="-4"/>
          <w:sz w:val="26"/>
          <w:szCs w:val="26"/>
          <w:lang w:val="en-US"/>
        </w:rPr>
        <w:t>:</w:t>
      </w:r>
      <w:r w:rsidR="00774B74" w:rsidRPr="006C34B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110</w:t>
      </w:r>
      <w:r w:rsidR="00774B74" w:rsidRPr="006C34B4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91</w:t>
      </w:r>
      <w:r w:rsidR="00774B74" w:rsidRPr="006C34B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C0C20" w:rsidRPr="006C34B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</w:t>
      </w:r>
      <w:r w:rsidR="009677AB" w:rsidRPr="006C34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0644" w:rsidRPr="006C34B4">
        <w:rPr>
          <w:rFonts w:ascii="Browallia New" w:hAnsi="Browallia New" w:cs="Browallia New"/>
          <w:sz w:val="26"/>
          <w:szCs w:val="26"/>
        </w:rPr>
        <w:br/>
      </w:r>
      <w:r w:rsidR="009677AB" w:rsidRPr="006C34B4">
        <w:rPr>
          <w:rFonts w:ascii="Browallia New" w:hAnsi="Browallia New" w:cs="Browallia New"/>
          <w:sz w:val="26"/>
          <w:szCs w:val="26"/>
          <w:cs/>
        </w:rPr>
        <w:t>ได้นำไปเป็นหลักประกัน</w:t>
      </w:r>
      <w:r w:rsidRPr="006C34B4">
        <w:rPr>
          <w:rFonts w:ascii="Browallia New" w:hAnsi="Browallia New" w:cs="Browallia New"/>
          <w:sz w:val="26"/>
          <w:szCs w:val="26"/>
          <w:cs/>
        </w:rPr>
        <w:t>เงินกู้ยืมจากสถาบันการเงิน</w:t>
      </w:r>
      <w:r w:rsidR="004F7C24" w:rsidRPr="006C34B4">
        <w:rPr>
          <w:rFonts w:ascii="Browallia New" w:hAnsi="Browallia New" w:cs="Browallia New"/>
          <w:b/>
          <w:sz w:val="26"/>
          <w:szCs w:val="26"/>
          <w:cs/>
        </w:rPr>
        <w:t>และวงเงินกู้ยืมจากสถาบันการเงิน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(หมายเหตุ </w:t>
      </w:r>
      <w:r w:rsidR="00082449" w:rsidRPr="00082449">
        <w:rPr>
          <w:rFonts w:ascii="Browallia New" w:hAnsi="Browallia New" w:cs="Browallia New"/>
          <w:sz w:val="26"/>
          <w:szCs w:val="26"/>
        </w:rPr>
        <w:t>15</w:t>
      </w:r>
      <w:r w:rsidR="00A33A11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3</w:t>
      </w:r>
      <w:r w:rsidRPr="006C34B4">
        <w:rPr>
          <w:rFonts w:ascii="Browallia New" w:hAnsi="Browallia New" w:cs="Browallia New"/>
          <w:sz w:val="26"/>
          <w:szCs w:val="26"/>
          <w:cs/>
        </w:rPr>
        <w:t>)</w:t>
      </w:r>
    </w:p>
    <w:p w:rsidR="003A47E3" w:rsidRPr="006C34B4" w:rsidRDefault="00FA2621" w:rsidP="00FF064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3A47E3" w:rsidRPr="006C34B4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สินทรัพย์สิทธิการใช้</w:t>
      </w:r>
    </w:p>
    <w:p w:rsidR="003A47E3" w:rsidRPr="008C31F8" w:rsidRDefault="003A47E3" w:rsidP="008C31F8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29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897"/>
        <w:gridCol w:w="1701"/>
        <w:gridCol w:w="1701"/>
      </w:tblGrid>
      <w:tr w:rsidR="003A47E3" w:rsidRPr="006C34B4" w:rsidTr="00FA2621">
        <w:trPr>
          <w:trHeight w:val="20"/>
        </w:trPr>
        <w:tc>
          <w:tcPr>
            <w:tcW w:w="5897" w:type="dxa"/>
            <w:vAlign w:val="bottom"/>
          </w:tcPr>
          <w:p w:rsidR="003A47E3" w:rsidRPr="006C34B4" w:rsidRDefault="003A47E3" w:rsidP="00FF0644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bookmarkStart w:id="7" w:name="_Hlk38126130"/>
          </w:p>
        </w:tc>
        <w:tc>
          <w:tcPr>
            <w:tcW w:w="1701" w:type="dxa"/>
          </w:tcPr>
          <w:p w:rsidR="003A47E3" w:rsidRPr="006C34B4" w:rsidRDefault="003A47E3" w:rsidP="00A26C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</w:tcPr>
          <w:p w:rsidR="003A47E3" w:rsidRPr="006C34B4" w:rsidRDefault="003A47E3" w:rsidP="00A26C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47E3" w:rsidRPr="006C34B4" w:rsidTr="00FA2621">
        <w:trPr>
          <w:trHeight w:val="20"/>
        </w:trPr>
        <w:tc>
          <w:tcPr>
            <w:tcW w:w="5897" w:type="dxa"/>
            <w:vAlign w:val="bottom"/>
          </w:tcPr>
          <w:p w:rsidR="003A47E3" w:rsidRPr="006C34B4" w:rsidRDefault="003A47E3" w:rsidP="00FF0644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3A47E3" w:rsidRPr="006C34B4" w:rsidRDefault="003A47E3" w:rsidP="00B125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</w:tcPr>
          <w:p w:rsidR="003A47E3" w:rsidRPr="006C34B4" w:rsidRDefault="003A47E3" w:rsidP="00B125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A47E3" w:rsidRPr="006C34B4" w:rsidTr="00FA2621">
        <w:trPr>
          <w:trHeight w:val="20"/>
        </w:trPr>
        <w:tc>
          <w:tcPr>
            <w:tcW w:w="5897" w:type="dxa"/>
            <w:vAlign w:val="bottom"/>
          </w:tcPr>
          <w:p w:rsidR="003A47E3" w:rsidRPr="006C34B4" w:rsidRDefault="003A47E3" w:rsidP="00FF0644">
            <w:pPr>
              <w:ind w:left="28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</w:tcPr>
          <w:p w:rsidR="003A47E3" w:rsidRPr="006C34B4" w:rsidRDefault="003A47E3" w:rsidP="00B125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701" w:type="dxa"/>
          </w:tcPr>
          <w:p w:rsidR="003A47E3" w:rsidRPr="006C34B4" w:rsidRDefault="003A47E3" w:rsidP="00B125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F10E47" w:rsidRPr="006C34B4" w:rsidTr="00FA2621">
        <w:trPr>
          <w:trHeight w:val="20"/>
        </w:trPr>
        <w:tc>
          <w:tcPr>
            <w:tcW w:w="5897" w:type="dxa"/>
            <w:vAlign w:val="bottom"/>
          </w:tcPr>
          <w:p w:rsidR="00F10E47" w:rsidRPr="006C34B4" w:rsidRDefault="00F10E47" w:rsidP="00FF0644">
            <w:pPr>
              <w:spacing w:before="10"/>
              <w:ind w:left="285" w:right="1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  <w:r w:rsidR="00FF0644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F0644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0644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</w:tcPr>
          <w:p w:rsidR="00F10E47" w:rsidRPr="006C34B4" w:rsidRDefault="00F10E47" w:rsidP="00F10E4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F10E47" w:rsidRPr="006C34B4" w:rsidRDefault="00F10E47" w:rsidP="00F10E4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F10E47" w:rsidRPr="006C34B4" w:rsidTr="00FA2621">
        <w:trPr>
          <w:trHeight w:val="20"/>
        </w:trPr>
        <w:tc>
          <w:tcPr>
            <w:tcW w:w="5897" w:type="dxa"/>
            <w:vAlign w:val="bottom"/>
          </w:tcPr>
          <w:p w:rsidR="00F10E47" w:rsidRPr="006C34B4" w:rsidRDefault="00F10E47" w:rsidP="00FF0644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</w:tcPr>
          <w:p w:rsidR="00F10E47" w:rsidRPr="006C34B4" w:rsidRDefault="00F10E47" w:rsidP="00F10E4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F10E47" w:rsidRPr="006C34B4" w:rsidRDefault="00F10E47" w:rsidP="00F10E4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FF0644" w:rsidRPr="006C34B4" w:rsidTr="00FA2621">
        <w:trPr>
          <w:trHeight w:val="20"/>
        </w:trPr>
        <w:tc>
          <w:tcPr>
            <w:tcW w:w="5897" w:type="dxa"/>
            <w:vAlign w:val="bottom"/>
          </w:tcPr>
          <w:p w:rsidR="00FF0644" w:rsidRPr="006C34B4" w:rsidRDefault="00FF0644" w:rsidP="00FF0644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TFRS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34B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รายการปรับปรุงและการจัดประเภทรายการใหม่ </w:t>
            </w:r>
            <w:r w:rsidRPr="006C34B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(</w:t>
            </w:r>
            <w:r w:rsidRPr="006C34B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หมายเหตุ </w:t>
            </w:r>
            <w:r w:rsidR="00082449" w:rsidRPr="0008244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5</w:t>
            </w:r>
            <w:r w:rsidRPr="006C34B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:rsidR="00FF0644" w:rsidRPr="006C34B4" w:rsidRDefault="00082449" w:rsidP="00BB28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347</w:t>
            </w:r>
            <w:r w:rsidR="003A2130" w:rsidRPr="006C34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802</w:t>
            </w:r>
            <w:r w:rsidR="003A2130" w:rsidRPr="006C34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870</w:t>
            </w:r>
          </w:p>
        </w:tc>
        <w:tc>
          <w:tcPr>
            <w:tcW w:w="1701" w:type="dxa"/>
          </w:tcPr>
          <w:p w:rsidR="00FF0644" w:rsidRPr="006C34B4" w:rsidRDefault="00082449" w:rsidP="00BB28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="003A2130" w:rsidRPr="006C34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610</w:t>
            </w:r>
            <w:r w:rsidR="003A2130" w:rsidRPr="006C34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261</w:t>
            </w:r>
          </w:p>
        </w:tc>
      </w:tr>
      <w:tr w:rsidR="00BB2833" w:rsidRPr="006C34B4" w:rsidTr="00FA2621">
        <w:trPr>
          <w:trHeight w:val="20"/>
        </w:trPr>
        <w:tc>
          <w:tcPr>
            <w:tcW w:w="5897" w:type="dxa"/>
            <w:vAlign w:val="bottom"/>
          </w:tcPr>
          <w:p w:rsidR="00BB2833" w:rsidRPr="006C34B4" w:rsidRDefault="00BB2833" w:rsidP="00FF0644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 (ปรับปรุงใหม่)</w:t>
            </w:r>
          </w:p>
        </w:tc>
        <w:tc>
          <w:tcPr>
            <w:tcW w:w="1701" w:type="dxa"/>
          </w:tcPr>
          <w:p w:rsidR="00BB2833" w:rsidRPr="006C34B4" w:rsidRDefault="00082449" w:rsidP="00FF06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347</w:t>
            </w:r>
            <w:r w:rsidR="003A2130" w:rsidRPr="006C34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802</w:t>
            </w:r>
            <w:r w:rsidR="003A2130" w:rsidRPr="006C34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870</w:t>
            </w:r>
          </w:p>
        </w:tc>
        <w:tc>
          <w:tcPr>
            <w:tcW w:w="1701" w:type="dxa"/>
          </w:tcPr>
          <w:p w:rsidR="00BB2833" w:rsidRPr="006C34B4" w:rsidRDefault="00082449" w:rsidP="00FF06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="003A2130" w:rsidRPr="006C34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610</w:t>
            </w:r>
            <w:r w:rsidR="003A2130" w:rsidRPr="006C34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261</w:t>
            </w:r>
          </w:p>
        </w:tc>
      </w:tr>
      <w:tr w:rsidR="00FF0644" w:rsidRPr="006C34B4" w:rsidTr="00FA2621">
        <w:trPr>
          <w:trHeight w:val="20"/>
        </w:trPr>
        <w:tc>
          <w:tcPr>
            <w:tcW w:w="5897" w:type="dxa"/>
            <w:vAlign w:val="bottom"/>
          </w:tcPr>
          <w:p w:rsidR="00FF0644" w:rsidRPr="006C34B4" w:rsidRDefault="00FF0644" w:rsidP="00FF0644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</w:tcPr>
          <w:p w:rsidR="00FF0644" w:rsidRPr="006C34B4" w:rsidRDefault="00FF0644" w:rsidP="00FF06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</w:t>
            </w:r>
            <w:r w:rsidR="003A2130" w:rsidRPr="006C34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789</w:t>
            </w:r>
            <w:r w:rsidR="003A2130" w:rsidRPr="006C34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281</w:t>
            </w:r>
            <w:r w:rsidRPr="006C34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:rsidR="00FF0644" w:rsidRPr="006C34B4" w:rsidRDefault="00FF0644" w:rsidP="00FF06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3A2130" w:rsidRPr="006C34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471</w:t>
            </w:r>
            <w:r w:rsidR="003A2130" w:rsidRPr="006C34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057</w:t>
            </w:r>
            <w:r w:rsidRPr="006C34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FF0644" w:rsidRPr="006C34B4" w:rsidTr="00FA2621">
        <w:trPr>
          <w:trHeight w:val="20"/>
        </w:trPr>
        <w:tc>
          <w:tcPr>
            <w:tcW w:w="5897" w:type="dxa"/>
            <w:vAlign w:val="bottom"/>
          </w:tcPr>
          <w:p w:rsidR="00FF0644" w:rsidRPr="006C34B4" w:rsidRDefault="00FF0644" w:rsidP="00FF0644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</w:tcPr>
          <w:p w:rsidR="00FF0644" w:rsidRPr="006C34B4" w:rsidRDefault="00082449" w:rsidP="00FF06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302</w:t>
            </w:r>
            <w:r w:rsidR="003A2130" w:rsidRPr="006C34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013</w:t>
            </w:r>
            <w:r w:rsidR="003A2130" w:rsidRPr="006C34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589</w:t>
            </w:r>
          </w:p>
        </w:tc>
        <w:tc>
          <w:tcPr>
            <w:tcW w:w="1701" w:type="dxa"/>
          </w:tcPr>
          <w:p w:rsidR="00FF0644" w:rsidRPr="006C34B4" w:rsidRDefault="00082449" w:rsidP="00FF06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="003A2130" w:rsidRPr="006C34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139</w:t>
            </w:r>
            <w:r w:rsidR="003A2130" w:rsidRPr="006C34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204</w:t>
            </w:r>
          </w:p>
        </w:tc>
      </w:tr>
      <w:bookmarkEnd w:id="7"/>
    </w:tbl>
    <w:p w:rsidR="00FA2621" w:rsidRPr="008C31F8" w:rsidRDefault="00FA2621" w:rsidP="008C31F8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A52885" w:rsidRPr="00FA2621" w:rsidRDefault="00082449" w:rsidP="00FA262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E53812" w:rsidRPr="00FA2621">
        <w:rPr>
          <w:rFonts w:ascii="Browallia New" w:hAnsi="Browallia New" w:cs="Browallia New"/>
          <w:b/>
          <w:bCs/>
          <w:sz w:val="26"/>
          <w:szCs w:val="26"/>
        </w:rPr>
        <w:tab/>
      </w:r>
      <w:r w:rsidR="00E53812" w:rsidRPr="00FA2621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</w:t>
      </w:r>
    </w:p>
    <w:p w:rsidR="00B42148" w:rsidRPr="008C31F8" w:rsidRDefault="00B42148" w:rsidP="00096FD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236DEB" w:rsidRPr="006C34B4" w:rsidRDefault="00082449" w:rsidP="00096FD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236DEB" w:rsidRPr="006C34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82449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36DEB" w:rsidRPr="006C34B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:rsidR="00236DEB" w:rsidRPr="006C34B4" w:rsidRDefault="00236DEB" w:rsidP="00096FD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36DEB" w:rsidRPr="006C34B4" w:rsidRDefault="00236DEB" w:rsidP="00096FD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เงินกู้ยืมระยะสั้นจากสถาบันการเงินจำนวน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sz w:val="26"/>
          <w:szCs w:val="26"/>
        </w:rPr>
        <w:t>50</w:t>
      </w:r>
      <w:r w:rsidRPr="006C34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6C34B4">
        <w:rPr>
          <w:rFonts w:ascii="Browallia New" w:hAnsi="Browallia New" w:cs="Browallia New"/>
          <w:sz w:val="26"/>
          <w:szCs w:val="26"/>
        </w:rPr>
        <w:t>.</w:t>
      </w:r>
      <w:r w:rsidRPr="006C34B4">
        <w:rPr>
          <w:rFonts w:ascii="Browallia New" w:hAnsi="Browallia New" w:cs="Browallia New"/>
          <w:sz w:val="26"/>
          <w:szCs w:val="26"/>
          <w:cs/>
        </w:rPr>
        <w:t>ศ</w:t>
      </w:r>
      <w:r w:rsidRPr="006C34B4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2562</w:t>
      </w:r>
      <w:r w:rsidRPr="006C34B4">
        <w:rPr>
          <w:rFonts w:ascii="Browallia New" w:hAnsi="Browallia New" w:cs="Browallia New"/>
          <w:sz w:val="26"/>
          <w:szCs w:val="26"/>
        </w:rPr>
        <w:t xml:space="preserve"> :</w:t>
      </w:r>
      <w:r w:rsidR="00774B74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sz w:val="26"/>
          <w:szCs w:val="26"/>
        </w:rPr>
        <w:t>50</w:t>
      </w:r>
      <w:r w:rsidR="00774B74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ล้านบาท) ค้ำประกันโดยหุ้นจำนวน</w:t>
      </w:r>
      <w:r w:rsidR="00774B74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sz w:val="26"/>
          <w:szCs w:val="26"/>
        </w:rPr>
        <w:t>63</w:t>
      </w:r>
      <w:r w:rsidR="00922670" w:rsidRPr="006C34B4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50</w:t>
      </w:r>
      <w:r w:rsidR="00922670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  <w:lang w:val="en-US"/>
        </w:rPr>
        <w:t>ล้านหุ้น</w:t>
      </w:r>
      <w:r w:rsidRPr="006C34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0B5EF6" w:rsidRPr="006C34B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2562</w:t>
      </w:r>
      <w:r w:rsidRPr="006C34B4">
        <w:rPr>
          <w:rFonts w:ascii="Browallia New" w:hAnsi="Browallia New" w:cs="Browallia New"/>
          <w:sz w:val="26"/>
          <w:szCs w:val="26"/>
        </w:rPr>
        <w:t xml:space="preserve"> :</w:t>
      </w:r>
      <w:r w:rsidR="00774B74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sz w:val="26"/>
          <w:szCs w:val="26"/>
        </w:rPr>
        <w:t>63</w:t>
      </w:r>
      <w:r w:rsidR="00774B74" w:rsidRPr="006C34B4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50</w:t>
      </w:r>
      <w:r w:rsidR="00774B74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ล้านหุ้น)</w:t>
      </w:r>
      <w:r w:rsidRPr="006C34B4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ของบริษัท ไทยโซลาร์ เอ็นเนอร์ยี่ จำกัด </w:t>
      </w:r>
      <w:r w:rsidRPr="006C34B4">
        <w:rPr>
          <w:rFonts w:ascii="Browallia New" w:hAnsi="Browallia New" w:cs="Browallia New"/>
          <w:sz w:val="26"/>
          <w:szCs w:val="26"/>
          <w:lang w:val="en-US"/>
        </w:rPr>
        <w:t>(</w:t>
      </w:r>
      <w:r w:rsidRPr="006C34B4">
        <w:rPr>
          <w:rFonts w:ascii="Browallia New" w:hAnsi="Browallia New" w:cs="Browallia New"/>
          <w:sz w:val="26"/>
          <w:szCs w:val="26"/>
          <w:cs/>
          <w:lang w:val="en-US"/>
        </w:rPr>
        <w:t>มหาชน</w:t>
      </w:r>
      <w:r w:rsidRPr="006C34B4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6C34B4">
        <w:rPr>
          <w:rFonts w:ascii="Browallia New" w:hAnsi="Browallia New" w:cs="Browallia New"/>
          <w:sz w:val="26"/>
          <w:szCs w:val="26"/>
          <w:cs/>
        </w:rPr>
        <w:t>และ</w:t>
      </w:r>
      <w:r w:rsidR="00F10E47" w:rsidRPr="006C34B4">
        <w:rPr>
          <w:rFonts w:ascii="Browallia New" w:hAnsi="Browallia New" w:cs="Browallia New"/>
          <w:sz w:val="26"/>
          <w:szCs w:val="26"/>
          <w:cs/>
        </w:rPr>
        <w:t>หุ้นจำนวน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82449" w:rsidRPr="00082449">
        <w:rPr>
          <w:rFonts w:ascii="Browallia New" w:hAnsi="Browallia New" w:cs="Browallia New"/>
          <w:sz w:val="26"/>
          <w:szCs w:val="26"/>
        </w:rPr>
        <w:t>35</w:t>
      </w:r>
      <w:r w:rsidR="00922670" w:rsidRPr="006C34B4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68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ล้านหุ้น (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Pr="006C34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0B5EF6" w:rsidRPr="006C34B4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2562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lang w:val="en-US"/>
        </w:rPr>
        <w:t>:</w:t>
      </w:r>
      <w:r w:rsidR="00774B74" w:rsidRPr="006C34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82449" w:rsidRPr="00082449">
        <w:rPr>
          <w:rFonts w:ascii="Browallia New" w:hAnsi="Browallia New" w:cs="Browallia New"/>
          <w:sz w:val="26"/>
          <w:szCs w:val="26"/>
        </w:rPr>
        <w:t>35</w:t>
      </w:r>
      <w:r w:rsidR="00774B74" w:rsidRPr="006C34B4">
        <w:rPr>
          <w:rFonts w:ascii="Browallia New" w:hAnsi="Browallia New" w:cs="Browallia New"/>
          <w:sz w:val="26"/>
          <w:szCs w:val="26"/>
          <w:lang w:val="en-US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68</w:t>
      </w:r>
      <w:r w:rsidR="00774B74" w:rsidRPr="006C34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  <w:lang w:val="en-US"/>
        </w:rPr>
        <w:t>ล้านหุ้น)</w:t>
      </w:r>
      <w:r w:rsidR="00F10E47" w:rsidRPr="006C34B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10E47" w:rsidRPr="006C34B4">
        <w:rPr>
          <w:rFonts w:ascii="Browallia New" w:hAnsi="Browallia New" w:cs="Browallia New"/>
          <w:sz w:val="26"/>
          <w:szCs w:val="26"/>
          <w:cs/>
        </w:rPr>
        <w:t>ของบริษัท</w:t>
      </w:r>
      <w:r w:rsidR="00F10E47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F10E47" w:rsidRPr="006C34B4">
        <w:rPr>
          <w:rFonts w:ascii="Browallia New" w:hAnsi="Browallia New" w:cs="Browallia New"/>
          <w:sz w:val="26"/>
          <w:szCs w:val="26"/>
          <w:cs/>
        </w:rPr>
        <w:t>อินเด็กซ์</w:t>
      </w:r>
      <w:r w:rsidR="00F10E47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F10E47" w:rsidRPr="006C34B4">
        <w:rPr>
          <w:rFonts w:ascii="Browallia New" w:hAnsi="Browallia New" w:cs="Browallia New"/>
          <w:sz w:val="26"/>
          <w:szCs w:val="26"/>
          <w:cs/>
        </w:rPr>
        <w:t>ครีเอทีฟ วิลเลจ จำกัด (มหาชน)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(หมายเหตุ </w:t>
      </w:r>
      <w:r w:rsidR="00082449" w:rsidRPr="00082449">
        <w:rPr>
          <w:rFonts w:ascii="Browallia New" w:hAnsi="Browallia New" w:cs="Browallia New"/>
          <w:sz w:val="26"/>
          <w:szCs w:val="26"/>
        </w:rPr>
        <w:t>12</w:t>
      </w:r>
      <w:r w:rsidR="007770F0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1</w:t>
      </w:r>
      <w:r w:rsidR="00E64BCB" w:rsidRPr="006C34B4">
        <w:rPr>
          <w:rFonts w:ascii="Browallia New" w:hAnsi="Browallia New" w:cs="Browallia New"/>
          <w:sz w:val="26"/>
          <w:szCs w:val="26"/>
        </w:rPr>
        <w:t>)</w:t>
      </w:r>
    </w:p>
    <w:p w:rsidR="00236DEB" w:rsidRPr="006C34B4" w:rsidRDefault="00236DEB" w:rsidP="00096FD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36DEB" w:rsidRPr="006C34B4" w:rsidRDefault="00082449" w:rsidP="00096FD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236DEB" w:rsidRPr="006C34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82449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36DEB" w:rsidRPr="006C34B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เงินกู้ยืมระยะสั้นจากบุคคล</w:t>
      </w:r>
      <w:r w:rsidR="00940DAE" w:rsidRPr="006C34B4">
        <w:rPr>
          <w:rFonts w:ascii="Browallia New" w:hAnsi="Browallia New" w:cs="Browallia New"/>
          <w:b/>
          <w:bCs/>
          <w:sz w:val="26"/>
          <w:szCs w:val="26"/>
          <w:cs/>
        </w:rPr>
        <w:t>ภายนอก</w:t>
      </w:r>
    </w:p>
    <w:p w:rsidR="00236DEB" w:rsidRPr="006C34B4" w:rsidRDefault="00236DEB" w:rsidP="00096FD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E53812" w:rsidRPr="006C34B4" w:rsidRDefault="00565B38" w:rsidP="00782F6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เงินกู้ยืมระยะสั้นจากบุคคลภายนอกอยู่ในสกุลเงินบาท และมีอัตราดอกเบี้ยร้อยละ </w:t>
      </w:r>
      <w:r w:rsidR="00082449" w:rsidRPr="00082449">
        <w:rPr>
          <w:rFonts w:ascii="Browallia New" w:hAnsi="Browallia New" w:cs="Browallia New"/>
          <w:sz w:val="26"/>
          <w:szCs w:val="26"/>
        </w:rPr>
        <w:t>4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ต่อปี ค้ำประกันโดยหุ้นจำนวน </w:t>
      </w:r>
      <w:r w:rsidR="00082449" w:rsidRPr="00082449">
        <w:rPr>
          <w:rFonts w:ascii="Browallia New" w:hAnsi="Browallia New" w:cs="Browallia New"/>
          <w:sz w:val="26"/>
          <w:szCs w:val="26"/>
        </w:rPr>
        <w:t>7</w:t>
      </w:r>
      <w:r w:rsidR="00FF0644" w:rsidRPr="006C34B4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32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ล้านหุ้น (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2562</w:t>
      </w:r>
      <w:r w:rsidRPr="006C34B4">
        <w:rPr>
          <w:rFonts w:ascii="Browallia New" w:hAnsi="Browallia New" w:cs="Browallia New"/>
          <w:sz w:val="26"/>
          <w:szCs w:val="26"/>
        </w:rPr>
        <w:t xml:space="preserve"> :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82449" w:rsidRPr="00082449">
        <w:rPr>
          <w:rFonts w:ascii="Browallia New" w:hAnsi="Browallia New" w:cs="Browallia New"/>
          <w:sz w:val="26"/>
          <w:szCs w:val="26"/>
        </w:rPr>
        <w:t>7</w:t>
      </w:r>
      <w:r w:rsidR="00FB4248" w:rsidRPr="006C34B4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32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ล้านหุ้น) ของบริษัท อินเด็กซ์ ครีเอทีฟ วิลเลจ จำกัด (มหาชน) และ</w:t>
      </w:r>
      <w:r w:rsidR="00FA2621">
        <w:rPr>
          <w:rFonts w:ascii="Browallia New" w:hAnsi="Browallia New" w:cs="Browallia New"/>
          <w:sz w:val="26"/>
          <w:szCs w:val="26"/>
          <w:cs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มีกำหนดชำระคืนเมื่อทวงถาม (หมายเหตุ </w:t>
      </w:r>
      <w:r w:rsidR="00082449" w:rsidRPr="00082449">
        <w:rPr>
          <w:rFonts w:ascii="Browallia New" w:hAnsi="Browallia New" w:cs="Browallia New"/>
          <w:sz w:val="26"/>
          <w:szCs w:val="26"/>
        </w:rPr>
        <w:t>12</w:t>
      </w:r>
      <w:r w:rsidR="007770F0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1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) </w:t>
      </w:r>
    </w:p>
    <w:p w:rsidR="009E638F" w:rsidRPr="006C34B4" w:rsidRDefault="009E638F" w:rsidP="009E638F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:rsidR="00DF25E4" w:rsidRPr="006C34B4" w:rsidRDefault="00082449" w:rsidP="008C31F8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063466" w:rsidRPr="006C34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82449">
        <w:rPr>
          <w:rFonts w:ascii="Browallia New" w:hAnsi="Browallia New" w:cs="Browallia New"/>
          <w:b/>
          <w:bCs/>
          <w:sz w:val="26"/>
          <w:szCs w:val="26"/>
        </w:rPr>
        <w:t>3</w:t>
      </w:r>
      <w:r w:rsidR="00DF25E4" w:rsidRPr="006C34B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เงินกู้ยืมระยะยาว</w:t>
      </w:r>
      <w:r w:rsidR="00D46C83" w:rsidRPr="006C34B4">
        <w:rPr>
          <w:rFonts w:ascii="Browallia New" w:hAnsi="Browallia New" w:cs="Browallia New"/>
          <w:b/>
          <w:bCs/>
          <w:sz w:val="26"/>
          <w:szCs w:val="26"/>
          <w:cs/>
        </w:rPr>
        <w:t>จากสถาบันการเงิน</w:t>
      </w:r>
    </w:p>
    <w:p w:rsidR="00080B85" w:rsidRPr="006C34B4" w:rsidRDefault="00080B85" w:rsidP="000B5EF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45"/>
        <w:gridCol w:w="1276"/>
        <w:gridCol w:w="1189"/>
        <w:gridCol w:w="1368"/>
        <w:gridCol w:w="1368"/>
      </w:tblGrid>
      <w:tr w:rsidR="008C56F6" w:rsidRPr="006C34B4" w:rsidTr="005B22A0">
        <w:trPr>
          <w:cantSplit/>
          <w:trHeight w:val="365"/>
        </w:trPr>
        <w:tc>
          <w:tcPr>
            <w:tcW w:w="4245" w:type="dxa"/>
            <w:vAlign w:val="bottom"/>
          </w:tcPr>
          <w:p w:rsidR="008C56F6" w:rsidRPr="006C34B4" w:rsidRDefault="008C56F6" w:rsidP="008C31F8">
            <w:pPr>
              <w:ind w:left="96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65" w:type="dxa"/>
            <w:gridSpan w:val="2"/>
            <w:vAlign w:val="bottom"/>
          </w:tcPr>
          <w:p w:rsidR="008C56F6" w:rsidRPr="006C34B4" w:rsidRDefault="00AD5D96" w:rsidP="005B22A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8C56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C56F6" w:rsidRPr="006C34B4" w:rsidRDefault="00AD5D96" w:rsidP="005B22A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8C56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8C56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C56F6" w:rsidRPr="006C34B4" w:rsidTr="005B22A0">
        <w:trPr>
          <w:cantSplit/>
          <w:trHeight w:val="327"/>
        </w:trPr>
        <w:tc>
          <w:tcPr>
            <w:tcW w:w="4245" w:type="dxa"/>
            <w:vAlign w:val="bottom"/>
          </w:tcPr>
          <w:p w:rsidR="008C56F6" w:rsidRPr="006C34B4" w:rsidRDefault="008C56F6" w:rsidP="008C31F8">
            <w:pPr>
              <w:ind w:left="96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8C56F6" w:rsidRPr="006C34B4" w:rsidRDefault="00082449" w:rsidP="005B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56F6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56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89" w:type="dxa"/>
            <w:vAlign w:val="bottom"/>
          </w:tcPr>
          <w:p w:rsidR="008C56F6" w:rsidRPr="006C34B4" w:rsidRDefault="00082449" w:rsidP="005B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56F6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56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8C56F6" w:rsidRPr="006C34B4" w:rsidRDefault="00082449" w:rsidP="005B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56F6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56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8C56F6" w:rsidRPr="006C34B4" w:rsidRDefault="00082449" w:rsidP="005B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56F6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56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C56F6" w:rsidRPr="006C34B4" w:rsidTr="005B22A0">
        <w:trPr>
          <w:cantSplit/>
          <w:trHeight w:val="327"/>
        </w:trPr>
        <w:tc>
          <w:tcPr>
            <w:tcW w:w="4245" w:type="dxa"/>
            <w:vAlign w:val="bottom"/>
          </w:tcPr>
          <w:p w:rsidR="008C56F6" w:rsidRPr="006C34B4" w:rsidRDefault="008C56F6" w:rsidP="008C31F8">
            <w:pPr>
              <w:ind w:left="96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8C56F6" w:rsidRPr="006C34B4" w:rsidRDefault="008C56F6" w:rsidP="005B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89" w:type="dxa"/>
            <w:vAlign w:val="bottom"/>
          </w:tcPr>
          <w:p w:rsidR="008C56F6" w:rsidRPr="006C34B4" w:rsidRDefault="008C56F6" w:rsidP="005B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8C56F6" w:rsidRPr="006C34B4" w:rsidRDefault="008C56F6" w:rsidP="005B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8C56F6" w:rsidRPr="006C34B4" w:rsidRDefault="008C56F6" w:rsidP="005B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C56F6" w:rsidRPr="006C34B4" w:rsidTr="005B22A0">
        <w:trPr>
          <w:cantSplit/>
          <w:trHeight w:val="353"/>
        </w:trPr>
        <w:tc>
          <w:tcPr>
            <w:tcW w:w="4245" w:type="dxa"/>
            <w:vAlign w:val="bottom"/>
          </w:tcPr>
          <w:p w:rsidR="008C56F6" w:rsidRPr="006C34B4" w:rsidRDefault="008C56F6" w:rsidP="008C31F8">
            <w:pPr>
              <w:ind w:left="96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:rsidR="008C56F6" w:rsidRPr="006C34B4" w:rsidRDefault="008C56F6" w:rsidP="005B22A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9" w:type="dxa"/>
            <w:vAlign w:val="bottom"/>
          </w:tcPr>
          <w:p w:rsidR="008C56F6" w:rsidRPr="006C34B4" w:rsidRDefault="008C56F6" w:rsidP="005B22A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8C56F6" w:rsidRPr="006C34B4" w:rsidRDefault="008C56F6" w:rsidP="005B22A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8C56F6" w:rsidRPr="006C34B4" w:rsidRDefault="008C56F6" w:rsidP="005B22A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C56F6" w:rsidRPr="006C34B4" w:rsidTr="005B22A0">
        <w:trPr>
          <w:cantSplit/>
          <w:trHeight w:val="72"/>
        </w:trPr>
        <w:tc>
          <w:tcPr>
            <w:tcW w:w="4245" w:type="dxa"/>
            <w:vAlign w:val="bottom"/>
          </w:tcPr>
          <w:p w:rsidR="008C56F6" w:rsidRPr="006C34B4" w:rsidRDefault="008C56F6" w:rsidP="008C31F8">
            <w:pPr>
              <w:ind w:left="96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:rsidR="008C56F6" w:rsidRPr="006C34B4" w:rsidRDefault="008C56F6" w:rsidP="005B22A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89" w:type="dxa"/>
            <w:vAlign w:val="bottom"/>
          </w:tcPr>
          <w:p w:rsidR="008C56F6" w:rsidRPr="006C34B4" w:rsidRDefault="008C56F6" w:rsidP="005B22A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C56F6" w:rsidRPr="006C34B4" w:rsidRDefault="008C56F6" w:rsidP="005B22A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C56F6" w:rsidRPr="006C34B4" w:rsidRDefault="008C56F6" w:rsidP="005B22A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C56F6" w:rsidRPr="006C34B4" w:rsidTr="005B22A0">
        <w:trPr>
          <w:cantSplit/>
          <w:trHeight w:val="72"/>
        </w:trPr>
        <w:tc>
          <w:tcPr>
            <w:tcW w:w="4245" w:type="dxa"/>
            <w:vAlign w:val="bottom"/>
          </w:tcPr>
          <w:p w:rsidR="008C56F6" w:rsidRPr="006C34B4" w:rsidRDefault="008C56F6" w:rsidP="008C31F8">
            <w:pPr>
              <w:ind w:left="96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276" w:type="dxa"/>
            <w:vAlign w:val="bottom"/>
          </w:tcPr>
          <w:p w:rsidR="008C56F6" w:rsidRPr="006C34B4" w:rsidRDefault="008C56F6" w:rsidP="005B22A0">
            <w:pPr>
              <w:pStyle w:val="Heading6"/>
              <w:spacing w:before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189" w:type="dxa"/>
            <w:vAlign w:val="bottom"/>
          </w:tcPr>
          <w:p w:rsidR="008C56F6" w:rsidRPr="006C34B4" w:rsidRDefault="008C56F6" w:rsidP="005B22A0">
            <w:pPr>
              <w:pStyle w:val="Heading6"/>
              <w:spacing w:before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C56F6" w:rsidRPr="006C34B4" w:rsidRDefault="008C56F6" w:rsidP="005B22A0">
            <w:pPr>
              <w:pStyle w:val="Heading6"/>
              <w:spacing w:before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C56F6" w:rsidRPr="006C34B4" w:rsidRDefault="008C56F6" w:rsidP="005B22A0">
            <w:pPr>
              <w:pStyle w:val="Heading6"/>
              <w:spacing w:before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</w:tr>
      <w:tr w:rsidR="008C56F6" w:rsidRPr="006C34B4" w:rsidTr="005B22A0">
        <w:trPr>
          <w:cantSplit/>
          <w:trHeight w:val="315"/>
        </w:trPr>
        <w:tc>
          <w:tcPr>
            <w:tcW w:w="4245" w:type="dxa"/>
            <w:vAlign w:val="bottom"/>
          </w:tcPr>
          <w:p w:rsidR="008C56F6" w:rsidRPr="006C34B4" w:rsidRDefault="008C56F6" w:rsidP="008C31F8">
            <w:pPr>
              <w:ind w:left="96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" w:name="OLE_LINK126"/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8C56F6" w:rsidRPr="006C34B4" w:rsidRDefault="00082449" w:rsidP="005B22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189" w:type="dxa"/>
            <w:vAlign w:val="bottom"/>
          </w:tcPr>
          <w:p w:rsidR="008C56F6" w:rsidRPr="006C34B4" w:rsidRDefault="00082449" w:rsidP="005B22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368" w:type="dxa"/>
            <w:vAlign w:val="bottom"/>
          </w:tcPr>
          <w:p w:rsidR="008C56F6" w:rsidRPr="006C34B4" w:rsidRDefault="00082449" w:rsidP="005B22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68" w:type="dxa"/>
            <w:vAlign w:val="bottom"/>
          </w:tcPr>
          <w:p w:rsidR="008C56F6" w:rsidRPr="006C34B4" w:rsidRDefault="00082449" w:rsidP="005B22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8C56F6" w:rsidRPr="006C34B4" w:rsidTr="005B22A0">
        <w:trPr>
          <w:cantSplit/>
          <w:trHeight w:val="315"/>
        </w:trPr>
        <w:tc>
          <w:tcPr>
            <w:tcW w:w="4245" w:type="dxa"/>
            <w:vAlign w:val="bottom"/>
          </w:tcPr>
          <w:p w:rsidR="008C56F6" w:rsidRPr="006C34B4" w:rsidRDefault="008C56F6" w:rsidP="008C31F8">
            <w:pPr>
              <w:ind w:left="96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8C56F6" w:rsidRPr="006C34B4" w:rsidRDefault="00082449" w:rsidP="005B22A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189" w:type="dxa"/>
            <w:vAlign w:val="bottom"/>
          </w:tcPr>
          <w:p w:rsidR="008C56F6" w:rsidRPr="006C34B4" w:rsidRDefault="00082449" w:rsidP="005B22A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368" w:type="dxa"/>
            <w:vAlign w:val="bottom"/>
          </w:tcPr>
          <w:p w:rsidR="008C56F6" w:rsidRPr="006C34B4" w:rsidRDefault="00082449" w:rsidP="005B22A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368" w:type="dxa"/>
            <w:vAlign w:val="bottom"/>
          </w:tcPr>
          <w:p w:rsidR="008C56F6" w:rsidRPr="006C34B4" w:rsidRDefault="00082449" w:rsidP="005B22A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</w:tr>
      <w:tr w:rsidR="008C56F6" w:rsidRPr="006C34B4" w:rsidTr="005B22A0">
        <w:trPr>
          <w:cantSplit/>
          <w:trHeight w:val="374"/>
        </w:trPr>
        <w:tc>
          <w:tcPr>
            <w:tcW w:w="4245" w:type="dxa"/>
            <w:vAlign w:val="bottom"/>
          </w:tcPr>
          <w:p w:rsidR="008C56F6" w:rsidRPr="006C34B4" w:rsidRDefault="008C56F6" w:rsidP="008C31F8">
            <w:pPr>
              <w:pStyle w:val="Heading6"/>
              <w:spacing w:before="0"/>
              <w:ind w:left="960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:rsidR="008C56F6" w:rsidRPr="006C34B4" w:rsidRDefault="00082449" w:rsidP="005B22A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189" w:type="dxa"/>
            <w:vAlign w:val="bottom"/>
          </w:tcPr>
          <w:p w:rsidR="008C56F6" w:rsidRPr="006C34B4" w:rsidRDefault="00082449" w:rsidP="005B22A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368" w:type="dxa"/>
            <w:vAlign w:val="bottom"/>
          </w:tcPr>
          <w:p w:rsidR="008C56F6" w:rsidRPr="006C34B4" w:rsidRDefault="00082449" w:rsidP="005B22A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368" w:type="dxa"/>
            <w:vAlign w:val="bottom"/>
          </w:tcPr>
          <w:p w:rsidR="008C56F6" w:rsidRPr="006C34B4" w:rsidRDefault="00082449" w:rsidP="005B22A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8C56F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  <w:bookmarkEnd w:id="8"/>
    </w:tbl>
    <w:p w:rsidR="00FA2621" w:rsidRPr="00FA2621" w:rsidRDefault="00FA2621" w:rsidP="00FA262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  <w:r w:rsidR="00082449" w:rsidRPr="00082449">
        <w:rPr>
          <w:rFonts w:ascii="Browallia New" w:hAnsi="Browallia New" w:cs="Browallia New"/>
          <w:b/>
          <w:bCs/>
          <w:sz w:val="26"/>
          <w:szCs w:val="26"/>
        </w:rPr>
        <w:t>15</w:t>
      </w:r>
      <w:r w:rsidRPr="00FA2621">
        <w:rPr>
          <w:rFonts w:ascii="Browallia New" w:hAnsi="Browallia New" w:cs="Browallia New"/>
          <w:b/>
          <w:bCs/>
          <w:sz w:val="26"/>
          <w:szCs w:val="26"/>
        </w:rPr>
        <w:tab/>
      </w:r>
      <w:r w:rsidRPr="00FA2621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FA2621" w:rsidRPr="006C34B4" w:rsidRDefault="00FA2621" w:rsidP="00FA262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FA2621" w:rsidRPr="006C34B4" w:rsidRDefault="00082449" w:rsidP="00FA262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FA2621" w:rsidRPr="006C34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82449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A2621" w:rsidRPr="006C34B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  <w:r w:rsidR="00FA2621" w:rsidRPr="006C34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A2621" w:rsidRPr="006C34B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8C56F6" w:rsidRPr="006C34B4" w:rsidRDefault="008C56F6" w:rsidP="000B5EF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26769" w:rsidRPr="006C34B4" w:rsidRDefault="00F26769" w:rsidP="00F2676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:rsidR="00F26769" w:rsidRPr="006C34B4" w:rsidRDefault="00F26769" w:rsidP="000B5EF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C60576" w:rsidRPr="006C34B4" w:rsidTr="008E5E7E">
        <w:tc>
          <w:tcPr>
            <w:tcW w:w="6408" w:type="dxa"/>
            <w:vAlign w:val="bottom"/>
          </w:tcPr>
          <w:p w:rsidR="00080B85" w:rsidRPr="006C34B4" w:rsidRDefault="00080B85" w:rsidP="000B5EF6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080B85" w:rsidRPr="006C34B4" w:rsidRDefault="008E5E7E" w:rsidP="000B5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:rsidR="00080B85" w:rsidRPr="006C34B4" w:rsidRDefault="00080B85" w:rsidP="000B5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C60576" w:rsidRPr="006C34B4" w:rsidTr="008E5E7E">
        <w:tc>
          <w:tcPr>
            <w:tcW w:w="6408" w:type="dxa"/>
            <w:vAlign w:val="bottom"/>
          </w:tcPr>
          <w:p w:rsidR="00391E3C" w:rsidRPr="006C34B4" w:rsidRDefault="00391E3C" w:rsidP="000B5EF6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391E3C" w:rsidRPr="006C34B4" w:rsidRDefault="00391E3C" w:rsidP="000B5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4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84" w:type="dxa"/>
            <w:vAlign w:val="bottom"/>
          </w:tcPr>
          <w:p w:rsidR="00391E3C" w:rsidRPr="006C34B4" w:rsidRDefault="00391E3C" w:rsidP="000B5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6C34B4" w:rsidTr="008E5E7E">
        <w:tc>
          <w:tcPr>
            <w:tcW w:w="6408" w:type="dxa"/>
            <w:vAlign w:val="bottom"/>
          </w:tcPr>
          <w:p w:rsidR="00391E3C" w:rsidRPr="006C34B4" w:rsidRDefault="00391E3C" w:rsidP="000B5EF6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391E3C" w:rsidRPr="006C34B4" w:rsidRDefault="00391E3C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391E3C" w:rsidRPr="006C34B4" w:rsidRDefault="00391E3C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6C34B4" w:rsidTr="008E5E7E">
        <w:tc>
          <w:tcPr>
            <w:tcW w:w="6408" w:type="dxa"/>
            <w:vAlign w:val="center"/>
          </w:tcPr>
          <w:p w:rsidR="00391E3C" w:rsidRPr="006C34B4" w:rsidRDefault="00391E3C" w:rsidP="000B5EF6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391E3C" w:rsidRPr="006C34B4" w:rsidRDefault="00391E3C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391E3C" w:rsidRPr="006C34B4" w:rsidRDefault="00391E3C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60576" w:rsidRPr="006C34B4" w:rsidTr="008057DA">
        <w:tc>
          <w:tcPr>
            <w:tcW w:w="6408" w:type="dxa"/>
          </w:tcPr>
          <w:p w:rsidR="00391E3C" w:rsidRPr="006C34B4" w:rsidRDefault="002F2EB6" w:rsidP="000B5EF6">
            <w:pPr>
              <w:spacing w:before="10"/>
              <w:ind w:left="108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="00391E3C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391E3C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:rsidR="00391E3C" w:rsidRPr="006C34B4" w:rsidRDefault="00391E3C" w:rsidP="000B5EF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391E3C" w:rsidRPr="006C34B4" w:rsidRDefault="00391E3C" w:rsidP="000B5EF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0576" w:rsidRPr="006C34B4" w:rsidTr="008E5E7E">
        <w:tc>
          <w:tcPr>
            <w:tcW w:w="6408" w:type="dxa"/>
            <w:vAlign w:val="center"/>
          </w:tcPr>
          <w:p w:rsidR="0011367C" w:rsidRPr="006C34B4" w:rsidRDefault="0011367C" w:rsidP="000B5EF6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84" w:type="dxa"/>
            <w:shd w:val="clear" w:color="auto" w:fill="auto"/>
          </w:tcPr>
          <w:p w:rsidR="0011367C" w:rsidRPr="006C34B4" w:rsidRDefault="00082449" w:rsidP="000B5EF6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491</w:t>
            </w:r>
            <w:r w:rsidR="009E638F" w:rsidRPr="006C34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542</w:t>
            </w:r>
            <w:r w:rsidR="009E638F" w:rsidRPr="006C34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852</w:t>
            </w:r>
          </w:p>
        </w:tc>
        <w:tc>
          <w:tcPr>
            <w:tcW w:w="1584" w:type="dxa"/>
            <w:shd w:val="clear" w:color="auto" w:fill="auto"/>
          </w:tcPr>
          <w:p w:rsidR="0011367C" w:rsidRPr="006C34B4" w:rsidRDefault="00082449" w:rsidP="000B5EF6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305</w:t>
            </w:r>
            <w:r w:rsidR="009E638F" w:rsidRPr="006C34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831</w:t>
            </w:r>
            <w:r w:rsidR="009E638F" w:rsidRPr="006C34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540</w:t>
            </w:r>
          </w:p>
        </w:tc>
      </w:tr>
      <w:tr w:rsidR="00C60576" w:rsidRPr="006C34B4" w:rsidTr="008E5E7E">
        <w:tc>
          <w:tcPr>
            <w:tcW w:w="6408" w:type="dxa"/>
            <w:vAlign w:val="center"/>
          </w:tcPr>
          <w:p w:rsidR="0011367C" w:rsidRPr="006C34B4" w:rsidRDefault="0011367C" w:rsidP="000B5EF6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584" w:type="dxa"/>
            <w:shd w:val="clear" w:color="auto" w:fill="auto"/>
          </w:tcPr>
          <w:p w:rsidR="0011367C" w:rsidRPr="006C34B4" w:rsidRDefault="009E638F" w:rsidP="000B5EF6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20</w:t>
            </w:r>
            <w:r w:rsidRPr="006C34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463</w:t>
            </w:r>
            <w:r w:rsidRPr="006C34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439</w:t>
            </w:r>
            <w:r w:rsidRPr="006C34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11367C" w:rsidRPr="006C34B4" w:rsidRDefault="009E638F" w:rsidP="000B5EF6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19</w:t>
            </w:r>
            <w:r w:rsidRPr="006C34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019</w:t>
            </w:r>
            <w:r w:rsidRPr="006C34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067</w:t>
            </w:r>
            <w:r w:rsidRPr="006C34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7F0FF1" w:rsidRPr="006C34B4" w:rsidTr="008E5E7E">
        <w:tc>
          <w:tcPr>
            <w:tcW w:w="6408" w:type="dxa"/>
            <w:vAlign w:val="center"/>
          </w:tcPr>
          <w:p w:rsidR="0011367C" w:rsidRPr="006C34B4" w:rsidRDefault="0011367C" w:rsidP="000B5EF6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84" w:type="dxa"/>
            <w:shd w:val="clear" w:color="auto" w:fill="auto"/>
          </w:tcPr>
          <w:p w:rsidR="0011367C" w:rsidRPr="006C34B4" w:rsidRDefault="00082449" w:rsidP="000B5EF6">
            <w:pPr>
              <w:pStyle w:val="Heading1"/>
              <w:keepNext w:val="0"/>
              <w:pBdr>
                <w:top w:val="single" w:sz="4" w:space="1" w:color="auto"/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471</w:t>
            </w:r>
            <w:r w:rsidR="009E638F" w:rsidRPr="006C34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079</w:t>
            </w:r>
            <w:r w:rsidR="009E638F" w:rsidRPr="006C34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413</w:t>
            </w:r>
          </w:p>
        </w:tc>
        <w:tc>
          <w:tcPr>
            <w:tcW w:w="1584" w:type="dxa"/>
            <w:shd w:val="clear" w:color="auto" w:fill="auto"/>
          </w:tcPr>
          <w:p w:rsidR="0011367C" w:rsidRPr="006C34B4" w:rsidRDefault="00082449" w:rsidP="000B5EF6">
            <w:pPr>
              <w:pStyle w:val="Heading1"/>
              <w:keepNext w:val="0"/>
              <w:pBdr>
                <w:top w:val="single" w:sz="4" w:space="1" w:color="auto"/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286</w:t>
            </w:r>
            <w:r w:rsidR="009E638F" w:rsidRPr="006C34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812</w:t>
            </w:r>
            <w:r w:rsidR="009E638F" w:rsidRPr="006C34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473</w:t>
            </w:r>
          </w:p>
        </w:tc>
      </w:tr>
    </w:tbl>
    <w:p w:rsidR="00080B85" w:rsidRPr="006C34B4" w:rsidRDefault="00080B85" w:rsidP="000B5EF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9E638F" w:rsidRPr="006C34B4" w:rsidRDefault="001F37EF" w:rsidP="007770F0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เงินกู้ยืมระยะยาวจากสถาบันการเงินจำนวน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467</w:t>
      </w:r>
      <w:r w:rsidR="009E638F" w:rsidRPr="006C34B4">
        <w:rPr>
          <w:rFonts w:ascii="Browallia New" w:hAnsi="Browallia New" w:cs="Browallia New"/>
          <w:spacing w:val="-4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56</w:t>
      </w:r>
      <w:r w:rsidR="009E638F" w:rsidRPr="006C34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>ล้านบาท ค้ำประกันโดยหุ้นทั้งหมดของ</w:t>
      </w:r>
      <w:r w:rsidR="00D3258C" w:rsidRPr="006C34B4">
        <w:rPr>
          <w:rFonts w:ascii="Browallia New" w:hAnsi="Browallia New" w:cs="Browallia New"/>
          <w:spacing w:val="-4"/>
          <w:sz w:val="26"/>
          <w:szCs w:val="26"/>
          <w:cs/>
        </w:rPr>
        <w:t>บริษัท วอลล์สตรีท อิงลิช</w:t>
      </w:r>
      <w:r w:rsidR="00D3258C" w:rsidRPr="006C34B4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D3258C" w:rsidRPr="006C34B4">
        <w:rPr>
          <w:rFonts w:ascii="Browallia New" w:hAnsi="Browallia New" w:cs="Browallia New"/>
          <w:spacing w:val="-4"/>
          <w:sz w:val="26"/>
          <w:szCs w:val="26"/>
          <w:cs/>
        </w:rPr>
        <w:t>ประเทศไทย) จำกัด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หุ้นทั้งหมดของบริษัท เจฟเฟอร์ เรสโตรองต์ จำกัด (มหาชน) </w:t>
      </w:r>
      <w:r w:rsidR="004A3D5A" w:rsidRPr="006C34B4">
        <w:rPr>
          <w:rFonts w:ascii="Browallia New" w:hAnsi="Browallia New" w:cs="Browallia New"/>
          <w:sz w:val="26"/>
          <w:szCs w:val="26"/>
          <w:cs/>
        </w:rPr>
        <w:t xml:space="preserve">หุ้นจำนวน </w:t>
      </w:r>
      <w:r w:rsidR="00082449" w:rsidRPr="00082449">
        <w:rPr>
          <w:rFonts w:ascii="Browallia New" w:hAnsi="Browallia New" w:cs="Browallia New"/>
          <w:sz w:val="26"/>
          <w:szCs w:val="26"/>
        </w:rPr>
        <w:t>90</w:t>
      </w:r>
      <w:r w:rsidR="00413177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4A3D5A" w:rsidRPr="006C34B4">
        <w:rPr>
          <w:rFonts w:ascii="Browallia New" w:hAnsi="Browallia New" w:cs="Browallia New"/>
          <w:sz w:val="26"/>
          <w:szCs w:val="26"/>
          <w:cs/>
        </w:rPr>
        <w:t>ล้านหุ้นของ</w:t>
      </w:r>
      <w:r w:rsidR="00E64BCB" w:rsidRPr="006C34B4">
        <w:rPr>
          <w:rFonts w:ascii="Browallia New" w:hAnsi="Browallia New" w:cs="Browallia New"/>
          <w:sz w:val="26"/>
          <w:szCs w:val="26"/>
          <w:cs/>
        </w:rPr>
        <w:br/>
      </w:r>
      <w:r w:rsidR="004A3D5A" w:rsidRPr="006C34B4">
        <w:rPr>
          <w:rFonts w:ascii="Browallia New" w:hAnsi="Browallia New" w:cs="Browallia New"/>
          <w:spacing w:val="-6"/>
          <w:sz w:val="26"/>
          <w:szCs w:val="26"/>
          <w:cs/>
        </w:rPr>
        <w:t>บริษัท เวฟ เอ็นเตอร์เทนเมนท์ จำกัด (มหาชน)</w:t>
      </w:r>
      <w:r w:rsidR="004A3D5A" w:rsidRPr="006C34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pacing w:val="-6"/>
          <w:sz w:val="26"/>
          <w:szCs w:val="26"/>
          <w:cs/>
        </w:rPr>
        <w:t>และหุ้นจำนวน</w:t>
      </w:r>
      <w:r w:rsidR="003E315D" w:rsidRPr="006C34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spacing w:val="-6"/>
          <w:sz w:val="26"/>
          <w:szCs w:val="26"/>
        </w:rPr>
        <w:t>116</w:t>
      </w:r>
      <w:r w:rsidR="00413177" w:rsidRPr="006C34B4">
        <w:rPr>
          <w:rFonts w:ascii="Browallia New" w:hAnsi="Browallia New" w:cs="Browallia New"/>
          <w:spacing w:val="-6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6"/>
          <w:sz w:val="26"/>
          <w:szCs w:val="26"/>
        </w:rPr>
        <w:t>48</w:t>
      </w:r>
      <w:r w:rsidRPr="006C34B4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ล้านหุ้น </w:t>
      </w:r>
      <w:r w:rsidR="002F6E85" w:rsidRPr="006C34B4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082449" w:rsidRPr="00082449">
        <w:rPr>
          <w:rFonts w:ascii="Browallia New" w:hAnsi="Browallia New" w:cs="Browallia New"/>
          <w:spacing w:val="-6"/>
          <w:sz w:val="26"/>
          <w:szCs w:val="26"/>
        </w:rPr>
        <w:t>31</w:t>
      </w:r>
      <w:r w:rsidR="002F6E85" w:rsidRPr="006C34B4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0B5EF6" w:rsidRPr="006C34B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82449" w:rsidRPr="00082449">
        <w:rPr>
          <w:rFonts w:ascii="Browallia New" w:hAnsi="Browallia New" w:cs="Browallia New"/>
          <w:spacing w:val="-6"/>
          <w:sz w:val="26"/>
          <w:szCs w:val="26"/>
        </w:rPr>
        <w:t>2562</w:t>
      </w:r>
      <w:r w:rsidR="002F6E85" w:rsidRPr="006C34B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F6E85" w:rsidRPr="006C34B4">
        <w:rPr>
          <w:rFonts w:ascii="Browallia New" w:hAnsi="Browallia New" w:cs="Browallia New"/>
          <w:spacing w:val="-6"/>
          <w:sz w:val="26"/>
          <w:szCs w:val="26"/>
        </w:rPr>
        <w:t>:</w:t>
      </w:r>
      <w:r w:rsidR="00D77262" w:rsidRPr="006C34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spacing w:val="-6"/>
          <w:sz w:val="26"/>
          <w:szCs w:val="26"/>
        </w:rPr>
        <w:t>116</w:t>
      </w:r>
      <w:r w:rsidR="00D77262" w:rsidRPr="006C34B4">
        <w:rPr>
          <w:rFonts w:ascii="Browallia New" w:hAnsi="Browallia New" w:cs="Browallia New"/>
          <w:spacing w:val="-6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6"/>
          <w:sz w:val="26"/>
          <w:szCs w:val="26"/>
        </w:rPr>
        <w:t>48</w:t>
      </w:r>
      <w:r w:rsidR="002F6E85" w:rsidRPr="006C34B4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ล้านหุ้น) </w:t>
      </w:r>
      <w:r w:rsidRPr="006C34B4">
        <w:rPr>
          <w:rFonts w:ascii="Browallia New" w:hAnsi="Browallia New" w:cs="Browallia New"/>
          <w:spacing w:val="-6"/>
          <w:sz w:val="26"/>
          <w:szCs w:val="26"/>
          <w:cs/>
        </w:rPr>
        <w:t>ของบริษัท ไทยโซลาร์ เอ็นเนอร์ยี่ จำกัด (มหาชน)</w:t>
      </w:r>
      <w:r w:rsidR="00D46C83" w:rsidRPr="006C34B4">
        <w:rPr>
          <w:rFonts w:ascii="Browallia New" w:hAnsi="Browallia New" w:cs="Browallia New"/>
          <w:spacing w:val="-6"/>
          <w:sz w:val="26"/>
          <w:szCs w:val="26"/>
          <w:cs/>
        </w:rPr>
        <w:t xml:space="preserve"> (หมายเหตุ</w:t>
      </w:r>
      <w:r w:rsidR="00723D55" w:rsidRPr="006C34B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82449" w:rsidRPr="00082449">
        <w:rPr>
          <w:rFonts w:ascii="Browallia New" w:hAnsi="Browallia New" w:cs="Browallia New"/>
          <w:spacing w:val="-6"/>
          <w:sz w:val="26"/>
          <w:szCs w:val="26"/>
        </w:rPr>
        <w:t>12</w:t>
      </w:r>
      <w:r w:rsidR="007770F0">
        <w:rPr>
          <w:rFonts w:ascii="Browallia New" w:hAnsi="Browallia New" w:cs="Browallia New"/>
          <w:spacing w:val="-6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6"/>
          <w:sz w:val="26"/>
          <w:szCs w:val="26"/>
        </w:rPr>
        <w:t>2</w:t>
      </w:r>
      <w:r w:rsidR="00D46C83" w:rsidRPr="006C34B4">
        <w:rPr>
          <w:rFonts w:ascii="Browallia New" w:hAnsi="Browallia New" w:cs="Browallia New"/>
          <w:spacing w:val="-6"/>
          <w:sz w:val="26"/>
          <w:szCs w:val="26"/>
        </w:rPr>
        <w:t>)</w:t>
      </w:r>
      <w:r w:rsidR="00D823B7" w:rsidRPr="006C34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:rsidR="00D823B7" w:rsidRPr="00FA2621" w:rsidRDefault="00D823B7" w:rsidP="00D823B7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6C7BB5" w:rsidRPr="006C34B4" w:rsidRDefault="001F37EF" w:rsidP="008672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เงินกู้ยืมจำนวน </w:t>
      </w:r>
      <w:r w:rsidR="00082449" w:rsidRPr="00082449">
        <w:rPr>
          <w:rFonts w:ascii="Browallia New" w:hAnsi="Browallia New" w:cs="Browallia New"/>
          <w:spacing w:val="-6"/>
          <w:sz w:val="26"/>
          <w:szCs w:val="26"/>
        </w:rPr>
        <w:t>3</w:t>
      </w:r>
      <w:r w:rsidR="00A5432D" w:rsidRPr="006C34B4">
        <w:rPr>
          <w:rFonts w:ascii="Browallia New" w:hAnsi="Browallia New" w:cs="Browallia New"/>
          <w:spacing w:val="-6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6"/>
          <w:sz w:val="26"/>
          <w:szCs w:val="26"/>
        </w:rPr>
        <w:t>52</w:t>
      </w:r>
      <w:r w:rsidR="00A5432D" w:rsidRPr="006C34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082449" w:rsidRPr="00082449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6C34B4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0B5EF6" w:rsidRPr="006C34B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82449" w:rsidRPr="00082449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6C34B4">
        <w:rPr>
          <w:rFonts w:ascii="Browallia New" w:hAnsi="Browallia New" w:cs="Browallia New"/>
          <w:spacing w:val="-6"/>
          <w:sz w:val="26"/>
          <w:szCs w:val="26"/>
          <w:cs/>
        </w:rPr>
        <w:t xml:space="preserve"> :</w:t>
      </w:r>
      <w:r w:rsidR="003E315D" w:rsidRPr="006C34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spacing w:val="-6"/>
          <w:sz w:val="26"/>
          <w:szCs w:val="26"/>
        </w:rPr>
        <w:t>4</w:t>
      </w:r>
      <w:r w:rsidR="006327CA" w:rsidRPr="006C34B4">
        <w:rPr>
          <w:rFonts w:ascii="Browallia New" w:hAnsi="Browallia New" w:cs="Browallia New"/>
          <w:spacing w:val="-6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6"/>
          <w:sz w:val="26"/>
          <w:szCs w:val="26"/>
        </w:rPr>
        <w:t>91</w:t>
      </w:r>
      <w:r w:rsidR="003E315D" w:rsidRPr="006C34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pacing w:val="-6"/>
          <w:sz w:val="26"/>
          <w:szCs w:val="26"/>
          <w:cs/>
        </w:rPr>
        <w:t>ล้านบาท) ค้ำประกันโดยส่วนตกแต่งปรับปรุงมูลค่า</w:t>
      </w:r>
      <w:r w:rsidR="006C7BB5" w:rsidRPr="006C34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53812" w:rsidRPr="006C34B4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082449" w:rsidRPr="00082449">
        <w:rPr>
          <w:rFonts w:ascii="Browallia New" w:hAnsi="Browallia New" w:cs="Browallia New"/>
          <w:spacing w:val="-6"/>
          <w:sz w:val="26"/>
          <w:szCs w:val="26"/>
        </w:rPr>
        <w:t>8</w:t>
      </w:r>
      <w:r w:rsidR="00A5432D" w:rsidRPr="006C34B4">
        <w:rPr>
          <w:rFonts w:ascii="Browallia New" w:hAnsi="Browallia New" w:cs="Browallia New"/>
          <w:spacing w:val="-6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6"/>
          <w:sz w:val="26"/>
          <w:szCs w:val="26"/>
        </w:rPr>
        <w:t>15</w:t>
      </w:r>
      <w:r w:rsidR="00A5432D" w:rsidRPr="006C34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B5EF6" w:rsidRPr="006C34B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2562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:</w:t>
      </w:r>
      <w:r w:rsidR="003E315D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sz w:val="26"/>
          <w:szCs w:val="26"/>
        </w:rPr>
        <w:t>9</w:t>
      </w:r>
      <w:r w:rsidR="006327CA" w:rsidRPr="006C34B4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25</w:t>
      </w:r>
      <w:r w:rsidR="003E315D" w:rsidRPr="006C34B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ล้านบาท) (หมายเหตุ </w:t>
      </w:r>
      <w:r w:rsidR="00082449" w:rsidRPr="00082449">
        <w:rPr>
          <w:rFonts w:ascii="Browallia New" w:hAnsi="Browallia New" w:cs="Browallia New"/>
          <w:sz w:val="26"/>
          <w:szCs w:val="26"/>
        </w:rPr>
        <w:t>13</w:t>
      </w:r>
      <w:r w:rsidRPr="006C34B4">
        <w:rPr>
          <w:rFonts w:ascii="Browallia New" w:hAnsi="Browallia New" w:cs="Browallia New"/>
          <w:sz w:val="26"/>
          <w:szCs w:val="26"/>
          <w:cs/>
        </w:rPr>
        <w:t>) นอกจากนี้เงินกู้ยืมดังกล่าวถูกค้ำประกัน</w:t>
      </w:r>
      <w:r w:rsidR="000B5EF6" w:rsidRPr="006C34B4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>โดยบริษัท เวฟ เอ็นเตอร์เทนเมนท์ จำกัด (มหาชน)</w:t>
      </w:r>
    </w:p>
    <w:p w:rsidR="00867282" w:rsidRPr="006C34B4" w:rsidRDefault="00867282" w:rsidP="008672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3D1CE6" w:rsidRPr="006C34B4" w:rsidRDefault="006C7BB5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มูลค่ายุติธรรมของเงินกู้ยืมระยะยาวใกล้เคียงกับราคาตามบัญชีของรายการดังกล่าว</w:t>
      </w:r>
    </w:p>
    <w:p w:rsidR="00E53812" w:rsidRPr="006C34B4" w:rsidRDefault="00E53812" w:rsidP="008E5E7E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620FE1" w:rsidRPr="006C34B4" w:rsidRDefault="00082449" w:rsidP="008E5E7E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620FE1" w:rsidRPr="006C34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82449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20FE1" w:rsidRPr="006C34B4">
        <w:rPr>
          <w:rFonts w:ascii="Browallia New" w:hAnsi="Browallia New" w:cs="Browallia New"/>
          <w:b/>
          <w:bCs/>
          <w:sz w:val="26"/>
          <w:szCs w:val="26"/>
          <w:cs/>
        </w:rPr>
        <w:tab/>
        <w:t>อัตราดอกเบี้ย</w:t>
      </w:r>
    </w:p>
    <w:p w:rsidR="00620FE1" w:rsidRPr="006C34B4" w:rsidRDefault="00620FE1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080B85" w:rsidRPr="006C34B4" w:rsidRDefault="00080B85" w:rsidP="006C5227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ความเสี่ยงจากอัตราดอกเบี้ยของเงินกู้ยืมและหนี้สินตามสัญญาเช่า</w:t>
      </w:r>
      <w:r w:rsidR="00550576" w:rsidRPr="006C34B4">
        <w:rPr>
          <w:rFonts w:ascii="Browallia New" w:hAnsi="Browallia New" w:cs="Browallia New"/>
          <w:sz w:val="26"/>
          <w:szCs w:val="26"/>
          <w:cs/>
        </w:rPr>
        <w:t>การเงิน</w:t>
      </w:r>
      <w:r w:rsidRPr="006C34B4">
        <w:rPr>
          <w:rFonts w:ascii="Browallia New" w:hAnsi="Browallia New" w:cs="Browallia New"/>
          <w:sz w:val="26"/>
          <w:szCs w:val="26"/>
          <w:cs/>
        </w:rPr>
        <w:t>ของกลุ่มกิจการมีดังต่อไปนี้</w:t>
      </w:r>
    </w:p>
    <w:p w:rsidR="00080B85" w:rsidRPr="006C34B4" w:rsidRDefault="00080B85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48"/>
        <w:gridCol w:w="1301"/>
        <w:gridCol w:w="1301"/>
        <w:gridCol w:w="1301"/>
        <w:gridCol w:w="1301"/>
      </w:tblGrid>
      <w:tr w:rsidR="00C60576" w:rsidRPr="006C34B4" w:rsidTr="00BE5770">
        <w:trPr>
          <w:cantSplit/>
          <w:trHeight w:val="20"/>
        </w:trPr>
        <w:tc>
          <w:tcPr>
            <w:tcW w:w="4248" w:type="dxa"/>
            <w:vAlign w:val="bottom"/>
          </w:tcPr>
          <w:p w:rsidR="004D7FA1" w:rsidRPr="006C34B4" w:rsidRDefault="004D7FA1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gridSpan w:val="2"/>
            <w:vAlign w:val="bottom"/>
          </w:tcPr>
          <w:p w:rsidR="004D7FA1" w:rsidRPr="006C34B4" w:rsidRDefault="004D7FA1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2" w:type="dxa"/>
            <w:gridSpan w:val="2"/>
            <w:vAlign w:val="bottom"/>
          </w:tcPr>
          <w:p w:rsidR="004D7FA1" w:rsidRPr="006C34B4" w:rsidRDefault="004D7FA1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6C34B4" w:rsidTr="007310CE">
        <w:trPr>
          <w:cantSplit/>
          <w:trHeight w:val="20"/>
        </w:trPr>
        <w:tc>
          <w:tcPr>
            <w:tcW w:w="4248" w:type="dxa"/>
            <w:vAlign w:val="bottom"/>
          </w:tcPr>
          <w:p w:rsidR="005D6D39" w:rsidRPr="006C34B4" w:rsidRDefault="005D6D39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5D6D39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01" w:type="dxa"/>
            <w:vAlign w:val="bottom"/>
          </w:tcPr>
          <w:p w:rsidR="005D6D39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5D6D39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5D6D39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01" w:type="dxa"/>
            <w:vAlign w:val="bottom"/>
          </w:tcPr>
          <w:p w:rsidR="005D6D39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01" w:type="dxa"/>
            <w:vAlign w:val="bottom"/>
          </w:tcPr>
          <w:p w:rsidR="005D6D39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5D6D39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5D6D39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C60576" w:rsidRPr="006C34B4" w:rsidTr="00BE5770">
        <w:trPr>
          <w:cantSplit/>
          <w:trHeight w:val="20"/>
        </w:trPr>
        <w:tc>
          <w:tcPr>
            <w:tcW w:w="4248" w:type="dxa"/>
            <w:vAlign w:val="bottom"/>
          </w:tcPr>
          <w:p w:rsidR="000B5EF6" w:rsidRPr="006C34B4" w:rsidRDefault="000B5EF6" w:rsidP="000B5EF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01" w:type="dxa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01" w:type="dxa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01" w:type="dxa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6C34B4" w:rsidTr="00BE5770">
        <w:trPr>
          <w:cantSplit/>
          <w:trHeight w:val="20"/>
        </w:trPr>
        <w:tc>
          <w:tcPr>
            <w:tcW w:w="4248" w:type="dxa"/>
            <w:vAlign w:val="bottom"/>
          </w:tcPr>
          <w:p w:rsidR="000B5EF6" w:rsidRPr="006C34B4" w:rsidRDefault="000B5EF6" w:rsidP="000B5EF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1" w:type="dxa"/>
            <w:vAlign w:val="bottom"/>
          </w:tcPr>
          <w:p w:rsidR="000B5EF6" w:rsidRPr="006C34B4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vAlign w:val="bottom"/>
          </w:tcPr>
          <w:p w:rsidR="000B5EF6" w:rsidRPr="006C34B4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vAlign w:val="bottom"/>
          </w:tcPr>
          <w:p w:rsidR="000B5EF6" w:rsidRPr="006C34B4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vAlign w:val="bottom"/>
          </w:tcPr>
          <w:p w:rsidR="000B5EF6" w:rsidRPr="006C34B4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6C34B4" w:rsidTr="008E5E7E">
        <w:trPr>
          <w:cantSplit/>
          <w:trHeight w:val="80"/>
        </w:trPr>
        <w:tc>
          <w:tcPr>
            <w:tcW w:w="4248" w:type="dxa"/>
            <w:vAlign w:val="bottom"/>
          </w:tcPr>
          <w:p w:rsidR="000B5EF6" w:rsidRPr="006C34B4" w:rsidRDefault="000B5EF6" w:rsidP="000B5EF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6C34B4" w:rsidTr="005754B0">
        <w:trPr>
          <w:cantSplit/>
          <w:trHeight w:val="68"/>
        </w:trPr>
        <w:tc>
          <w:tcPr>
            <w:tcW w:w="4248" w:type="dxa"/>
            <w:vAlign w:val="bottom"/>
          </w:tcPr>
          <w:p w:rsidR="00D77262" w:rsidRPr="006C34B4" w:rsidRDefault="00D77262" w:rsidP="00D77262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- </w:t>
            </w:r>
            <w:r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55057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5057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55057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5057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C60576" w:rsidRPr="006C34B4" w:rsidTr="005754B0">
        <w:trPr>
          <w:cantSplit/>
          <w:trHeight w:val="68"/>
        </w:trPr>
        <w:tc>
          <w:tcPr>
            <w:tcW w:w="4248" w:type="dxa"/>
            <w:vAlign w:val="bottom"/>
          </w:tcPr>
          <w:p w:rsidR="00D77262" w:rsidRPr="006C34B4" w:rsidRDefault="00D77262" w:rsidP="00D77262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- </w:t>
            </w:r>
            <w:r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D77262" w:rsidRPr="006C34B4" w:rsidRDefault="00082449" w:rsidP="00D7726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BC158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BC158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D77262" w:rsidRPr="006C34B4" w:rsidRDefault="00082449" w:rsidP="00D7726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D77262" w:rsidRPr="006C34B4" w:rsidRDefault="00082449" w:rsidP="00D7726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BC158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BC158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D77262" w:rsidRPr="006C34B4" w:rsidRDefault="00082449" w:rsidP="00D7726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</w:tr>
      <w:tr w:rsidR="00D77262" w:rsidRPr="006C34B4" w:rsidTr="005754B0">
        <w:trPr>
          <w:cantSplit/>
          <w:trHeight w:val="68"/>
        </w:trPr>
        <w:tc>
          <w:tcPr>
            <w:tcW w:w="4248" w:type="dxa"/>
            <w:vAlign w:val="bottom"/>
          </w:tcPr>
          <w:p w:rsidR="00D77262" w:rsidRPr="006C34B4" w:rsidRDefault="00D77262" w:rsidP="00D77262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D77262" w:rsidRPr="006C34B4" w:rsidRDefault="00082449" w:rsidP="00D7726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55057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55057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D77262" w:rsidRPr="006C34B4" w:rsidRDefault="00082449" w:rsidP="00D7726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D77262" w:rsidRPr="006C34B4" w:rsidRDefault="00082449" w:rsidP="00D7726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55057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550576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D77262" w:rsidRPr="006C34B4" w:rsidRDefault="00082449" w:rsidP="00D7726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</w:tbl>
    <w:p w:rsidR="007F0FF1" w:rsidRPr="006C34B4" w:rsidRDefault="007F0FF1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47EC4" w:rsidRPr="006C34B4" w:rsidRDefault="00C47EC4" w:rsidP="00C47EC4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br w:type="page"/>
      </w:r>
      <w:r w:rsidR="00082449" w:rsidRPr="00082449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Pr="006C34B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6C34B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เงินกู้ยืม </w:t>
      </w:r>
      <w:r w:rsidRPr="006C34B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C47EC4" w:rsidRPr="006C34B4" w:rsidRDefault="00C47EC4" w:rsidP="00A32ABC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C47EC4" w:rsidRPr="006C34B4" w:rsidRDefault="00082449" w:rsidP="00C47EC4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C47EC4" w:rsidRPr="006C34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82449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47EC4" w:rsidRPr="006C34B4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อัตราดอกเบี้ย </w:t>
      </w:r>
      <w:r w:rsidR="00C47EC4" w:rsidRPr="006C34B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A32ABC" w:rsidRPr="006C34B4" w:rsidRDefault="00A32ABC" w:rsidP="00C47EC4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20FE1" w:rsidRPr="006C34B4" w:rsidRDefault="00620FE1" w:rsidP="00C47EC4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:rsidR="0042527E" w:rsidRPr="006C34B4" w:rsidRDefault="004252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132"/>
        <w:gridCol w:w="1328"/>
        <w:gridCol w:w="1260"/>
        <w:gridCol w:w="1368"/>
        <w:gridCol w:w="1368"/>
      </w:tblGrid>
      <w:tr w:rsidR="00C60576" w:rsidRPr="006C34B4" w:rsidTr="000B5EF6">
        <w:trPr>
          <w:cantSplit/>
          <w:trHeight w:val="365"/>
        </w:trPr>
        <w:tc>
          <w:tcPr>
            <w:tcW w:w="4132" w:type="dxa"/>
            <w:vAlign w:val="bottom"/>
          </w:tcPr>
          <w:p w:rsidR="0042527E" w:rsidRPr="006C34B4" w:rsidRDefault="004252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24" w:type="dxa"/>
            <w:gridSpan w:val="4"/>
            <w:vAlign w:val="bottom"/>
          </w:tcPr>
          <w:p w:rsidR="0042527E" w:rsidRPr="006C34B4" w:rsidRDefault="00DD21C1" w:rsidP="008E5E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42527E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C60576" w:rsidRPr="006C34B4" w:rsidTr="0077592E">
        <w:trPr>
          <w:cantSplit/>
          <w:trHeight w:val="327"/>
        </w:trPr>
        <w:tc>
          <w:tcPr>
            <w:tcW w:w="4132" w:type="dxa"/>
            <w:vAlign w:val="bottom"/>
          </w:tcPr>
          <w:p w:rsidR="00DF0667" w:rsidRPr="006C34B4" w:rsidRDefault="00DF0667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DF0667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:rsidR="00DF0667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DF0667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F0667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DF0667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DF0667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DF0667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F0667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C60576" w:rsidRPr="006C34B4" w:rsidTr="0077592E">
        <w:trPr>
          <w:cantSplit/>
          <w:trHeight w:val="327"/>
        </w:trPr>
        <w:tc>
          <w:tcPr>
            <w:tcW w:w="4132" w:type="dxa"/>
            <w:vAlign w:val="bottom"/>
          </w:tcPr>
          <w:p w:rsidR="000B5EF6" w:rsidRPr="006C34B4" w:rsidRDefault="000B5EF6" w:rsidP="000B5EF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6C34B4" w:rsidTr="0077592E">
        <w:trPr>
          <w:cantSplit/>
          <w:trHeight w:val="353"/>
        </w:trPr>
        <w:tc>
          <w:tcPr>
            <w:tcW w:w="4132" w:type="dxa"/>
            <w:vAlign w:val="bottom"/>
          </w:tcPr>
          <w:p w:rsidR="000B5EF6" w:rsidRPr="006C34B4" w:rsidRDefault="000B5EF6" w:rsidP="000B5EF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:rsidR="000B5EF6" w:rsidRPr="006C34B4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vAlign w:val="bottom"/>
          </w:tcPr>
          <w:p w:rsidR="000B5EF6" w:rsidRPr="006C34B4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vAlign w:val="bottom"/>
          </w:tcPr>
          <w:p w:rsidR="000B5EF6" w:rsidRPr="006C34B4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0B5EF6" w:rsidRPr="006C34B4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6C34B4" w:rsidTr="0077592E">
        <w:trPr>
          <w:cantSplit/>
          <w:trHeight w:val="80"/>
        </w:trPr>
        <w:tc>
          <w:tcPr>
            <w:tcW w:w="4132" w:type="dxa"/>
            <w:vAlign w:val="bottom"/>
          </w:tcPr>
          <w:p w:rsidR="000B5EF6" w:rsidRPr="006C34B4" w:rsidRDefault="000B5EF6" w:rsidP="000B5EF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6C34B4" w:rsidTr="0077592E">
        <w:trPr>
          <w:cantSplit/>
          <w:trHeight w:val="315"/>
        </w:trPr>
        <w:tc>
          <w:tcPr>
            <w:tcW w:w="4132" w:type="dxa"/>
            <w:vAlign w:val="bottom"/>
          </w:tcPr>
          <w:p w:rsidR="00D77262" w:rsidRPr="006C34B4" w:rsidRDefault="00D77262" w:rsidP="00D77262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เงินเบิกเกินบัญชีธนาคาร</w:t>
            </w:r>
          </w:p>
          <w:p w:rsidR="00D77262" w:rsidRPr="006C34B4" w:rsidRDefault="00D77262" w:rsidP="00D77262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:rsidR="00BC158E" w:rsidRPr="006C34B4" w:rsidRDefault="00BC158E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MOR, </w:t>
            </w:r>
          </w:p>
          <w:p w:rsidR="00D77262" w:rsidRPr="006C34B4" w:rsidRDefault="00BC158E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MOR -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D77262" w:rsidRPr="006C34B4" w:rsidRDefault="00D77262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MOR, </w:t>
            </w:r>
          </w:p>
          <w:p w:rsidR="00D77262" w:rsidRPr="006C34B4" w:rsidRDefault="00D77262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MOR -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BC158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BC158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368" w:type="dxa"/>
            <w:shd w:val="clear" w:color="auto" w:fill="auto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</w:tr>
      <w:tr w:rsidR="00C60576" w:rsidRPr="006C34B4" w:rsidTr="0077592E">
        <w:trPr>
          <w:cantSplit/>
          <w:trHeight w:val="315"/>
        </w:trPr>
        <w:tc>
          <w:tcPr>
            <w:tcW w:w="4132" w:type="dxa"/>
            <w:vAlign w:val="bottom"/>
          </w:tcPr>
          <w:p w:rsidR="00D77262" w:rsidRPr="006C34B4" w:rsidRDefault="00D77262" w:rsidP="00263A81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8" w:type="dxa"/>
            <w:shd w:val="clear" w:color="auto" w:fill="auto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C158E" w:rsidRPr="006C34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260" w:type="dxa"/>
            <w:shd w:val="clear" w:color="auto" w:fill="auto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368" w:type="dxa"/>
            <w:shd w:val="clear" w:color="auto" w:fill="auto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C158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C158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60576" w:rsidRPr="006C34B4" w:rsidTr="0077592E">
        <w:trPr>
          <w:cantSplit/>
          <w:trHeight w:val="315"/>
        </w:trPr>
        <w:tc>
          <w:tcPr>
            <w:tcW w:w="4132" w:type="dxa"/>
            <w:vAlign w:val="bottom"/>
          </w:tcPr>
          <w:p w:rsidR="00D77262" w:rsidRPr="006C34B4" w:rsidRDefault="00D77262" w:rsidP="00D77262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เงินกู้ยืมระยะสั้นจากบุคคลภายนอก</w:t>
            </w:r>
          </w:p>
        </w:tc>
        <w:tc>
          <w:tcPr>
            <w:tcW w:w="1328" w:type="dxa"/>
            <w:shd w:val="clear" w:color="auto" w:fill="auto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C158E" w:rsidRPr="006C34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BC158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C158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60576" w:rsidRPr="006C34B4" w:rsidTr="0077592E">
        <w:trPr>
          <w:cantSplit/>
          <w:trHeight w:val="315"/>
        </w:trPr>
        <w:tc>
          <w:tcPr>
            <w:tcW w:w="4132" w:type="dxa"/>
            <w:vAlign w:val="bottom"/>
          </w:tcPr>
          <w:p w:rsidR="00D77262" w:rsidRPr="006C34B4" w:rsidRDefault="00D77262" w:rsidP="00D77262">
            <w:pPr>
              <w:pStyle w:val="Heading6"/>
              <w:spacing w:before="0" w:after="0"/>
              <w:ind w:left="964" w:right="-12"/>
              <w:jc w:val="left"/>
              <w:rPr>
                <w:rFonts w:ascii="Browallia New" w:hAnsi="Browallia New" w:cs="Browallia New"/>
                <w:i w:val="0"/>
                <w:iCs w:val="0"/>
                <w:spacing w:val="-8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i w:val="0"/>
                <w:iCs w:val="0"/>
                <w:spacing w:val="-8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28" w:type="dxa"/>
            <w:shd w:val="clear" w:color="auto" w:fill="auto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2E25" w:rsidRPr="006C34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BC158E" w:rsidRPr="006C34B4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70EB1" w:rsidRPr="006C34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C158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BC158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60576" w:rsidRPr="006C34B4" w:rsidTr="0077592E">
        <w:trPr>
          <w:cantSplit/>
          <w:trHeight w:val="315"/>
        </w:trPr>
        <w:tc>
          <w:tcPr>
            <w:tcW w:w="4132" w:type="dxa"/>
            <w:vAlign w:val="bottom"/>
          </w:tcPr>
          <w:p w:rsidR="00D77262" w:rsidRPr="006C34B4" w:rsidRDefault="00D77262" w:rsidP="00D77262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:rsidR="00D77262" w:rsidRPr="006C34B4" w:rsidRDefault="00D77262" w:rsidP="00D77262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:rsidR="00BC158E" w:rsidRPr="006C34B4" w:rsidRDefault="00BC158E" w:rsidP="00BC15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</w:p>
          <w:p w:rsidR="00D77262" w:rsidRPr="006C34B4" w:rsidRDefault="00BC158E" w:rsidP="00BC15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60" w:type="dxa"/>
            <w:shd w:val="clear" w:color="auto" w:fill="auto"/>
          </w:tcPr>
          <w:p w:rsidR="00D77262" w:rsidRPr="006C34B4" w:rsidRDefault="00D77262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</w:p>
          <w:p w:rsidR="00D77262" w:rsidRPr="006C34B4" w:rsidRDefault="00D77262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BC158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BC158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shd w:val="clear" w:color="auto" w:fill="auto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</w:tr>
    </w:tbl>
    <w:p w:rsidR="00E53812" w:rsidRPr="006C34B4" w:rsidRDefault="00E53812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620FE1" w:rsidRPr="006C34B4" w:rsidRDefault="00620FE1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C60576" w:rsidRPr="006C34B4" w:rsidTr="00267EF9">
        <w:trPr>
          <w:cantSplit/>
          <w:trHeight w:val="365"/>
        </w:trPr>
        <w:tc>
          <w:tcPr>
            <w:tcW w:w="3974" w:type="dxa"/>
            <w:vAlign w:val="bottom"/>
          </w:tcPr>
          <w:p w:rsidR="0042527E" w:rsidRPr="006C34B4" w:rsidRDefault="004252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:rsidR="0042527E" w:rsidRPr="006C34B4" w:rsidRDefault="00DD21C1" w:rsidP="008E5E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42527E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42527E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60576" w:rsidRPr="006C34B4" w:rsidTr="00267EF9">
        <w:trPr>
          <w:cantSplit/>
          <w:trHeight w:val="327"/>
        </w:trPr>
        <w:tc>
          <w:tcPr>
            <w:tcW w:w="3974" w:type="dxa"/>
            <w:vAlign w:val="bottom"/>
          </w:tcPr>
          <w:p w:rsidR="00DF0667" w:rsidRPr="006C34B4" w:rsidRDefault="00DF0667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F0667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DF0667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DF0667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F0667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DF0667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DF0667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DF0667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F0667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C60576" w:rsidRPr="006C34B4" w:rsidTr="00267EF9">
        <w:trPr>
          <w:cantSplit/>
          <w:trHeight w:val="327"/>
        </w:trPr>
        <w:tc>
          <w:tcPr>
            <w:tcW w:w="3974" w:type="dxa"/>
            <w:vAlign w:val="bottom"/>
          </w:tcPr>
          <w:p w:rsidR="00B91929" w:rsidRPr="006C34B4" w:rsidRDefault="00B91929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B91929" w:rsidRPr="006C34B4" w:rsidRDefault="000B5EF6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B91929" w:rsidRPr="006C34B4" w:rsidRDefault="000B5EF6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B91929" w:rsidRPr="006C34B4" w:rsidRDefault="000B5EF6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B91929" w:rsidRPr="006C34B4" w:rsidRDefault="000B5EF6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6C34B4" w:rsidTr="00267EF9">
        <w:trPr>
          <w:cantSplit/>
          <w:trHeight w:val="353"/>
        </w:trPr>
        <w:tc>
          <w:tcPr>
            <w:tcW w:w="3974" w:type="dxa"/>
            <w:vAlign w:val="bottom"/>
          </w:tcPr>
          <w:p w:rsidR="00B91929" w:rsidRPr="006C34B4" w:rsidRDefault="00B91929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B91929" w:rsidRPr="006C34B4" w:rsidRDefault="00B91929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vAlign w:val="bottom"/>
          </w:tcPr>
          <w:p w:rsidR="00B91929" w:rsidRPr="006C34B4" w:rsidRDefault="00B91929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vAlign w:val="bottom"/>
          </w:tcPr>
          <w:p w:rsidR="00B91929" w:rsidRPr="006C34B4" w:rsidRDefault="00B91929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B91929" w:rsidRPr="006C34B4" w:rsidRDefault="00B91929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6C34B4" w:rsidTr="008E5E7E">
        <w:trPr>
          <w:cantSplit/>
          <w:trHeight w:val="80"/>
        </w:trPr>
        <w:tc>
          <w:tcPr>
            <w:tcW w:w="3974" w:type="dxa"/>
            <w:vAlign w:val="bottom"/>
          </w:tcPr>
          <w:p w:rsidR="00B91929" w:rsidRPr="006C34B4" w:rsidRDefault="00B91929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B91929" w:rsidRPr="006C34B4" w:rsidRDefault="00B91929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B91929" w:rsidRPr="006C34B4" w:rsidRDefault="00B91929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B91929" w:rsidRPr="006C34B4" w:rsidRDefault="00B91929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B91929" w:rsidRPr="006C34B4" w:rsidRDefault="00B91929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6C34B4" w:rsidTr="008E5E7E">
        <w:trPr>
          <w:cantSplit/>
          <w:trHeight w:val="315"/>
        </w:trPr>
        <w:tc>
          <w:tcPr>
            <w:tcW w:w="3974" w:type="dxa"/>
            <w:vAlign w:val="bottom"/>
          </w:tcPr>
          <w:p w:rsidR="00D77262" w:rsidRPr="006C34B4" w:rsidRDefault="00D77262" w:rsidP="00D77262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auto"/>
          </w:tcPr>
          <w:p w:rsidR="00D77262" w:rsidRPr="006C34B4" w:rsidRDefault="006A7A7E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MOR, MOR -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D77262" w:rsidRPr="006C34B4" w:rsidRDefault="00D77262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MOR, MOR -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6A7A7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6A7A7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368" w:type="dxa"/>
            <w:shd w:val="clear" w:color="auto" w:fill="auto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</w:tr>
      <w:tr w:rsidR="006A7A7E" w:rsidRPr="006C34B4" w:rsidTr="008E5E7E">
        <w:trPr>
          <w:cantSplit/>
          <w:trHeight w:val="315"/>
        </w:trPr>
        <w:tc>
          <w:tcPr>
            <w:tcW w:w="3974" w:type="dxa"/>
            <w:vAlign w:val="bottom"/>
          </w:tcPr>
          <w:p w:rsidR="006A7A7E" w:rsidRPr="006C34B4" w:rsidRDefault="006A7A7E" w:rsidP="00263A81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:rsidR="006A7A7E" w:rsidRPr="006C34B4" w:rsidRDefault="00082449" w:rsidP="006A7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A7A7E" w:rsidRPr="006C34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368" w:type="dxa"/>
            <w:shd w:val="clear" w:color="auto" w:fill="auto"/>
          </w:tcPr>
          <w:p w:rsidR="006A7A7E" w:rsidRPr="006C34B4" w:rsidRDefault="00082449" w:rsidP="006A7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A7A7E" w:rsidRPr="006C34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368" w:type="dxa"/>
            <w:shd w:val="clear" w:color="auto" w:fill="auto"/>
          </w:tcPr>
          <w:p w:rsidR="006A7A7E" w:rsidRPr="006C34B4" w:rsidRDefault="00082449" w:rsidP="006A7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A7A7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A7A7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6A7A7E" w:rsidRPr="006C34B4" w:rsidRDefault="00082449" w:rsidP="006A7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A7A7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A7A7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A7A7E" w:rsidRPr="006C34B4" w:rsidTr="008E5E7E">
        <w:trPr>
          <w:cantSplit/>
          <w:trHeight w:val="315"/>
        </w:trPr>
        <w:tc>
          <w:tcPr>
            <w:tcW w:w="3974" w:type="dxa"/>
            <w:vAlign w:val="bottom"/>
          </w:tcPr>
          <w:p w:rsidR="006A7A7E" w:rsidRPr="006C34B4" w:rsidRDefault="006A7A7E" w:rsidP="006A7A7E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เงินกู้ยืมระยะสั้นจากบุคคลภายนอก</w:t>
            </w:r>
          </w:p>
        </w:tc>
        <w:tc>
          <w:tcPr>
            <w:tcW w:w="1368" w:type="dxa"/>
            <w:shd w:val="clear" w:color="auto" w:fill="auto"/>
          </w:tcPr>
          <w:p w:rsidR="006A7A7E" w:rsidRPr="006C34B4" w:rsidRDefault="00082449" w:rsidP="006A7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A7A7E" w:rsidRPr="006C34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:rsidR="006A7A7E" w:rsidRPr="006C34B4" w:rsidRDefault="00082449" w:rsidP="006A7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A7A7E" w:rsidRPr="006C34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:rsidR="006A7A7E" w:rsidRPr="006C34B4" w:rsidRDefault="00082449" w:rsidP="006A7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6A7A7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A7A7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6A7A7E" w:rsidRPr="006C34B4" w:rsidRDefault="00082449" w:rsidP="006A7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6A7A7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A7A7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A7A7E" w:rsidRPr="006C34B4" w:rsidTr="008E5E7E">
        <w:trPr>
          <w:cantSplit/>
          <w:trHeight w:val="315"/>
        </w:trPr>
        <w:tc>
          <w:tcPr>
            <w:tcW w:w="3974" w:type="dxa"/>
            <w:vAlign w:val="bottom"/>
          </w:tcPr>
          <w:p w:rsidR="006A7A7E" w:rsidRPr="006C34B4" w:rsidRDefault="006A7A7E" w:rsidP="006A7A7E">
            <w:pPr>
              <w:pStyle w:val="Heading6"/>
              <w:spacing w:before="0" w:after="0"/>
              <w:ind w:left="964" w:right="-90"/>
              <w:jc w:val="left"/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:rsidR="006A7A7E" w:rsidRPr="006C34B4" w:rsidRDefault="006A7A7E" w:rsidP="006A7A7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6A7A7E" w:rsidRPr="006C34B4" w:rsidRDefault="006A7A7E" w:rsidP="006A7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MOR +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</w:p>
          <w:p w:rsidR="006A7A7E" w:rsidRPr="006C34B4" w:rsidRDefault="00082449" w:rsidP="006A7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2E25" w:rsidRPr="006C34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:rsidR="006A7A7E" w:rsidRPr="006C34B4" w:rsidRDefault="006A7A7E" w:rsidP="006A7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MOR +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</w:p>
          <w:p w:rsidR="006A7A7E" w:rsidRPr="006C34B4" w:rsidRDefault="00082449" w:rsidP="006A7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A7A7E" w:rsidRPr="006C34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:rsidR="006A7A7E" w:rsidRPr="006C34B4" w:rsidRDefault="00082449" w:rsidP="006A7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6A7A7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A7A7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6A7A7E" w:rsidRPr="006C34B4" w:rsidRDefault="00082449" w:rsidP="006A7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6A7A7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A7A7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A7A7E" w:rsidRPr="006C34B4" w:rsidTr="008E5E7E">
        <w:trPr>
          <w:cantSplit/>
          <w:trHeight w:val="315"/>
        </w:trPr>
        <w:tc>
          <w:tcPr>
            <w:tcW w:w="3974" w:type="dxa"/>
            <w:vAlign w:val="bottom"/>
          </w:tcPr>
          <w:p w:rsidR="006A7A7E" w:rsidRPr="006C34B4" w:rsidRDefault="006A7A7E" w:rsidP="006A7A7E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:rsidR="006A7A7E" w:rsidRPr="006C34B4" w:rsidRDefault="006A7A7E" w:rsidP="006A7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:rsidR="006A7A7E" w:rsidRPr="006C34B4" w:rsidRDefault="006A7A7E" w:rsidP="006A7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:rsidR="006A7A7E" w:rsidRPr="006C34B4" w:rsidRDefault="00082449" w:rsidP="006A7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6A7A7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6A7A7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368" w:type="dxa"/>
            <w:shd w:val="clear" w:color="auto" w:fill="auto"/>
          </w:tcPr>
          <w:p w:rsidR="006A7A7E" w:rsidRPr="006C34B4" w:rsidRDefault="00082449" w:rsidP="006A7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6A7A7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6A7A7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</w:tbl>
    <w:p w:rsidR="00E53812" w:rsidRPr="006C34B4" w:rsidRDefault="00E53812" w:rsidP="008E5E7E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:rsidR="00A32ABC" w:rsidRPr="006C34B4" w:rsidRDefault="00C47EC4" w:rsidP="00A32ABC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082449" w:rsidRPr="00082449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A32ABC" w:rsidRPr="006C34B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32ABC" w:rsidRPr="006C34B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เงินกู้ยืม </w:t>
      </w:r>
      <w:r w:rsidR="00A32ABC" w:rsidRPr="006C34B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A32ABC" w:rsidRPr="006C34B4" w:rsidRDefault="00A32ABC" w:rsidP="00A32ABC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A32ABC" w:rsidRPr="006C34B4" w:rsidRDefault="00082449" w:rsidP="00A32ABC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A32ABC" w:rsidRPr="006C34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82449">
        <w:rPr>
          <w:rFonts w:ascii="Browallia New" w:hAnsi="Browallia New" w:cs="Browallia New"/>
          <w:b/>
          <w:bCs/>
          <w:sz w:val="26"/>
          <w:szCs w:val="26"/>
        </w:rPr>
        <w:t>5</w:t>
      </w:r>
      <w:r w:rsidR="00A32ABC"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="00A32ABC" w:rsidRPr="006C34B4">
        <w:rPr>
          <w:rFonts w:ascii="Browallia New" w:hAnsi="Browallia New" w:cs="Browallia New"/>
          <w:b/>
          <w:bCs/>
          <w:sz w:val="26"/>
          <w:szCs w:val="26"/>
          <w:cs/>
        </w:rPr>
        <w:t>วงเงินกู้ยืม</w:t>
      </w:r>
      <w:r w:rsidR="00A32ABC" w:rsidRPr="006C34B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A32ABC" w:rsidRPr="006C34B4" w:rsidRDefault="00A32ABC" w:rsidP="008E5E7E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40C1B" w:rsidRPr="006C34B4" w:rsidRDefault="00A40C1B" w:rsidP="008E5E7E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กลุ่มกิจการและบริษัทมีวงเงินกู้ยืมที่ยังไม่ได้เบิกใช้ดังต่อไปนี้</w:t>
      </w:r>
    </w:p>
    <w:p w:rsidR="00A40C1B" w:rsidRPr="006C34B4" w:rsidRDefault="00A40C1B" w:rsidP="008E5E7E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8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34"/>
        <w:gridCol w:w="1301"/>
        <w:gridCol w:w="1301"/>
        <w:gridCol w:w="1301"/>
        <w:gridCol w:w="1301"/>
      </w:tblGrid>
      <w:tr w:rsidR="00C60576" w:rsidRPr="006C34B4" w:rsidTr="00D911C1">
        <w:trPr>
          <w:cantSplit/>
          <w:trHeight w:val="365"/>
        </w:trPr>
        <w:tc>
          <w:tcPr>
            <w:tcW w:w="4234" w:type="dxa"/>
            <w:vAlign w:val="bottom"/>
          </w:tcPr>
          <w:p w:rsidR="00A40C1B" w:rsidRPr="006C34B4" w:rsidRDefault="00A40C1B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gridSpan w:val="2"/>
            <w:vAlign w:val="bottom"/>
          </w:tcPr>
          <w:p w:rsidR="00A40C1B" w:rsidRPr="006C34B4" w:rsidRDefault="00A40C1B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2" w:type="dxa"/>
            <w:gridSpan w:val="2"/>
            <w:vAlign w:val="bottom"/>
          </w:tcPr>
          <w:p w:rsidR="00A40C1B" w:rsidRPr="006C34B4" w:rsidRDefault="00A40C1B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6C34B4" w:rsidTr="007310CE">
        <w:trPr>
          <w:cantSplit/>
          <w:trHeight w:val="327"/>
        </w:trPr>
        <w:tc>
          <w:tcPr>
            <w:tcW w:w="4234" w:type="dxa"/>
            <w:vAlign w:val="bottom"/>
          </w:tcPr>
          <w:p w:rsidR="00DF0667" w:rsidRPr="006C34B4" w:rsidRDefault="00DF0667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DF0667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01" w:type="dxa"/>
            <w:vAlign w:val="bottom"/>
          </w:tcPr>
          <w:p w:rsidR="00DF0667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DF0667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F0667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01" w:type="dxa"/>
            <w:vAlign w:val="bottom"/>
          </w:tcPr>
          <w:p w:rsidR="00DF0667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01" w:type="dxa"/>
            <w:vAlign w:val="bottom"/>
          </w:tcPr>
          <w:p w:rsidR="00DF0667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DF0667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F0667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C60576" w:rsidRPr="006C34B4" w:rsidTr="00D911C1">
        <w:trPr>
          <w:cantSplit/>
          <w:trHeight w:val="327"/>
        </w:trPr>
        <w:tc>
          <w:tcPr>
            <w:tcW w:w="4234" w:type="dxa"/>
            <w:vAlign w:val="bottom"/>
          </w:tcPr>
          <w:p w:rsidR="000B5EF6" w:rsidRPr="006C34B4" w:rsidRDefault="000B5EF6" w:rsidP="000B5EF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01" w:type="dxa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01" w:type="dxa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01" w:type="dxa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6C34B4" w:rsidTr="00D911C1">
        <w:trPr>
          <w:cantSplit/>
          <w:trHeight w:val="353"/>
        </w:trPr>
        <w:tc>
          <w:tcPr>
            <w:tcW w:w="4234" w:type="dxa"/>
            <w:vAlign w:val="bottom"/>
          </w:tcPr>
          <w:p w:rsidR="00B25CD7" w:rsidRPr="006C34B4" w:rsidRDefault="00B25CD7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1" w:type="dxa"/>
            <w:vAlign w:val="bottom"/>
          </w:tcPr>
          <w:p w:rsidR="00B25CD7" w:rsidRPr="006C34B4" w:rsidRDefault="00B25CD7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vAlign w:val="bottom"/>
          </w:tcPr>
          <w:p w:rsidR="00B25CD7" w:rsidRPr="006C34B4" w:rsidRDefault="00B25CD7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vAlign w:val="bottom"/>
          </w:tcPr>
          <w:p w:rsidR="00B25CD7" w:rsidRPr="006C34B4" w:rsidRDefault="00B25CD7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vAlign w:val="bottom"/>
          </w:tcPr>
          <w:p w:rsidR="00B25CD7" w:rsidRPr="006C34B4" w:rsidRDefault="00B25CD7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6C34B4" w:rsidTr="008E5E7E">
        <w:trPr>
          <w:cantSplit/>
          <w:trHeight w:val="80"/>
        </w:trPr>
        <w:tc>
          <w:tcPr>
            <w:tcW w:w="4234" w:type="dxa"/>
            <w:vAlign w:val="bottom"/>
          </w:tcPr>
          <w:p w:rsidR="00B25CD7" w:rsidRPr="006C34B4" w:rsidRDefault="00B25CD7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B25CD7" w:rsidRPr="006C34B4" w:rsidRDefault="00B25CD7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B25CD7" w:rsidRPr="006C34B4" w:rsidRDefault="00B25CD7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B25CD7" w:rsidRPr="006C34B4" w:rsidRDefault="00B25CD7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B25CD7" w:rsidRPr="006C34B4" w:rsidRDefault="00B25CD7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6C34B4" w:rsidTr="008E5E7E">
        <w:trPr>
          <w:cantSplit/>
          <w:trHeight w:val="327"/>
        </w:trPr>
        <w:tc>
          <w:tcPr>
            <w:tcW w:w="4234" w:type="dxa"/>
            <w:vAlign w:val="bottom"/>
          </w:tcPr>
          <w:p w:rsidR="00B25CD7" w:rsidRPr="006C34B4" w:rsidRDefault="00B25CD7" w:rsidP="008E5E7E">
            <w:pPr>
              <w:pStyle w:val="Heading6"/>
              <w:spacing w:before="0" w:after="0"/>
              <w:ind w:left="964"/>
              <w:jc w:val="left"/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</w:rPr>
            </w:pPr>
            <w:r w:rsidRPr="006C34B4"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B25CD7" w:rsidRPr="006C34B4" w:rsidRDefault="00B25CD7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B25CD7" w:rsidRPr="006C34B4" w:rsidRDefault="00B25CD7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B25CD7" w:rsidRPr="006C34B4" w:rsidRDefault="00B25CD7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B25CD7" w:rsidRPr="006C34B4" w:rsidRDefault="00B25CD7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77262" w:rsidRPr="006C34B4" w:rsidTr="008E5E7E">
        <w:trPr>
          <w:cantSplit/>
          <w:trHeight w:val="315"/>
        </w:trPr>
        <w:tc>
          <w:tcPr>
            <w:tcW w:w="4234" w:type="dxa"/>
            <w:vAlign w:val="bottom"/>
          </w:tcPr>
          <w:p w:rsidR="00D77262" w:rsidRPr="006C34B4" w:rsidRDefault="00FE6C81" w:rsidP="00D77262">
            <w:pPr>
              <w:pStyle w:val="Heading6"/>
              <w:spacing w:before="0" w:after="0"/>
              <w:ind w:left="964"/>
              <w:jc w:val="left"/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</w:rPr>
            </w:pPr>
            <w:r w:rsidRPr="006C34B4"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</w:rPr>
              <w:t xml:space="preserve">   </w:t>
            </w:r>
            <w:r w:rsidR="00D77262" w:rsidRPr="006C34B4"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  <w:cs/>
              </w:rPr>
              <w:t xml:space="preserve">- ครบกำหนดภายใน </w:t>
            </w:r>
            <w:r w:rsidR="00082449" w:rsidRPr="00082449"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</w:rPr>
              <w:t>1</w:t>
            </w:r>
            <w:r w:rsidR="00D77262" w:rsidRPr="006C34B4"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605BD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BB713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15D6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F15D6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D77262" w:rsidRPr="006C34B4" w:rsidRDefault="00082449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D7726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</w:tbl>
    <w:p w:rsidR="00A40C1B" w:rsidRPr="006C34B4" w:rsidRDefault="00A40C1B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:rsidR="00A40C1B" w:rsidRPr="006C34B4" w:rsidRDefault="00A40C1B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วงเงินกู้ยืมที่จะครบกำหนดภายในหนึ่งปี </w:t>
      </w:r>
      <w:r w:rsidR="00D749C2" w:rsidRPr="006C34B4">
        <w:rPr>
          <w:rFonts w:ascii="Browallia New" w:hAnsi="Browallia New" w:cs="Browallia New"/>
          <w:sz w:val="26"/>
          <w:szCs w:val="26"/>
          <w:cs/>
        </w:rPr>
        <w:t>เป็นวงเงินกู้ยืมของแต่ละปีที่จะมีการทบทวนตามวาระ</w:t>
      </w:r>
      <w:r w:rsidRPr="006C34B4">
        <w:rPr>
          <w:rFonts w:ascii="Browallia New" w:hAnsi="Browallia New" w:cs="Browallia New"/>
          <w:sz w:val="26"/>
          <w:szCs w:val="26"/>
          <w:cs/>
        </w:rPr>
        <w:t>ได้รับมาเพื่อใช้ในการดำเนินงานของกลุ่มกิจการและบริษัท</w:t>
      </w:r>
    </w:p>
    <w:p w:rsidR="00A40C1B" w:rsidRPr="006C34B4" w:rsidRDefault="00A40C1B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:rsidR="00DA2658" w:rsidRPr="006C34B4" w:rsidRDefault="00A40C1B" w:rsidP="008E5E7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วงเงินกู้ยืมจำนวน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20</w:t>
      </w:r>
      <w:r w:rsidR="00F15D6E" w:rsidRPr="006C34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ค้ำประกันโดยหุ้นจำนวน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10</w:t>
      </w:r>
      <w:r w:rsidR="00F15D6E" w:rsidRPr="006C34B4">
        <w:rPr>
          <w:rFonts w:ascii="Browallia New" w:hAnsi="Browallia New" w:cs="Browallia New"/>
          <w:spacing w:val="-4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81</w:t>
      </w:r>
      <w:r w:rsidR="00C66CA9" w:rsidRPr="006C34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>ล้านหุ้น</w:t>
      </w:r>
      <w:r w:rsidR="00B81642" w:rsidRPr="006C34B4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31</w:t>
      </w:r>
      <w:r w:rsidR="00B81642" w:rsidRPr="006C34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81642"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0B5EF6"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2562</w:t>
      </w:r>
      <w:r w:rsidR="00B81642"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81642" w:rsidRPr="006C34B4">
        <w:rPr>
          <w:rFonts w:ascii="Browallia New" w:hAnsi="Browallia New" w:cs="Browallia New"/>
          <w:spacing w:val="-4"/>
          <w:sz w:val="26"/>
          <w:szCs w:val="26"/>
        </w:rPr>
        <w:t>:</w:t>
      </w:r>
      <w:r w:rsidR="00D77262" w:rsidRPr="006C34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10</w:t>
      </w:r>
      <w:r w:rsidR="00D77262" w:rsidRPr="006C34B4">
        <w:rPr>
          <w:rFonts w:ascii="Browallia New" w:hAnsi="Browallia New" w:cs="Browallia New"/>
          <w:spacing w:val="-4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81</w:t>
      </w:r>
      <w:r w:rsidR="00D77262" w:rsidRPr="006C34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81642"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ล้านหุ้น) </w:t>
      </w:r>
      <w:r w:rsidR="00526EB5" w:rsidRPr="006C34B4">
        <w:rPr>
          <w:rFonts w:ascii="Browallia New" w:hAnsi="Browallia New" w:cs="Browallia New"/>
          <w:spacing w:val="-4"/>
          <w:sz w:val="26"/>
          <w:szCs w:val="26"/>
        </w:rPr>
        <w:br/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ของบริษัท ไทยโซลาร์ เอ็นเนอร์ยี่ จำกัด </w:t>
      </w:r>
      <w:r w:rsidRPr="006C34B4">
        <w:rPr>
          <w:rFonts w:ascii="Browallia New" w:hAnsi="Browallia New" w:cs="Browallia New"/>
          <w:spacing w:val="-4"/>
          <w:sz w:val="26"/>
          <w:szCs w:val="26"/>
        </w:rPr>
        <w:t>(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Pr="006C34B4">
        <w:rPr>
          <w:rFonts w:ascii="Browallia New" w:hAnsi="Browallia New" w:cs="Browallia New"/>
          <w:spacing w:val="-4"/>
          <w:sz w:val="26"/>
          <w:szCs w:val="26"/>
        </w:rPr>
        <w:t>) (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>หมายเหตุ</w:t>
      </w:r>
      <w:r w:rsidRPr="006C34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12</w:t>
      </w:r>
      <w:r w:rsidR="00320A60" w:rsidRPr="006C34B4">
        <w:rPr>
          <w:rFonts w:ascii="Browallia New" w:hAnsi="Browallia New" w:cs="Browallia New"/>
          <w:spacing w:val="-4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</w:t>
      </w:r>
      <w:r w:rsidRPr="006C34B4">
        <w:rPr>
          <w:rFonts w:ascii="Browallia New" w:hAnsi="Browallia New" w:cs="Browallia New"/>
          <w:spacing w:val="-4"/>
          <w:sz w:val="26"/>
          <w:szCs w:val="26"/>
        </w:rPr>
        <w:t>)</w:t>
      </w:r>
      <w:r w:rsidR="007D0230" w:rsidRPr="006C34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:rsidR="009C3E7C" w:rsidRPr="006C34B4" w:rsidRDefault="009C3E7C" w:rsidP="008E5E7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DA2658" w:rsidRPr="006C34B4" w:rsidRDefault="0020450B" w:rsidP="008E5E7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>วงเงินกู้ยืม</w:t>
      </w:r>
      <w:r w:rsidR="00DA2658"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132</w:t>
      </w:r>
      <w:r w:rsidR="00DA2658"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ค้ำประกันโดยที่ดินและอาคารของกลุ่มกิจการ ซึ่งมีมูลค่าตามบัญชี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99</w:t>
      </w:r>
      <w:r w:rsidR="00F15D6E" w:rsidRPr="006C34B4">
        <w:rPr>
          <w:rFonts w:ascii="Browallia New" w:hAnsi="Browallia New" w:cs="Browallia New"/>
          <w:spacing w:val="-4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62</w:t>
      </w:r>
      <w:r w:rsidR="00F15D6E" w:rsidRPr="006C34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2658"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0B5EF6" w:rsidRPr="006C34B4">
        <w:rPr>
          <w:rFonts w:ascii="Browallia New" w:hAnsi="Browallia New" w:cs="Browallia New"/>
          <w:spacing w:val="-4"/>
          <w:sz w:val="26"/>
          <w:szCs w:val="26"/>
        </w:rPr>
        <w:br/>
      </w:r>
      <w:r w:rsidR="00DA2658" w:rsidRPr="006C34B4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31</w:t>
      </w:r>
      <w:r w:rsidR="00DA2658"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0B5EF6"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2562</w:t>
      </w:r>
      <w:r w:rsidR="00DA2658" w:rsidRPr="006C34B4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="00D77262" w:rsidRPr="006C34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101</w:t>
      </w:r>
      <w:r w:rsidR="00D77262" w:rsidRPr="006C34B4">
        <w:rPr>
          <w:rFonts w:ascii="Browallia New" w:hAnsi="Browallia New" w:cs="Browallia New"/>
          <w:spacing w:val="-4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66</w:t>
      </w:r>
      <w:r w:rsidR="00D77262" w:rsidRPr="006C34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2658"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(หมายเหตุ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13</w:t>
      </w:r>
      <w:r w:rsidR="00DA2658" w:rsidRPr="006C34B4">
        <w:rPr>
          <w:rFonts w:ascii="Browallia New" w:hAnsi="Browallia New" w:cs="Browallia New"/>
          <w:spacing w:val="-4"/>
          <w:sz w:val="26"/>
          <w:szCs w:val="26"/>
        </w:rPr>
        <w:t>)</w:t>
      </w:r>
    </w:p>
    <w:p w:rsidR="00AC296F" w:rsidRPr="006C34B4" w:rsidRDefault="00AC296F" w:rsidP="008E5E7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AC296F" w:rsidRPr="006C34B4" w:rsidRDefault="00AC296F" w:rsidP="00AC296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วงเงินกู้ยืมจำนวน </w:t>
      </w:r>
      <w:r w:rsidR="00082449" w:rsidRPr="00082449">
        <w:rPr>
          <w:rFonts w:ascii="Browallia New" w:hAnsi="Browallia New" w:cs="Browallia New"/>
          <w:sz w:val="26"/>
          <w:szCs w:val="26"/>
        </w:rPr>
        <w:t>20</w:t>
      </w:r>
      <w:r w:rsidR="00F15D6E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ล้านบาท ค้ำประกันโดยหุ้นจำนวน </w:t>
      </w:r>
      <w:r w:rsidR="00082449" w:rsidRPr="00082449">
        <w:rPr>
          <w:rFonts w:ascii="Browallia New" w:hAnsi="Browallia New" w:cs="Browallia New"/>
          <w:sz w:val="26"/>
          <w:szCs w:val="26"/>
        </w:rPr>
        <w:t>15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ล้านหุ้น </w:t>
      </w:r>
      <w:r w:rsidRPr="006C34B4">
        <w:rPr>
          <w:rFonts w:ascii="Browallia New" w:hAnsi="Browallia New" w:cs="Browallia New"/>
          <w:sz w:val="26"/>
          <w:szCs w:val="26"/>
        </w:rPr>
        <w:t>(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6C34B4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2562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lang w:val="en-US"/>
        </w:rPr>
        <w:t>:</w:t>
      </w:r>
      <w:r w:rsidR="009C3E7C" w:rsidRPr="006C34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C3E7C" w:rsidRPr="006C34B4">
        <w:rPr>
          <w:rFonts w:ascii="Browallia New" w:hAnsi="Browallia New" w:cs="Browallia New"/>
          <w:sz w:val="26"/>
          <w:szCs w:val="26"/>
          <w:cs/>
        </w:rPr>
        <w:t>วงเงินกู้ยืมจำนวน</w:t>
      </w:r>
      <w:r w:rsidR="009C3E7C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05209B" w:rsidRPr="006C34B4">
        <w:rPr>
          <w:rFonts w:ascii="Browallia New" w:hAnsi="Browallia New" w:cs="Browallia New"/>
          <w:sz w:val="26"/>
          <w:szCs w:val="26"/>
        </w:rPr>
        <w:br/>
      </w:r>
      <w:r w:rsidR="00082449" w:rsidRPr="00082449">
        <w:rPr>
          <w:rFonts w:ascii="Browallia New" w:hAnsi="Browallia New" w:cs="Browallia New"/>
          <w:sz w:val="26"/>
          <w:szCs w:val="26"/>
        </w:rPr>
        <w:t>30</w:t>
      </w:r>
      <w:r w:rsidR="009C3E7C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9C3E7C" w:rsidRPr="006C34B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9C3E7C" w:rsidRPr="006C34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C3E7C" w:rsidRPr="006C34B4">
        <w:rPr>
          <w:rFonts w:ascii="Browallia New" w:hAnsi="Browallia New" w:cs="Browallia New"/>
          <w:spacing w:val="-6"/>
          <w:sz w:val="26"/>
          <w:szCs w:val="26"/>
          <w:cs/>
        </w:rPr>
        <w:t>ค้ำประกันโดยหุ้นจำนวน</w:t>
      </w:r>
      <w:r w:rsidRPr="006C34B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082449" w:rsidRPr="00082449">
        <w:rPr>
          <w:rFonts w:ascii="Browallia New" w:hAnsi="Browallia New" w:cs="Browallia New"/>
          <w:spacing w:val="-6"/>
          <w:sz w:val="26"/>
          <w:szCs w:val="26"/>
        </w:rPr>
        <w:t>15</w:t>
      </w:r>
      <w:r w:rsidRPr="006C34B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6C34B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ล้านหุ้น</w:t>
      </w:r>
      <w:r w:rsidRPr="006C34B4">
        <w:rPr>
          <w:rFonts w:ascii="Browallia New" w:hAnsi="Browallia New" w:cs="Browallia New"/>
          <w:spacing w:val="-6"/>
          <w:sz w:val="26"/>
          <w:szCs w:val="26"/>
        </w:rPr>
        <w:t>)</w:t>
      </w:r>
      <w:r w:rsidRPr="006C34B4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ของบริษัท เวฟ เอ็นเตอร์เทนเมนท์ จำกัด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(มหาชน)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</w:p>
    <w:p w:rsidR="00F134DC" w:rsidRPr="006C34B4" w:rsidRDefault="00E53812" w:rsidP="00B2249C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br w:type="page"/>
      </w:r>
      <w:r w:rsidR="00082449" w:rsidRPr="00082449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F134DC" w:rsidRPr="006C34B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F134DC" w:rsidRPr="006C34B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หนี้สินตามสัญญาเช่า</w:t>
      </w:r>
    </w:p>
    <w:p w:rsidR="00F134DC" w:rsidRPr="006C34B4" w:rsidRDefault="00F134DC" w:rsidP="00FA2621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134DC" w:rsidRPr="006C34B4" w:rsidTr="005B22A0">
        <w:tc>
          <w:tcPr>
            <w:tcW w:w="3686" w:type="dxa"/>
            <w:vAlign w:val="bottom"/>
          </w:tcPr>
          <w:p w:rsidR="00F134DC" w:rsidRPr="006C34B4" w:rsidRDefault="00F134DC" w:rsidP="00FA2621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F134DC" w:rsidRPr="006C34B4" w:rsidRDefault="00F134DC" w:rsidP="00FA2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F134DC" w:rsidRPr="006C34B4" w:rsidRDefault="00F134DC" w:rsidP="00FA2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34DC" w:rsidRPr="006C34B4" w:rsidTr="005B22A0">
        <w:tc>
          <w:tcPr>
            <w:tcW w:w="3686" w:type="dxa"/>
            <w:vAlign w:val="bottom"/>
          </w:tcPr>
          <w:p w:rsidR="00F134DC" w:rsidRPr="006C34B4" w:rsidRDefault="00F134DC" w:rsidP="00FA2621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34DC" w:rsidRPr="006C34B4" w:rsidRDefault="00082449" w:rsidP="00FA2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134DC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34DC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F134DC" w:rsidRPr="006C34B4" w:rsidRDefault="00082449" w:rsidP="00FA2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F134DC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34DC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vAlign w:val="bottom"/>
          </w:tcPr>
          <w:p w:rsidR="00F134DC" w:rsidRPr="006C34B4" w:rsidRDefault="00082449" w:rsidP="00FA2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134DC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34DC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F134DC" w:rsidRPr="006C34B4" w:rsidRDefault="00082449" w:rsidP="00FA2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F134DC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34DC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</w:tr>
      <w:tr w:rsidR="00F134DC" w:rsidRPr="006C34B4" w:rsidTr="005B22A0">
        <w:tc>
          <w:tcPr>
            <w:tcW w:w="3686" w:type="dxa"/>
            <w:vAlign w:val="bottom"/>
          </w:tcPr>
          <w:p w:rsidR="00F134DC" w:rsidRPr="006C34B4" w:rsidRDefault="00F134DC" w:rsidP="00FA2621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34DC" w:rsidRPr="006C34B4" w:rsidRDefault="00F134DC" w:rsidP="00FA2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F134DC" w:rsidRPr="006C34B4" w:rsidRDefault="00F134DC" w:rsidP="00FA2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F134DC" w:rsidRPr="006C34B4" w:rsidRDefault="00F134DC" w:rsidP="00FA2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F134DC" w:rsidRPr="006C34B4" w:rsidRDefault="00F134DC" w:rsidP="00FA2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134DC" w:rsidRPr="006C34B4" w:rsidTr="005B22A0">
        <w:tc>
          <w:tcPr>
            <w:tcW w:w="3686" w:type="dxa"/>
            <w:vAlign w:val="bottom"/>
          </w:tcPr>
          <w:p w:rsidR="00F134DC" w:rsidRPr="006C34B4" w:rsidRDefault="00F134DC" w:rsidP="00FA2621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34DC" w:rsidRPr="006C34B4" w:rsidRDefault="00F134DC" w:rsidP="00FA2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F134DC" w:rsidRPr="006C34B4" w:rsidRDefault="00F134DC" w:rsidP="00FA2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F134DC" w:rsidRPr="006C34B4" w:rsidRDefault="00F134DC" w:rsidP="00FA2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F134DC" w:rsidRPr="006C34B4" w:rsidRDefault="00F134DC" w:rsidP="00FA2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34DC" w:rsidRPr="006C34B4" w:rsidTr="005B22A0">
        <w:tc>
          <w:tcPr>
            <w:tcW w:w="3686" w:type="dxa"/>
            <w:vAlign w:val="bottom"/>
          </w:tcPr>
          <w:p w:rsidR="00F134DC" w:rsidRPr="006C34B4" w:rsidRDefault="00F134DC" w:rsidP="00FA2621">
            <w:pPr>
              <w:ind w:left="43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F134DC" w:rsidRPr="006C34B4" w:rsidRDefault="00F134DC" w:rsidP="00FA26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F134DC" w:rsidRPr="006C34B4" w:rsidRDefault="00F134DC" w:rsidP="00FA26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F134DC" w:rsidRPr="006C34B4" w:rsidRDefault="00F134DC" w:rsidP="00FA26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F134DC" w:rsidRPr="006C34B4" w:rsidRDefault="00F134DC" w:rsidP="00FA26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134DC" w:rsidRPr="006C34B4" w:rsidTr="005B22A0">
        <w:tc>
          <w:tcPr>
            <w:tcW w:w="3686" w:type="dxa"/>
            <w:vAlign w:val="bottom"/>
          </w:tcPr>
          <w:p w:rsidR="00F134DC" w:rsidRPr="006C34B4" w:rsidRDefault="00F134DC" w:rsidP="00FA2621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vAlign w:val="bottom"/>
          </w:tcPr>
          <w:p w:rsidR="00F134DC" w:rsidRPr="006C34B4" w:rsidRDefault="00F134DC" w:rsidP="00FA2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F134DC" w:rsidRPr="006C34B4" w:rsidRDefault="00F134DC" w:rsidP="00FA2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F134DC" w:rsidRPr="006C34B4" w:rsidRDefault="00F134DC" w:rsidP="00FA2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34DC" w:rsidRPr="006C34B4" w:rsidRDefault="00F134DC" w:rsidP="00FA2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34DC" w:rsidRPr="006C34B4" w:rsidTr="005B22A0">
        <w:tc>
          <w:tcPr>
            <w:tcW w:w="3686" w:type="dxa"/>
            <w:vAlign w:val="bottom"/>
          </w:tcPr>
          <w:p w:rsidR="00F134DC" w:rsidRPr="006C34B4" w:rsidRDefault="00F134DC" w:rsidP="00FA2621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F134DC" w:rsidRPr="006C34B4" w:rsidRDefault="00082449" w:rsidP="00FA2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FD21A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FD21A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440" w:type="dxa"/>
          </w:tcPr>
          <w:p w:rsidR="00F134DC" w:rsidRPr="006C34B4" w:rsidRDefault="00082449" w:rsidP="00FA2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21A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FD21A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440" w:type="dxa"/>
          </w:tcPr>
          <w:p w:rsidR="00F134DC" w:rsidRPr="006C34B4" w:rsidRDefault="00082449" w:rsidP="00FA2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D21A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FD21A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440" w:type="dxa"/>
            <w:vAlign w:val="bottom"/>
          </w:tcPr>
          <w:p w:rsidR="00F134DC" w:rsidRPr="006C34B4" w:rsidRDefault="00082449" w:rsidP="00FA2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FD21A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</w:tr>
      <w:tr w:rsidR="00F134DC" w:rsidRPr="006C34B4" w:rsidTr="005B22A0">
        <w:tc>
          <w:tcPr>
            <w:tcW w:w="3686" w:type="dxa"/>
            <w:vAlign w:val="bottom"/>
          </w:tcPr>
          <w:p w:rsidR="00F134DC" w:rsidRPr="006C34B4" w:rsidRDefault="00F134DC" w:rsidP="00FA2621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:rsidR="00F134DC" w:rsidRPr="006C34B4" w:rsidRDefault="00082449" w:rsidP="00FA2621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FD21A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FD21A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440" w:type="dxa"/>
          </w:tcPr>
          <w:p w:rsidR="00F134DC" w:rsidRPr="006C34B4" w:rsidRDefault="00082449" w:rsidP="00FA2621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21A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FD21A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440" w:type="dxa"/>
          </w:tcPr>
          <w:p w:rsidR="00F134DC" w:rsidRPr="006C34B4" w:rsidRDefault="00082449" w:rsidP="00FA2621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D21A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FD21A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440" w:type="dxa"/>
            <w:vAlign w:val="bottom"/>
          </w:tcPr>
          <w:p w:rsidR="00F134DC" w:rsidRPr="006C34B4" w:rsidRDefault="00082449" w:rsidP="00FA2621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21A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FD21A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F134DC" w:rsidRPr="006C34B4" w:rsidTr="005B22A0">
        <w:tc>
          <w:tcPr>
            <w:tcW w:w="3686" w:type="dxa"/>
            <w:vAlign w:val="bottom"/>
          </w:tcPr>
          <w:p w:rsidR="00F134DC" w:rsidRPr="006C34B4" w:rsidRDefault="00F134DC" w:rsidP="00FA2621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F134DC" w:rsidRPr="006C34B4" w:rsidRDefault="00082449" w:rsidP="00FA2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FD21A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FD21A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440" w:type="dxa"/>
          </w:tcPr>
          <w:p w:rsidR="00F134DC" w:rsidRPr="006C34B4" w:rsidRDefault="00082449" w:rsidP="00FA2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D21A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FD21A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</w:tcPr>
          <w:p w:rsidR="00F134DC" w:rsidRPr="006C34B4" w:rsidRDefault="00082449" w:rsidP="00FA2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D21A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FD21A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440" w:type="dxa"/>
            <w:vAlign w:val="bottom"/>
          </w:tcPr>
          <w:p w:rsidR="00F134DC" w:rsidRPr="006C34B4" w:rsidRDefault="00082449" w:rsidP="00FA2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21A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FD21AA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</w:tbl>
    <w:p w:rsidR="00B2249C" w:rsidRDefault="00B2249C" w:rsidP="00FA26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134DC" w:rsidRPr="006C34B4" w:rsidRDefault="00F134DC" w:rsidP="00FA26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:rsidR="00F134DC" w:rsidRPr="006C34B4" w:rsidRDefault="00F134DC" w:rsidP="00FA26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11"/>
        <w:gridCol w:w="1584"/>
        <w:gridCol w:w="1584"/>
        <w:gridCol w:w="1584"/>
      </w:tblGrid>
      <w:tr w:rsidR="00F134DC" w:rsidRPr="006C34B4" w:rsidTr="00BF3AA5">
        <w:trPr>
          <w:trHeight w:val="20"/>
        </w:trPr>
        <w:tc>
          <w:tcPr>
            <w:tcW w:w="4711" w:type="dxa"/>
            <w:vAlign w:val="center"/>
          </w:tcPr>
          <w:p w:rsidR="00F134DC" w:rsidRPr="006C34B4" w:rsidRDefault="00F134DC" w:rsidP="00FA2621">
            <w:pPr>
              <w:ind w:left="645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vAlign w:val="bottom"/>
            <w:hideMark/>
          </w:tcPr>
          <w:p w:rsidR="00F134DC" w:rsidRPr="006C34B4" w:rsidRDefault="00F134DC" w:rsidP="00FA2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ข้อมูลทางการเงินรวม</w:t>
            </w:r>
          </w:p>
        </w:tc>
      </w:tr>
      <w:tr w:rsidR="00F134DC" w:rsidRPr="006C34B4" w:rsidTr="00BF3AA5">
        <w:trPr>
          <w:trHeight w:val="20"/>
        </w:trPr>
        <w:tc>
          <w:tcPr>
            <w:tcW w:w="4711" w:type="dxa"/>
            <w:vAlign w:val="center"/>
          </w:tcPr>
          <w:p w:rsidR="00F134DC" w:rsidRPr="006C34B4" w:rsidRDefault="00F134DC" w:rsidP="00FA2621">
            <w:pPr>
              <w:ind w:left="64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584" w:type="dxa"/>
            <w:vAlign w:val="bottom"/>
            <w:hideMark/>
          </w:tcPr>
          <w:p w:rsidR="00F134DC" w:rsidRPr="006C34B4" w:rsidRDefault="00F134DC" w:rsidP="00FA2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</w:p>
          <w:p w:rsidR="00F134DC" w:rsidRPr="006C34B4" w:rsidRDefault="00F134DC" w:rsidP="00FA2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584" w:type="dxa"/>
            <w:vAlign w:val="bottom"/>
            <w:hideMark/>
          </w:tcPr>
          <w:p w:rsidR="00F134DC" w:rsidRPr="006C34B4" w:rsidRDefault="00F134DC" w:rsidP="00FA2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:rsidR="00F134DC" w:rsidRPr="006C34B4" w:rsidRDefault="00F134DC" w:rsidP="00FA2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584" w:type="dxa"/>
            <w:vAlign w:val="bottom"/>
            <w:hideMark/>
          </w:tcPr>
          <w:p w:rsidR="00F134DC" w:rsidRPr="006C34B4" w:rsidRDefault="00F134DC" w:rsidP="00FA2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:rsidR="00F134DC" w:rsidRPr="006C34B4" w:rsidRDefault="00F134DC" w:rsidP="00FA2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F134DC" w:rsidRPr="00FA2621" w:rsidTr="00BF3AA5">
        <w:trPr>
          <w:trHeight w:val="20"/>
        </w:trPr>
        <w:tc>
          <w:tcPr>
            <w:tcW w:w="4711" w:type="dxa"/>
            <w:vAlign w:val="center"/>
          </w:tcPr>
          <w:p w:rsidR="00F134DC" w:rsidRPr="00FA2621" w:rsidRDefault="00F134DC" w:rsidP="00FA2621">
            <w:pPr>
              <w:ind w:left="645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584" w:type="dxa"/>
            <w:vAlign w:val="center"/>
          </w:tcPr>
          <w:p w:rsidR="00F134DC" w:rsidRPr="00FA2621" w:rsidRDefault="00F134DC" w:rsidP="00FA2621">
            <w:pPr>
              <w:ind w:left="540"/>
              <w:jc w:val="lef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584" w:type="dxa"/>
            <w:vAlign w:val="center"/>
          </w:tcPr>
          <w:p w:rsidR="00F134DC" w:rsidRPr="00FA2621" w:rsidRDefault="00F134DC" w:rsidP="00FA2621">
            <w:pPr>
              <w:ind w:left="540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val="en-US" w:eastAsia="en-GB"/>
              </w:rPr>
            </w:pPr>
          </w:p>
        </w:tc>
        <w:tc>
          <w:tcPr>
            <w:tcW w:w="1584" w:type="dxa"/>
            <w:vAlign w:val="center"/>
          </w:tcPr>
          <w:p w:rsidR="00F134DC" w:rsidRPr="00FA2621" w:rsidRDefault="00F134DC" w:rsidP="00FA2621">
            <w:pPr>
              <w:ind w:left="540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val="en-US" w:eastAsia="en-GB"/>
              </w:rPr>
            </w:pPr>
          </w:p>
        </w:tc>
      </w:tr>
      <w:tr w:rsidR="00F134DC" w:rsidRPr="00FA2621" w:rsidTr="00BF3AA5">
        <w:trPr>
          <w:trHeight w:val="20"/>
        </w:trPr>
        <w:tc>
          <w:tcPr>
            <w:tcW w:w="4711" w:type="dxa"/>
            <w:hideMark/>
          </w:tcPr>
          <w:p w:rsidR="00F134DC" w:rsidRPr="00FA2621" w:rsidRDefault="00F134DC" w:rsidP="00FA2621">
            <w:pPr>
              <w:tabs>
                <w:tab w:val="left" w:pos="1985"/>
                <w:tab w:val="center" w:pos="4320"/>
                <w:tab w:val="right" w:pos="8640"/>
              </w:tabs>
              <w:ind w:left="645" w:hanging="18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584" w:type="dxa"/>
          </w:tcPr>
          <w:p w:rsidR="00F134DC" w:rsidRPr="00FA2621" w:rsidRDefault="00082449" w:rsidP="00FA26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134DC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F134DC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584" w:type="dxa"/>
          </w:tcPr>
          <w:p w:rsidR="00F134DC" w:rsidRPr="00FA2621" w:rsidRDefault="00F134DC" w:rsidP="00FA26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6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FA26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:rsidR="00F134DC" w:rsidRPr="00FA2621" w:rsidRDefault="00082449" w:rsidP="00FA26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134DC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F134DC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</w:tr>
      <w:tr w:rsidR="00F134DC" w:rsidRPr="00FA2621" w:rsidTr="00BF3AA5">
        <w:trPr>
          <w:trHeight w:val="20"/>
        </w:trPr>
        <w:tc>
          <w:tcPr>
            <w:tcW w:w="4711" w:type="dxa"/>
          </w:tcPr>
          <w:p w:rsidR="00F134DC" w:rsidRPr="00FA2621" w:rsidRDefault="00F134DC" w:rsidP="00FA2621">
            <w:pPr>
              <w:tabs>
                <w:tab w:val="left" w:pos="1985"/>
                <w:tab w:val="center" w:pos="4320"/>
                <w:tab w:val="right" w:pos="8640"/>
              </w:tabs>
              <w:ind w:left="645" w:hanging="18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รายการที่ไม่ใช่เงินสด :</w:t>
            </w:r>
          </w:p>
        </w:tc>
        <w:tc>
          <w:tcPr>
            <w:tcW w:w="1584" w:type="dxa"/>
          </w:tcPr>
          <w:p w:rsidR="00F134DC" w:rsidRPr="00FA2621" w:rsidRDefault="00F134DC" w:rsidP="00FA26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</w:tcPr>
          <w:p w:rsidR="00F134DC" w:rsidRPr="00FA2621" w:rsidRDefault="00F134DC" w:rsidP="00FA26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</w:tcPr>
          <w:p w:rsidR="00F134DC" w:rsidRPr="00FA2621" w:rsidRDefault="00F134DC" w:rsidP="00FA26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134DC" w:rsidRPr="00FA2621" w:rsidTr="00BF3AA5">
        <w:trPr>
          <w:trHeight w:val="20"/>
        </w:trPr>
        <w:tc>
          <w:tcPr>
            <w:tcW w:w="4711" w:type="dxa"/>
          </w:tcPr>
          <w:p w:rsidR="00F134DC" w:rsidRPr="00FA2621" w:rsidRDefault="00F134DC" w:rsidP="00FA2621">
            <w:pPr>
              <w:tabs>
                <w:tab w:val="left" w:pos="1985"/>
                <w:tab w:val="center" w:pos="4320"/>
                <w:tab w:val="right" w:pos="8640"/>
              </w:tabs>
              <w:ind w:left="645" w:hanging="18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584" w:type="dxa"/>
          </w:tcPr>
          <w:p w:rsidR="00F134DC" w:rsidRPr="00FA2621" w:rsidRDefault="00F134DC" w:rsidP="00FA26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6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:rsidR="00F134DC" w:rsidRPr="00FA2621" w:rsidRDefault="00082449" w:rsidP="00FA26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F134DC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584" w:type="dxa"/>
          </w:tcPr>
          <w:p w:rsidR="00F134DC" w:rsidRPr="00FA2621" w:rsidRDefault="00082449" w:rsidP="00FA26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F134DC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</w:tr>
      <w:tr w:rsidR="00F134DC" w:rsidRPr="00FA2621" w:rsidTr="00BF3AA5">
        <w:trPr>
          <w:trHeight w:val="20"/>
        </w:trPr>
        <w:tc>
          <w:tcPr>
            <w:tcW w:w="4711" w:type="dxa"/>
            <w:hideMark/>
          </w:tcPr>
          <w:p w:rsidR="00F134DC" w:rsidRPr="00FA2621" w:rsidRDefault="00F134DC" w:rsidP="00FA2621">
            <w:pPr>
              <w:tabs>
                <w:tab w:val="left" w:pos="1985"/>
                <w:tab w:val="center" w:pos="4320"/>
                <w:tab w:val="right" w:pos="8640"/>
              </w:tabs>
              <w:ind w:left="645" w:hanging="18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584" w:type="dxa"/>
          </w:tcPr>
          <w:p w:rsidR="00F134DC" w:rsidRPr="00FA2621" w:rsidRDefault="00F134DC" w:rsidP="00FA26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F134DC" w:rsidRPr="00FA2621" w:rsidRDefault="00F134DC" w:rsidP="00FA26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F134DC" w:rsidRPr="00FA2621" w:rsidRDefault="00F134DC" w:rsidP="00FA26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34DC" w:rsidRPr="00FA2621" w:rsidTr="00BF3AA5">
        <w:trPr>
          <w:trHeight w:val="20"/>
        </w:trPr>
        <w:tc>
          <w:tcPr>
            <w:tcW w:w="4711" w:type="dxa"/>
            <w:hideMark/>
          </w:tcPr>
          <w:p w:rsidR="00F134DC" w:rsidRPr="00FA2621" w:rsidRDefault="00F134DC" w:rsidP="00FA2621">
            <w:pPr>
              <w:tabs>
                <w:tab w:val="left" w:pos="1985"/>
                <w:tab w:val="center" w:pos="4320"/>
                <w:tab w:val="right" w:pos="8640"/>
              </w:tabs>
              <w:ind w:left="645" w:hanging="18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584" w:type="dxa"/>
          </w:tcPr>
          <w:p w:rsidR="00F134DC" w:rsidRPr="00FA2621" w:rsidRDefault="00F134DC" w:rsidP="00FA262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6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FA26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:rsidR="00F134DC" w:rsidRPr="00FA2621" w:rsidRDefault="00F134DC" w:rsidP="00FA262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6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:rsidR="00F134DC" w:rsidRPr="00FA2621" w:rsidRDefault="00F134DC" w:rsidP="00FA262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6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FA26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34DC" w:rsidRPr="00FA2621" w:rsidTr="00BF3AA5">
        <w:trPr>
          <w:trHeight w:val="20"/>
        </w:trPr>
        <w:tc>
          <w:tcPr>
            <w:tcW w:w="4711" w:type="dxa"/>
          </w:tcPr>
          <w:p w:rsidR="00F134DC" w:rsidRPr="00FA2621" w:rsidRDefault="00F134DC" w:rsidP="00FA2621">
            <w:pPr>
              <w:tabs>
                <w:tab w:val="left" w:pos="1985"/>
                <w:tab w:val="center" w:pos="4320"/>
                <w:tab w:val="right" w:pos="8640"/>
              </w:tabs>
              <w:ind w:left="645" w:hanging="18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มีนาคม พ.ศ. 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584" w:type="dxa"/>
          </w:tcPr>
          <w:p w:rsidR="00F134DC" w:rsidRPr="00FA2621" w:rsidRDefault="00082449" w:rsidP="00FA262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134DC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F134DC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584" w:type="dxa"/>
          </w:tcPr>
          <w:p w:rsidR="00F134DC" w:rsidRPr="00FA2621" w:rsidRDefault="00F134DC" w:rsidP="00FA262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6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FA26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:rsidR="00F134DC" w:rsidRPr="00FA2621" w:rsidRDefault="00082449" w:rsidP="00FA262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134DC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F134DC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</w:tr>
      <w:tr w:rsidR="00F134DC" w:rsidRPr="00FA2621" w:rsidTr="00BF3AA5">
        <w:trPr>
          <w:trHeight w:val="20"/>
        </w:trPr>
        <w:tc>
          <w:tcPr>
            <w:tcW w:w="4711" w:type="dxa"/>
            <w:hideMark/>
          </w:tcPr>
          <w:p w:rsidR="00F134DC" w:rsidRPr="00FA2621" w:rsidRDefault="00F134DC" w:rsidP="00FA2621">
            <w:pPr>
              <w:tabs>
                <w:tab w:val="left" w:pos="1985"/>
                <w:tab w:val="center" w:pos="4320"/>
                <w:tab w:val="right" w:pos="8640"/>
              </w:tabs>
              <w:ind w:left="660" w:hanging="18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F134DC" w:rsidRPr="00FA2621" w:rsidRDefault="00F134DC" w:rsidP="00FA2621">
            <w:pPr>
              <w:tabs>
                <w:tab w:val="left" w:pos="1985"/>
                <w:tab w:val="center" w:pos="4320"/>
                <w:tab w:val="right" w:pos="8640"/>
              </w:tabs>
              <w:ind w:left="66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F134DC" w:rsidRPr="00FA2621" w:rsidRDefault="00F134DC" w:rsidP="00FA2621">
            <w:pPr>
              <w:tabs>
                <w:tab w:val="left" w:pos="1985"/>
                <w:tab w:val="center" w:pos="4320"/>
                <w:tab w:val="right" w:pos="8640"/>
              </w:tabs>
              <w:ind w:left="66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F134DC" w:rsidRPr="00FA2621" w:rsidRDefault="00F134DC" w:rsidP="00FA2621">
            <w:pPr>
              <w:tabs>
                <w:tab w:val="left" w:pos="1985"/>
                <w:tab w:val="center" w:pos="4320"/>
                <w:tab w:val="right" w:pos="8640"/>
              </w:tabs>
              <w:ind w:left="66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F134DC" w:rsidRPr="00FA2621" w:rsidTr="00BF3AA5">
        <w:trPr>
          <w:trHeight w:val="20"/>
        </w:trPr>
        <w:tc>
          <w:tcPr>
            <w:tcW w:w="4711" w:type="dxa"/>
            <w:hideMark/>
          </w:tcPr>
          <w:p w:rsidR="00F134DC" w:rsidRPr="00FA2621" w:rsidRDefault="00F134DC" w:rsidP="00FA2621">
            <w:pPr>
              <w:tabs>
                <w:tab w:val="left" w:pos="1985"/>
                <w:tab w:val="center" w:pos="4320"/>
                <w:tab w:val="right" w:pos="8640"/>
              </w:tabs>
              <w:ind w:left="645" w:hanging="18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:rsidR="00F134DC" w:rsidRPr="00FA2621" w:rsidRDefault="00082449" w:rsidP="00FA26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134DC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F134DC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584" w:type="dxa"/>
            <w:shd w:val="clear" w:color="auto" w:fill="auto"/>
          </w:tcPr>
          <w:p w:rsidR="00F134DC" w:rsidRPr="00FA2621" w:rsidRDefault="00F134DC" w:rsidP="00FA26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6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FA26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F134DC" w:rsidRPr="00FA2621" w:rsidRDefault="00082449" w:rsidP="00FA26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134DC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F134DC" w:rsidRPr="00FA26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  <w:tr w:rsidR="00F134DC" w:rsidRPr="00FA2621" w:rsidTr="00BF3AA5">
        <w:trPr>
          <w:trHeight w:val="20"/>
        </w:trPr>
        <w:tc>
          <w:tcPr>
            <w:tcW w:w="4711" w:type="dxa"/>
            <w:hideMark/>
          </w:tcPr>
          <w:p w:rsidR="00F134DC" w:rsidRPr="00FA2621" w:rsidRDefault="00F134DC" w:rsidP="00FA2621">
            <w:pPr>
              <w:tabs>
                <w:tab w:val="left" w:pos="1985"/>
                <w:tab w:val="center" w:pos="4320"/>
                <w:tab w:val="right" w:pos="8640"/>
              </w:tabs>
              <w:ind w:left="645" w:hanging="18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รายการที่ไม่ใช่เงินสด :</w:t>
            </w:r>
          </w:p>
        </w:tc>
        <w:tc>
          <w:tcPr>
            <w:tcW w:w="1584" w:type="dxa"/>
            <w:shd w:val="clear" w:color="auto" w:fill="auto"/>
          </w:tcPr>
          <w:p w:rsidR="00F134DC" w:rsidRPr="00FA2621" w:rsidRDefault="00F134DC" w:rsidP="00FA26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F134DC" w:rsidRPr="00FA2621" w:rsidRDefault="00F134DC" w:rsidP="00FA26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F134DC" w:rsidRPr="00FA2621" w:rsidRDefault="00F134DC" w:rsidP="00FA26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F134DC" w:rsidRPr="00FA2621" w:rsidTr="00BF3AA5">
        <w:trPr>
          <w:trHeight w:val="20"/>
        </w:trPr>
        <w:tc>
          <w:tcPr>
            <w:tcW w:w="4711" w:type="dxa"/>
          </w:tcPr>
          <w:p w:rsidR="00F134DC" w:rsidRPr="00FA2621" w:rsidRDefault="00F134DC" w:rsidP="00FA2621">
            <w:pPr>
              <w:tabs>
                <w:tab w:val="left" w:pos="1985"/>
                <w:tab w:val="center" w:pos="4320"/>
                <w:tab w:val="right" w:pos="8640"/>
              </w:tabs>
              <w:ind w:left="645" w:hanging="18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TFRS 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รายการปรับปรุงและ</w:t>
            </w:r>
          </w:p>
        </w:tc>
        <w:tc>
          <w:tcPr>
            <w:tcW w:w="1584" w:type="dxa"/>
            <w:shd w:val="clear" w:color="auto" w:fill="auto"/>
          </w:tcPr>
          <w:p w:rsidR="00F134DC" w:rsidRPr="00FA2621" w:rsidRDefault="00F134DC" w:rsidP="00FA26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F134DC" w:rsidRPr="00FA2621" w:rsidRDefault="00F134DC" w:rsidP="00FA26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F134DC" w:rsidRPr="00FA2621" w:rsidRDefault="00F134DC" w:rsidP="00FA26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134DC" w:rsidRPr="00FA2621" w:rsidTr="00BF3AA5">
        <w:trPr>
          <w:trHeight w:val="20"/>
        </w:trPr>
        <w:tc>
          <w:tcPr>
            <w:tcW w:w="4711" w:type="dxa"/>
          </w:tcPr>
          <w:p w:rsidR="00F134DC" w:rsidRPr="00FA2621" w:rsidRDefault="00F134DC" w:rsidP="00FA2621">
            <w:pPr>
              <w:tabs>
                <w:tab w:val="left" w:pos="1985"/>
                <w:tab w:val="center" w:pos="4320"/>
                <w:tab w:val="right" w:pos="8640"/>
              </w:tabs>
              <w:ind w:left="645" w:hanging="18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การจัดประเภทรายการใหม่ (หมายเหตุ 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F134DC" w:rsidRPr="00FA2621" w:rsidRDefault="00082449" w:rsidP="00FA26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352</w:t>
            </w:r>
            <w:r w:rsidR="00F134DC"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669</w:t>
            </w:r>
            <w:r w:rsidR="00F134DC"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351</w:t>
            </w:r>
          </w:p>
        </w:tc>
        <w:tc>
          <w:tcPr>
            <w:tcW w:w="1584" w:type="dxa"/>
            <w:shd w:val="clear" w:color="auto" w:fill="auto"/>
          </w:tcPr>
          <w:p w:rsidR="00F134DC" w:rsidRPr="00FA2621" w:rsidRDefault="00F134DC" w:rsidP="00FA26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</w:t>
            </w: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917</w:t>
            </w: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953</w:t>
            </w: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F134DC" w:rsidRPr="00FA2621" w:rsidRDefault="00082449" w:rsidP="00FA26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333</w:t>
            </w:r>
            <w:r w:rsidR="00F134DC"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751</w:t>
            </w:r>
            <w:r w:rsidR="00F134DC"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398</w:t>
            </w:r>
          </w:p>
        </w:tc>
      </w:tr>
      <w:tr w:rsidR="00F134DC" w:rsidRPr="00FA2621" w:rsidTr="00BF3AA5">
        <w:trPr>
          <w:trHeight w:val="20"/>
        </w:trPr>
        <w:tc>
          <w:tcPr>
            <w:tcW w:w="4711" w:type="dxa"/>
          </w:tcPr>
          <w:p w:rsidR="00F134DC" w:rsidRPr="00FA2621" w:rsidRDefault="00F134DC" w:rsidP="00FA2621">
            <w:pPr>
              <w:tabs>
                <w:tab w:val="left" w:pos="1985"/>
                <w:tab w:val="center" w:pos="4320"/>
                <w:tab w:val="right" w:pos="8640"/>
              </w:tabs>
              <w:ind w:left="645" w:hanging="18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584" w:type="dxa"/>
            <w:shd w:val="clear" w:color="auto" w:fill="auto"/>
          </w:tcPr>
          <w:p w:rsidR="00F134DC" w:rsidRPr="00FA2621" w:rsidRDefault="00F134DC" w:rsidP="00FA26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F134DC" w:rsidRPr="00FA2621" w:rsidRDefault="00082449" w:rsidP="00FA26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F134DC"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406</w:t>
            </w:r>
            <w:r w:rsidR="00F134DC"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690</w:t>
            </w:r>
          </w:p>
        </w:tc>
        <w:tc>
          <w:tcPr>
            <w:tcW w:w="1584" w:type="dxa"/>
            <w:shd w:val="clear" w:color="auto" w:fill="auto"/>
          </w:tcPr>
          <w:p w:rsidR="00F134DC" w:rsidRPr="00FA2621" w:rsidRDefault="00082449" w:rsidP="00FA26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F134DC"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406</w:t>
            </w:r>
            <w:r w:rsidR="00F134DC"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690</w:t>
            </w:r>
          </w:p>
        </w:tc>
      </w:tr>
      <w:tr w:rsidR="00F134DC" w:rsidRPr="00FA2621" w:rsidTr="00BF3AA5">
        <w:trPr>
          <w:trHeight w:val="20"/>
        </w:trPr>
        <w:tc>
          <w:tcPr>
            <w:tcW w:w="4711" w:type="dxa"/>
          </w:tcPr>
          <w:p w:rsidR="00F134DC" w:rsidRPr="00FA2621" w:rsidRDefault="00F134DC" w:rsidP="00FA2621">
            <w:pPr>
              <w:tabs>
                <w:tab w:val="left" w:pos="1985"/>
                <w:tab w:val="center" w:pos="4320"/>
                <w:tab w:val="right" w:pos="8640"/>
              </w:tabs>
              <w:ind w:left="645" w:hanging="18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584" w:type="dxa"/>
            <w:shd w:val="clear" w:color="auto" w:fill="auto"/>
          </w:tcPr>
          <w:p w:rsidR="00F134DC" w:rsidRPr="00FA2621" w:rsidRDefault="00F134DC" w:rsidP="00FA26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F134DC" w:rsidRPr="00FA2621" w:rsidRDefault="00F134DC" w:rsidP="00FA26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F134DC" w:rsidRPr="00FA2621" w:rsidRDefault="00F134DC" w:rsidP="00FA26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134DC" w:rsidRPr="00FA2621" w:rsidTr="00BF3AA5">
        <w:trPr>
          <w:trHeight w:val="20"/>
        </w:trPr>
        <w:tc>
          <w:tcPr>
            <w:tcW w:w="4711" w:type="dxa"/>
            <w:hideMark/>
          </w:tcPr>
          <w:p w:rsidR="00F134DC" w:rsidRPr="00FA2621" w:rsidRDefault="00F134DC" w:rsidP="00FA2621">
            <w:pPr>
              <w:tabs>
                <w:tab w:val="left" w:pos="1985"/>
                <w:tab w:val="center" w:pos="4320"/>
                <w:tab w:val="right" w:pos="8640"/>
              </w:tabs>
              <w:ind w:left="645" w:hanging="18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584" w:type="dxa"/>
            <w:shd w:val="clear" w:color="auto" w:fill="auto"/>
          </w:tcPr>
          <w:p w:rsidR="00F134DC" w:rsidRPr="00FA2621" w:rsidRDefault="00F134DC" w:rsidP="00FA26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</w:t>
            </w: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212</w:t>
            </w: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076</w:t>
            </w: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F134DC" w:rsidRPr="00FA2621" w:rsidRDefault="00F134DC" w:rsidP="00FA26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F134DC" w:rsidRPr="00FA2621" w:rsidRDefault="00F134DC" w:rsidP="00FA26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</w:t>
            </w: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212</w:t>
            </w: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076</w:t>
            </w: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F134DC" w:rsidRPr="00FA2621" w:rsidTr="00BF3AA5">
        <w:trPr>
          <w:trHeight w:val="20"/>
        </w:trPr>
        <w:tc>
          <w:tcPr>
            <w:tcW w:w="4711" w:type="dxa"/>
            <w:hideMark/>
          </w:tcPr>
          <w:p w:rsidR="00F134DC" w:rsidRPr="00FA2621" w:rsidRDefault="00F134DC" w:rsidP="00FA2621">
            <w:pPr>
              <w:tabs>
                <w:tab w:val="left" w:pos="1985"/>
                <w:tab w:val="center" w:pos="4320"/>
                <w:tab w:val="right" w:pos="8640"/>
              </w:tabs>
              <w:ind w:left="645" w:hanging="18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มีนาคม</w:t>
            </w: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:rsidR="00F134DC" w:rsidRPr="00FA2621" w:rsidRDefault="00082449" w:rsidP="00FA262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310</w:t>
            </w:r>
            <w:r w:rsidR="00F134DC"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414</w:t>
            </w:r>
            <w:r w:rsidR="00F134DC"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141</w:t>
            </w:r>
          </w:p>
        </w:tc>
        <w:tc>
          <w:tcPr>
            <w:tcW w:w="1584" w:type="dxa"/>
            <w:shd w:val="clear" w:color="auto" w:fill="auto"/>
          </w:tcPr>
          <w:p w:rsidR="00F134DC" w:rsidRPr="00FA2621" w:rsidRDefault="00F134DC" w:rsidP="00FA262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011</w:t>
            </w: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642</w:t>
            </w:r>
            <w:r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F134DC" w:rsidRPr="00FA2621" w:rsidRDefault="00082449" w:rsidP="00FA262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294</w:t>
            </w:r>
            <w:r w:rsidR="00F134DC"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402</w:t>
            </w:r>
            <w:r w:rsidR="00F134DC" w:rsidRPr="00FA26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499</w:t>
            </w:r>
          </w:p>
        </w:tc>
      </w:tr>
    </w:tbl>
    <w:p w:rsidR="00B7337F" w:rsidRPr="006C34B4" w:rsidRDefault="00B7337F" w:rsidP="00FA2621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C34B4">
        <w:rPr>
          <w:rFonts w:ascii="Browallia New" w:hAnsi="Browallia New" w:cs="Browallia New"/>
          <w:sz w:val="16"/>
          <w:szCs w:val="16"/>
        </w:rPr>
        <w:br w:type="page"/>
      </w:r>
      <w:r w:rsidR="00082449" w:rsidRPr="00082449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Pr="006C34B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6C34B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หนี้สินตามสัญญาเช่า</w:t>
      </w:r>
      <w:r w:rsidR="00FA2621" w:rsidRPr="006C34B4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FA2621" w:rsidRPr="006C34B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2249C" w:rsidRPr="00B2249C" w:rsidRDefault="00B2249C" w:rsidP="00FA262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FA2621" w:rsidRPr="006C34B4" w:rsidRDefault="00FA2621" w:rsidP="00FA26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  <w:r w:rsidRPr="006C34B4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6C34B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7337F" w:rsidRPr="00B2249C" w:rsidRDefault="00B7337F" w:rsidP="00F134DC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93"/>
        <w:gridCol w:w="1584"/>
        <w:gridCol w:w="1584"/>
        <w:gridCol w:w="1584"/>
      </w:tblGrid>
      <w:tr w:rsidR="00F134DC" w:rsidRPr="006C34B4" w:rsidTr="002F43B6">
        <w:tc>
          <w:tcPr>
            <w:tcW w:w="4693" w:type="dxa"/>
            <w:vAlign w:val="center"/>
          </w:tcPr>
          <w:p w:rsidR="00F134DC" w:rsidRPr="006C34B4" w:rsidRDefault="00F134DC" w:rsidP="00B2249C">
            <w:pPr>
              <w:ind w:left="66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4752" w:type="dxa"/>
            <w:gridSpan w:val="3"/>
            <w:vAlign w:val="bottom"/>
            <w:hideMark/>
          </w:tcPr>
          <w:p w:rsidR="00F134DC" w:rsidRPr="006C34B4" w:rsidRDefault="00F134DC" w:rsidP="00B2249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ข้อมูลทางการเงินเฉพาะกิจการ</w:t>
            </w:r>
          </w:p>
        </w:tc>
      </w:tr>
      <w:tr w:rsidR="00F134DC" w:rsidRPr="006C34B4" w:rsidTr="002F43B6">
        <w:tc>
          <w:tcPr>
            <w:tcW w:w="4693" w:type="dxa"/>
            <w:vAlign w:val="center"/>
          </w:tcPr>
          <w:p w:rsidR="00F134DC" w:rsidRPr="006C34B4" w:rsidRDefault="00F134DC" w:rsidP="00B2249C">
            <w:pPr>
              <w:ind w:left="66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vAlign w:val="bottom"/>
            <w:hideMark/>
          </w:tcPr>
          <w:p w:rsidR="00F134DC" w:rsidRPr="006C34B4" w:rsidRDefault="00F134DC" w:rsidP="00B224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</w:p>
          <w:p w:rsidR="00F134DC" w:rsidRPr="006C34B4" w:rsidRDefault="00F134DC" w:rsidP="00B224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584" w:type="dxa"/>
            <w:vAlign w:val="bottom"/>
            <w:hideMark/>
          </w:tcPr>
          <w:p w:rsidR="00F134DC" w:rsidRPr="006C34B4" w:rsidRDefault="00F134DC" w:rsidP="00B224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:rsidR="00F134DC" w:rsidRPr="006C34B4" w:rsidRDefault="00F134DC" w:rsidP="00B224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584" w:type="dxa"/>
            <w:vAlign w:val="bottom"/>
            <w:hideMark/>
          </w:tcPr>
          <w:p w:rsidR="00F134DC" w:rsidRPr="006C34B4" w:rsidRDefault="00F134DC" w:rsidP="00B224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:rsidR="00F134DC" w:rsidRPr="006C34B4" w:rsidRDefault="00F134DC" w:rsidP="00B224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6C34B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F134DC" w:rsidRPr="006C34B4" w:rsidTr="002F43B6">
        <w:tc>
          <w:tcPr>
            <w:tcW w:w="4693" w:type="dxa"/>
            <w:vAlign w:val="center"/>
          </w:tcPr>
          <w:p w:rsidR="00F134DC" w:rsidRPr="006C34B4" w:rsidRDefault="00F134DC" w:rsidP="00B2249C">
            <w:pPr>
              <w:ind w:left="660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F134DC" w:rsidRPr="006C34B4" w:rsidRDefault="00F134DC" w:rsidP="00B2249C">
            <w:pPr>
              <w:ind w:left="540"/>
              <w:jc w:val="left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F134DC" w:rsidRPr="006C34B4" w:rsidRDefault="00F134DC" w:rsidP="00B2249C">
            <w:pPr>
              <w:ind w:left="540"/>
              <w:jc w:val="left"/>
              <w:rPr>
                <w:rFonts w:ascii="Browallia New" w:eastAsia="Times New Roman" w:hAnsi="Browallia New" w:cs="Browallia New"/>
                <w:sz w:val="8"/>
                <w:szCs w:val="8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F134DC" w:rsidRPr="006C34B4" w:rsidRDefault="00F134DC" w:rsidP="00B2249C">
            <w:pPr>
              <w:ind w:left="540"/>
              <w:jc w:val="left"/>
              <w:rPr>
                <w:rFonts w:ascii="Browallia New" w:eastAsia="Times New Roman" w:hAnsi="Browallia New" w:cs="Browallia New"/>
                <w:sz w:val="8"/>
                <w:szCs w:val="8"/>
                <w:lang w:val="en-US" w:eastAsia="en-GB"/>
              </w:rPr>
            </w:pPr>
          </w:p>
        </w:tc>
      </w:tr>
      <w:tr w:rsidR="00F134DC" w:rsidRPr="006C34B4" w:rsidTr="002F43B6">
        <w:tc>
          <w:tcPr>
            <w:tcW w:w="4693" w:type="dxa"/>
            <w:hideMark/>
          </w:tcPr>
          <w:p w:rsidR="00F134DC" w:rsidRPr="006C34B4" w:rsidRDefault="00F134DC" w:rsidP="00B2249C">
            <w:pPr>
              <w:tabs>
                <w:tab w:val="left" w:pos="1985"/>
                <w:tab w:val="center" w:pos="4320"/>
                <w:tab w:val="right" w:pos="8640"/>
              </w:tabs>
              <w:ind w:left="660" w:hanging="20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082449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592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452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659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198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082449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933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254</w:t>
            </w:r>
          </w:p>
        </w:tc>
      </w:tr>
      <w:tr w:rsidR="00F134DC" w:rsidRPr="006C34B4" w:rsidTr="002F43B6">
        <w:tc>
          <w:tcPr>
            <w:tcW w:w="4693" w:type="dxa"/>
          </w:tcPr>
          <w:p w:rsidR="00F134DC" w:rsidRPr="006C34B4" w:rsidRDefault="00F134DC" w:rsidP="00B2249C">
            <w:pPr>
              <w:tabs>
                <w:tab w:val="left" w:pos="1985"/>
                <w:tab w:val="center" w:pos="4320"/>
                <w:tab w:val="right" w:pos="8640"/>
              </w:tabs>
              <w:ind w:left="660" w:hanging="20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รายการที่ไม่ใช่เงินสด :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134DC" w:rsidRPr="006C34B4" w:rsidTr="002F43B6">
        <w:tc>
          <w:tcPr>
            <w:tcW w:w="4693" w:type="dxa"/>
          </w:tcPr>
          <w:p w:rsidR="00F134DC" w:rsidRPr="006C34B4" w:rsidRDefault="00F134DC" w:rsidP="00B2249C">
            <w:pPr>
              <w:tabs>
                <w:tab w:val="left" w:pos="1985"/>
                <w:tab w:val="center" w:pos="4320"/>
                <w:tab w:val="right" w:pos="8640"/>
              </w:tabs>
              <w:ind w:left="660" w:hanging="20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082449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721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082449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721</w:t>
            </w:r>
          </w:p>
        </w:tc>
      </w:tr>
      <w:tr w:rsidR="00F134DC" w:rsidRPr="006C34B4" w:rsidTr="002F43B6">
        <w:tc>
          <w:tcPr>
            <w:tcW w:w="4693" w:type="dxa"/>
            <w:hideMark/>
          </w:tcPr>
          <w:p w:rsidR="00F134DC" w:rsidRPr="006C34B4" w:rsidRDefault="00F134DC" w:rsidP="00B2249C">
            <w:pPr>
              <w:tabs>
                <w:tab w:val="left" w:pos="1985"/>
                <w:tab w:val="center" w:pos="4320"/>
                <w:tab w:val="right" w:pos="8640"/>
              </w:tabs>
              <w:ind w:left="660" w:hanging="20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134DC" w:rsidRPr="006C34B4" w:rsidTr="002F43B6">
        <w:tc>
          <w:tcPr>
            <w:tcW w:w="4693" w:type="dxa"/>
            <w:hideMark/>
          </w:tcPr>
          <w:p w:rsidR="00F134DC" w:rsidRPr="006C34B4" w:rsidRDefault="00F134DC" w:rsidP="00B2249C">
            <w:pPr>
              <w:tabs>
                <w:tab w:val="left" w:pos="1985"/>
                <w:tab w:val="center" w:pos="4320"/>
                <w:tab w:val="right" w:pos="8640"/>
              </w:tabs>
              <w:ind w:left="660" w:hanging="20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477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477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F134DC" w:rsidRPr="006C34B4" w:rsidTr="002F43B6">
        <w:tc>
          <w:tcPr>
            <w:tcW w:w="4693" w:type="dxa"/>
          </w:tcPr>
          <w:p w:rsidR="00F134DC" w:rsidRPr="006C34B4" w:rsidRDefault="00F134DC" w:rsidP="00B2249C">
            <w:pPr>
              <w:tabs>
                <w:tab w:val="left" w:pos="1985"/>
                <w:tab w:val="center" w:pos="4320"/>
                <w:tab w:val="right" w:pos="8640"/>
              </w:tabs>
              <w:ind w:left="660" w:hanging="20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มีนาคม พ.ศ. 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082449" w:rsidP="00B224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335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975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618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477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082449" w:rsidP="00B224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717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498</w:t>
            </w:r>
          </w:p>
        </w:tc>
      </w:tr>
      <w:tr w:rsidR="00F134DC" w:rsidRPr="006C34B4" w:rsidTr="002F43B6">
        <w:tc>
          <w:tcPr>
            <w:tcW w:w="4693" w:type="dxa"/>
            <w:hideMark/>
          </w:tcPr>
          <w:p w:rsidR="00F134DC" w:rsidRPr="006C34B4" w:rsidRDefault="00F134DC" w:rsidP="00B2249C">
            <w:pPr>
              <w:tabs>
                <w:tab w:val="left" w:pos="1985"/>
                <w:tab w:val="center" w:pos="4320"/>
                <w:tab w:val="right" w:pos="8640"/>
              </w:tabs>
              <w:ind w:left="660" w:hanging="202"/>
              <w:jc w:val="thaiDistribute"/>
              <w:rPr>
                <w:rFonts w:ascii="Browallia New" w:eastAsia="Times New Roman" w:hAnsi="Browallia New" w:cs="Browallia New"/>
                <w:sz w:val="12"/>
                <w:szCs w:val="12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US" w:eastAsia="en-GB"/>
              </w:rPr>
            </w:pPr>
          </w:p>
        </w:tc>
      </w:tr>
      <w:tr w:rsidR="00F134DC" w:rsidRPr="006C34B4" w:rsidTr="002F43B6">
        <w:tc>
          <w:tcPr>
            <w:tcW w:w="4693" w:type="dxa"/>
            <w:hideMark/>
          </w:tcPr>
          <w:p w:rsidR="00F134DC" w:rsidRPr="006C34B4" w:rsidRDefault="00F134DC" w:rsidP="00B2249C">
            <w:pPr>
              <w:tabs>
                <w:tab w:val="left" w:pos="1985"/>
                <w:tab w:val="center" w:pos="4320"/>
                <w:tab w:val="right" w:pos="8640"/>
              </w:tabs>
              <w:ind w:left="660" w:hanging="20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082449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809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322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449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357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082449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359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965</w:t>
            </w:r>
          </w:p>
        </w:tc>
      </w:tr>
      <w:tr w:rsidR="00F134DC" w:rsidRPr="006C34B4" w:rsidTr="002F43B6">
        <w:tc>
          <w:tcPr>
            <w:tcW w:w="4693" w:type="dxa"/>
          </w:tcPr>
          <w:p w:rsidR="00F134DC" w:rsidRPr="006C34B4" w:rsidRDefault="00F134DC" w:rsidP="00B2249C">
            <w:pPr>
              <w:tabs>
                <w:tab w:val="left" w:pos="1985"/>
                <w:tab w:val="center" w:pos="4320"/>
                <w:tab w:val="right" w:pos="8640"/>
              </w:tabs>
              <w:ind w:left="660" w:hanging="20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134DC" w:rsidRPr="006C34B4" w:rsidTr="002F43B6">
        <w:tc>
          <w:tcPr>
            <w:tcW w:w="4693" w:type="dxa"/>
          </w:tcPr>
          <w:p w:rsidR="00F134DC" w:rsidRPr="006C34B4" w:rsidRDefault="00F134DC" w:rsidP="00B2249C">
            <w:pPr>
              <w:tabs>
                <w:tab w:val="left" w:pos="1985"/>
                <w:tab w:val="center" w:pos="4320"/>
                <w:tab w:val="right" w:pos="8640"/>
              </w:tabs>
              <w:ind w:left="660" w:hanging="20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TFRS 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รายการปรับปรุงและ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134DC" w:rsidRPr="006C34B4" w:rsidTr="002F43B6">
        <w:tc>
          <w:tcPr>
            <w:tcW w:w="4693" w:type="dxa"/>
          </w:tcPr>
          <w:p w:rsidR="00F134DC" w:rsidRPr="006C34B4" w:rsidRDefault="00F134DC" w:rsidP="00B2249C">
            <w:pPr>
              <w:tabs>
                <w:tab w:val="left" w:pos="1985"/>
                <w:tab w:val="center" w:pos="4320"/>
                <w:tab w:val="right" w:pos="8640"/>
              </w:tabs>
              <w:ind w:left="645" w:hanging="20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การจัดประเภทรายการใหม่ (หมายเหตุ 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082449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516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496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332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881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082449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183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615</w:t>
            </w:r>
          </w:p>
        </w:tc>
      </w:tr>
      <w:tr w:rsidR="00F134DC" w:rsidRPr="006C34B4" w:rsidTr="002F43B6">
        <w:tc>
          <w:tcPr>
            <w:tcW w:w="4693" w:type="dxa"/>
          </w:tcPr>
          <w:p w:rsidR="00F134DC" w:rsidRPr="006C34B4" w:rsidRDefault="00F134DC" w:rsidP="00B2249C">
            <w:pPr>
              <w:tabs>
                <w:tab w:val="left" w:pos="1985"/>
                <w:tab w:val="center" w:pos="4320"/>
                <w:tab w:val="right" w:pos="8640"/>
              </w:tabs>
              <w:ind w:left="660" w:hanging="20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082449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253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388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082449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253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388</w:t>
            </w:r>
          </w:p>
        </w:tc>
      </w:tr>
      <w:tr w:rsidR="00F134DC" w:rsidRPr="006C34B4" w:rsidTr="002F43B6">
        <w:tc>
          <w:tcPr>
            <w:tcW w:w="4693" w:type="dxa"/>
            <w:hideMark/>
          </w:tcPr>
          <w:p w:rsidR="00F134DC" w:rsidRPr="006C34B4" w:rsidRDefault="00F134DC" w:rsidP="00B2249C">
            <w:pPr>
              <w:tabs>
                <w:tab w:val="left" w:pos="1985"/>
                <w:tab w:val="center" w:pos="4320"/>
                <w:tab w:val="right" w:pos="8640"/>
              </w:tabs>
              <w:ind w:left="660" w:hanging="20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134DC" w:rsidRPr="006C34B4" w:rsidTr="002F43B6">
        <w:tc>
          <w:tcPr>
            <w:tcW w:w="4693" w:type="dxa"/>
            <w:hideMark/>
          </w:tcPr>
          <w:p w:rsidR="00F134DC" w:rsidRPr="006C34B4" w:rsidRDefault="00F134DC" w:rsidP="00B2249C">
            <w:pPr>
              <w:tabs>
                <w:tab w:val="left" w:pos="1985"/>
                <w:tab w:val="center" w:pos="4320"/>
                <w:tab w:val="right" w:pos="8640"/>
              </w:tabs>
              <w:ind w:left="660" w:hanging="20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586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506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586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506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F134DC" w:rsidRPr="006C34B4" w:rsidTr="002F43B6">
        <w:tc>
          <w:tcPr>
            <w:tcW w:w="4693" w:type="dxa"/>
            <w:hideMark/>
          </w:tcPr>
          <w:p w:rsidR="00F134DC" w:rsidRPr="006C34B4" w:rsidRDefault="00F134DC" w:rsidP="00B2249C">
            <w:pPr>
              <w:tabs>
                <w:tab w:val="left" w:pos="1985"/>
                <w:tab w:val="center" w:pos="4320"/>
                <w:tab w:val="right" w:pos="8640"/>
              </w:tabs>
              <w:ind w:left="660" w:hanging="20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มีนาคม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082449" w:rsidP="00B2249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739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312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F134DC" w:rsidP="00B2249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528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082449"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850</w:t>
            </w:r>
            <w:r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F134DC" w:rsidRPr="006C34B4" w:rsidRDefault="00082449" w:rsidP="00B2249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210</w:t>
            </w:r>
            <w:r w:rsidR="00F134DC" w:rsidRPr="006C34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082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462</w:t>
            </w:r>
          </w:p>
        </w:tc>
      </w:tr>
    </w:tbl>
    <w:p w:rsidR="00550576" w:rsidRPr="00B2249C" w:rsidRDefault="00550576" w:rsidP="008E5E7E">
      <w:pPr>
        <w:tabs>
          <w:tab w:val="left" w:pos="540"/>
        </w:tabs>
        <w:rPr>
          <w:rFonts w:ascii="Browallia New" w:hAnsi="Browallia New" w:cs="Browallia New"/>
          <w:sz w:val="20"/>
          <w:szCs w:val="20"/>
        </w:rPr>
      </w:pPr>
    </w:p>
    <w:p w:rsidR="00F134DC" w:rsidRPr="00FA2621" w:rsidRDefault="00550576" w:rsidP="005505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621">
        <w:rPr>
          <w:rFonts w:ascii="Browallia New" w:hAnsi="Browallia New" w:cs="Browallia New"/>
          <w:sz w:val="26"/>
          <w:szCs w:val="26"/>
          <w:cs/>
        </w:rPr>
        <w:t xml:space="preserve">อัตรากู้ยืมส่วนเพิ่มถัวเฉลี่ยถ่วงน้ำหนักที่นำมาใช้ในการคิดลดสัญญาเช่า ณ 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คือ ร้อยละ </w:t>
      </w:r>
      <w:r w:rsidR="00082449" w:rsidRPr="00082449">
        <w:rPr>
          <w:rFonts w:ascii="Browallia New" w:hAnsi="Browallia New" w:cs="Browallia New"/>
          <w:sz w:val="26"/>
          <w:szCs w:val="26"/>
        </w:rPr>
        <w:t>4</w:t>
      </w:r>
      <w:r w:rsidRPr="00FA2621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78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ถึง ร้อยละ </w:t>
      </w:r>
      <w:r w:rsidR="00082449" w:rsidRPr="00082449">
        <w:rPr>
          <w:rFonts w:ascii="Browallia New" w:hAnsi="Browallia New" w:cs="Browallia New"/>
          <w:sz w:val="26"/>
          <w:szCs w:val="26"/>
        </w:rPr>
        <w:t>8</w:t>
      </w:r>
      <w:r w:rsidRPr="00FA2621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88</w:t>
      </w:r>
    </w:p>
    <w:p w:rsidR="00550576" w:rsidRPr="00B2249C" w:rsidRDefault="00550576" w:rsidP="008E5E7E">
      <w:pPr>
        <w:tabs>
          <w:tab w:val="left" w:pos="540"/>
        </w:tabs>
        <w:rPr>
          <w:rFonts w:ascii="Browallia New" w:hAnsi="Browallia New" w:cs="Browallia New"/>
          <w:sz w:val="20"/>
          <w:szCs w:val="20"/>
        </w:rPr>
      </w:pPr>
    </w:p>
    <w:p w:rsidR="00F852F8" w:rsidRPr="00FA2621" w:rsidRDefault="00082449" w:rsidP="008E5E7E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082449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E53812" w:rsidRPr="00FA262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53812" w:rsidRPr="00FA262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ภาษีเงินได้</w:t>
      </w:r>
    </w:p>
    <w:p w:rsidR="00E64BCB" w:rsidRPr="00B2249C" w:rsidRDefault="00E64BCB" w:rsidP="008E5E7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1F57AD" w:rsidRPr="00FA2621" w:rsidRDefault="001F57AD" w:rsidP="001F57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621">
        <w:rPr>
          <w:rFonts w:ascii="Browallia New" w:hAnsi="Browallia New" w:cs="Browallia New"/>
          <w:sz w:val="26"/>
          <w:szCs w:val="26"/>
          <w:cs/>
        </w:rPr>
        <w:t xml:space="preserve">ภาษีเงินได้สำหรับงวดสามเดือนสิ้นสุดวันที่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2562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1F57AD" w:rsidRPr="00B2249C" w:rsidRDefault="001F57AD" w:rsidP="001F57A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F57AD" w:rsidRPr="00FA2621" w:rsidTr="001F57AD">
        <w:tc>
          <w:tcPr>
            <w:tcW w:w="3686" w:type="dxa"/>
            <w:vAlign w:val="bottom"/>
          </w:tcPr>
          <w:p w:rsidR="001F57AD" w:rsidRPr="00FA2621" w:rsidRDefault="001F57AD" w:rsidP="001F57AD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F57AD" w:rsidRPr="00FA2621" w:rsidRDefault="001F57AD" w:rsidP="001F57A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6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1F57AD" w:rsidRPr="00FA2621" w:rsidRDefault="001F57AD" w:rsidP="001F57A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6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F57AD" w:rsidRPr="006C34B4" w:rsidTr="001F57AD">
        <w:tc>
          <w:tcPr>
            <w:tcW w:w="3686" w:type="dxa"/>
            <w:vAlign w:val="bottom"/>
          </w:tcPr>
          <w:p w:rsidR="001F57AD" w:rsidRPr="006C34B4" w:rsidRDefault="001F57AD" w:rsidP="001F57AD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F57AD" w:rsidRPr="006C34B4" w:rsidRDefault="00082449" w:rsidP="001F57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F57AD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57AD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1F57AD" w:rsidRPr="006C34B4" w:rsidRDefault="00082449" w:rsidP="001F57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F57AD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57AD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1F57AD" w:rsidRPr="006C34B4" w:rsidRDefault="00082449" w:rsidP="001F57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F57AD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57AD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1F57AD" w:rsidRPr="006C34B4" w:rsidRDefault="00082449" w:rsidP="001F57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F57AD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57AD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1F57AD" w:rsidRPr="006C34B4" w:rsidTr="001F57AD">
        <w:tc>
          <w:tcPr>
            <w:tcW w:w="3686" w:type="dxa"/>
            <w:vAlign w:val="bottom"/>
          </w:tcPr>
          <w:p w:rsidR="001F57AD" w:rsidRPr="006C34B4" w:rsidRDefault="001F57AD" w:rsidP="001F57AD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F57AD" w:rsidRPr="006C34B4" w:rsidRDefault="001F57AD" w:rsidP="001F57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1F57AD" w:rsidRPr="006C34B4" w:rsidRDefault="001F57AD" w:rsidP="001F57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1F57AD" w:rsidRPr="006C34B4" w:rsidRDefault="001F57AD" w:rsidP="001F57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1F57AD" w:rsidRPr="006C34B4" w:rsidRDefault="001F57AD" w:rsidP="001F57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F57AD" w:rsidRPr="00FA2621" w:rsidTr="001F57AD">
        <w:tc>
          <w:tcPr>
            <w:tcW w:w="3686" w:type="dxa"/>
            <w:vAlign w:val="bottom"/>
          </w:tcPr>
          <w:p w:rsidR="001F57AD" w:rsidRPr="00FA2621" w:rsidRDefault="001F57AD" w:rsidP="001F57AD">
            <w:pPr>
              <w:ind w:left="43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1F57AD" w:rsidRPr="00FA2621" w:rsidRDefault="001F57AD" w:rsidP="001F57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F57AD" w:rsidRPr="00FA2621" w:rsidRDefault="001F57AD" w:rsidP="001F57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F57AD" w:rsidRPr="00FA2621" w:rsidRDefault="001F57AD" w:rsidP="001F57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F57AD" w:rsidRPr="00FA2621" w:rsidRDefault="001F57AD" w:rsidP="001F57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F57AD" w:rsidRPr="006C34B4" w:rsidTr="001F57AD">
        <w:tc>
          <w:tcPr>
            <w:tcW w:w="3686" w:type="dxa"/>
            <w:vAlign w:val="bottom"/>
          </w:tcPr>
          <w:p w:rsidR="001F57AD" w:rsidRPr="006C34B4" w:rsidRDefault="001F57AD" w:rsidP="001F57AD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vAlign w:val="bottom"/>
          </w:tcPr>
          <w:p w:rsidR="001F57AD" w:rsidRPr="006C34B4" w:rsidRDefault="001F57AD" w:rsidP="001F5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1F57AD" w:rsidRPr="006C34B4" w:rsidRDefault="00082449" w:rsidP="001F5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F57A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440" w:type="dxa"/>
            <w:vAlign w:val="bottom"/>
          </w:tcPr>
          <w:p w:rsidR="001F57AD" w:rsidRPr="006C34B4" w:rsidRDefault="001F57AD" w:rsidP="001F5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1F57AD" w:rsidRPr="006C34B4" w:rsidRDefault="001F57AD" w:rsidP="001F5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57AD" w:rsidRPr="006C34B4" w:rsidTr="001F57AD">
        <w:tc>
          <w:tcPr>
            <w:tcW w:w="3686" w:type="dxa"/>
            <w:vAlign w:val="bottom"/>
          </w:tcPr>
          <w:p w:rsidR="001F57AD" w:rsidRPr="006C34B4" w:rsidRDefault="001F57AD" w:rsidP="001F57AD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1F57AD" w:rsidRPr="006C34B4" w:rsidRDefault="001F57AD" w:rsidP="001F57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1F57AD" w:rsidRPr="006C34B4" w:rsidRDefault="001F57AD" w:rsidP="001F57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1F57AD" w:rsidRPr="006C34B4" w:rsidRDefault="001F57AD" w:rsidP="001F57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1F57AD" w:rsidRPr="006C34B4" w:rsidRDefault="001F57AD" w:rsidP="001F57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57AD" w:rsidRPr="006C34B4" w:rsidTr="001F57AD">
        <w:tc>
          <w:tcPr>
            <w:tcW w:w="3686" w:type="dxa"/>
            <w:vAlign w:val="bottom"/>
          </w:tcPr>
          <w:p w:rsidR="001F57AD" w:rsidRPr="006C34B4" w:rsidRDefault="001F57AD" w:rsidP="001F57AD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1F57AD" w:rsidRPr="006C34B4" w:rsidRDefault="001F57AD" w:rsidP="001F57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1F57AD" w:rsidRPr="006C34B4" w:rsidRDefault="001F57AD" w:rsidP="001F57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1F57AD" w:rsidRPr="006C34B4" w:rsidRDefault="001F57AD" w:rsidP="001F57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1F57AD" w:rsidRPr="006C34B4" w:rsidRDefault="001F57AD" w:rsidP="001F57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1F57AD" w:rsidRPr="00B2249C" w:rsidRDefault="001F57AD" w:rsidP="001F57A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1F57AD" w:rsidRPr="00FA2621" w:rsidRDefault="001F57AD" w:rsidP="001F57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621">
        <w:rPr>
          <w:rFonts w:ascii="Browallia New" w:hAnsi="Browallia New" w:cs="Browallia New"/>
          <w:sz w:val="26"/>
          <w:szCs w:val="26"/>
          <w:cs/>
        </w:rPr>
        <w:t xml:space="preserve"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Pr="00FA2621">
        <w:rPr>
          <w:rFonts w:ascii="Browallia New" w:hAnsi="Browallia New" w:cs="Browallia New"/>
          <w:sz w:val="26"/>
          <w:szCs w:val="26"/>
        </w:rPr>
        <w:t>-</w:t>
      </w:r>
      <w:r w:rsidR="00082449" w:rsidRPr="00082449">
        <w:rPr>
          <w:rFonts w:ascii="Browallia New" w:hAnsi="Browallia New" w:cs="Browallia New"/>
          <w:sz w:val="26"/>
          <w:szCs w:val="26"/>
        </w:rPr>
        <w:t>0</w:t>
      </w:r>
      <w:r w:rsidRPr="00FA2621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45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FA2621">
        <w:rPr>
          <w:rFonts w:ascii="Browallia New" w:hAnsi="Browallia New" w:cs="Browallia New"/>
          <w:sz w:val="26"/>
          <w:szCs w:val="26"/>
        </w:rPr>
        <w:t>(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2562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</w:rPr>
        <w:t>: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Pr="00FA2621">
        <w:rPr>
          <w:rFonts w:ascii="Browallia New" w:hAnsi="Browallia New" w:cs="Browallia New"/>
          <w:sz w:val="26"/>
          <w:szCs w:val="26"/>
        </w:rPr>
        <w:t>-</w:t>
      </w:r>
      <w:r w:rsidR="00082449" w:rsidRPr="00082449">
        <w:rPr>
          <w:rFonts w:ascii="Browallia New" w:hAnsi="Browallia New" w:cs="Browallia New"/>
          <w:sz w:val="26"/>
          <w:szCs w:val="26"/>
        </w:rPr>
        <w:t>0</w:t>
      </w:r>
      <w:r w:rsidRPr="00FA2621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60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>ต่อปี</w:t>
      </w:r>
      <w:r w:rsidRPr="00FA2621">
        <w:rPr>
          <w:rFonts w:ascii="Browallia New" w:hAnsi="Browallia New" w:cs="Browallia New"/>
          <w:sz w:val="26"/>
          <w:szCs w:val="26"/>
        </w:rPr>
        <w:t>)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สำหรับข้อมูลทางการเงินรวม</w:t>
      </w:r>
    </w:p>
    <w:p w:rsidR="007D6133" w:rsidRPr="00FA2621" w:rsidRDefault="008C4AA0" w:rsidP="008C4AA0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FA2621">
        <w:rPr>
          <w:rFonts w:ascii="Browallia New" w:hAnsi="Browallia New" w:cs="Browallia New"/>
          <w:sz w:val="26"/>
          <w:szCs w:val="26"/>
        </w:rPr>
        <w:br w:type="page"/>
      </w:r>
      <w:r w:rsidR="00082449" w:rsidRPr="00082449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E53812" w:rsidRPr="00FA262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D6133" w:rsidRPr="00FA2621">
        <w:rPr>
          <w:rFonts w:ascii="Browallia New" w:hAnsi="Browallia New" w:cs="Browallia New"/>
          <w:b/>
          <w:bCs/>
          <w:sz w:val="26"/>
          <w:szCs w:val="26"/>
          <w:cs/>
        </w:rPr>
        <w:t>เงินมัดจำจากการขายเงินลงทุนในบริษัทย่อย</w:t>
      </w:r>
    </w:p>
    <w:p w:rsidR="007D6133" w:rsidRPr="00FA2621" w:rsidRDefault="007D6133" w:rsidP="007D613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B7E78" w:rsidRDefault="007D6133" w:rsidP="00DB7E7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62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19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ธันวาคม พ.ศ.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sz w:val="26"/>
          <w:szCs w:val="26"/>
        </w:rPr>
        <w:t>2562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กลุ่มกิจการได้เข้าทำสัญญาจำหน่ายส่วนได้เสียทั้งหมดที่เหลืออยู่จำนวน </w:t>
      </w:r>
      <w:r w:rsidR="00082449" w:rsidRPr="00082449">
        <w:rPr>
          <w:rFonts w:ascii="Browallia New" w:hAnsi="Browallia New" w:cs="Browallia New"/>
          <w:sz w:val="26"/>
          <w:szCs w:val="26"/>
        </w:rPr>
        <w:t>43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ล้านหุ้น </w:t>
      </w:r>
      <w:r w:rsidRPr="00FA2621">
        <w:rPr>
          <w:rFonts w:ascii="Browallia New" w:hAnsi="Browallia New" w:cs="Browallia New"/>
          <w:sz w:val="26"/>
          <w:szCs w:val="26"/>
        </w:rPr>
        <w:br/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ในบริษัท อินเด็กซ์ ครีเอทีฟ วิลเลจ จำกัด (มหาชน) ภายใน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</w:t>
      </w:r>
      <w:r w:rsidR="00DB7E78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กลุ่มกิจการได้รับสิ่งตอบแทนเป็นจำนวนเงิน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120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DB7E78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สำหรับหุ้นจำนวน </w:t>
      </w:r>
      <w:r w:rsidR="00082449" w:rsidRPr="00082449">
        <w:rPr>
          <w:rFonts w:ascii="Browallia New" w:hAnsi="Browallia New" w:cs="Browallia New"/>
          <w:sz w:val="26"/>
          <w:szCs w:val="26"/>
        </w:rPr>
        <w:t>21</w:t>
      </w:r>
      <w:r w:rsidR="0007214D" w:rsidRPr="0007214D">
        <w:rPr>
          <w:rFonts w:ascii="Browallia New" w:hAnsi="Browallia New" w:cs="Browallia New"/>
          <w:sz w:val="26"/>
          <w:szCs w:val="26"/>
          <w:cs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95</w:t>
      </w:r>
      <w:r w:rsidR="0007214D" w:rsidRPr="0007214D">
        <w:rPr>
          <w:rFonts w:ascii="Browallia New" w:hAnsi="Browallia New" w:cs="Browallia New"/>
          <w:sz w:val="26"/>
          <w:szCs w:val="26"/>
          <w:cs/>
        </w:rPr>
        <w:t xml:space="preserve"> ล้านหุ้น </w:t>
      </w:r>
    </w:p>
    <w:p w:rsidR="00DB7E78" w:rsidRDefault="00DB7E78" w:rsidP="00DB7E7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B7E78" w:rsidRPr="00DB7E78" w:rsidRDefault="00DB7E78" w:rsidP="00DB7E78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>ในระหว่างงวด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กลุ่มกิจการได้รับสิ่งตอบแทนเป็นจำนวนเงิน </w:t>
      </w:r>
      <w:r w:rsidR="00082449" w:rsidRPr="00082449">
        <w:rPr>
          <w:rFonts w:ascii="Browallia New" w:hAnsi="Browallia New" w:cs="Browallia New"/>
          <w:sz w:val="26"/>
          <w:szCs w:val="26"/>
        </w:rPr>
        <w:t>30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ล้านบาท สำหรับหุ้นจำนวน </w:t>
      </w:r>
      <w:r w:rsidR="00082449" w:rsidRPr="00082449">
        <w:rPr>
          <w:rFonts w:ascii="Browallia New" w:hAnsi="Browallia New" w:cs="Browallia New"/>
          <w:sz w:val="26"/>
          <w:szCs w:val="26"/>
        </w:rPr>
        <w:t>5</w:t>
      </w:r>
      <w:r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50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ล้านหุ้น</w:t>
      </w:r>
    </w:p>
    <w:p w:rsidR="00DB7E78" w:rsidRDefault="00DB7E78" w:rsidP="00DB7E7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7D6133" w:rsidRDefault="007D6133" w:rsidP="00DB7E7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7214D">
        <w:rPr>
          <w:rFonts w:ascii="Browallia New" w:hAnsi="Browallia New" w:cs="Browallia New"/>
          <w:sz w:val="26"/>
          <w:szCs w:val="26"/>
          <w:cs/>
        </w:rPr>
        <w:t>อย่างไร</w:t>
      </w:r>
      <w:r w:rsidRPr="00FA2621">
        <w:rPr>
          <w:rFonts w:ascii="Browallia New" w:hAnsi="Browallia New" w:cs="Browallia New"/>
          <w:sz w:val="26"/>
          <w:szCs w:val="26"/>
          <w:cs/>
        </w:rPr>
        <w:t>ก็ตามการโอนหุ้นจะเกิดขึ้นเมื่อกลุ่มกิจการได้รับสิ่งตอบแทนทั้งหมดจากผู้ซื้อ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>เนื่องจากภายใต้สัญญาดังกล่าว</w:t>
      </w:r>
      <w:r w:rsidR="00B2249C">
        <w:rPr>
          <w:rFonts w:ascii="Browallia New" w:hAnsi="Browallia New" w:cs="Browallia New"/>
          <w:sz w:val="26"/>
          <w:szCs w:val="26"/>
        </w:rPr>
        <w:br/>
      </w:r>
      <w:r w:rsidRPr="00FA2621">
        <w:rPr>
          <w:rFonts w:ascii="Browallia New" w:hAnsi="Browallia New" w:cs="Browallia New"/>
          <w:sz w:val="26"/>
          <w:szCs w:val="26"/>
          <w:cs/>
        </w:rPr>
        <w:t>กลุ่มกิจการมีสิทธิยกเลิกการจำหน่ายหุ้นดังกล่าวหากผู้ซื้อไม่สามารถชำระสิ่งตอบแทนสำหรับหุ้นส่วนที่เหลือจำนวน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="00B2249C">
        <w:rPr>
          <w:rFonts w:ascii="Browallia New" w:hAnsi="Browallia New" w:cs="Browallia New"/>
          <w:sz w:val="26"/>
          <w:szCs w:val="26"/>
        </w:rPr>
        <w:br/>
      </w:r>
      <w:r w:rsidR="00082449" w:rsidRPr="00082449">
        <w:rPr>
          <w:rFonts w:ascii="Browallia New" w:hAnsi="Browallia New" w:cs="Browallia New"/>
          <w:sz w:val="26"/>
          <w:szCs w:val="26"/>
        </w:rPr>
        <w:t>15</w:t>
      </w:r>
      <w:r w:rsidRPr="00FA2621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55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>ล้านหุ้นภายในระยะเวลาที่กำหนด รายการดังกล่าวจึงจัดประเภทอยู่ในหนี้สินหมุนเวียน</w:t>
      </w:r>
    </w:p>
    <w:p w:rsidR="00DB7E78" w:rsidRPr="00DB7E78" w:rsidRDefault="00DB7E78" w:rsidP="00DB7E7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:rsidR="008E5E7E" w:rsidRPr="00FA2621" w:rsidRDefault="00082449" w:rsidP="008E5E7E">
      <w:pPr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82449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8E5E7E" w:rsidRPr="00FA262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E5E7E" w:rsidRPr="00FA262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ใบสำคัญแสดงสิทธิซื้อหุ้นสามัญ</w:t>
      </w:r>
    </w:p>
    <w:p w:rsidR="008E5E7E" w:rsidRPr="00FA2621" w:rsidRDefault="008E5E7E" w:rsidP="008E5E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8E5E7E" w:rsidRPr="00FA2621" w:rsidRDefault="008E5E7E" w:rsidP="008E5E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>เมื่อวันที่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82449" w:rsidRPr="00082449">
        <w:rPr>
          <w:rFonts w:ascii="Browallia New" w:hAnsi="Browallia New" w:cs="Browallia New"/>
          <w:sz w:val="26"/>
          <w:szCs w:val="26"/>
        </w:rPr>
        <w:t>18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>เมษายน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>.</w:t>
      </w: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082449" w:rsidRPr="00082449">
        <w:rPr>
          <w:rFonts w:ascii="Browallia New" w:hAnsi="Browallia New" w:cs="Browallia New"/>
          <w:sz w:val="26"/>
          <w:szCs w:val="26"/>
        </w:rPr>
        <w:t>2560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>ที่ประชุมสามัญผู้ถือหุ้นของบริษัทได้มีมติอนุมัติการออกใบสำคัญแสดงสิทธิที่จะซื้อหุ้นสามัญ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ชนิดระบุชื่อผู้ถือและสามารถโอนเปลี่ยนมือได้</w:t>
      </w:r>
      <w:r w:rsidRPr="00FA262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(‘WAVE-W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FA262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’) 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โดยจัดสรรให้แก่ผู้ถือหุ้นเดิมตามสัดส่วนการถือหุ้น</w:t>
      </w:r>
      <w:r w:rsidRPr="00FA262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ก่อนการเพิ่มทุน</w:t>
      </w: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>จดทะเบียน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>ในสัดส่วน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82449" w:rsidRPr="00082449">
        <w:rPr>
          <w:rFonts w:ascii="Browallia New" w:hAnsi="Browallia New" w:cs="Browallia New"/>
          <w:sz w:val="26"/>
          <w:szCs w:val="26"/>
        </w:rPr>
        <w:t>10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>หุ้นสามัญเดิมต่อใบสำคัญแสดงสิทธิ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82449" w:rsidRPr="00082449">
        <w:rPr>
          <w:rFonts w:ascii="Browallia New" w:hAnsi="Browallia New" w:cs="Browallia New"/>
          <w:sz w:val="26"/>
          <w:szCs w:val="26"/>
        </w:rPr>
        <w:t>1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>หน่วย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>รวมจำนวนใบสำคัญแสดงสิทธิที่ได้รับการจัดสรร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br/>
      </w: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>ไม่เกิน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82449" w:rsidRPr="00082449">
        <w:rPr>
          <w:rFonts w:ascii="Browallia New" w:hAnsi="Browallia New" w:cs="Browallia New"/>
          <w:sz w:val="26"/>
          <w:szCs w:val="26"/>
        </w:rPr>
        <w:t>42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>,</w:t>
      </w:r>
      <w:r w:rsidR="00082449" w:rsidRPr="00082449">
        <w:rPr>
          <w:rFonts w:ascii="Browallia New" w:hAnsi="Browallia New" w:cs="Browallia New"/>
          <w:sz w:val="26"/>
          <w:szCs w:val="26"/>
        </w:rPr>
        <w:t>120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>,</w:t>
      </w:r>
      <w:r w:rsidR="00082449" w:rsidRPr="00082449">
        <w:rPr>
          <w:rFonts w:ascii="Browallia New" w:hAnsi="Browallia New" w:cs="Browallia New"/>
          <w:sz w:val="26"/>
          <w:szCs w:val="26"/>
        </w:rPr>
        <w:t>000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>หน่วย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>และมีราคาการใช้สิทธิ</w:t>
      </w:r>
      <w:r w:rsidRPr="00FA262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เท่ากับ</w:t>
      </w:r>
      <w:r w:rsidRPr="00FA262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082449" w:rsidRPr="00082449">
        <w:rPr>
          <w:rFonts w:ascii="Browallia New" w:hAnsi="Browallia New" w:cs="Browallia New"/>
          <w:spacing w:val="-2"/>
          <w:sz w:val="26"/>
          <w:szCs w:val="26"/>
        </w:rPr>
        <w:t>6</w:t>
      </w:r>
      <w:r w:rsidRPr="00FA262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FA262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บาทต่อหุ้น</w:t>
      </w:r>
      <w:r w:rsidRPr="00FA262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FA262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อัตราการใช้สิทธิ</w:t>
      </w:r>
      <w:r w:rsidRPr="00FA262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082449" w:rsidRPr="0008244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FA262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FA262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ใบสำคัญแสดงสิทธิต่อ</w:t>
      </w:r>
      <w:r w:rsidRPr="00FA262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082449" w:rsidRPr="0008244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FA262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FA262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หุ้นสามัญโดยใบสำคัญแสดงสิทธิมีอายุ</w:t>
      </w:r>
      <w:r w:rsidRPr="00FA262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082449" w:rsidRPr="00082449">
        <w:rPr>
          <w:rFonts w:ascii="Browallia New" w:hAnsi="Browallia New" w:cs="Browallia New"/>
          <w:spacing w:val="-2"/>
          <w:sz w:val="26"/>
          <w:szCs w:val="26"/>
        </w:rPr>
        <w:t>3</w:t>
      </w:r>
      <w:r w:rsidRPr="00FA262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FA262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ปี</w:t>
      </w:r>
      <w:r w:rsidRPr="00FA262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FA262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นับจากวันที่บริษัทออกและเสนอขาย</w:t>
      </w:r>
    </w:p>
    <w:p w:rsidR="008E5E7E" w:rsidRPr="006C34B4" w:rsidRDefault="008E5E7E" w:rsidP="00B42148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39"/>
        <w:gridCol w:w="1872"/>
        <w:gridCol w:w="1872"/>
        <w:gridCol w:w="1296"/>
        <w:gridCol w:w="1402"/>
        <w:gridCol w:w="1476"/>
      </w:tblGrid>
      <w:tr w:rsidR="00C60576" w:rsidRPr="006C34B4" w:rsidTr="008E5E7E">
        <w:tc>
          <w:tcPr>
            <w:tcW w:w="1539" w:type="dxa"/>
            <w:vAlign w:val="bottom"/>
          </w:tcPr>
          <w:p w:rsidR="008E5E7E" w:rsidRPr="006C34B4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1402" w:type="dxa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76" w:type="dxa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</w:tc>
      </w:tr>
      <w:tr w:rsidR="00C60576" w:rsidRPr="006C34B4" w:rsidTr="008E5E7E">
        <w:tc>
          <w:tcPr>
            <w:tcW w:w="1539" w:type="dxa"/>
            <w:vAlign w:val="bottom"/>
          </w:tcPr>
          <w:p w:rsidR="008E5E7E" w:rsidRPr="006C34B4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:rsidR="008E5E7E" w:rsidRPr="006C34B4" w:rsidRDefault="00082449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</w:rPr>
              <w:t>31</w:t>
            </w:r>
            <w:r w:rsidR="008E5E7E" w:rsidRPr="006C34B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E5E7E" w:rsidRPr="006C34B4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02" w:type="dxa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76" w:type="dxa"/>
            <w:vAlign w:val="bottom"/>
          </w:tcPr>
          <w:p w:rsidR="008E5E7E" w:rsidRPr="006C34B4" w:rsidRDefault="00082449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</w:tr>
      <w:tr w:rsidR="00C60576" w:rsidRPr="006C34B4" w:rsidTr="008E5E7E">
        <w:tc>
          <w:tcPr>
            <w:tcW w:w="1539" w:type="dxa"/>
            <w:vAlign w:val="bottom"/>
          </w:tcPr>
          <w:p w:rsidR="008E5E7E" w:rsidRPr="006C34B4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:rsidR="008E5E7E" w:rsidRPr="006C34B4" w:rsidRDefault="000B5EF6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lang w:eastAsia="th-TH"/>
              </w:rPr>
              <w:t>2562</w:t>
            </w:r>
          </w:p>
        </w:tc>
        <w:tc>
          <w:tcPr>
            <w:tcW w:w="1402" w:type="dxa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76" w:type="dxa"/>
            <w:vAlign w:val="bottom"/>
          </w:tcPr>
          <w:p w:rsidR="008E5E7E" w:rsidRPr="006C34B4" w:rsidRDefault="000B5EF6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lang w:eastAsia="th-TH"/>
              </w:rPr>
              <w:t>2563</w:t>
            </w:r>
          </w:p>
        </w:tc>
      </w:tr>
      <w:tr w:rsidR="00C60576" w:rsidRPr="006C34B4" w:rsidTr="008E5E7E">
        <w:tc>
          <w:tcPr>
            <w:tcW w:w="1539" w:type="dxa"/>
            <w:vAlign w:val="bottom"/>
          </w:tcPr>
          <w:p w:rsidR="008E5E7E" w:rsidRPr="006C34B4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จำนวนคงเหลือ</w:t>
            </w:r>
          </w:p>
        </w:tc>
        <w:tc>
          <w:tcPr>
            <w:tcW w:w="1402" w:type="dxa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การเปลี่ยนแปลง</w:t>
            </w:r>
          </w:p>
        </w:tc>
        <w:tc>
          <w:tcPr>
            <w:tcW w:w="1476" w:type="dxa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จำนวนคงเหลือ</w:t>
            </w:r>
          </w:p>
        </w:tc>
      </w:tr>
      <w:tr w:rsidR="00C60576" w:rsidRPr="006C34B4" w:rsidTr="008E5E7E">
        <w:tc>
          <w:tcPr>
            <w:tcW w:w="1539" w:type="dxa"/>
            <w:vAlign w:val="bottom"/>
          </w:tcPr>
          <w:p w:rsidR="008E5E7E" w:rsidRPr="006C34B4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6C34B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วันที่ออก</w:t>
            </w:r>
          </w:p>
        </w:tc>
        <w:tc>
          <w:tcPr>
            <w:tcW w:w="1872" w:type="dxa"/>
            <w:vAlign w:val="bottom"/>
          </w:tcPr>
          <w:p w:rsidR="008E5E7E" w:rsidRPr="006C34B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วันที่เริ่มใช้สิทธิ</w:t>
            </w:r>
          </w:p>
        </w:tc>
        <w:tc>
          <w:tcPr>
            <w:tcW w:w="1296" w:type="dxa"/>
            <w:vAlign w:val="bottom"/>
          </w:tcPr>
          <w:p w:rsidR="008E5E7E" w:rsidRPr="006C34B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</w:p>
        </w:tc>
        <w:tc>
          <w:tcPr>
            <w:tcW w:w="1402" w:type="dxa"/>
            <w:vAlign w:val="bottom"/>
          </w:tcPr>
          <w:p w:rsidR="008E5E7E" w:rsidRPr="006C34B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ในระหว่างงวด</w:t>
            </w:r>
          </w:p>
        </w:tc>
        <w:tc>
          <w:tcPr>
            <w:tcW w:w="1476" w:type="dxa"/>
            <w:vAlign w:val="bottom"/>
          </w:tcPr>
          <w:p w:rsidR="008E5E7E" w:rsidRPr="006C34B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</w:p>
        </w:tc>
      </w:tr>
      <w:tr w:rsidR="00C60576" w:rsidRPr="00B2249C" w:rsidTr="008E5E7E">
        <w:tc>
          <w:tcPr>
            <w:tcW w:w="1539" w:type="dxa"/>
            <w:vAlign w:val="bottom"/>
          </w:tcPr>
          <w:p w:rsidR="008E5E7E" w:rsidRPr="00B2249C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8E5E7E" w:rsidRPr="00B2249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8E5E7E" w:rsidRPr="00B2249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B2249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8E5E7E" w:rsidRPr="00B2249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:rsidR="008E5E7E" w:rsidRPr="00B2249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60576" w:rsidRPr="006C34B4" w:rsidTr="008E5E7E">
        <w:trPr>
          <w:trHeight w:val="180"/>
        </w:trPr>
        <w:tc>
          <w:tcPr>
            <w:tcW w:w="1539" w:type="dxa"/>
            <w:vAlign w:val="bottom"/>
          </w:tcPr>
          <w:p w:rsidR="009573D0" w:rsidRPr="006C34B4" w:rsidRDefault="009573D0" w:rsidP="009573D0">
            <w:pPr>
              <w:ind w:left="435" w:right="-72"/>
              <w:jc w:val="left"/>
              <w:rPr>
                <w:rFonts w:ascii="Browallia New" w:hAnsi="Browallia New" w:cs="Browallia New"/>
                <w:lang w:val="en-US"/>
              </w:rPr>
            </w:pPr>
            <w:r w:rsidRPr="006C34B4">
              <w:rPr>
                <w:rFonts w:ascii="Browallia New" w:hAnsi="Browallia New" w:cs="Browallia New"/>
                <w:lang w:val="en-US"/>
              </w:rPr>
              <w:t>WAVE-W</w:t>
            </w:r>
            <w:r w:rsidR="00082449" w:rsidRPr="00082449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9573D0" w:rsidRPr="006C34B4" w:rsidRDefault="00082449" w:rsidP="009573D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82449">
              <w:rPr>
                <w:rFonts w:ascii="Browallia New" w:hAnsi="Browallia New" w:cs="Browallia New"/>
              </w:rPr>
              <w:t>11</w:t>
            </w:r>
            <w:r w:rsidR="009573D0" w:rsidRPr="006C34B4">
              <w:rPr>
                <w:rFonts w:ascii="Browallia New" w:hAnsi="Browallia New" w:cs="Browallia New"/>
                <w:cs/>
                <w:lang w:val="en-US"/>
              </w:rPr>
              <w:t xml:space="preserve"> พฤษภาคม พ.ศ. </w:t>
            </w:r>
            <w:r w:rsidRPr="00082449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9573D0" w:rsidRPr="006C34B4" w:rsidRDefault="00082449" w:rsidP="009573D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82449">
              <w:rPr>
                <w:rFonts w:ascii="Browallia New" w:hAnsi="Browallia New" w:cs="Browallia New"/>
              </w:rPr>
              <w:t>29</w:t>
            </w:r>
            <w:r w:rsidR="009573D0" w:rsidRPr="006C34B4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Pr="00082449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573D0" w:rsidRPr="006C34B4" w:rsidRDefault="00082449" w:rsidP="009573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082449">
              <w:rPr>
                <w:rFonts w:ascii="Browallia New" w:hAnsi="Browallia New" w:cs="Browallia New"/>
                <w:spacing w:val="-4"/>
              </w:rPr>
              <w:t>42</w:t>
            </w:r>
            <w:r w:rsidR="009573D0" w:rsidRPr="006C34B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082449">
              <w:rPr>
                <w:rFonts w:ascii="Browallia New" w:hAnsi="Browallia New" w:cs="Browallia New"/>
                <w:spacing w:val="-4"/>
              </w:rPr>
              <w:t>119</w:t>
            </w:r>
            <w:r w:rsidR="009573D0" w:rsidRPr="006C34B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082449">
              <w:rPr>
                <w:rFonts w:ascii="Browallia New" w:hAnsi="Browallia New" w:cs="Browallia New"/>
                <w:spacing w:val="-4"/>
              </w:rPr>
              <w:t>734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9573D0" w:rsidRPr="006C34B4" w:rsidRDefault="00857C8E" w:rsidP="009573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C34B4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9573D0" w:rsidRPr="006C34B4" w:rsidRDefault="00082449" w:rsidP="009573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82449">
              <w:rPr>
                <w:rFonts w:ascii="Browallia New" w:hAnsi="Browallia New" w:cs="Browallia New"/>
                <w:spacing w:val="-4"/>
              </w:rPr>
              <w:t>42</w:t>
            </w:r>
            <w:r w:rsidR="00857C8E" w:rsidRPr="006C34B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082449">
              <w:rPr>
                <w:rFonts w:ascii="Browallia New" w:hAnsi="Browallia New" w:cs="Browallia New"/>
                <w:spacing w:val="-4"/>
              </w:rPr>
              <w:t>119</w:t>
            </w:r>
            <w:r w:rsidR="00857C8E" w:rsidRPr="006C34B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082449">
              <w:rPr>
                <w:rFonts w:ascii="Browallia New" w:hAnsi="Browallia New" w:cs="Browallia New"/>
                <w:spacing w:val="-4"/>
              </w:rPr>
              <w:t>734</w:t>
            </w:r>
          </w:p>
        </w:tc>
      </w:tr>
      <w:tr w:rsidR="009573D0" w:rsidRPr="006C34B4" w:rsidTr="008E5E7E">
        <w:tc>
          <w:tcPr>
            <w:tcW w:w="1539" w:type="dxa"/>
            <w:vAlign w:val="bottom"/>
          </w:tcPr>
          <w:p w:rsidR="009573D0" w:rsidRPr="006C34B4" w:rsidRDefault="009573D0" w:rsidP="009573D0">
            <w:pPr>
              <w:ind w:left="435" w:right="-72"/>
              <w:jc w:val="lef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9573D0" w:rsidRPr="006C34B4" w:rsidRDefault="009573D0" w:rsidP="009573D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9573D0" w:rsidRPr="006C34B4" w:rsidRDefault="009573D0" w:rsidP="009573D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573D0" w:rsidRPr="006C34B4" w:rsidRDefault="00082449" w:rsidP="009573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082449">
              <w:rPr>
                <w:rFonts w:ascii="Browallia New" w:hAnsi="Browallia New" w:cs="Browallia New"/>
                <w:spacing w:val="-4"/>
              </w:rPr>
              <w:t>42</w:t>
            </w:r>
            <w:r w:rsidR="009573D0" w:rsidRPr="006C34B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082449">
              <w:rPr>
                <w:rFonts w:ascii="Browallia New" w:hAnsi="Browallia New" w:cs="Browallia New"/>
                <w:spacing w:val="-4"/>
              </w:rPr>
              <w:t>119</w:t>
            </w:r>
            <w:r w:rsidR="009573D0" w:rsidRPr="006C34B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082449">
              <w:rPr>
                <w:rFonts w:ascii="Browallia New" w:hAnsi="Browallia New" w:cs="Browallia New"/>
                <w:spacing w:val="-4"/>
              </w:rPr>
              <w:t>734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9573D0" w:rsidRPr="006C34B4" w:rsidRDefault="00857C8E" w:rsidP="009573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C34B4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9573D0" w:rsidRPr="006C34B4" w:rsidRDefault="00082449" w:rsidP="009573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82449">
              <w:rPr>
                <w:rFonts w:ascii="Browallia New" w:hAnsi="Browallia New" w:cs="Browallia New"/>
                <w:spacing w:val="-4"/>
              </w:rPr>
              <w:t>42</w:t>
            </w:r>
            <w:r w:rsidR="00857C8E" w:rsidRPr="006C34B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082449">
              <w:rPr>
                <w:rFonts w:ascii="Browallia New" w:hAnsi="Browallia New" w:cs="Browallia New"/>
                <w:spacing w:val="-4"/>
              </w:rPr>
              <w:t>119</w:t>
            </w:r>
            <w:r w:rsidR="00857C8E" w:rsidRPr="006C34B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082449">
              <w:rPr>
                <w:rFonts w:ascii="Browallia New" w:hAnsi="Browallia New" w:cs="Browallia New"/>
                <w:spacing w:val="-4"/>
              </w:rPr>
              <w:t>734</w:t>
            </w:r>
          </w:p>
        </w:tc>
      </w:tr>
    </w:tbl>
    <w:p w:rsidR="008E5E7E" w:rsidRPr="00FA2621" w:rsidRDefault="008E5E7E" w:rsidP="008E5E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6E564E" w:rsidRPr="00FA2621" w:rsidRDefault="008E5E7E" w:rsidP="008E5E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A262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ใบสำคัญแสดงสิทธิซึ้อหุ้นสามัญไม่มีผลต่อการคำนวณ(ขาดทุน)กำไรต่อหุ้นปรับลด</w:t>
      </w:r>
      <w:r w:rsidRPr="00FA262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เนื่องจากราคาใช้สิทธิของใบสำคัญแสดงสิทธิ</w:t>
      </w: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>ซื้อหุ้นสามัญสูงกว่าราคาตลาดถัวเฉลี่ยในระหว่างงวด</w:t>
      </w:r>
    </w:p>
    <w:p w:rsidR="00D21284" w:rsidRPr="00FA2621" w:rsidRDefault="00D21284" w:rsidP="0005209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8E5E7E" w:rsidRPr="00FA2621" w:rsidRDefault="00082449" w:rsidP="008E5E7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8E5E7E" w:rsidRPr="00FA262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E5E7E" w:rsidRPr="00FA262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8E5E7E" w:rsidRPr="00FA2621" w:rsidRDefault="008E5E7E" w:rsidP="008E5E7E">
      <w:pPr>
        <w:ind w:left="540"/>
        <w:rPr>
          <w:rFonts w:ascii="Browallia New" w:hAnsi="Browallia New" w:cs="Browallia New"/>
          <w:sz w:val="26"/>
          <w:szCs w:val="26"/>
        </w:rPr>
      </w:pPr>
    </w:p>
    <w:p w:rsidR="008E5E7E" w:rsidRPr="00FA2621" w:rsidRDefault="008E5E7E" w:rsidP="008E5E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A2621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 ได้แก่ ครอบครัวมาลีนนท์ บริษัท บีอีซี เวิลด์ จำกัด (มหาชน) และบริษัท เดอะ มอลล์ กรุ๊ป จำกัด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ซึ่งตั้งอยู่ในประเทศไทย โดยถือหุ้นในบริษัทจำนวนร้อยละ </w:t>
      </w:r>
      <w:r w:rsidR="00082449" w:rsidRPr="00082449">
        <w:rPr>
          <w:rFonts w:ascii="Browallia New" w:hAnsi="Browallia New" w:cs="Browallia New"/>
          <w:sz w:val="26"/>
          <w:szCs w:val="26"/>
        </w:rPr>
        <w:t>22</w:t>
      </w:r>
      <w:r w:rsidR="00944F11" w:rsidRPr="00FA2621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46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082449" w:rsidRPr="00082449">
        <w:rPr>
          <w:rFonts w:ascii="Browallia New" w:hAnsi="Browallia New" w:cs="Browallia New"/>
          <w:sz w:val="26"/>
          <w:szCs w:val="26"/>
        </w:rPr>
        <w:t>12</w:t>
      </w:r>
      <w:r w:rsidRPr="00FA2621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45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082449" w:rsidRPr="00082449">
        <w:rPr>
          <w:rFonts w:ascii="Browallia New" w:hAnsi="Browallia New" w:cs="Browallia New"/>
          <w:sz w:val="26"/>
          <w:szCs w:val="26"/>
        </w:rPr>
        <w:t>9</w:t>
      </w:r>
      <w:r w:rsidRPr="00FA2621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99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>ตามลำดับ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หุ้นที่เหลือ</w:t>
      </w:r>
      <w:r w:rsidR="00526EB5" w:rsidRPr="00FA2621">
        <w:rPr>
          <w:rFonts w:ascii="Browallia New" w:hAnsi="Browallia New" w:cs="Browallia New"/>
          <w:sz w:val="26"/>
          <w:szCs w:val="26"/>
        </w:rPr>
        <w:br/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52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58</w:t>
      </w:r>
      <w:r w:rsidRPr="00FA262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ถือโดยบุคคลทั่วไป รายละเอียดของเงินลงทุนในบริษัทย่อย </w:t>
      </w:r>
      <w:r w:rsidR="0017567F" w:rsidRPr="00FA2621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>บริษัทร่วม</w:t>
      </w:r>
      <w:r w:rsidR="0017567F" w:rsidRPr="00FA262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ได้เปิดเผยไว้ในหมายเหตุ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12</w:t>
      </w:r>
    </w:p>
    <w:p w:rsidR="008E5E7E" w:rsidRPr="00FA2621" w:rsidRDefault="008E5E7E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FA2621" w:rsidRDefault="008E5E7E" w:rsidP="008E5E7E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FA2621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8E5E7E" w:rsidRPr="00FA2621" w:rsidRDefault="008E5E7E" w:rsidP="008E5E7E">
      <w:pPr>
        <w:ind w:left="540"/>
        <w:rPr>
          <w:rFonts w:ascii="Browallia New" w:hAnsi="Browallia New" w:cs="Browallia New"/>
          <w:sz w:val="26"/>
          <w:szCs w:val="26"/>
        </w:rPr>
      </w:pPr>
    </w:p>
    <w:p w:rsidR="00D50712" w:rsidRPr="006C34B4" w:rsidRDefault="00D50712" w:rsidP="00D5071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2621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082449" w:rsidRPr="00082449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Pr="006C34B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6C34B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6C34B4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6C34B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D50712" w:rsidRPr="00B2249C" w:rsidRDefault="00D50712" w:rsidP="008E5E7E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D50712" w:rsidRPr="006C34B4" w:rsidRDefault="00D50712" w:rsidP="00D50712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6C34B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4B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D50712" w:rsidRPr="00B2249C" w:rsidRDefault="00D50712" w:rsidP="008E5E7E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8E5E7E" w:rsidRPr="006C34B4" w:rsidRDefault="00082449" w:rsidP="008E5E7E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8E5E7E" w:rsidRPr="006C34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82449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E5E7E"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="008E5E7E" w:rsidRPr="006C34B4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รายได้จากการขายและบริการ</w:t>
      </w:r>
    </w:p>
    <w:p w:rsidR="008E5E7E" w:rsidRPr="00B2249C" w:rsidRDefault="008E5E7E" w:rsidP="00B42148">
      <w:pPr>
        <w:ind w:left="1080" w:right="-28"/>
        <w:jc w:val="thaiDistribute"/>
        <w:rPr>
          <w:rFonts w:ascii="Browallia New" w:hAnsi="Browallia New" w:cs="Browallia New"/>
          <w:sz w:val="16"/>
          <w:szCs w:val="16"/>
        </w:rPr>
      </w:pPr>
    </w:p>
    <w:p w:rsidR="008E5E7E" w:rsidRDefault="008E5E7E" w:rsidP="00B42148">
      <w:pPr>
        <w:ind w:left="108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>รายการกับบุคลหรือกิจการที่เกี่ยวข้องกันสำหรับงวด</w:t>
      </w:r>
      <w:r w:rsidR="000B5EF6" w:rsidRPr="006C34B4">
        <w:rPr>
          <w:rFonts w:ascii="Browallia New" w:hAnsi="Browallia New" w:cs="Browallia New"/>
          <w:spacing w:val="-4"/>
          <w:sz w:val="26"/>
          <w:szCs w:val="26"/>
          <w:cs/>
        </w:rPr>
        <w:t>สามเดือน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31</w:t>
      </w:r>
      <w:r w:rsidR="000B5EF6" w:rsidRPr="006C34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B5EF6" w:rsidRPr="006C34B4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B5EF6"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0B5EF6"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:rsidR="00B2249C" w:rsidRPr="00B2249C" w:rsidRDefault="00B2249C" w:rsidP="00B42148">
      <w:pPr>
        <w:ind w:left="1080" w:right="-28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60576" w:rsidRPr="006C34B4" w:rsidTr="008E5E7E">
        <w:trPr>
          <w:cantSplit/>
        </w:trPr>
        <w:tc>
          <w:tcPr>
            <w:tcW w:w="4266" w:type="dxa"/>
            <w:vAlign w:val="bottom"/>
          </w:tcPr>
          <w:p w:rsidR="00D50712" w:rsidRPr="006C34B4" w:rsidRDefault="00D50712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  <w:hideMark/>
          </w:tcPr>
          <w:p w:rsidR="008E5E7E" w:rsidRPr="006C34B4" w:rsidRDefault="008E5E7E" w:rsidP="008E5E7E">
            <w:pPr>
              <w:pBdr>
                <w:bottom w:val="single" w:sz="4" w:space="1" w:color="auto"/>
              </w:pBd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  <w:hideMark/>
          </w:tcPr>
          <w:p w:rsidR="008E5E7E" w:rsidRPr="006C34B4" w:rsidRDefault="008E5E7E" w:rsidP="008E5E7E">
            <w:pPr>
              <w:pBdr>
                <w:bottom w:val="single" w:sz="4" w:space="1" w:color="auto"/>
              </w:pBd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6C34B4" w:rsidTr="008E5E7E">
        <w:trPr>
          <w:cantSplit/>
        </w:trPr>
        <w:tc>
          <w:tcPr>
            <w:tcW w:w="4266" w:type="dxa"/>
            <w:vAlign w:val="bottom"/>
            <w:hideMark/>
          </w:tcPr>
          <w:p w:rsidR="008E5E7E" w:rsidRPr="006C34B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6C34B4" w:rsidRDefault="00082449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6C34B4" w:rsidRDefault="00082449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6C34B4" w:rsidRDefault="00082449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6C34B4" w:rsidRDefault="00082449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C60576" w:rsidRPr="006C34B4" w:rsidTr="008E5E7E">
        <w:trPr>
          <w:cantSplit/>
        </w:trPr>
        <w:tc>
          <w:tcPr>
            <w:tcW w:w="4266" w:type="dxa"/>
            <w:vAlign w:val="bottom"/>
          </w:tcPr>
          <w:p w:rsidR="000B5EF6" w:rsidRPr="006C34B4" w:rsidRDefault="000B5EF6" w:rsidP="000B5EF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6C34B4" w:rsidTr="008E5E7E">
        <w:trPr>
          <w:cantSplit/>
        </w:trPr>
        <w:tc>
          <w:tcPr>
            <w:tcW w:w="4266" w:type="dxa"/>
            <w:vAlign w:val="bottom"/>
          </w:tcPr>
          <w:p w:rsidR="008E5E7E" w:rsidRPr="006C34B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6C34B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6C34B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6C34B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6C34B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6C34B4" w:rsidTr="008E5E7E">
        <w:trPr>
          <w:cantSplit/>
        </w:trPr>
        <w:tc>
          <w:tcPr>
            <w:tcW w:w="4266" w:type="dxa"/>
            <w:vAlign w:val="bottom"/>
          </w:tcPr>
          <w:p w:rsidR="00526EB5" w:rsidRPr="006C34B4" w:rsidRDefault="00526EB5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EB5" w:rsidRPr="006C34B4" w:rsidRDefault="00526EB5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EB5" w:rsidRPr="006C34B4" w:rsidRDefault="00526EB5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EB5" w:rsidRPr="006C34B4" w:rsidRDefault="00526EB5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EB5" w:rsidRPr="006C34B4" w:rsidRDefault="00526EB5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6C34B4" w:rsidTr="008E5E7E">
        <w:trPr>
          <w:cantSplit/>
        </w:trPr>
        <w:tc>
          <w:tcPr>
            <w:tcW w:w="4266" w:type="dxa"/>
            <w:vAlign w:val="bottom"/>
          </w:tcPr>
          <w:p w:rsidR="008E5E7E" w:rsidRPr="006C34B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6C34B4" w:rsidTr="008E5E7E">
        <w:trPr>
          <w:cantSplit/>
        </w:trPr>
        <w:tc>
          <w:tcPr>
            <w:tcW w:w="4266" w:type="dxa"/>
            <w:vAlign w:val="bottom"/>
          </w:tcPr>
          <w:p w:rsidR="008E5E7E" w:rsidRPr="006C34B4" w:rsidRDefault="0084349F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E5E7E"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6C34B4" w:rsidRDefault="00082449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525A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8525A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6C34B4" w:rsidRDefault="005754B0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6C34B4" w:rsidRDefault="006D2339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6C34B4" w:rsidRDefault="005754B0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B2249C" w:rsidTr="008E5E7E">
        <w:trPr>
          <w:cantSplit/>
        </w:trPr>
        <w:tc>
          <w:tcPr>
            <w:tcW w:w="4266" w:type="dxa"/>
            <w:vAlign w:val="bottom"/>
          </w:tcPr>
          <w:p w:rsidR="008E5E7E" w:rsidRPr="00B2249C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B2249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B2249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B2249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B2249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60576" w:rsidRPr="006C34B4" w:rsidTr="008E5E7E">
        <w:trPr>
          <w:cantSplit/>
        </w:trPr>
        <w:tc>
          <w:tcPr>
            <w:tcW w:w="4266" w:type="dxa"/>
            <w:vAlign w:val="bottom"/>
          </w:tcPr>
          <w:p w:rsidR="008E5E7E" w:rsidRPr="006C34B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6C34B4" w:rsidTr="008E5E7E">
        <w:trPr>
          <w:cantSplit/>
        </w:trPr>
        <w:tc>
          <w:tcPr>
            <w:tcW w:w="4266" w:type="dxa"/>
            <w:vAlign w:val="bottom"/>
          </w:tcPr>
          <w:p w:rsidR="005754B0" w:rsidRPr="006C34B4" w:rsidRDefault="005754B0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6D2339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tr w:rsidR="00C60576" w:rsidRPr="006C34B4" w:rsidTr="008E5E7E">
        <w:trPr>
          <w:cantSplit/>
        </w:trPr>
        <w:tc>
          <w:tcPr>
            <w:tcW w:w="4266" w:type="dxa"/>
            <w:vAlign w:val="bottom"/>
          </w:tcPr>
          <w:p w:rsidR="005754B0" w:rsidRPr="006C34B4" w:rsidRDefault="005754B0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1360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1360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1360B0" w:rsidP="001360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1360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6C34B4" w:rsidTr="008E5E7E">
        <w:trPr>
          <w:cantSplit/>
        </w:trPr>
        <w:tc>
          <w:tcPr>
            <w:tcW w:w="4266" w:type="dxa"/>
            <w:vAlign w:val="bottom"/>
          </w:tcPr>
          <w:p w:rsidR="005754B0" w:rsidRPr="006C34B4" w:rsidRDefault="005754B0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tr w:rsidR="00C60576" w:rsidRPr="00B2249C" w:rsidTr="008E5E7E">
        <w:trPr>
          <w:cantSplit/>
        </w:trPr>
        <w:tc>
          <w:tcPr>
            <w:tcW w:w="4266" w:type="dxa"/>
            <w:vAlign w:val="bottom"/>
          </w:tcPr>
          <w:p w:rsidR="005754B0" w:rsidRPr="00B2249C" w:rsidRDefault="005754B0" w:rsidP="005754B0">
            <w:pPr>
              <w:ind w:left="964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B2249C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B2249C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B2249C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B2249C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60576" w:rsidRPr="006C34B4" w:rsidTr="008E5E7E">
        <w:trPr>
          <w:cantSplit/>
          <w:trHeight w:val="83"/>
        </w:trPr>
        <w:tc>
          <w:tcPr>
            <w:tcW w:w="4266" w:type="dxa"/>
            <w:vAlign w:val="bottom"/>
          </w:tcPr>
          <w:p w:rsidR="005754B0" w:rsidRPr="006C34B4" w:rsidRDefault="005754B0" w:rsidP="005754B0">
            <w:pPr>
              <w:spacing w:before="10"/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6C34B4" w:rsidTr="008E5E7E">
        <w:trPr>
          <w:cantSplit/>
        </w:trPr>
        <w:tc>
          <w:tcPr>
            <w:tcW w:w="4266" w:type="dxa"/>
            <w:vAlign w:val="bottom"/>
          </w:tcPr>
          <w:p w:rsidR="005754B0" w:rsidRPr="006C34B4" w:rsidRDefault="001360B0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F7BA6"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1360B0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</w:tr>
    </w:tbl>
    <w:p w:rsidR="00D50712" w:rsidRPr="00B2249C" w:rsidRDefault="00D50712" w:rsidP="008E5E7E">
      <w:pPr>
        <w:ind w:left="1080" w:hanging="540"/>
        <w:jc w:val="left"/>
        <w:rPr>
          <w:rFonts w:ascii="Browallia New" w:hAnsi="Browallia New" w:cs="Browallia New"/>
          <w:b/>
          <w:bCs/>
          <w:sz w:val="16"/>
          <w:szCs w:val="16"/>
        </w:rPr>
      </w:pPr>
    </w:p>
    <w:p w:rsidR="008E5E7E" w:rsidRPr="006C34B4" w:rsidRDefault="00082449" w:rsidP="008E5E7E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8E5E7E" w:rsidRPr="006C34B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082449">
        <w:rPr>
          <w:rFonts w:ascii="Browallia New" w:hAnsi="Browallia New" w:cs="Browallia New"/>
          <w:b/>
          <w:bCs/>
          <w:sz w:val="26"/>
          <w:szCs w:val="26"/>
        </w:rPr>
        <w:t>2</w:t>
      </w:r>
      <w:r w:rsidR="008E5E7E" w:rsidRPr="006C34B4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การซื้อสินค้าและบริการ</w:t>
      </w:r>
    </w:p>
    <w:p w:rsidR="008E5E7E" w:rsidRPr="00B2249C" w:rsidRDefault="008E5E7E" w:rsidP="008E5E7E">
      <w:pPr>
        <w:ind w:left="1080"/>
        <w:jc w:val="left"/>
        <w:rPr>
          <w:rFonts w:ascii="Browallia New" w:hAnsi="Browallia New" w:cs="Browallia New"/>
          <w:b/>
          <w:bCs/>
          <w:sz w:val="16"/>
          <w:szCs w:val="16"/>
        </w:rPr>
      </w:pPr>
    </w:p>
    <w:p w:rsidR="000C54A8" w:rsidRPr="006C34B4" w:rsidRDefault="000C54A8" w:rsidP="000C54A8">
      <w:pPr>
        <w:ind w:left="1080" w:right="-28"/>
        <w:jc w:val="thaiDistribute"/>
        <w:rPr>
          <w:rFonts w:ascii="Browallia New" w:hAnsi="Browallia New" w:cs="Browallia New"/>
          <w:b/>
          <w:bCs/>
          <w:spacing w:val="-8"/>
          <w:sz w:val="26"/>
          <w:szCs w:val="26"/>
        </w:rPr>
      </w:pPr>
      <w:r w:rsidRPr="006C34B4">
        <w:rPr>
          <w:rFonts w:ascii="Browallia New" w:hAnsi="Browallia New" w:cs="Browallia New"/>
          <w:spacing w:val="-8"/>
          <w:sz w:val="26"/>
          <w:szCs w:val="26"/>
          <w:cs/>
        </w:rPr>
        <w:t>รายการกับบุคลหรือกิจการที่เกี่ยวข้องกันสำหรับงวด</w:t>
      </w:r>
      <w:r w:rsidR="000B5EF6" w:rsidRPr="006C34B4">
        <w:rPr>
          <w:rFonts w:ascii="Browallia New" w:hAnsi="Browallia New" w:cs="Browallia New"/>
          <w:spacing w:val="-8"/>
          <w:sz w:val="26"/>
          <w:szCs w:val="26"/>
          <w:cs/>
        </w:rPr>
        <w:t>สามเดือน</w:t>
      </w:r>
      <w:r w:rsidRPr="006C34B4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082449" w:rsidRPr="00082449">
        <w:rPr>
          <w:rFonts w:ascii="Browallia New" w:hAnsi="Browallia New" w:cs="Browallia New"/>
          <w:spacing w:val="-8"/>
          <w:sz w:val="26"/>
          <w:szCs w:val="26"/>
        </w:rPr>
        <w:t>31</w:t>
      </w:r>
      <w:r w:rsidR="000B5EF6" w:rsidRPr="006C34B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B5EF6" w:rsidRPr="006C34B4">
        <w:rPr>
          <w:rFonts w:ascii="Browallia New" w:hAnsi="Browallia New" w:cs="Browallia New"/>
          <w:spacing w:val="-8"/>
          <w:sz w:val="26"/>
          <w:szCs w:val="26"/>
          <w:cs/>
        </w:rPr>
        <w:t>มีนาคม</w:t>
      </w:r>
      <w:r w:rsidRPr="006C34B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0B5EF6" w:rsidRPr="006C34B4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082449" w:rsidRPr="00082449">
        <w:rPr>
          <w:rFonts w:ascii="Browallia New" w:hAnsi="Browallia New" w:cs="Browallia New"/>
          <w:spacing w:val="-8"/>
          <w:sz w:val="26"/>
          <w:szCs w:val="26"/>
        </w:rPr>
        <w:t>2563</w:t>
      </w:r>
      <w:r w:rsidRPr="006C34B4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 </w:t>
      </w:r>
      <w:r w:rsidR="000B5EF6" w:rsidRPr="006C34B4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082449" w:rsidRPr="00082449">
        <w:rPr>
          <w:rFonts w:ascii="Browallia New" w:hAnsi="Browallia New" w:cs="Browallia New"/>
          <w:spacing w:val="-8"/>
          <w:sz w:val="26"/>
          <w:szCs w:val="26"/>
        </w:rPr>
        <w:t>2562</w:t>
      </w:r>
      <w:r w:rsidRPr="006C34B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pacing w:val="-8"/>
          <w:sz w:val="26"/>
          <w:szCs w:val="26"/>
          <w:cs/>
        </w:rPr>
        <w:t>มีดังนี้</w:t>
      </w:r>
      <w:r w:rsidR="006D7FCA" w:rsidRPr="006C34B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6D7FCA" w:rsidRPr="006C34B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(ต่อ)</w:t>
      </w:r>
    </w:p>
    <w:p w:rsidR="008E5E7E" w:rsidRPr="00B2249C" w:rsidRDefault="008E5E7E" w:rsidP="008E5E7E">
      <w:pPr>
        <w:ind w:left="1080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60576" w:rsidRPr="006C34B4" w:rsidTr="008E5E7E">
        <w:trPr>
          <w:cantSplit/>
        </w:trPr>
        <w:tc>
          <w:tcPr>
            <w:tcW w:w="4266" w:type="dxa"/>
            <w:vAlign w:val="center"/>
          </w:tcPr>
          <w:p w:rsidR="008E5E7E" w:rsidRPr="006C34B4" w:rsidRDefault="008E5E7E" w:rsidP="008E5E7E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center"/>
            <w:hideMark/>
          </w:tcPr>
          <w:p w:rsidR="008E5E7E" w:rsidRPr="006C34B4" w:rsidRDefault="008E5E7E" w:rsidP="008E5E7E">
            <w:pPr>
              <w:pBdr>
                <w:bottom w:val="single" w:sz="4" w:space="1" w:color="auto"/>
              </w:pBd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center"/>
            <w:hideMark/>
          </w:tcPr>
          <w:p w:rsidR="008E5E7E" w:rsidRPr="006C34B4" w:rsidRDefault="008E5E7E" w:rsidP="008E5E7E">
            <w:pPr>
              <w:pBdr>
                <w:bottom w:val="single" w:sz="4" w:space="1" w:color="auto"/>
              </w:pBd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6C34B4" w:rsidTr="008E5E7E">
        <w:trPr>
          <w:cantSplit/>
        </w:trPr>
        <w:tc>
          <w:tcPr>
            <w:tcW w:w="4266" w:type="dxa"/>
            <w:vAlign w:val="bottom"/>
            <w:hideMark/>
          </w:tcPr>
          <w:p w:rsidR="008E5E7E" w:rsidRPr="006C34B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:rsidR="008E5E7E" w:rsidRPr="006C34B4" w:rsidRDefault="00082449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bottom"/>
            <w:hideMark/>
          </w:tcPr>
          <w:p w:rsidR="008E5E7E" w:rsidRPr="006C34B4" w:rsidRDefault="00082449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bottom"/>
            <w:hideMark/>
          </w:tcPr>
          <w:p w:rsidR="008E5E7E" w:rsidRPr="006C34B4" w:rsidRDefault="00082449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bottom"/>
            <w:hideMark/>
          </w:tcPr>
          <w:p w:rsidR="008E5E7E" w:rsidRPr="006C34B4" w:rsidRDefault="00082449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C60576" w:rsidRPr="006C34B4" w:rsidTr="000B5EF6">
        <w:trPr>
          <w:cantSplit/>
        </w:trPr>
        <w:tc>
          <w:tcPr>
            <w:tcW w:w="4266" w:type="dxa"/>
            <w:vAlign w:val="center"/>
          </w:tcPr>
          <w:p w:rsidR="000B5EF6" w:rsidRPr="006C34B4" w:rsidRDefault="000B5EF6" w:rsidP="000B5EF6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6C34B4" w:rsidTr="008E5E7E">
        <w:trPr>
          <w:cantSplit/>
        </w:trPr>
        <w:tc>
          <w:tcPr>
            <w:tcW w:w="4266" w:type="dxa"/>
            <w:vAlign w:val="center"/>
          </w:tcPr>
          <w:p w:rsidR="008E5E7E" w:rsidRPr="006C34B4" w:rsidRDefault="008E5E7E" w:rsidP="008E5E7E">
            <w:pPr>
              <w:ind w:left="95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  <w:hideMark/>
          </w:tcPr>
          <w:p w:rsidR="008E5E7E" w:rsidRPr="006C34B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center"/>
            <w:hideMark/>
          </w:tcPr>
          <w:p w:rsidR="008E5E7E" w:rsidRPr="006C34B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center"/>
            <w:hideMark/>
          </w:tcPr>
          <w:p w:rsidR="008E5E7E" w:rsidRPr="006C34B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center"/>
            <w:hideMark/>
          </w:tcPr>
          <w:p w:rsidR="008E5E7E" w:rsidRPr="006C34B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6C34B4" w:rsidTr="008E5E7E">
        <w:trPr>
          <w:cantSplit/>
        </w:trPr>
        <w:tc>
          <w:tcPr>
            <w:tcW w:w="4266" w:type="dxa"/>
            <w:vAlign w:val="center"/>
          </w:tcPr>
          <w:p w:rsidR="008E5E7E" w:rsidRPr="006C34B4" w:rsidRDefault="008E5E7E" w:rsidP="008E5E7E">
            <w:pPr>
              <w:ind w:left="95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6C34B4" w:rsidTr="008E5E7E">
        <w:trPr>
          <w:cantSplit/>
        </w:trPr>
        <w:tc>
          <w:tcPr>
            <w:tcW w:w="4266" w:type="dxa"/>
            <w:vAlign w:val="center"/>
            <w:hideMark/>
          </w:tcPr>
          <w:p w:rsidR="008E5E7E" w:rsidRPr="006C34B4" w:rsidRDefault="008E5E7E" w:rsidP="008E5E7E">
            <w:pPr>
              <w:ind w:left="95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6C34B4" w:rsidRDefault="008E5E7E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6C34B4" w:rsidRDefault="008E5E7E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6C34B4" w:rsidRDefault="008E5E7E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6C34B4" w:rsidTr="005754B0">
        <w:trPr>
          <w:cantSplit/>
        </w:trPr>
        <w:tc>
          <w:tcPr>
            <w:tcW w:w="4266" w:type="dxa"/>
            <w:vAlign w:val="center"/>
          </w:tcPr>
          <w:p w:rsidR="005754B0" w:rsidRPr="006C34B4" w:rsidRDefault="005754B0" w:rsidP="005754B0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5754B0" w:rsidRPr="006C34B4" w:rsidRDefault="001360B0" w:rsidP="00017633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017633">
            <w:pPr>
              <w:pBdr>
                <w:bottom w:val="doub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1360B0" w:rsidP="00017633">
            <w:pPr>
              <w:pBdr>
                <w:bottom w:val="doub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017633">
            <w:pPr>
              <w:pBdr>
                <w:bottom w:val="doub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B2249C" w:rsidTr="008E5E7E">
        <w:trPr>
          <w:cantSplit/>
        </w:trPr>
        <w:tc>
          <w:tcPr>
            <w:tcW w:w="4266" w:type="dxa"/>
            <w:vAlign w:val="center"/>
          </w:tcPr>
          <w:p w:rsidR="008E5E7E" w:rsidRPr="00B2249C" w:rsidRDefault="008E5E7E" w:rsidP="008E5E7E">
            <w:pPr>
              <w:ind w:left="957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B2249C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B2249C" w:rsidRDefault="008E5E7E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B2249C" w:rsidRDefault="008E5E7E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B2249C" w:rsidRDefault="008E5E7E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60576" w:rsidRPr="006C34B4" w:rsidTr="008E5E7E">
        <w:trPr>
          <w:cantSplit/>
        </w:trPr>
        <w:tc>
          <w:tcPr>
            <w:tcW w:w="4266" w:type="dxa"/>
            <w:vAlign w:val="center"/>
            <w:hideMark/>
          </w:tcPr>
          <w:p w:rsidR="008E5E7E" w:rsidRPr="006C34B4" w:rsidRDefault="008E5E7E" w:rsidP="008E5E7E">
            <w:pPr>
              <w:ind w:left="95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6C34B4" w:rsidRDefault="008E5E7E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6C34B4" w:rsidRDefault="008E5E7E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6C34B4" w:rsidRDefault="008E5E7E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6C34B4" w:rsidTr="005754B0">
        <w:trPr>
          <w:cantSplit/>
        </w:trPr>
        <w:tc>
          <w:tcPr>
            <w:tcW w:w="4266" w:type="dxa"/>
            <w:vAlign w:val="center"/>
          </w:tcPr>
          <w:p w:rsidR="005754B0" w:rsidRPr="006C34B4" w:rsidRDefault="006B2DD6" w:rsidP="005754B0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5754B0" w:rsidRPr="006C34B4" w:rsidRDefault="00082449" w:rsidP="0003275F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03275F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03275F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03275F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  <w:tr w:rsidR="00C60576" w:rsidRPr="00B2249C" w:rsidTr="008E5E7E">
        <w:trPr>
          <w:cantSplit/>
        </w:trPr>
        <w:tc>
          <w:tcPr>
            <w:tcW w:w="4266" w:type="dxa"/>
            <w:vAlign w:val="center"/>
            <w:hideMark/>
          </w:tcPr>
          <w:p w:rsidR="005754B0" w:rsidRPr="00B2249C" w:rsidRDefault="005754B0" w:rsidP="005754B0">
            <w:pPr>
              <w:ind w:left="957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754B0" w:rsidRPr="00B2249C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754B0" w:rsidRPr="00B2249C" w:rsidRDefault="005754B0" w:rsidP="005754B0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754B0" w:rsidRPr="00B2249C" w:rsidRDefault="005754B0" w:rsidP="005754B0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754B0" w:rsidRPr="00B2249C" w:rsidRDefault="005754B0" w:rsidP="005754B0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60576" w:rsidRPr="006C34B4" w:rsidTr="008E5E7E">
        <w:trPr>
          <w:cantSplit/>
        </w:trPr>
        <w:tc>
          <w:tcPr>
            <w:tcW w:w="4266" w:type="dxa"/>
            <w:vAlign w:val="center"/>
            <w:hideMark/>
          </w:tcPr>
          <w:p w:rsidR="005754B0" w:rsidRPr="006C34B4" w:rsidRDefault="005754B0" w:rsidP="005754B0">
            <w:pPr>
              <w:spacing w:before="10"/>
              <w:ind w:left="95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5754B0" w:rsidRPr="006C34B4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754B0" w:rsidRPr="006C34B4" w:rsidRDefault="005754B0" w:rsidP="005754B0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754B0" w:rsidRPr="006C34B4" w:rsidRDefault="005754B0" w:rsidP="005754B0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754B0" w:rsidRPr="006C34B4" w:rsidRDefault="005754B0" w:rsidP="005754B0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6C34B4" w:rsidTr="005754B0">
        <w:trPr>
          <w:cantSplit/>
        </w:trPr>
        <w:tc>
          <w:tcPr>
            <w:tcW w:w="4266" w:type="dxa"/>
            <w:vAlign w:val="center"/>
          </w:tcPr>
          <w:p w:rsidR="005754B0" w:rsidRPr="006C34B4" w:rsidRDefault="005754B0" w:rsidP="005754B0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5754B0" w:rsidRPr="006C34B4" w:rsidRDefault="001360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1360B0" w:rsidRPr="006C34B4" w:rsidTr="005754B0">
        <w:trPr>
          <w:cantSplit/>
        </w:trPr>
        <w:tc>
          <w:tcPr>
            <w:tcW w:w="4266" w:type="dxa"/>
            <w:vAlign w:val="center"/>
          </w:tcPr>
          <w:p w:rsidR="001360B0" w:rsidRPr="006C34B4" w:rsidRDefault="001360B0" w:rsidP="005754B0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360B0" w:rsidRPr="006C34B4" w:rsidRDefault="00082449" w:rsidP="005754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360B0" w:rsidRPr="006C34B4" w:rsidRDefault="00082449" w:rsidP="005754B0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360B0" w:rsidRPr="006C34B4" w:rsidRDefault="00082449" w:rsidP="005754B0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360B0" w:rsidRPr="006C34B4" w:rsidRDefault="00082449" w:rsidP="005754B0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  <w:tr w:rsidR="005754B0" w:rsidRPr="006C34B4" w:rsidTr="005754B0">
        <w:trPr>
          <w:cantSplit/>
        </w:trPr>
        <w:tc>
          <w:tcPr>
            <w:tcW w:w="4266" w:type="dxa"/>
            <w:vAlign w:val="center"/>
          </w:tcPr>
          <w:p w:rsidR="005754B0" w:rsidRPr="006C34B4" w:rsidRDefault="005754B0" w:rsidP="005754B0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754B0" w:rsidRPr="006C34B4" w:rsidRDefault="00082449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</w:tr>
    </w:tbl>
    <w:p w:rsidR="002970A7" w:rsidRPr="006C34B4" w:rsidRDefault="008E5E7E" w:rsidP="007B28BD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4B4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082449" w:rsidRPr="00082449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2970A7" w:rsidRPr="006C34B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970A7" w:rsidRPr="006C34B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2970A7" w:rsidRPr="006C34B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70A7" w:rsidRPr="006C34B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2970A7" w:rsidRPr="006C34B4" w:rsidRDefault="002970A7" w:rsidP="007B28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970A7" w:rsidRPr="006C34B4" w:rsidRDefault="002970A7" w:rsidP="007B28BD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6C34B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4B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2970A7" w:rsidRPr="006C34B4" w:rsidRDefault="002970A7" w:rsidP="007B28BD">
      <w:pPr>
        <w:ind w:left="540"/>
        <w:rPr>
          <w:rFonts w:ascii="Browallia New" w:hAnsi="Browallia New" w:cs="Browallia New"/>
          <w:sz w:val="26"/>
          <w:szCs w:val="26"/>
        </w:rPr>
      </w:pPr>
    </w:p>
    <w:p w:rsidR="008E5E7E" w:rsidRPr="006C34B4" w:rsidRDefault="00082449" w:rsidP="007B28BD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8E5E7E" w:rsidRPr="006C34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82449">
        <w:rPr>
          <w:rFonts w:ascii="Browallia New" w:hAnsi="Browallia New" w:cs="Browallia New"/>
          <w:b/>
          <w:bCs/>
          <w:sz w:val="26"/>
          <w:szCs w:val="26"/>
        </w:rPr>
        <w:t>3</w:t>
      </w:r>
      <w:r w:rsidR="008E5E7E" w:rsidRPr="006C34B4">
        <w:rPr>
          <w:rFonts w:ascii="Browallia New" w:hAnsi="Browallia New" w:cs="Browallia New"/>
          <w:b/>
          <w:bCs/>
          <w:sz w:val="26"/>
          <w:szCs w:val="26"/>
        </w:rPr>
        <w:tab/>
      </w:r>
      <w:r w:rsidR="008E5E7E" w:rsidRPr="006C34B4">
        <w:rPr>
          <w:rFonts w:ascii="Browallia New" w:hAnsi="Browallia New" w:cs="Browallia New"/>
          <w:b/>
          <w:bCs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:rsidR="008E5E7E" w:rsidRPr="006C34B4" w:rsidRDefault="008E5E7E" w:rsidP="007B28BD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:rsidR="008E5E7E" w:rsidRPr="006C34B4" w:rsidRDefault="008E5E7E" w:rsidP="007B28BD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:rsidR="008E5E7E" w:rsidRPr="006C34B4" w:rsidRDefault="008E5E7E" w:rsidP="0005209B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22"/>
        <w:gridCol w:w="1341"/>
        <w:gridCol w:w="1296"/>
        <w:gridCol w:w="1296"/>
        <w:gridCol w:w="1296"/>
      </w:tblGrid>
      <w:tr w:rsidR="00C60576" w:rsidRPr="006C34B4" w:rsidTr="008E5E7E">
        <w:trPr>
          <w:cantSplit/>
        </w:trPr>
        <w:tc>
          <w:tcPr>
            <w:tcW w:w="4222" w:type="dxa"/>
            <w:vAlign w:val="bottom"/>
          </w:tcPr>
          <w:p w:rsidR="008E5E7E" w:rsidRPr="006C34B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37" w:type="dxa"/>
            <w:gridSpan w:val="2"/>
            <w:shd w:val="clear" w:color="auto" w:fill="auto"/>
            <w:vAlign w:val="bottom"/>
          </w:tcPr>
          <w:p w:rsidR="008E5E7E" w:rsidRPr="006C34B4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:rsidR="008E5E7E" w:rsidRPr="006C34B4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6C34B4" w:rsidTr="008E5E7E">
        <w:trPr>
          <w:cantSplit/>
        </w:trPr>
        <w:tc>
          <w:tcPr>
            <w:tcW w:w="4222" w:type="dxa"/>
            <w:vAlign w:val="bottom"/>
          </w:tcPr>
          <w:p w:rsidR="008E5E7E" w:rsidRPr="006C34B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shd w:val="clear" w:color="auto" w:fill="auto"/>
          </w:tcPr>
          <w:p w:rsidR="008E5E7E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8E5E7E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E5E7E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shd w:val="clear" w:color="auto" w:fill="auto"/>
          </w:tcPr>
          <w:p w:rsidR="008E5E7E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8E5E7E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E5E7E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C60576" w:rsidRPr="006C34B4" w:rsidTr="008E5E7E">
        <w:trPr>
          <w:cantSplit/>
        </w:trPr>
        <w:tc>
          <w:tcPr>
            <w:tcW w:w="4222" w:type="dxa"/>
            <w:vAlign w:val="bottom"/>
          </w:tcPr>
          <w:p w:rsidR="000B5EF6" w:rsidRPr="006C34B4" w:rsidRDefault="000B5EF6" w:rsidP="000B5EF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6C34B4" w:rsidTr="008E5E7E">
        <w:trPr>
          <w:cantSplit/>
        </w:trPr>
        <w:tc>
          <w:tcPr>
            <w:tcW w:w="4222" w:type="dxa"/>
            <w:vAlign w:val="bottom"/>
          </w:tcPr>
          <w:p w:rsidR="008E5E7E" w:rsidRPr="006C34B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6C34B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6C34B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6C34B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6C34B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6C34B4" w:rsidTr="0005209B">
        <w:trPr>
          <w:cantSplit/>
          <w:trHeight w:val="80"/>
        </w:trPr>
        <w:tc>
          <w:tcPr>
            <w:tcW w:w="4222" w:type="dxa"/>
            <w:vAlign w:val="bottom"/>
          </w:tcPr>
          <w:p w:rsidR="005754B0" w:rsidRPr="006C34B4" w:rsidRDefault="005754B0" w:rsidP="005754B0">
            <w:pPr>
              <w:ind w:left="964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6C34B4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6C34B4" w:rsidTr="008E5E7E">
        <w:trPr>
          <w:cantSplit/>
        </w:trPr>
        <w:tc>
          <w:tcPr>
            <w:tcW w:w="4222" w:type="dxa"/>
            <w:vAlign w:val="bottom"/>
          </w:tcPr>
          <w:p w:rsidR="005754B0" w:rsidRPr="006C34B4" w:rsidRDefault="005754B0" w:rsidP="005754B0">
            <w:pPr>
              <w:spacing w:before="10"/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6C34B4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6C34B4" w:rsidTr="008E5E7E">
        <w:trPr>
          <w:cantSplit/>
        </w:trPr>
        <w:tc>
          <w:tcPr>
            <w:tcW w:w="4222" w:type="dxa"/>
            <w:vAlign w:val="bottom"/>
          </w:tcPr>
          <w:p w:rsidR="005754B0" w:rsidRPr="006C34B4" w:rsidRDefault="005754B0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6C34B4" w:rsidRDefault="001360B0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97C5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297C5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  <w:tr w:rsidR="00C60576" w:rsidRPr="006C34B4" w:rsidTr="008E5E7E">
        <w:trPr>
          <w:cantSplit/>
        </w:trPr>
        <w:tc>
          <w:tcPr>
            <w:tcW w:w="4222" w:type="dxa"/>
            <w:vAlign w:val="bottom"/>
          </w:tcPr>
          <w:p w:rsidR="005754B0" w:rsidRPr="006C34B4" w:rsidRDefault="005754B0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6C34B4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6C34B4" w:rsidTr="008E5E7E">
        <w:trPr>
          <w:cantSplit/>
        </w:trPr>
        <w:tc>
          <w:tcPr>
            <w:tcW w:w="4222" w:type="dxa"/>
            <w:vAlign w:val="bottom"/>
          </w:tcPr>
          <w:p w:rsidR="005754B0" w:rsidRPr="006C34B4" w:rsidRDefault="005754B0" w:rsidP="005754B0">
            <w:pPr>
              <w:spacing w:before="10"/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6C34B4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6C34B4" w:rsidTr="008E5E7E">
        <w:trPr>
          <w:cantSplit/>
        </w:trPr>
        <w:tc>
          <w:tcPr>
            <w:tcW w:w="4222" w:type="dxa"/>
            <w:vAlign w:val="bottom"/>
          </w:tcPr>
          <w:p w:rsidR="005754B0" w:rsidRPr="006C34B4" w:rsidRDefault="005754B0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6C34B4" w:rsidRDefault="001360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BD19E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F52C35" w:rsidRPr="006C34B4" w:rsidTr="00F67C4D">
        <w:trPr>
          <w:cantSplit/>
        </w:trPr>
        <w:tc>
          <w:tcPr>
            <w:tcW w:w="4222" w:type="dxa"/>
            <w:vAlign w:val="bottom"/>
          </w:tcPr>
          <w:p w:rsidR="00F52C35" w:rsidRPr="006C34B4" w:rsidRDefault="00F52C35" w:rsidP="00F52C35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F52C35" w:rsidRPr="006C34B4" w:rsidRDefault="00F52C35" w:rsidP="00F52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52C35" w:rsidRPr="006C34B4" w:rsidRDefault="00082449" w:rsidP="00F52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2C3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F52C3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52C35" w:rsidRPr="006C34B4" w:rsidRDefault="00F52C35" w:rsidP="00F52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52C35" w:rsidRPr="006C34B4" w:rsidRDefault="00F52C35" w:rsidP="00F52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6C34B4" w:rsidTr="008E5E7E">
        <w:trPr>
          <w:cantSplit/>
        </w:trPr>
        <w:tc>
          <w:tcPr>
            <w:tcW w:w="4222" w:type="dxa"/>
            <w:vAlign w:val="bottom"/>
          </w:tcPr>
          <w:p w:rsidR="005754B0" w:rsidRPr="006C34B4" w:rsidRDefault="005754B0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52C35"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ผู้บริหารสำคัญของกิจการ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52C3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F52C35" w:rsidP="005754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1360B0" w:rsidP="005754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6C34B4" w:rsidTr="008E5E7E">
        <w:trPr>
          <w:cantSplit/>
        </w:trPr>
        <w:tc>
          <w:tcPr>
            <w:tcW w:w="4222" w:type="dxa"/>
            <w:vAlign w:val="bottom"/>
          </w:tcPr>
          <w:p w:rsidR="005754B0" w:rsidRPr="006C34B4" w:rsidRDefault="005754B0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52C35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BD19E2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F76234" w:rsidRPr="006C34B4" w:rsidTr="00031957">
        <w:trPr>
          <w:cantSplit/>
        </w:trPr>
        <w:tc>
          <w:tcPr>
            <w:tcW w:w="4222" w:type="dxa"/>
            <w:vAlign w:val="bottom"/>
          </w:tcPr>
          <w:p w:rsidR="00F76234" w:rsidRPr="006C34B4" w:rsidRDefault="00F76234" w:rsidP="00031957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F76234" w:rsidRPr="006C34B4" w:rsidRDefault="00F76234" w:rsidP="0003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6C34B4" w:rsidRDefault="00F76234" w:rsidP="0003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6C34B4" w:rsidRDefault="00F76234" w:rsidP="0003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6C34B4" w:rsidRDefault="00F76234" w:rsidP="0003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6234" w:rsidRPr="006C34B4" w:rsidTr="00031957">
        <w:trPr>
          <w:cantSplit/>
        </w:trPr>
        <w:tc>
          <w:tcPr>
            <w:tcW w:w="4222" w:type="dxa"/>
            <w:vAlign w:val="bottom"/>
          </w:tcPr>
          <w:p w:rsidR="00F76234" w:rsidRPr="006C34B4" w:rsidRDefault="00F76234" w:rsidP="00031957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F76234" w:rsidRPr="006C34B4" w:rsidRDefault="00F76234" w:rsidP="0003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6C34B4" w:rsidRDefault="00F76234" w:rsidP="0003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6C34B4" w:rsidRDefault="00F76234" w:rsidP="0003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6C34B4" w:rsidRDefault="00F76234" w:rsidP="0003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6234" w:rsidRPr="006C34B4" w:rsidTr="00031957">
        <w:trPr>
          <w:cantSplit/>
        </w:trPr>
        <w:tc>
          <w:tcPr>
            <w:tcW w:w="4222" w:type="dxa"/>
            <w:vAlign w:val="bottom"/>
          </w:tcPr>
          <w:p w:rsidR="00F76234" w:rsidRPr="006C34B4" w:rsidRDefault="00F76234" w:rsidP="00031957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F76234" w:rsidRPr="006C34B4" w:rsidRDefault="00082449" w:rsidP="0003195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7623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F7623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6C34B4" w:rsidRDefault="00082449" w:rsidP="0003195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7623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F76234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6C34B4" w:rsidRDefault="00F76234" w:rsidP="0003195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6C34B4" w:rsidRDefault="00F76234" w:rsidP="0003195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6C34B4" w:rsidTr="008E5E7E">
        <w:trPr>
          <w:cantSplit/>
        </w:trPr>
        <w:tc>
          <w:tcPr>
            <w:tcW w:w="4222" w:type="dxa"/>
            <w:vAlign w:val="bottom"/>
          </w:tcPr>
          <w:p w:rsidR="005754B0" w:rsidRPr="006C34B4" w:rsidRDefault="005754B0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6C34B4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6C34B4" w:rsidTr="008E5E7E">
        <w:trPr>
          <w:cantSplit/>
        </w:trPr>
        <w:tc>
          <w:tcPr>
            <w:tcW w:w="4222" w:type="dxa"/>
            <w:vAlign w:val="bottom"/>
          </w:tcPr>
          <w:p w:rsidR="005754B0" w:rsidRPr="006C34B4" w:rsidRDefault="005754B0" w:rsidP="005754B0">
            <w:pPr>
              <w:spacing w:before="10"/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6C34B4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8BD" w:rsidRPr="006C34B4" w:rsidTr="008E5E7E">
        <w:trPr>
          <w:cantSplit/>
        </w:trPr>
        <w:tc>
          <w:tcPr>
            <w:tcW w:w="4222" w:type="dxa"/>
            <w:vAlign w:val="bottom"/>
          </w:tcPr>
          <w:p w:rsidR="007B28BD" w:rsidRPr="006C34B4" w:rsidRDefault="007B28BD" w:rsidP="007B28BD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6C34B4" w:rsidRDefault="007B28BD" w:rsidP="00BF0F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082449" w:rsidP="00BF0F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7B28BD" w:rsidP="00BF0F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082449" w:rsidP="00BF0F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</w:tr>
      <w:tr w:rsidR="007B28BD" w:rsidRPr="006C34B4" w:rsidTr="008E5E7E">
        <w:trPr>
          <w:cantSplit/>
        </w:trPr>
        <w:tc>
          <w:tcPr>
            <w:tcW w:w="4222" w:type="dxa"/>
            <w:vAlign w:val="bottom"/>
          </w:tcPr>
          <w:p w:rsidR="007B28BD" w:rsidRPr="006C34B4" w:rsidRDefault="007B28BD" w:rsidP="007B28BD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6C34B4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8BD" w:rsidRPr="006C34B4" w:rsidTr="008E5E7E">
        <w:trPr>
          <w:cantSplit/>
        </w:trPr>
        <w:tc>
          <w:tcPr>
            <w:tcW w:w="4222" w:type="dxa"/>
            <w:vAlign w:val="bottom"/>
          </w:tcPr>
          <w:p w:rsidR="007B28BD" w:rsidRPr="006C34B4" w:rsidRDefault="007B28BD" w:rsidP="007B28BD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6C34B4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8BD" w:rsidRPr="006C34B4" w:rsidTr="008E5E7E">
        <w:trPr>
          <w:cantSplit/>
        </w:trPr>
        <w:tc>
          <w:tcPr>
            <w:tcW w:w="4222" w:type="dxa"/>
            <w:vAlign w:val="bottom"/>
          </w:tcPr>
          <w:p w:rsidR="007B28BD" w:rsidRPr="006C34B4" w:rsidRDefault="007B28BD" w:rsidP="007B28BD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6C34B4" w:rsidRDefault="00082449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082449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082449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082449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</w:tr>
      <w:tr w:rsidR="007B28BD" w:rsidRPr="006C34B4" w:rsidTr="008E5E7E">
        <w:trPr>
          <w:cantSplit/>
        </w:trPr>
        <w:tc>
          <w:tcPr>
            <w:tcW w:w="4222" w:type="dxa"/>
            <w:vAlign w:val="bottom"/>
          </w:tcPr>
          <w:p w:rsidR="007B28BD" w:rsidRPr="006C34B4" w:rsidRDefault="007B28BD" w:rsidP="007B28BD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6C34B4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8BD" w:rsidRPr="006C34B4" w:rsidTr="008E5E7E">
        <w:trPr>
          <w:cantSplit/>
        </w:trPr>
        <w:tc>
          <w:tcPr>
            <w:tcW w:w="4222" w:type="dxa"/>
            <w:vAlign w:val="bottom"/>
          </w:tcPr>
          <w:p w:rsidR="007B28BD" w:rsidRPr="006C34B4" w:rsidRDefault="007B28BD" w:rsidP="007B28BD">
            <w:pPr>
              <w:spacing w:before="10"/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6C34B4" w:rsidRDefault="007B28BD" w:rsidP="007B28B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7B28BD" w:rsidP="007B28B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7B28BD" w:rsidP="007B28B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7B28BD" w:rsidP="007B28B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8BD" w:rsidRPr="006C34B4" w:rsidTr="008E5E7E">
        <w:trPr>
          <w:cantSplit/>
        </w:trPr>
        <w:tc>
          <w:tcPr>
            <w:tcW w:w="4222" w:type="dxa"/>
            <w:vAlign w:val="bottom"/>
          </w:tcPr>
          <w:p w:rsidR="007B28BD" w:rsidRPr="006C34B4" w:rsidRDefault="007B28BD" w:rsidP="007B28BD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6C34B4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082449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082449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7B28BD" w:rsidRPr="006C34B4" w:rsidTr="008E5E7E">
        <w:trPr>
          <w:cantSplit/>
        </w:trPr>
        <w:tc>
          <w:tcPr>
            <w:tcW w:w="4222" w:type="dxa"/>
            <w:vAlign w:val="bottom"/>
          </w:tcPr>
          <w:p w:rsidR="007B28BD" w:rsidRPr="006C34B4" w:rsidRDefault="007B28BD" w:rsidP="007B28BD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ผู้บริหารสำคัญของกิจการ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6C34B4" w:rsidRDefault="00082449" w:rsidP="007B28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082449" w:rsidP="007B28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082449" w:rsidP="007B28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082449" w:rsidP="007B28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  <w:tr w:rsidR="007B28BD" w:rsidRPr="006C34B4" w:rsidTr="008E5E7E">
        <w:trPr>
          <w:cantSplit/>
        </w:trPr>
        <w:tc>
          <w:tcPr>
            <w:tcW w:w="4222" w:type="dxa"/>
            <w:vAlign w:val="bottom"/>
          </w:tcPr>
          <w:p w:rsidR="007B28BD" w:rsidRPr="006C34B4" w:rsidRDefault="007B28BD" w:rsidP="007B28BD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6C34B4" w:rsidRDefault="00082449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082449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082449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6C34B4" w:rsidRDefault="00082449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7B28B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</w:tr>
    </w:tbl>
    <w:p w:rsidR="002970A7" w:rsidRPr="006C34B4" w:rsidRDefault="008E5E7E" w:rsidP="002970A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4B4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082449" w:rsidRPr="00082449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2970A7" w:rsidRPr="006C34B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970A7" w:rsidRPr="006C34B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2970A7" w:rsidRPr="006C34B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70A7" w:rsidRPr="006C34B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2970A7" w:rsidRPr="006C34B4" w:rsidRDefault="002970A7" w:rsidP="002970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970A7" w:rsidRPr="006C34B4" w:rsidRDefault="002970A7" w:rsidP="002970A7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6C34B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4B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2970A7" w:rsidRPr="006C34B4" w:rsidRDefault="002970A7" w:rsidP="002970A7">
      <w:pPr>
        <w:ind w:left="540"/>
        <w:rPr>
          <w:rFonts w:ascii="Browallia New" w:hAnsi="Browallia New" w:cs="Browallia New"/>
          <w:sz w:val="26"/>
          <w:szCs w:val="26"/>
        </w:rPr>
      </w:pPr>
    </w:p>
    <w:p w:rsidR="008E5E7E" w:rsidRPr="006C34B4" w:rsidRDefault="00082449" w:rsidP="008E5E7E">
      <w:pPr>
        <w:ind w:left="1080" w:hanging="540"/>
        <w:rPr>
          <w:rFonts w:ascii="Browallia New" w:hAnsi="Browallia New" w:cs="Browallia New"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8E5E7E" w:rsidRPr="006C34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82449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E5E7E" w:rsidRPr="006C34B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  <w:r w:rsidR="008E5E7E" w:rsidRPr="006C34B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E63124" w:rsidRPr="006C34B4" w:rsidRDefault="00E63124" w:rsidP="008E5E7E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529"/>
        <w:gridCol w:w="1409"/>
        <w:gridCol w:w="1407"/>
      </w:tblGrid>
      <w:tr w:rsidR="00907AA3" w:rsidRPr="006C34B4" w:rsidTr="0005209B">
        <w:trPr>
          <w:cantSplit/>
        </w:trPr>
        <w:tc>
          <w:tcPr>
            <w:tcW w:w="3493" w:type="pct"/>
            <w:vAlign w:val="bottom"/>
          </w:tcPr>
          <w:p w:rsidR="00907AA3" w:rsidRPr="006C34B4" w:rsidRDefault="00907AA3" w:rsidP="0005209B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pct"/>
            <w:gridSpan w:val="2"/>
            <w:vAlign w:val="bottom"/>
          </w:tcPr>
          <w:p w:rsidR="00907AA3" w:rsidRPr="006C34B4" w:rsidRDefault="00907AA3" w:rsidP="00481A9F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907AA3" w:rsidRPr="006C34B4" w:rsidTr="0005209B">
        <w:trPr>
          <w:cantSplit/>
        </w:trPr>
        <w:tc>
          <w:tcPr>
            <w:tcW w:w="3493" w:type="pct"/>
            <w:vAlign w:val="bottom"/>
          </w:tcPr>
          <w:p w:rsidR="00907AA3" w:rsidRPr="006C34B4" w:rsidRDefault="00907AA3" w:rsidP="0005209B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4" w:type="pct"/>
            <w:vAlign w:val="center"/>
          </w:tcPr>
          <w:p w:rsidR="00907AA3" w:rsidRPr="006C34B4" w:rsidRDefault="00082449" w:rsidP="00481A9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907AA3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907AA3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753" w:type="pct"/>
            <w:vAlign w:val="center"/>
          </w:tcPr>
          <w:p w:rsidR="00907AA3" w:rsidRPr="006C34B4" w:rsidRDefault="00082449" w:rsidP="00481A9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907AA3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907AA3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907AA3" w:rsidRPr="006C34B4" w:rsidTr="0005209B">
        <w:trPr>
          <w:cantSplit/>
        </w:trPr>
        <w:tc>
          <w:tcPr>
            <w:tcW w:w="3493" w:type="pct"/>
            <w:vAlign w:val="bottom"/>
          </w:tcPr>
          <w:p w:rsidR="00907AA3" w:rsidRPr="006C34B4" w:rsidRDefault="00907AA3" w:rsidP="0005209B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4" w:type="pct"/>
            <w:vAlign w:val="bottom"/>
          </w:tcPr>
          <w:p w:rsidR="00907AA3" w:rsidRPr="006C34B4" w:rsidRDefault="00907AA3" w:rsidP="00481A9F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พ.ศ.</w:t>
            </w:r>
            <w:r w:rsidRPr="006C34B4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753" w:type="pct"/>
            <w:vAlign w:val="bottom"/>
          </w:tcPr>
          <w:p w:rsidR="00907AA3" w:rsidRPr="006C34B4" w:rsidRDefault="00907AA3" w:rsidP="00481A9F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พ.ศ.</w:t>
            </w:r>
            <w:r w:rsidRPr="006C34B4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07AA3" w:rsidRPr="006C34B4" w:rsidTr="0005209B">
        <w:trPr>
          <w:cantSplit/>
        </w:trPr>
        <w:tc>
          <w:tcPr>
            <w:tcW w:w="3493" w:type="pct"/>
            <w:vAlign w:val="bottom"/>
          </w:tcPr>
          <w:p w:rsidR="00907AA3" w:rsidRPr="006C34B4" w:rsidRDefault="00907AA3" w:rsidP="0005209B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4" w:type="pct"/>
            <w:vAlign w:val="bottom"/>
          </w:tcPr>
          <w:p w:rsidR="00907AA3" w:rsidRPr="006C34B4" w:rsidRDefault="00907AA3" w:rsidP="00481A9F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vAlign w:val="bottom"/>
          </w:tcPr>
          <w:p w:rsidR="00907AA3" w:rsidRPr="006C34B4" w:rsidRDefault="00907AA3" w:rsidP="00481A9F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7AA3" w:rsidRPr="006C34B4" w:rsidTr="0005209B">
        <w:trPr>
          <w:cantSplit/>
        </w:trPr>
        <w:tc>
          <w:tcPr>
            <w:tcW w:w="3493" w:type="pct"/>
            <w:vAlign w:val="bottom"/>
          </w:tcPr>
          <w:p w:rsidR="00907AA3" w:rsidRPr="006C34B4" w:rsidRDefault="00907AA3" w:rsidP="0005209B">
            <w:pPr>
              <w:ind w:left="1080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907AA3" w:rsidRPr="006C34B4" w:rsidRDefault="00907AA3" w:rsidP="00481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:rsidR="00907AA3" w:rsidRPr="006C34B4" w:rsidRDefault="00907AA3" w:rsidP="00481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7AA3" w:rsidRPr="006C34B4" w:rsidTr="0005209B">
        <w:trPr>
          <w:cantSplit/>
        </w:trPr>
        <w:tc>
          <w:tcPr>
            <w:tcW w:w="3493" w:type="pct"/>
            <w:vAlign w:val="bottom"/>
          </w:tcPr>
          <w:p w:rsidR="00907AA3" w:rsidRPr="006C34B4" w:rsidRDefault="00907AA3" w:rsidP="0005209B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907AA3" w:rsidRPr="006C34B4" w:rsidRDefault="00082449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7AA3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941FC9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941FC9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907AA3" w:rsidRPr="006C34B4" w:rsidRDefault="00082449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7AA3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907AA3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907AA3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907AA3" w:rsidRPr="006C34B4" w:rsidTr="0005209B">
        <w:trPr>
          <w:cantSplit/>
        </w:trPr>
        <w:tc>
          <w:tcPr>
            <w:tcW w:w="3493" w:type="pct"/>
            <w:vAlign w:val="bottom"/>
          </w:tcPr>
          <w:p w:rsidR="00907AA3" w:rsidRPr="006C34B4" w:rsidRDefault="00907AA3" w:rsidP="0005209B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C34B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907AA3" w:rsidRPr="006C34B4" w:rsidRDefault="00907AA3" w:rsidP="00952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907AA3" w:rsidRPr="006C34B4" w:rsidRDefault="00907AA3" w:rsidP="00952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7AA3" w:rsidRPr="006C34B4" w:rsidTr="0005209B">
        <w:trPr>
          <w:cantSplit/>
        </w:trPr>
        <w:tc>
          <w:tcPr>
            <w:tcW w:w="3493" w:type="pct"/>
            <w:vAlign w:val="bottom"/>
          </w:tcPr>
          <w:p w:rsidR="00907AA3" w:rsidRPr="006C34B4" w:rsidRDefault="00907AA3" w:rsidP="0005209B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" w:type="pct"/>
            <w:shd w:val="clear" w:color="auto" w:fill="auto"/>
            <w:vAlign w:val="bottom"/>
          </w:tcPr>
          <w:p w:rsidR="00907AA3" w:rsidRPr="006C34B4" w:rsidRDefault="00082449" w:rsidP="009525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907AA3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907AA3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907AA3" w:rsidRPr="006C34B4" w:rsidRDefault="00082449" w:rsidP="009525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7AA3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907AA3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907AA3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</w:tbl>
    <w:p w:rsidR="00E64BCB" w:rsidRPr="006C34B4" w:rsidRDefault="00E64BCB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:rsidR="008E5E7E" w:rsidRPr="006C34B4" w:rsidRDefault="008E5E7E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:rsidR="008E5E7E" w:rsidRPr="006C34B4" w:rsidRDefault="008E5E7E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7850"/>
        <w:gridCol w:w="1506"/>
      </w:tblGrid>
      <w:tr w:rsidR="000C1AD8" w:rsidRPr="006C34B4" w:rsidTr="0005209B">
        <w:tc>
          <w:tcPr>
            <w:tcW w:w="4195" w:type="pct"/>
            <w:vAlign w:val="bottom"/>
          </w:tcPr>
          <w:p w:rsidR="000C1AD8" w:rsidRPr="006C34B4" w:rsidRDefault="000C1AD8" w:rsidP="0005209B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:rsidR="000C1AD8" w:rsidRPr="006C34B4" w:rsidRDefault="000C1AD8" w:rsidP="000520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1AD8" w:rsidRPr="006C34B4" w:rsidTr="0005209B">
        <w:tc>
          <w:tcPr>
            <w:tcW w:w="4195" w:type="pct"/>
            <w:vAlign w:val="bottom"/>
          </w:tcPr>
          <w:p w:rsidR="000C1AD8" w:rsidRPr="006C34B4" w:rsidRDefault="000C1AD8" w:rsidP="0005209B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5" w:type="pct"/>
            <w:vAlign w:val="bottom"/>
          </w:tcPr>
          <w:p w:rsidR="000C1AD8" w:rsidRPr="006C34B4" w:rsidRDefault="000C1AD8" w:rsidP="000520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0C1AD8" w:rsidRPr="006C34B4" w:rsidTr="0005209B">
        <w:tc>
          <w:tcPr>
            <w:tcW w:w="4195" w:type="pct"/>
            <w:vAlign w:val="bottom"/>
          </w:tcPr>
          <w:p w:rsidR="000C1AD8" w:rsidRPr="006C34B4" w:rsidRDefault="000C1AD8" w:rsidP="0005209B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:rsidR="000C1AD8" w:rsidRPr="006C34B4" w:rsidRDefault="000C1AD8" w:rsidP="0005209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1AD8" w:rsidRPr="006C34B4" w:rsidTr="0005209B">
        <w:tc>
          <w:tcPr>
            <w:tcW w:w="4195" w:type="pct"/>
            <w:vAlign w:val="bottom"/>
          </w:tcPr>
          <w:p w:rsidR="000C1AD8" w:rsidRPr="006C34B4" w:rsidRDefault="000C1AD8" w:rsidP="0005209B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0C1AD8" w:rsidRPr="006C34B4" w:rsidRDefault="000C1AD8" w:rsidP="0005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C1AD8" w:rsidRPr="006C34B4" w:rsidTr="0005209B">
        <w:tc>
          <w:tcPr>
            <w:tcW w:w="4195" w:type="pct"/>
            <w:vAlign w:val="bottom"/>
          </w:tcPr>
          <w:p w:rsidR="000C1AD8" w:rsidRPr="006C34B4" w:rsidRDefault="000C1AD8" w:rsidP="0005209B">
            <w:pPr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ราคาตามบัญชีต้นงวด </w:t>
            </w:r>
            <w:r w:rsidRPr="006C34B4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0C1AD8" w:rsidRPr="006C34B4" w:rsidRDefault="00082449" w:rsidP="0005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C1AD8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0C1AD8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0C1AD8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941FC9" w:rsidRPr="006C34B4" w:rsidTr="0005209B">
        <w:tc>
          <w:tcPr>
            <w:tcW w:w="4195" w:type="pct"/>
            <w:vAlign w:val="bottom"/>
          </w:tcPr>
          <w:p w:rsidR="00941FC9" w:rsidRPr="006C34B4" w:rsidRDefault="00941FC9" w:rsidP="0005209B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082449" w:rsidRPr="00082449">
              <w:rPr>
                <w:rFonts w:ascii="Browallia New" w:hAnsi="Browallia New" w:cs="Browallia New"/>
                <w:bCs/>
                <w:sz w:val="26"/>
                <w:szCs w:val="26"/>
              </w:rPr>
              <w:t>9</w:t>
            </w:r>
            <w:r w:rsidRPr="006C34B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มาใช้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941FC9" w:rsidRPr="006C34B4" w:rsidRDefault="00941FC9" w:rsidP="0005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1FC9" w:rsidRPr="006C34B4" w:rsidTr="0005209B">
        <w:tc>
          <w:tcPr>
            <w:tcW w:w="4195" w:type="pct"/>
            <w:vAlign w:val="bottom"/>
          </w:tcPr>
          <w:p w:rsidR="00941FC9" w:rsidRPr="006C34B4" w:rsidRDefault="00941FC9" w:rsidP="0005209B">
            <w:pPr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ณ วันที่ </w:t>
            </w:r>
            <w:r w:rsidR="00082449" w:rsidRPr="00082449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6C34B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มกราคม พ</w:t>
            </w:r>
            <w:r w:rsidRPr="006C34B4">
              <w:rPr>
                <w:rFonts w:ascii="Browallia New" w:hAnsi="Browallia New" w:cs="Browallia New"/>
                <w:b/>
                <w:sz w:val="26"/>
                <w:szCs w:val="26"/>
              </w:rPr>
              <w:t>.</w:t>
            </w:r>
            <w:r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ศ</w:t>
            </w:r>
            <w:r w:rsidRPr="006C34B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. </w:t>
            </w:r>
            <w:r w:rsidR="00082449" w:rsidRPr="00082449">
              <w:rPr>
                <w:rFonts w:ascii="Browallia New" w:hAnsi="Browallia New" w:cs="Browallia New"/>
                <w:bCs/>
                <w:sz w:val="26"/>
                <w:szCs w:val="26"/>
              </w:rPr>
              <w:t>2563</w:t>
            </w:r>
            <w:r w:rsidRPr="006C34B4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(</w:t>
            </w:r>
            <w:r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หมายเหตุ</w:t>
            </w:r>
            <w:r w:rsidRPr="006C34B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082449" w:rsidRPr="00082449">
              <w:rPr>
                <w:rFonts w:ascii="Browallia New" w:hAnsi="Browallia New" w:cs="Browallia New"/>
                <w:bCs/>
                <w:sz w:val="26"/>
                <w:szCs w:val="26"/>
              </w:rPr>
              <w:t>5</w:t>
            </w:r>
            <w:r w:rsidRPr="006C34B4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941FC9" w:rsidRPr="006C34B4" w:rsidRDefault="009A1B6D" w:rsidP="00890D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5A7E9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5A7E9E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A36C1" w:rsidRPr="006C34B4" w:rsidTr="0005209B">
        <w:tc>
          <w:tcPr>
            <w:tcW w:w="4195" w:type="pct"/>
            <w:vAlign w:val="bottom"/>
          </w:tcPr>
          <w:p w:rsidR="007A36C1" w:rsidRPr="006C34B4" w:rsidRDefault="007A36C1" w:rsidP="0005209B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</w:t>
            </w:r>
            <w:r w:rsidR="002F43B6"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F43B6" w:rsidRPr="006C34B4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 (ปรับปรุงใหม่)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7A36C1" w:rsidRPr="006C34B4" w:rsidRDefault="00082449" w:rsidP="0005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7A36C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7A36C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0C1AD8" w:rsidRPr="006C34B4" w:rsidTr="0005209B">
        <w:tc>
          <w:tcPr>
            <w:tcW w:w="4195" w:type="pct"/>
            <w:vAlign w:val="bottom"/>
          </w:tcPr>
          <w:p w:rsidR="000C1AD8" w:rsidRPr="006C34B4" w:rsidRDefault="000C1AD8" w:rsidP="0005209B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0C1AD8" w:rsidRPr="006C34B4" w:rsidRDefault="00082449" w:rsidP="0005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C1AD8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C1AD8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C1AD8" w:rsidRPr="006C34B4" w:rsidTr="0005209B">
        <w:tc>
          <w:tcPr>
            <w:tcW w:w="4195" w:type="pct"/>
            <w:vAlign w:val="bottom"/>
          </w:tcPr>
          <w:p w:rsidR="000C1AD8" w:rsidRPr="006C34B4" w:rsidRDefault="000C1AD8" w:rsidP="0005209B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0C1AD8" w:rsidRPr="006C34B4" w:rsidRDefault="000C1AD8" w:rsidP="0005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1AD8" w:rsidRPr="006C34B4" w:rsidTr="0005209B">
        <w:tc>
          <w:tcPr>
            <w:tcW w:w="4195" w:type="pct"/>
            <w:vAlign w:val="bottom"/>
          </w:tcPr>
          <w:p w:rsidR="000C1AD8" w:rsidRPr="006C34B4" w:rsidRDefault="000C1AD8" w:rsidP="0005209B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การยกหนี้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0C1AD8" w:rsidRPr="006C34B4" w:rsidRDefault="000C1AD8" w:rsidP="0005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1AD8" w:rsidRPr="006C34B4" w:rsidTr="0005209B">
        <w:tc>
          <w:tcPr>
            <w:tcW w:w="4195" w:type="pct"/>
            <w:vAlign w:val="bottom"/>
          </w:tcPr>
          <w:p w:rsidR="000C1AD8" w:rsidRPr="006C34B4" w:rsidRDefault="009A1B6D" w:rsidP="0005209B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กลับรายการ</w:t>
            </w:r>
            <w:r w:rsidR="00941FC9"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ผลขาดทุนจากการ</w:t>
            </w:r>
            <w:r w:rsidR="000C1AD8"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0C1AD8" w:rsidRPr="006C34B4" w:rsidRDefault="00082449" w:rsidP="000520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A1B6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9A1B6D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0C1AD8" w:rsidRPr="006C34B4" w:rsidTr="0005209B">
        <w:tc>
          <w:tcPr>
            <w:tcW w:w="4195" w:type="pct"/>
            <w:vAlign w:val="bottom"/>
          </w:tcPr>
          <w:p w:rsidR="000C1AD8" w:rsidRPr="006C34B4" w:rsidRDefault="000C1AD8" w:rsidP="0005209B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0C1AD8" w:rsidRPr="006C34B4" w:rsidRDefault="00082449" w:rsidP="000520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0C1AD8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0C1AD8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</w:tr>
    </w:tbl>
    <w:p w:rsidR="008E5E7E" w:rsidRPr="006C34B4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6C34B4" w:rsidRDefault="008E5E7E" w:rsidP="00116480">
      <w:pPr>
        <w:ind w:left="1080"/>
        <w:rPr>
          <w:rFonts w:ascii="Browallia New" w:hAnsi="Browallia New" w:cs="Browallia New"/>
          <w:sz w:val="26"/>
          <w:szCs w:val="26"/>
          <w:cs/>
        </w:rPr>
      </w:pP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เงินให้กู้ยืมระยะสั้นแก่บริษัทย่อยอยู่ในสกุลเงินบาท มีอัตราดอกเบี้ยเท่ากับ</w:t>
      </w:r>
      <w:r w:rsidRPr="006C34B4">
        <w:rPr>
          <w:rFonts w:ascii="Browallia New" w:hAnsi="Browallia New" w:cs="Browallia New"/>
          <w:spacing w:val="-4"/>
          <w:sz w:val="26"/>
          <w:szCs w:val="26"/>
        </w:rPr>
        <w:t xml:space="preserve"> MLR 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ลบร้อยละ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</w:t>
      </w:r>
      <w:r w:rsidRPr="006C34B4">
        <w:rPr>
          <w:rFonts w:ascii="Browallia New" w:hAnsi="Browallia New" w:cs="Browallia New"/>
          <w:spacing w:val="-4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</w:t>
      </w:r>
      <w:r w:rsidRPr="006C34B4">
        <w:rPr>
          <w:rFonts w:ascii="Browallia New" w:hAnsi="Browallia New" w:cs="Browallia New"/>
          <w:spacing w:val="-4"/>
          <w:sz w:val="26"/>
          <w:szCs w:val="26"/>
        </w:rPr>
        <w:t xml:space="preserve">MOR 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>บวกร้อยละ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sz w:val="26"/>
          <w:szCs w:val="26"/>
        </w:rPr>
        <w:t>0</w:t>
      </w:r>
      <w:r w:rsidRPr="006C34B4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25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082449" w:rsidRPr="00082449">
        <w:rPr>
          <w:rFonts w:ascii="Browallia New" w:hAnsi="Browallia New" w:cs="Browallia New"/>
          <w:sz w:val="26"/>
          <w:szCs w:val="26"/>
        </w:rPr>
        <w:t>7</w:t>
      </w:r>
      <w:r w:rsidRPr="006C34B4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13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082449" w:rsidRPr="00082449">
        <w:rPr>
          <w:rFonts w:ascii="Browallia New" w:hAnsi="Browallia New" w:cs="Browallia New"/>
          <w:sz w:val="26"/>
          <w:szCs w:val="26"/>
        </w:rPr>
        <w:t>7</w:t>
      </w:r>
      <w:r w:rsidRPr="006C34B4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38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และ</w:t>
      </w:r>
      <w:r w:rsidR="00605BD1" w:rsidRPr="006C34B4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</w:t>
      </w:r>
    </w:p>
    <w:p w:rsidR="008E5E7E" w:rsidRPr="006C34B4" w:rsidRDefault="008E5E7E" w:rsidP="00116480">
      <w:pPr>
        <w:ind w:left="1080"/>
        <w:rPr>
          <w:rFonts w:ascii="Browallia New" w:hAnsi="Browallia New" w:cs="Browallia New"/>
          <w:sz w:val="26"/>
          <w:szCs w:val="26"/>
        </w:rPr>
      </w:pPr>
    </w:p>
    <w:p w:rsidR="00E1558B" w:rsidRPr="006C34B4" w:rsidRDefault="00E1558B" w:rsidP="0005209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082449" w:rsidRPr="0008244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6C34B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pacing w:val="-2"/>
          <w:sz w:val="26"/>
          <w:szCs w:val="26"/>
          <w:cs/>
        </w:rPr>
        <w:t xml:space="preserve">มกราคม พ.ศ. </w:t>
      </w:r>
      <w:r w:rsidR="00082449" w:rsidRPr="00082449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6C34B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บริษัทได้รับรู้ผลกระทบจาการใช้มาตรฐานการรายงานทางการเงินฉบั</w:t>
      </w:r>
      <w:r w:rsidR="0030066A" w:rsidRPr="006C34B4">
        <w:rPr>
          <w:rFonts w:ascii="Browallia New" w:hAnsi="Browallia New" w:cs="Browallia New"/>
          <w:spacing w:val="-2"/>
          <w:sz w:val="26"/>
          <w:szCs w:val="26"/>
          <w:cs/>
        </w:rPr>
        <w:t>บ</w:t>
      </w:r>
      <w:r w:rsidRPr="006C34B4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 </w:t>
      </w:r>
      <w:r w:rsidR="00082449" w:rsidRPr="00082449">
        <w:rPr>
          <w:rFonts w:ascii="Browallia New" w:hAnsi="Browallia New" w:cs="Browallia New"/>
          <w:spacing w:val="-2"/>
          <w:sz w:val="26"/>
          <w:szCs w:val="26"/>
        </w:rPr>
        <w:t>9</w:t>
      </w:r>
      <w:r w:rsidRPr="006C34B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pacing w:val="-2"/>
          <w:sz w:val="26"/>
          <w:szCs w:val="26"/>
          <w:cs/>
        </w:rPr>
        <w:t>เป็นครั้งแรก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</w:rPr>
        <w:t>(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082449" w:rsidRPr="00082449">
        <w:rPr>
          <w:rFonts w:ascii="Browallia New" w:hAnsi="Browallia New" w:cs="Browallia New"/>
          <w:sz w:val="26"/>
          <w:szCs w:val="26"/>
        </w:rPr>
        <w:t>5</w:t>
      </w:r>
      <w:r w:rsidRPr="006C34B4">
        <w:rPr>
          <w:rFonts w:ascii="Browallia New" w:hAnsi="Browallia New" w:cs="Browallia New"/>
          <w:sz w:val="26"/>
          <w:szCs w:val="26"/>
        </w:rPr>
        <w:t xml:space="preserve">)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โดยรับรู้ผลขาดทุนด้านเครดิตที่คาดว่าจะเกิดขึ้นจากเงินให้กู้ยืมระยะสั้นแก่กิจการที่เกี่ยวข้องกัน </w:t>
      </w:r>
      <w:r w:rsidR="0005209B" w:rsidRPr="006C34B4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="00082449" w:rsidRPr="00082449">
        <w:rPr>
          <w:rFonts w:ascii="Browallia New" w:hAnsi="Browallia New" w:cs="Browallia New"/>
          <w:sz w:val="26"/>
          <w:szCs w:val="26"/>
        </w:rPr>
        <w:t>328</w:t>
      </w:r>
      <w:r w:rsidRPr="006C34B4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63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ล้านบาท ในระหว่าง</w:t>
      </w:r>
      <w:r w:rsidR="005166A0" w:rsidRPr="006C34B4">
        <w:rPr>
          <w:rFonts w:ascii="Browallia New" w:hAnsi="Browallia New" w:cs="Browallia New"/>
          <w:sz w:val="26"/>
          <w:szCs w:val="26"/>
          <w:cs/>
        </w:rPr>
        <w:t xml:space="preserve">ไตรมาสที่ </w:t>
      </w:r>
      <w:r w:rsidR="00082449" w:rsidRPr="00082449">
        <w:rPr>
          <w:rFonts w:ascii="Browallia New" w:hAnsi="Browallia New" w:cs="Browallia New"/>
          <w:sz w:val="26"/>
          <w:szCs w:val="26"/>
        </w:rPr>
        <w:t>1</w:t>
      </w:r>
      <w:r w:rsidR="005166A0" w:rsidRPr="006C34B4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5166A0" w:rsidRPr="006C34B4">
        <w:rPr>
          <w:rFonts w:ascii="Browallia New" w:hAnsi="Browallia New" w:cs="Browallia New"/>
          <w:sz w:val="26"/>
          <w:szCs w:val="26"/>
        </w:rPr>
        <w:t>.</w:t>
      </w:r>
      <w:r w:rsidR="005166A0" w:rsidRPr="006C34B4">
        <w:rPr>
          <w:rFonts w:ascii="Browallia New" w:hAnsi="Browallia New" w:cs="Browallia New"/>
          <w:sz w:val="26"/>
          <w:szCs w:val="26"/>
          <w:cs/>
        </w:rPr>
        <w:t>ศ</w:t>
      </w:r>
      <w:r w:rsidR="005166A0" w:rsidRPr="006C34B4">
        <w:rPr>
          <w:rFonts w:ascii="Browallia New" w:hAnsi="Browallia New" w:cs="Browallia New"/>
          <w:sz w:val="26"/>
          <w:szCs w:val="26"/>
        </w:rPr>
        <w:t>.</w:t>
      </w:r>
      <w:r w:rsidR="00B64A81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="005166A0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บริษัทได้ยกหนี้เงินให้กู้ยืมระยะสั้นแก่บริษัทย่อย</w:t>
      </w:r>
      <w:r w:rsidR="00B2249C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แห่งหนึ่งเป็นจำนวนเงิน </w:t>
      </w:r>
      <w:r w:rsidR="00082449" w:rsidRPr="00082449">
        <w:rPr>
          <w:rFonts w:ascii="Browallia New" w:hAnsi="Browallia New" w:cs="Browallia New"/>
          <w:sz w:val="26"/>
          <w:szCs w:val="26"/>
        </w:rPr>
        <w:t>30</w:t>
      </w:r>
      <w:r w:rsidRPr="006C34B4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50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ล้านบาท ส่งผลให้บริษัทรับรู้การผลขาดทุนด้านเครดิตที่คาดว่าจะเกิดขึ้นที่รับรู้ ณ 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1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2562</w:t>
      </w:r>
      <w:r w:rsidR="00192EEC" w:rsidRPr="006C34B4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082449" w:rsidRPr="00082449">
        <w:rPr>
          <w:rFonts w:ascii="Browallia New" w:hAnsi="Browallia New" w:cs="Browallia New"/>
          <w:sz w:val="26"/>
          <w:szCs w:val="26"/>
        </w:rPr>
        <w:t>15</w:t>
      </w:r>
      <w:r w:rsidR="00192EEC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192EEC" w:rsidRPr="006C34B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และรับรู้เป็นผลขาดทุนจากการยกหนี้ให้เป็นจำนวน </w:t>
      </w:r>
      <w:r w:rsidR="00082449" w:rsidRPr="00082449">
        <w:rPr>
          <w:rFonts w:ascii="Browallia New" w:hAnsi="Browallia New" w:cs="Browallia New"/>
          <w:sz w:val="26"/>
          <w:szCs w:val="26"/>
        </w:rPr>
        <w:t>15</w:t>
      </w:r>
      <w:r w:rsidR="00192EEC" w:rsidRPr="006C34B4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50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ล้านบาทใน</w:t>
      </w:r>
      <w:r w:rsidR="00B64A81" w:rsidRPr="006C34B4">
        <w:rPr>
          <w:rFonts w:ascii="Browallia New" w:hAnsi="Browallia New" w:cs="Browallia New"/>
          <w:sz w:val="26"/>
          <w:szCs w:val="26"/>
        </w:rPr>
        <w:br/>
      </w:r>
      <w:r w:rsidRPr="006C34B4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งบกำไรขาดทุนเบ็ดเสร็จเฉพาะกิจการ</w:t>
      </w:r>
    </w:p>
    <w:p w:rsidR="00904A85" w:rsidRPr="006C34B4" w:rsidRDefault="00B42148" w:rsidP="00B421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</w:rPr>
        <w:br w:type="page"/>
      </w:r>
      <w:r w:rsidR="00082449" w:rsidRPr="00082449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904A85" w:rsidRPr="006C34B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04A85" w:rsidRPr="006C34B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904A85" w:rsidRPr="006C34B4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904A85" w:rsidRPr="006C34B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42148" w:rsidRPr="006C34B4" w:rsidRDefault="00B42148" w:rsidP="00904A85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:rsidR="00904A85" w:rsidRPr="006C34B4" w:rsidRDefault="00904A85" w:rsidP="00904A85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6C34B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4B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904A85" w:rsidRPr="006C34B4" w:rsidRDefault="00904A85" w:rsidP="00B42148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6C34B4" w:rsidRDefault="00082449" w:rsidP="0005209B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8E5E7E" w:rsidRPr="006C34B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082449">
        <w:rPr>
          <w:rFonts w:ascii="Browallia New" w:hAnsi="Browallia New" w:cs="Browallia New"/>
          <w:b/>
          <w:bCs/>
          <w:sz w:val="26"/>
          <w:szCs w:val="26"/>
        </w:rPr>
        <w:t>5</w:t>
      </w:r>
      <w:r w:rsidR="008E5E7E" w:rsidRPr="006C34B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:rsidR="008E5E7E" w:rsidRPr="006C34B4" w:rsidRDefault="008E5E7E" w:rsidP="008E5E7E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C60576" w:rsidRPr="006C34B4" w:rsidTr="008E5E7E">
        <w:trPr>
          <w:cantSplit/>
        </w:trPr>
        <w:tc>
          <w:tcPr>
            <w:tcW w:w="4262" w:type="dxa"/>
            <w:vAlign w:val="bottom"/>
          </w:tcPr>
          <w:p w:rsidR="008E5E7E" w:rsidRPr="006C34B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E5E7E" w:rsidRPr="006C34B4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E5E7E" w:rsidRPr="006C34B4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6C34B4" w:rsidTr="008E5E7E">
        <w:trPr>
          <w:cantSplit/>
        </w:trPr>
        <w:tc>
          <w:tcPr>
            <w:tcW w:w="4262" w:type="dxa"/>
            <w:vAlign w:val="bottom"/>
          </w:tcPr>
          <w:p w:rsidR="008E5E7E" w:rsidRPr="006C34B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8E5E7E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center"/>
          </w:tcPr>
          <w:p w:rsidR="008E5E7E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8E5E7E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E5E7E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:rsidR="008E5E7E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center"/>
          </w:tcPr>
          <w:p w:rsidR="008E5E7E" w:rsidRPr="006C34B4" w:rsidRDefault="00082449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8E5E7E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E5E7E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C60576" w:rsidRPr="006C34B4" w:rsidTr="008E5E7E">
        <w:trPr>
          <w:cantSplit/>
        </w:trPr>
        <w:tc>
          <w:tcPr>
            <w:tcW w:w="4262" w:type="dxa"/>
            <w:vAlign w:val="bottom"/>
          </w:tcPr>
          <w:p w:rsidR="000B5EF6" w:rsidRPr="006C34B4" w:rsidRDefault="000B5EF6" w:rsidP="000B5EF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6C34B4" w:rsidTr="008E5E7E">
        <w:trPr>
          <w:cantSplit/>
        </w:trPr>
        <w:tc>
          <w:tcPr>
            <w:tcW w:w="4262" w:type="dxa"/>
            <w:vAlign w:val="bottom"/>
          </w:tcPr>
          <w:p w:rsidR="000B5EF6" w:rsidRPr="006C34B4" w:rsidRDefault="000B5EF6" w:rsidP="000B5EF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0B5EF6" w:rsidRPr="006C34B4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0B5EF6" w:rsidRPr="006C34B4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0B5EF6" w:rsidRPr="006C34B4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0B5EF6" w:rsidRPr="006C34B4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6C34B4" w:rsidTr="008E5E7E">
        <w:trPr>
          <w:cantSplit/>
        </w:trPr>
        <w:tc>
          <w:tcPr>
            <w:tcW w:w="4262" w:type="dxa"/>
            <w:vAlign w:val="bottom"/>
          </w:tcPr>
          <w:p w:rsidR="000B5EF6" w:rsidRPr="006C34B4" w:rsidRDefault="000B5EF6" w:rsidP="000B5EF6">
            <w:pPr>
              <w:spacing w:before="10"/>
              <w:ind w:left="964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6C34B4" w:rsidRDefault="000B5EF6" w:rsidP="000B5EF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6C34B4" w:rsidRDefault="000B5EF6" w:rsidP="000B5EF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6C34B4" w:rsidRDefault="000B5EF6" w:rsidP="000B5EF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6C34B4" w:rsidRDefault="000B5EF6" w:rsidP="000B5EF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6C34B4" w:rsidTr="008E5E7E">
        <w:trPr>
          <w:cantSplit/>
        </w:trPr>
        <w:tc>
          <w:tcPr>
            <w:tcW w:w="4262" w:type="dxa"/>
            <w:vAlign w:val="bottom"/>
          </w:tcPr>
          <w:p w:rsidR="005754B0" w:rsidRPr="006C34B4" w:rsidRDefault="005754B0" w:rsidP="005754B0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1360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60576" w:rsidRPr="006C34B4" w:rsidTr="008E5E7E">
        <w:trPr>
          <w:cantSplit/>
        </w:trPr>
        <w:tc>
          <w:tcPr>
            <w:tcW w:w="4262" w:type="dxa"/>
            <w:vAlign w:val="bottom"/>
          </w:tcPr>
          <w:p w:rsidR="005754B0" w:rsidRPr="006C34B4" w:rsidRDefault="005754B0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ผู้บริหารสำคัญของกิจการ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754B0" w:rsidRPr="006C34B4" w:rsidTr="008E5E7E">
        <w:trPr>
          <w:cantSplit/>
        </w:trPr>
        <w:tc>
          <w:tcPr>
            <w:tcW w:w="4262" w:type="dxa"/>
            <w:vAlign w:val="bottom"/>
          </w:tcPr>
          <w:p w:rsidR="005754B0" w:rsidRPr="006C34B4" w:rsidRDefault="005754B0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6C34B4" w:rsidRDefault="00082449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B42148" w:rsidRPr="006C34B4" w:rsidRDefault="00B42148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:rsidR="008E5E7E" w:rsidRPr="006C34B4" w:rsidRDefault="008E5E7E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การเปลี่ยนแปลงของเงินกู้ยืมระยะสั้นจากกิจการที่เกี่ยวข้องกันสามารถวิเคราะห์ได้ดังนี้</w:t>
      </w:r>
    </w:p>
    <w:p w:rsidR="008E5E7E" w:rsidRPr="006C34B4" w:rsidRDefault="008E5E7E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C60576" w:rsidRPr="006C34B4" w:rsidTr="008E5E7E">
        <w:tc>
          <w:tcPr>
            <w:tcW w:w="6408" w:type="dxa"/>
            <w:vAlign w:val="bottom"/>
          </w:tcPr>
          <w:p w:rsidR="008E5E7E" w:rsidRPr="006C34B4" w:rsidRDefault="008E5E7E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C60576" w:rsidRPr="006C34B4" w:rsidTr="008E5E7E">
        <w:tc>
          <w:tcPr>
            <w:tcW w:w="6408" w:type="dxa"/>
            <w:vAlign w:val="bottom"/>
          </w:tcPr>
          <w:p w:rsidR="008E5E7E" w:rsidRPr="006C34B4" w:rsidRDefault="008E5E7E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6C34B4" w:rsidTr="008E5E7E">
        <w:tc>
          <w:tcPr>
            <w:tcW w:w="6408" w:type="dxa"/>
            <w:vAlign w:val="bottom"/>
          </w:tcPr>
          <w:p w:rsidR="008E5E7E" w:rsidRPr="006C34B4" w:rsidRDefault="008E5E7E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8E5E7E" w:rsidRPr="006C34B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8E5E7E" w:rsidRPr="006C34B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6C34B4" w:rsidTr="008E5E7E">
        <w:tc>
          <w:tcPr>
            <w:tcW w:w="6408" w:type="dxa"/>
            <w:vAlign w:val="bottom"/>
          </w:tcPr>
          <w:p w:rsidR="008E5E7E" w:rsidRPr="006C34B4" w:rsidRDefault="008E5E7E" w:rsidP="008E5E7E">
            <w:pPr>
              <w:ind w:left="108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6C34B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60576" w:rsidRPr="006C34B4" w:rsidTr="008E5E7E">
        <w:tc>
          <w:tcPr>
            <w:tcW w:w="6408" w:type="dxa"/>
            <w:vAlign w:val="center"/>
          </w:tcPr>
          <w:p w:rsidR="008E5E7E" w:rsidRPr="006C34B4" w:rsidRDefault="008E5E7E" w:rsidP="00287BEF">
            <w:pPr>
              <w:spacing w:before="10"/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8E5E7E" w:rsidRPr="006C34B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8E5E7E" w:rsidRPr="006C34B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0576" w:rsidRPr="006C34B4" w:rsidTr="008E5E7E">
        <w:tc>
          <w:tcPr>
            <w:tcW w:w="6408" w:type="dxa"/>
            <w:vAlign w:val="center"/>
          </w:tcPr>
          <w:p w:rsidR="005754B0" w:rsidRPr="006C34B4" w:rsidRDefault="005754B0" w:rsidP="005754B0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754B0" w:rsidRPr="006C34B4" w:rsidRDefault="00082449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754B0" w:rsidRPr="006C34B4" w:rsidRDefault="00082449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754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60576" w:rsidRPr="006C34B4" w:rsidTr="008E5E7E">
        <w:tc>
          <w:tcPr>
            <w:tcW w:w="6408" w:type="dxa"/>
            <w:vAlign w:val="center"/>
          </w:tcPr>
          <w:p w:rsidR="008E5E7E" w:rsidRPr="006C34B4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6C34B4" w:rsidRDefault="00082449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6C34B4" w:rsidRDefault="001360B0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6C34B4" w:rsidTr="008E5E7E">
        <w:tc>
          <w:tcPr>
            <w:tcW w:w="6408" w:type="dxa"/>
            <w:vAlign w:val="center"/>
          </w:tcPr>
          <w:p w:rsidR="008E5E7E" w:rsidRPr="006C34B4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ชำระคืนระหว่างงวด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6C34B4" w:rsidRDefault="001360B0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6C34B4" w:rsidRDefault="001360B0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5E7E" w:rsidRPr="006C34B4" w:rsidTr="008E5E7E">
        <w:tc>
          <w:tcPr>
            <w:tcW w:w="6408" w:type="dxa"/>
            <w:vAlign w:val="center"/>
          </w:tcPr>
          <w:p w:rsidR="008E5E7E" w:rsidRPr="006C34B4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8E5E7E" w:rsidRPr="006C34B4" w:rsidRDefault="00082449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Cs/>
                <w:sz w:val="26"/>
                <w:szCs w:val="26"/>
              </w:rPr>
              <w:t>36</w:t>
            </w:r>
            <w:r w:rsidR="001360B0" w:rsidRPr="006C34B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bCs/>
                <w:sz w:val="26"/>
                <w:szCs w:val="26"/>
              </w:rPr>
              <w:t>500</w:t>
            </w:r>
            <w:r w:rsidR="001360B0" w:rsidRPr="006C34B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8E5E7E" w:rsidRPr="006C34B4" w:rsidRDefault="00082449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Cs/>
                <w:sz w:val="26"/>
                <w:szCs w:val="26"/>
              </w:rPr>
              <w:t>38</w:t>
            </w:r>
            <w:r w:rsidR="001360B0" w:rsidRPr="006C34B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bCs/>
                <w:sz w:val="26"/>
                <w:szCs w:val="26"/>
              </w:rPr>
              <w:t>500</w:t>
            </w:r>
            <w:r w:rsidR="001360B0" w:rsidRPr="006C34B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</w:tbl>
    <w:p w:rsidR="008E5E7E" w:rsidRPr="006C34B4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6C34B4" w:rsidRDefault="008E5E7E" w:rsidP="00F1622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C34B4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เงินกู้ยืมระยะสั้นจากบริษัทย่อยอยู่ในสกุลเงินบาท มีอัตราดอกเบี้ยเท่ากับ </w:t>
      </w:r>
      <w:r w:rsidRPr="006C34B4">
        <w:rPr>
          <w:rFonts w:ascii="Browallia New" w:hAnsi="Browallia New" w:cs="Browallia New"/>
          <w:spacing w:val="-2"/>
          <w:sz w:val="26"/>
          <w:szCs w:val="26"/>
        </w:rPr>
        <w:t>MOR</w:t>
      </w:r>
      <w:r w:rsidRPr="006C34B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บวกร้อยละ </w:t>
      </w:r>
      <w:r w:rsidR="00082449" w:rsidRPr="00082449">
        <w:rPr>
          <w:rFonts w:ascii="Browallia New" w:hAnsi="Browallia New" w:cs="Browallia New"/>
          <w:spacing w:val="-2"/>
          <w:sz w:val="26"/>
          <w:szCs w:val="26"/>
        </w:rPr>
        <w:t>0</w:t>
      </w:r>
      <w:r w:rsidRPr="006C34B4">
        <w:rPr>
          <w:rFonts w:ascii="Browallia New" w:hAnsi="Browallia New" w:cs="Browallia New"/>
          <w:spacing w:val="-2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6C34B4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</w:t>
      </w:r>
      <w:r w:rsidR="00F1622D" w:rsidRPr="006C34B4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</w:t>
      </w:r>
    </w:p>
    <w:p w:rsidR="008E5E7E" w:rsidRPr="006C34B4" w:rsidRDefault="008E5E7E" w:rsidP="008E5E7E">
      <w:pPr>
        <w:ind w:left="1080"/>
        <w:rPr>
          <w:rFonts w:ascii="Browallia New" w:hAnsi="Browallia New" w:cs="Browallia New"/>
          <w:sz w:val="26"/>
          <w:szCs w:val="26"/>
        </w:rPr>
      </w:pPr>
    </w:p>
    <w:p w:rsidR="00904A85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เงินกู้ยืมระยะสั้นจากผู้บริหารคนสำคัญอยู่ในสกุลเงินบาท มีอัตราดอกเบี้ยร้อยละ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1</w:t>
      </w:r>
      <w:r w:rsidR="001360B0" w:rsidRPr="006C34B4">
        <w:rPr>
          <w:rFonts w:ascii="Browallia New" w:hAnsi="Browallia New" w:cs="Browallia New"/>
          <w:spacing w:val="-4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00</w:t>
      </w:r>
      <w:r w:rsidR="001360B0" w:rsidRPr="006C34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9327C" w:rsidRPr="006C34B4">
        <w:rPr>
          <w:rFonts w:ascii="Browallia New" w:hAnsi="Browallia New" w:cs="Browallia New"/>
          <w:spacing w:val="-4"/>
          <w:sz w:val="26"/>
          <w:szCs w:val="26"/>
          <w:cs/>
        </w:rPr>
        <w:t>ถึง</w:t>
      </w:r>
      <w:r w:rsidR="001360B0" w:rsidRPr="006C34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9327C"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4</w:t>
      </w:r>
      <w:r w:rsidR="001360B0" w:rsidRPr="006C34B4">
        <w:rPr>
          <w:rFonts w:ascii="Browallia New" w:hAnsi="Browallia New" w:cs="Browallia New"/>
          <w:spacing w:val="-4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00</w:t>
      </w:r>
      <w:r w:rsidR="001360B0" w:rsidRPr="006C34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</w:t>
      </w:r>
      <w:r w:rsidR="004A2361" w:rsidRPr="006C34B4">
        <w:rPr>
          <w:rFonts w:ascii="Browallia New" w:hAnsi="Browallia New" w:cs="Browallia New"/>
          <w:sz w:val="26"/>
          <w:szCs w:val="26"/>
          <w:cs/>
        </w:rPr>
        <w:t>และมีกำหนดชำระคืนเมื่อทวงถาม</w:t>
      </w:r>
    </w:p>
    <w:p w:rsidR="008C31F8" w:rsidRPr="006C34B4" w:rsidRDefault="008C31F8" w:rsidP="008E5E7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904A85" w:rsidRPr="006C34B4" w:rsidRDefault="00B42148" w:rsidP="00B421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C34B4">
        <w:rPr>
          <w:rFonts w:ascii="Browallia New" w:hAnsi="Browallia New" w:cs="Browallia New"/>
          <w:spacing w:val="-4"/>
          <w:sz w:val="26"/>
          <w:szCs w:val="26"/>
        </w:rPr>
        <w:br w:type="page"/>
      </w:r>
      <w:r w:rsidR="00082449" w:rsidRPr="00082449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904A85" w:rsidRPr="006C34B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04A85" w:rsidRPr="006C34B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904A85" w:rsidRPr="006C34B4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904A85" w:rsidRPr="006C34B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42148" w:rsidRPr="006C34B4" w:rsidRDefault="00B42148" w:rsidP="00904A85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:rsidR="00904A85" w:rsidRPr="006C34B4" w:rsidRDefault="00904A85" w:rsidP="00904A85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6C34B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4B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8E5E7E" w:rsidRPr="006C34B4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6C34B4" w:rsidRDefault="00082449" w:rsidP="008E5E7E">
      <w:pPr>
        <w:autoSpaceDE w:val="0"/>
        <w:autoSpaceDN w:val="0"/>
        <w:ind w:left="1080" w:hanging="540"/>
        <w:contextualSpacing/>
        <w:jc w:val="thaiDistribute"/>
        <w:rPr>
          <w:rFonts w:ascii="Browallia New" w:eastAsia="MS Mincho" w:hAnsi="Browallia New" w:cs="Browallia New"/>
          <w:b/>
          <w:bCs/>
          <w:sz w:val="26"/>
          <w:szCs w:val="26"/>
        </w:rPr>
      </w:pPr>
      <w:r w:rsidRPr="00082449">
        <w:rPr>
          <w:rFonts w:ascii="Browallia New" w:eastAsia="MS Mincho" w:hAnsi="Browallia New" w:cs="Browallia New"/>
          <w:b/>
          <w:bCs/>
          <w:sz w:val="26"/>
          <w:szCs w:val="26"/>
        </w:rPr>
        <w:t>20</w:t>
      </w:r>
      <w:r w:rsidR="008E5E7E" w:rsidRPr="006C34B4">
        <w:rPr>
          <w:rFonts w:ascii="Browallia New" w:eastAsia="MS Mincho" w:hAnsi="Browallia New" w:cs="Browallia New"/>
          <w:b/>
          <w:bCs/>
          <w:sz w:val="26"/>
          <w:szCs w:val="26"/>
          <w:cs/>
          <w:lang w:val="en-US"/>
        </w:rPr>
        <w:t>.</w:t>
      </w:r>
      <w:r w:rsidRPr="00082449">
        <w:rPr>
          <w:rFonts w:ascii="Browallia New" w:eastAsia="MS Mincho" w:hAnsi="Browallia New" w:cs="Browallia New"/>
          <w:b/>
          <w:bCs/>
          <w:sz w:val="26"/>
          <w:szCs w:val="26"/>
        </w:rPr>
        <w:t>6</w:t>
      </w:r>
      <w:r w:rsidR="008E5E7E" w:rsidRPr="006C34B4">
        <w:rPr>
          <w:rFonts w:ascii="Browallia New" w:eastAsia="MS Mincho" w:hAnsi="Browallia New" w:cs="Browallia New"/>
          <w:b/>
          <w:bCs/>
          <w:sz w:val="26"/>
          <w:szCs w:val="26"/>
          <w:lang w:val="en-US"/>
        </w:rPr>
        <w:tab/>
      </w:r>
      <w:r w:rsidR="008E5E7E" w:rsidRPr="006C34B4">
        <w:rPr>
          <w:rFonts w:ascii="Browallia New" w:eastAsia="MS Mincho" w:hAnsi="Browallia New" w:cs="Browallia New"/>
          <w:b/>
          <w:bCs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:rsidR="008E5E7E" w:rsidRPr="006C34B4" w:rsidRDefault="008E5E7E" w:rsidP="008E5E7E">
      <w:pPr>
        <w:autoSpaceDE w:val="0"/>
        <w:autoSpaceDN w:val="0"/>
        <w:ind w:left="1080"/>
        <w:contextualSpacing/>
        <w:jc w:val="thaiDistribute"/>
        <w:rPr>
          <w:rFonts w:ascii="Browallia New" w:eastAsia="MS Mincho" w:hAnsi="Browallia New" w:cs="Browallia New"/>
          <w:sz w:val="26"/>
          <w:szCs w:val="26"/>
          <w:lang w:val="en-US"/>
        </w:rPr>
      </w:pPr>
    </w:p>
    <w:p w:rsidR="008E5E7E" w:rsidRPr="006C34B4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:rsidR="008E5E7E" w:rsidRPr="006C34B4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60576" w:rsidRPr="006C34B4" w:rsidTr="008E5E7E">
        <w:trPr>
          <w:cantSplit/>
        </w:trPr>
        <w:tc>
          <w:tcPr>
            <w:tcW w:w="4266" w:type="dxa"/>
            <w:vAlign w:val="bottom"/>
          </w:tcPr>
          <w:p w:rsidR="008E5E7E" w:rsidRPr="006C34B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:rsidR="008E5E7E" w:rsidRPr="006C34B4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:rsidR="008E5E7E" w:rsidRPr="006C34B4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6C34B4" w:rsidTr="008E5E7E">
        <w:trPr>
          <w:cantSplit/>
        </w:trPr>
        <w:tc>
          <w:tcPr>
            <w:tcW w:w="4266" w:type="dxa"/>
            <w:vAlign w:val="bottom"/>
            <w:hideMark/>
          </w:tcPr>
          <w:p w:rsidR="008E5E7E" w:rsidRPr="006C34B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E5E7E" w:rsidRPr="006C34B4" w:rsidRDefault="00082449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bottom"/>
          </w:tcPr>
          <w:p w:rsidR="008E5E7E" w:rsidRPr="006C34B4" w:rsidRDefault="00082449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bottom"/>
          </w:tcPr>
          <w:p w:rsidR="008E5E7E" w:rsidRPr="006C34B4" w:rsidRDefault="00082449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bottom"/>
          </w:tcPr>
          <w:p w:rsidR="008E5E7E" w:rsidRPr="006C34B4" w:rsidRDefault="00082449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5EF6"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C60576" w:rsidRPr="006C34B4" w:rsidTr="008E5E7E">
        <w:trPr>
          <w:cantSplit/>
        </w:trPr>
        <w:tc>
          <w:tcPr>
            <w:tcW w:w="4266" w:type="dxa"/>
            <w:vAlign w:val="bottom"/>
          </w:tcPr>
          <w:p w:rsidR="000B5EF6" w:rsidRPr="006C34B4" w:rsidRDefault="000B5EF6" w:rsidP="000B5EF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6C34B4" w:rsidTr="008E5E7E">
        <w:trPr>
          <w:cantSplit/>
        </w:trPr>
        <w:tc>
          <w:tcPr>
            <w:tcW w:w="4266" w:type="dxa"/>
            <w:vAlign w:val="bottom"/>
          </w:tcPr>
          <w:p w:rsidR="000B5EF6" w:rsidRPr="006C34B4" w:rsidRDefault="000B5EF6" w:rsidP="000B5EF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B5EF6" w:rsidRPr="006C34B4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0B5EF6" w:rsidRPr="006C34B4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0B5EF6" w:rsidRPr="006C34B4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0B5EF6" w:rsidRPr="006C34B4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6C34B4" w:rsidTr="008E5E7E">
        <w:trPr>
          <w:cantSplit/>
          <w:trHeight w:val="74"/>
        </w:trPr>
        <w:tc>
          <w:tcPr>
            <w:tcW w:w="4266" w:type="dxa"/>
            <w:vAlign w:val="bottom"/>
          </w:tcPr>
          <w:p w:rsidR="000B5EF6" w:rsidRPr="006C34B4" w:rsidRDefault="000B5EF6" w:rsidP="000B5EF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6C34B4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6C34B4" w:rsidTr="00BB6ADB">
        <w:trPr>
          <w:cantSplit/>
        </w:trPr>
        <w:tc>
          <w:tcPr>
            <w:tcW w:w="4266" w:type="dxa"/>
            <w:vAlign w:val="bottom"/>
            <w:hideMark/>
          </w:tcPr>
          <w:p w:rsidR="00256551" w:rsidRPr="006C34B4" w:rsidRDefault="00256551" w:rsidP="00256551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56551" w:rsidRPr="006C34B4" w:rsidRDefault="00082449" w:rsidP="002565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56551" w:rsidRPr="006C34B4" w:rsidRDefault="00082449" w:rsidP="002565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5655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25655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56551" w:rsidRPr="006C34B4" w:rsidRDefault="00082449" w:rsidP="002565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56551" w:rsidRPr="006C34B4" w:rsidRDefault="00082449" w:rsidP="00256551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5655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25655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</w:tr>
      <w:tr w:rsidR="00C60576" w:rsidRPr="006C34B4" w:rsidTr="00BB6ADB">
        <w:trPr>
          <w:cantSplit/>
        </w:trPr>
        <w:tc>
          <w:tcPr>
            <w:tcW w:w="4266" w:type="dxa"/>
            <w:vAlign w:val="bottom"/>
            <w:hideMark/>
          </w:tcPr>
          <w:p w:rsidR="00256551" w:rsidRPr="006C34B4" w:rsidRDefault="00256551" w:rsidP="00256551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56551" w:rsidRPr="006C34B4" w:rsidRDefault="00082449" w:rsidP="002565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56551" w:rsidRPr="006C34B4" w:rsidRDefault="00082449" w:rsidP="002565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25655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56551" w:rsidRPr="006C34B4" w:rsidRDefault="00082449" w:rsidP="002565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56551" w:rsidRPr="006C34B4" w:rsidRDefault="00082449" w:rsidP="00256551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25655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</w:tr>
      <w:tr w:rsidR="00256551" w:rsidRPr="006C34B4" w:rsidTr="008E5E7E">
        <w:trPr>
          <w:cantSplit/>
        </w:trPr>
        <w:tc>
          <w:tcPr>
            <w:tcW w:w="4266" w:type="dxa"/>
            <w:vAlign w:val="bottom"/>
          </w:tcPr>
          <w:p w:rsidR="00256551" w:rsidRPr="006C34B4" w:rsidRDefault="00256551" w:rsidP="00256551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56551" w:rsidRPr="006C34B4" w:rsidRDefault="00082449" w:rsidP="002565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56551" w:rsidRPr="006C34B4" w:rsidRDefault="00082449" w:rsidP="002565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5655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25655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56551" w:rsidRPr="006C34B4" w:rsidRDefault="00082449" w:rsidP="002565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1360B0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56551" w:rsidRPr="006C34B4" w:rsidRDefault="00082449" w:rsidP="002565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5655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256551" w:rsidRPr="006C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</w:tr>
    </w:tbl>
    <w:p w:rsidR="008E5E7E" w:rsidRPr="00FA2621" w:rsidRDefault="008E5E7E" w:rsidP="008E5E7E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p w:rsidR="00C85AD8" w:rsidRPr="00FA2621" w:rsidRDefault="00082449" w:rsidP="00C85AD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eastAsia="Arial Unicode MS" w:hAnsi="Browallia New" w:cs="Browallia New"/>
          <w:b/>
          <w:bCs/>
          <w:sz w:val="26"/>
          <w:szCs w:val="26"/>
        </w:rPr>
        <w:t>21</w:t>
      </w:r>
      <w:r w:rsidR="00C85AD8" w:rsidRPr="00FA262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85AD8" w:rsidRPr="00FA262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หนี้สินที่อาจจะเกิดขึ้นและภาระผูกพัน</w:t>
      </w:r>
    </w:p>
    <w:p w:rsidR="00C85AD8" w:rsidRPr="00FA2621" w:rsidRDefault="00C85AD8" w:rsidP="00C85AD8">
      <w:pPr>
        <w:ind w:left="547"/>
        <w:rPr>
          <w:rFonts w:ascii="Browallia New" w:hAnsi="Browallia New" w:cs="Browallia New"/>
          <w:sz w:val="26"/>
          <w:szCs w:val="26"/>
        </w:rPr>
      </w:pPr>
    </w:p>
    <w:p w:rsidR="00C85AD8" w:rsidRPr="00FA2621" w:rsidRDefault="00082449" w:rsidP="00C85AD8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C85AD8" w:rsidRPr="00FA262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082449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85AD8" w:rsidRPr="00FA2621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การค้ำประกัน</w:t>
      </w:r>
    </w:p>
    <w:p w:rsidR="00C85AD8" w:rsidRPr="00FA2621" w:rsidRDefault="00C85AD8" w:rsidP="00C85AD8">
      <w:pPr>
        <w:ind w:left="1080"/>
        <w:rPr>
          <w:rFonts w:ascii="Browallia New" w:hAnsi="Browallia New" w:cs="Browallia New"/>
          <w:sz w:val="26"/>
          <w:szCs w:val="26"/>
        </w:rPr>
      </w:pPr>
    </w:p>
    <w:p w:rsidR="00C85AD8" w:rsidRPr="00FA2621" w:rsidRDefault="00C85AD8" w:rsidP="00C85AD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A262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บริษัทมีภาระจากการค้ำประกันการขายสัญญาขายและเช่ากลับคืนให้กับบริษัทย่อย เป็นจำนวน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82449" w:rsidRPr="00082449">
        <w:rPr>
          <w:rFonts w:ascii="Browallia New" w:hAnsi="Browallia New" w:cs="Browallia New"/>
          <w:sz w:val="26"/>
          <w:szCs w:val="26"/>
        </w:rPr>
        <w:t>3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52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>(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2562</w:t>
      </w:r>
      <w:r w:rsidRPr="00FA2621">
        <w:rPr>
          <w:rFonts w:ascii="Browallia New" w:hAnsi="Browallia New" w:cs="Browallia New"/>
          <w:sz w:val="26"/>
          <w:szCs w:val="26"/>
        </w:rPr>
        <w:t xml:space="preserve"> : </w:t>
      </w:r>
      <w:r w:rsidRPr="00FA2621">
        <w:rPr>
          <w:rFonts w:ascii="Browallia New" w:hAnsi="Browallia New" w:cs="Browallia New"/>
          <w:sz w:val="26"/>
          <w:szCs w:val="26"/>
          <w:cs/>
        </w:rPr>
        <w:t>จำนวน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sz w:val="26"/>
          <w:szCs w:val="26"/>
        </w:rPr>
        <w:t>4</w:t>
      </w:r>
      <w:r w:rsidRPr="00FA2621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91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FA2621">
        <w:rPr>
          <w:rFonts w:ascii="Browallia New" w:hAnsi="Browallia New" w:cs="Browallia New"/>
          <w:sz w:val="26"/>
          <w:szCs w:val="26"/>
        </w:rPr>
        <w:t>)(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082449" w:rsidRPr="00082449">
        <w:rPr>
          <w:rFonts w:ascii="Browallia New" w:hAnsi="Browallia New" w:cs="Browallia New"/>
          <w:sz w:val="26"/>
          <w:szCs w:val="26"/>
        </w:rPr>
        <w:t>15</w:t>
      </w:r>
      <w:r w:rsidRPr="00FA2621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3</w:t>
      </w:r>
      <w:r w:rsidRPr="00FA2621">
        <w:rPr>
          <w:rFonts w:ascii="Browallia New" w:hAnsi="Browallia New" w:cs="Browallia New"/>
          <w:sz w:val="26"/>
          <w:szCs w:val="26"/>
        </w:rPr>
        <w:t>)</w:t>
      </w:r>
    </w:p>
    <w:p w:rsidR="00C85AD8" w:rsidRPr="00FA2621" w:rsidRDefault="00C85AD8" w:rsidP="00C85AD8">
      <w:pPr>
        <w:ind w:left="1080"/>
        <w:rPr>
          <w:rFonts w:ascii="Browallia New" w:hAnsi="Browallia New" w:cs="Browallia New"/>
          <w:sz w:val="26"/>
          <w:szCs w:val="26"/>
          <w:cs/>
        </w:rPr>
      </w:pPr>
    </w:p>
    <w:p w:rsidR="00C85AD8" w:rsidRPr="00FA2621" w:rsidRDefault="00082449" w:rsidP="00C85AD8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C85AD8" w:rsidRPr="00FA262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082449">
        <w:rPr>
          <w:rFonts w:ascii="Browallia New" w:hAnsi="Browallia New" w:cs="Browallia New"/>
          <w:b/>
          <w:bCs/>
          <w:sz w:val="26"/>
          <w:szCs w:val="26"/>
        </w:rPr>
        <w:t>2</w:t>
      </w:r>
      <w:r w:rsidR="00C85AD8" w:rsidRPr="00FA2621">
        <w:rPr>
          <w:rFonts w:ascii="Browallia New" w:hAnsi="Browallia New" w:cs="Browallia New"/>
          <w:b/>
          <w:bCs/>
          <w:sz w:val="26"/>
          <w:szCs w:val="26"/>
          <w:cs/>
        </w:rPr>
        <w:tab/>
        <w:t>หนังสือค้ำประกัน</w:t>
      </w:r>
    </w:p>
    <w:p w:rsidR="00C85AD8" w:rsidRPr="00FA2621" w:rsidRDefault="00C85AD8" w:rsidP="00C85AD8">
      <w:pPr>
        <w:ind w:left="1080"/>
        <w:rPr>
          <w:rFonts w:ascii="Browallia New" w:hAnsi="Browallia New" w:cs="Browallia New"/>
          <w:sz w:val="26"/>
          <w:szCs w:val="26"/>
        </w:rPr>
      </w:pPr>
    </w:p>
    <w:p w:rsidR="00C85AD8" w:rsidRPr="00FA2621" w:rsidRDefault="00C85AD8" w:rsidP="00C85AD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FA262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กลุ่มกิจการมีหนังสือค้ำประกันที่ออกโดยธนาคารในนามของกลุ่มกิจการ เพื่อค้ำประกัน</w:t>
      </w:r>
      <w:r w:rsidRPr="00FA2621">
        <w:rPr>
          <w:rFonts w:ascii="Browallia New" w:hAnsi="Browallia New" w:cs="Browallia New"/>
          <w:sz w:val="26"/>
          <w:szCs w:val="26"/>
          <w:cs/>
        </w:rPr>
        <w:t>สัญญา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>ก่อสร้างจำนวน</w:t>
      </w:r>
      <w:r w:rsidRPr="00FA262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58</w:t>
      </w:r>
      <w:r w:rsidRPr="00FA2621">
        <w:rPr>
          <w:rFonts w:ascii="Browallia New" w:hAnsi="Browallia New" w:cs="Browallia New"/>
          <w:spacing w:val="-4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35</w:t>
      </w:r>
      <w:r w:rsidRPr="00FA262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FA2621">
        <w:rPr>
          <w:rFonts w:ascii="Browallia New" w:hAnsi="Browallia New" w:cs="Browallia New"/>
          <w:spacing w:val="-4"/>
          <w:sz w:val="26"/>
          <w:szCs w:val="26"/>
        </w:rPr>
        <w:t>(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FA262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FA2621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FA262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58</w:t>
      </w:r>
      <w:r w:rsidRPr="00FA2621">
        <w:rPr>
          <w:rFonts w:ascii="Browallia New" w:hAnsi="Browallia New" w:cs="Browallia New"/>
          <w:spacing w:val="-4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FA262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FA2621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</w:rPr>
        <w:t>และเพื่อการดำเนินธุรกิจจำนวน</w:t>
      </w:r>
      <w:r w:rsidRPr="00FA262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0</w:t>
      </w:r>
      <w:r w:rsidRPr="00FA2621">
        <w:rPr>
          <w:rFonts w:ascii="Browallia New" w:hAnsi="Browallia New" w:cs="Browallia New"/>
          <w:spacing w:val="-4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FA262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2562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lang w:val="en-US"/>
        </w:rPr>
        <w:t>: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sz w:val="26"/>
          <w:szCs w:val="26"/>
        </w:rPr>
        <w:t>1</w:t>
      </w:r>
      <w:r w:rsidRPr="00FA2621">
        <w:rPr>
          <w:rFonts w:ascii="Browallia New" w:hAnsi="Browallia New" w:cs="Browallia New"/>
          <w:sz w:val="26"/>
          <w:szCs w:val="26"/>
        </w:rPr>
        <w:t>.</w:t>
      </w:r>
      <w:r w:rsidR="00082449" w:rsidRPr="00082449">
        <w:rPr>
          <w:rFonts w:ascii="Browallia New" w:hAnsi="Browallia New" w:cs="Browallia New"/>
          <w:sz w:val="26"/>
          <w:szCs w:val="26"/>
        </w:rPr>
        <w:t>50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:rsidR="00C85AD8" w:rsidRPr="00FA2621" w:rsidRDefault="00C85AD8" w:rsidP="00C85AD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85AD8" w:rsidRPr="00FA2621" w:rsidRDefault="00082449" w:rsidP="00C85AD8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C85AD8" w:rsidRPr="00FA262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082449">
        <w:rPr>
          <w:rFonts w:ascii="Browallia New" w:hAnsi="Browallia New" w:cs="Browallia New"/>
          <w:b/>
          <w:bCs/>
          <w:sz w:val="26"/>
          <w:szCs w:val="26"/>
        </w:rPr>
        <w:t>3</w:t>
      </w:r>
      <w:r w:rsidR="00C85AD8" w:rsidRPr="00FA2621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ภาระผูกพันภายใต้สัญญาแฟรนไชส์</w:t>
      </w:r>
    </w:p>
    <w:p w:rsidR="00C85AD8" w:rsidRPr="00FA2621" w:rsidRDefault="00C85AD8" w:rsidP="00C85AD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85AD8" w:rsidRPr="00FA2621" w:rsidRDefault="00C85AD8" w:rsidP="00C85AD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Pr="00FA2621">
        <w:rPr>
          <w:rFonts w:ascii="Browallia New" w:hAnsi="Browallia New" w:cs="Browallia New"/>
          <w:sz w:val="26"/>
          <w:szCs w:val="26"/>
        </w:rPr>
        <w:t xml:space="preserve"> </w:t>
      </w:r>
      <w:r w:rsidRPr="00FA2621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Pr="00FA262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082449" w:rsidRPr="00082449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FA262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และวันที่ </w:t>
      </w:r>
      <w:r w:rsidR="00082449" w:rsidRPr="00082449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FA262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ธันวาคม พ.ศ. </w:t>
      </w:r>
      <w:r w:rsidR="00082449" w:rsidRPr="00082449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FA262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กลุ่มกิจการมีภาระผูกพันสำหรับค่าตอบแทนต่อเนื่องในการดำเนินงาน</w:t>
      </w:r>
      <w:r w:rsidRPr="00FA2621">
        <w:rPr>
          <w:rFonts w:ascii="Browallia New" w:hAnsi="Browallia New" w:cs="Browallia New"/>
          <w:sz w:val="26"/>
          <w:szCs w:val="26"/>
          <w:cs/>
          <w:lang w:val="en-US"/>
        </w:rPr>
        <w:t>ของกลุ่มธุรกิจสถาบันสอนภาษาดังต่อไปนี้</w:t>
      </w:r>
    </w:p>
    <w:p w:rsidR="00C85AD8" w:rsidRPr="00FA2621" w:rsidRDefault="00C85AD8" w:rsidP="00C85AD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:rsidR="00C85AD8" w:rsidRPr="00FA2621" w:rsidRDefault="004D1A8C" w:rsidP="00C85AD8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>ก)</w:t>
      </w:r>
      <w:r>
        <w:rPr>
          <w:rFonts w:ascii="Browallia New" w:hAnsi="Browallia New" w:cs="Browallia New"/>
          <w:sz w:val="26"/>
          <w:szCs w:val="26"/>
          <w:cs/>
        </w:rPr>
        <w:tab/>
      </w:r>
      <w:r w:rsidR="00C85AD8" w:rsidRPr="00FA2621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</w:t>
      </w:r>
      <w:r w:rsidR="00C85AD8" w:rsidRPr="00FA2621">
        <w:rPr>
          <w:rFonts w:ascii="Browallia New" w:hAnsi="Browallia New" w:cs="Browallia New"/>
          <w:i/>
          <w:iCs/>
          <w:sz w:val="26"/>
          <w:szCs w:val="26"/>
          <w:cs/>
        </w:rPr>
        <w:t>เกิด</w:t>
      </w:r>
      <w:r w:rsidR="00C85AD8" w:rsidRPr="00FA2621">
        <w:rPr>
          <w:rFonts w:ascii="Browallia New" w:hAnsi="Browallia New" w:cs="Browallia New"/>
          <w:sz w:val="26"/>
          <w:szCs w:val="26"/>
          <w:cs/>
        </w:rPr>
        <w:t>จากการดำเนินงานของสถาบันสอนภาษา</w:t>
      </w:r>
    </w:p>
    <w:p w:rsidR="00C85AD8" w:rsidRPr="00FA2621" w:rsidRDefault="00C85AD8" w:rsidP="00C85AD8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C85AD8" w:rsidRPr="00FA2621" w:rsidRDefault="004D1A8C" w:rsidP="00C85AD8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ข)</w:t>
      </w:r>
      <w:r w:rsidR="00C85AD8" w:rsidRPr="00FA2621">
        <w:rPr>
          <w:rFonts w:ascii="Browallia New" w:hAnsi="Browallia New" w:cs="Browallia New"/>
          <w:sz w:val="26"/>
          <w:szCs w:val="26"/>
        </w:rPr>
        <w:tab/>
      </w:r>
      <w:r w:rsidR="00C85AD8" w:rsidRPr="00FA2621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ค่าธรรมเนียมต่อเนื่องในอัตราคงที่ของรายได้ที่เกิดจากการดำเนินงานของแฟรนไชส์</w:t>
      </w:r>
    </w:p>
    <w:p w:rsidR="00C85AD8" w:rsidRPr="00FA2621" w:rsidRDefault="00C85AD8" w:rsidP="00C85AD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2621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  <w:r w:rsidR="00082449" w:rsidRPr="00082449">
        <w:rPr>
          <w:rFonts w:ascii="Browallia New" w:eastAsia="Arial Unicode MS" w:hAnsi="Browallia New" w:cs="Browallia New"/>
          <w:b/>
          <w:bCs/>
          <w:sz w:val="26"/>
          <w:szCs w:val="26"/>
        </w:rPr>
        <w:t>21</w:t>
      </w:r>
      <w:r w:rsidRPr="00FA262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FA262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หนี้สินที่อาจจะเกิดขึ้นและภาระผูกพัน</w:t>
      </w:r>
      <w:r w:rsidRPr="00FA262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FA2621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C85AD8" w:rsidRPr="006C34B4" w:rsidRDefault="00C85AD8" w:rsidP="00C85AD8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C85AD8" w:rsidRPr="006C34B4" w:rsidRDefault="00082449" w:rsidP="00C85AD8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82449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C85AD8" w:rsidRPr="006C34B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082449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85AD8" w:rsidRPr="006C34B4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ภาระผูกพันที่เป็นข้อผูกตามสัญญาเช่าดำเนินงาน </w:t>
      </w:r>
      <w:r w:rsidR="00C85AD8" w:rsidRPr="006C34B4">
        <w:rPr>
          <w:rFonts w:ascii="Browallia New" w:hAnsi="Browallia New" w:cs="Browallia New"/>
          <w:b/>
          <w:bCs/>
          <w:sz w:val="26"/>
          <w:szCs w:val="26"/>
        </w:rPr>
        <w:t>-</w:t>
      </w:r>
      <w:r w:rsidR="00C85AD8" w:rsidRPr="006C34B4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</w:t>
      </w:r>
      <w:r w:rsidR="00C85AD8" w:rsidRPr="006C34B4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กิจการ</w:t>
      </w:r>
      <w:r w:rsidR="00C85AD8" w:rsidRPr="006C34B4">
        <w:rPr>
          <w:rFonts w:ascii="Browallia New" w:hAnsi="Browallia New" w:cs="Browallia New"/>
          <w:b/>
          <w:bCs/>
          <w:sz w:val="26"/>
          <w:szCs w:val="26"/>
          <w:cs/>
        </w:rPr>
        <w:t>เป็นผู้เช่า</w:t>
      </w:r>
    </w:p>
    <w:p w:rsidR="00C85AD8" w:rsidRPr="006C34B4" w:rsidRDefault="00C85AD8" w:rsidP="00C85AD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376E3B" w:rsidRPr="006C34B4" w:rsidRDefault="002F43B6" w:rsidP="00DD1787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2562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6E3B" w:rsidRPr="006C34B4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ระยะยาวสำหรับพื้นที่ภายในศูนย์การค้าและสัญญาเช่าอาคารหลายฉบับโดยมีระยะเวลาสิ้นสุดสัญญาต่างๆ กัน</w:t>
      </w:r>
      <w:r w:rsidR="00562035" w:rsidRPr="006C34B4">
        <w:rPr>
          <w:rFonts w:ascii="Browallia New" w:hAnsi="Browallia New" w:cs="Browallia New"/>
          <w:sz w:val="26"/>
          <w:szCs w:val="26"/>
          <w:cs/>
        </w:rPr>
        <w:t xml:space="preserve"> ซึ่งตั้งแต่วันที่</w:t>
      </w:r>
      <w:r w:rsidR="00562035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082449" w:rsidRPr="00082449">
        <w:rPr>
          <w:rFonts w:ascii="Browallia New" w:hAnsi="Browallia New" w:cs="Browallia New"/>
          <w:sz w:val="26"/>
          <w:szCs w:val="26"/>
        </w:rPr>
        <w:t>1</w:t>
      </w:r>
      <w:r w:rsidR="00562035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562035" w:rsidRPr="006C34B4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="00562035" w:rsidRPr="006C34B4">
        <w:rPr>
          <w:rFonts w:ascii="Browallia New" w:hAnsi="Browallia New" w:cs="Browallia New"/>
          <w:sz w:val="26"/>
          <w:szCs w:val="26"/>
          <w:cs/>
        </w:rPr>
        <w:t xml:space="preserve"> สัญญาเช่าระยะยาวทั้งหมดได้รับรู้เป็นสินทรัพย์สิทธิการใช้และหนี้สินตามสัญญาเช่าตามรายละเอียดในหมายเหตุ </w:t>
      </w:r>
      <w:r w:rsidR="00082449" w:rsidRPr="00082449">
        <w:rPr>
          <w:rFonts w:ascii="Browallia New" w:hAnsi="Browallia New" w:cs="Browallia New"/>
          <w:sz w:val="26"/>
          <w:szCs w:val="26"/>
        </w:rPr>
        <w:t>5</w:t>
      </w:r>
    </w:p>
    <w:p w:rsidR="00376E3B" w:rsidRPr="006C34B4" w:rsidRDefault="00376E3B" w:rsidP="002F43B6">
      <w:pPr>
        <w:ind w:left="1080"/>
        <w:rPr>
          <w:rFonts w:ascii="Browallia New" w:hAnsi="Browallia New" w:cs="Browallia New"/>
          <w:sz w:val="26"/>
          <w:szCs w:val="26"/>
        </w:rPr>
      </w:pPr>
    </w:p>
    <w:p w:rsidR="002F43B6" w:rsidRPr="006C34B4" w:rsidRDefault="00376E3B" w:rsidP="002F43B6">
      <w:pPr>
        <w:ind w:left="1080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82449" w:rsidRPr="00082449">
        <w:rPr>
          <w:rFonts w:ascii="Browallia New" w:hAnsi="Browallia New" w:cs="Browallia New"/>
          <w:sz w:val="26"/>
          <w:szCs w:val="26"/>
        </w:rPr>
        <w:t>31</w:t>
      </w:r>
      <w:r w:rsidRPr="006C34B4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082449" w:rsidRPr="00082449">
        <w:rPr>
          <w:rFonts w:ascii="Browallia New" w:hAnsi="Browallia New" w:cs="Browallia New"/>
          <w:sz w:val="26"/>
          <w:szCs w:val="26"/>
        </w:rPr>
        <w:t>2563</w:t>
      </w:r>
      <w:r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Pr="006C34B4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กลุ่มกิจการมีสัญญาเช่าระยะสั้นสำหรับพื้นที่ภายในศูนย์การค้า</w:t>
      </w:r>
    </w:p>
    <w:p w:rsidR="00376E3B" w:rsidRPr="006C34B4" w:rsidRDefault="00376E3B" w:rsidP="002F43B6">
      <w:pPr>
        <w:ind w:left="1080"/>
        <w:rPr>
          <w:rFonts w:ascii="Browallia New" w:hAnsi="Browallia New" w:cs="Browallia New"/>
          <w:sz w:val="26"/>
          <w:szCs w:val="26"/>
        </w:rPr>
      </w:pPr>
    </w:p>
    <w:p w:rsidR="00C85AD8" w:rsidRPr="006C34B4" w:rsidRDefault="00C85AD8" w:rsidP="00C85AD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34B4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:rsidR="00C85AD8" w:rsidRPr="006C34B4" w:rsidRDefault="00C85AD8" w:rsidP="00C85AD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7"/>
        <w:gridCol w:w="1296"/>
        <w:gridCol w:w="1296"/>
        <w:gridCol w:w="1296"/>
        <w:gridCol w:w="1296"/>
      </w:tblGrid>
      <w:tr w:rsidR="00C85AD8" w:rsidRPr="006C34B4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6C34B4" w:rsidRDefault="00C85AD8" w:rsidP="00DF229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C85AD8" w:rsidRPr="006C34B4" w:rsidRDefault="00C85AD8" w:rsidP="00DF2293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C85AD8" w:rsidRPr="006C34B4" w:rsidRDefault="00C85AD8" w:rsidP="00DF2293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85AD8" w:rsidRPr="006C34B4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6C34B4" w:rsidRDefault="00C85AD8" w:rsidP="00DF229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85AD8" w:rsidRPr="006C34B4" w:rsidRDefault="00082449" w:rsidP="00DF229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C85AD8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C85AD8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</w:tcPr>
          <w:p w:rsidR="00C85AD8" w:rsidRPr="006C34B4" w:rsidRDefault="00082449" w:rsidP="00DF229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C85AD8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C85AD8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</w:tcPr>
          <w:p w:rsidR="00C85AD8" w:rsidRPr="006C34B4" w:rsidRDefault="00082449" w:rsidP="00DF229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C85AD8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C85AD8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</w:tcPr>
          <w:p w:rsidR="00C85AD8" w:rsidRPr="006C34B4" w:rsidRDefault="00082449" w:rsidP="00DF229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C85AD8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C85AD8" w:rsidRPr="006C34B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C85AD8" w:rsidRPr="006C34B4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6C34B4" w:rsidRDefault="00C85AD8" w:rsidP="00DF229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85AD8" w:rsidRPr="006C34B4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C85AD8" w:rsidRPr="006C34B4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C85AD8" w:rsidRPr="006C34B4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C85AD8" w:rsidRPr="006C34B4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82449" w:rsidRPr="0008244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85AD8" w:rsidRPr="006C34B4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6C34B4" w:rsidRDefault="00C85AD8" w:rsidP="00DF2293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C85AD8" w:rsidRPr="006C34B4" w:rsidRDefault="00C85AD8" w:rsidP="00DF229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C85AD8" w:rsidRPr="006C34B4" w:rsidRDefault="00C85AD8" w:rsidP="00DF229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C85AD8" w:rsidRPr="006C34B4" w:rsidRDefault="00C85AD8" w:rsidP="00DF229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C85AD8" w:rsidRPr="006C34B4" w:rsidRDefault="00C85AD8" w:rsidP="00DF229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5AD8" w:rsidRPr="006C34B4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6C34B4" w:rsidRDefault="00C85AD8" w:rsidP="00DF2293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6C34B4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6C34B4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6C34B4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6C34B4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85AD8" w:rsidRPr="006C34B4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6C34B4" w:rsidRDefault="00C85AD8" w:rsidP="00DF2293">
            <w:pPr>
              <w:ind w:left="964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6C34B4" w:rsidRDefault="00082449" w:rsidP="00DF229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EC6B7C" w:rsidRPr="006C34B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100</w:t>
            </w:r>
            <w:r w:rsidR="00EC6B7C" w:rsidRPr="006C34B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950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6C34B4" w:rsidRDefault="00082449" w:rsidP="00DF229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162</w:t>
            </w:r>
            <w:r w:rsidR="00C85AD8" w:rsidRPr="006C34B4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638</w:t>
            </w:r>
            <w:r w:rsidR="00C85AD8" w:rsidRPr="006C34B4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398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6C34B4" w:rsidRDefault="00C85AD8" w:rsidP="00DF229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6C34B4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6C34B4" w:rsidRDefault="00082449" w:rsidP="00DF229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5</w:t>
            </w:r>
            <w:r w:rsidR="00C85AD8" w:rsidRPr="006C34B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965</w:t>
            </w:r>
            <w:r w:rsidR="00C85AD8" w:rsidRPr="006C34B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589</w:t>
            </w:r>
          </w:p>
        </w:tc>
      </w:tr>
      <w:tr w:rsidR="00C85AD8" w:rsidRPr="006C34B4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6C34B4" w:rsidRDefault="00C85AD8" w:rsidP="00DF2293">
            <w:pPr>
              <w:ind w:left="964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082449" w:rsidRPr="0008244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34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34B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6C34B4" w:rsidRDefault="00C85AD8" w:rsidP="00DF2293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6C34B4" w:rsidRDefault="00082449" w:rsidP="00DF2293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139</w:t>
            </w:r>
            <w:r w:rsidR="00C85AD8" w:rsidRPr="006C34B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122</w:t>
            </w:r>
            <w:r w:rsidR="00C85AD8" w:rsidRPr="006C34B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104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6C34B4" w:rsidRDefault="00C85AD8" w:rsidP="00DF2293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6C34B4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6C34B4" w:rsidRDefault="00082449" w:rsidP="00DF2293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11</w:t>
            </w:r>
            <w:r w:rsidR="00C85AD8" w:rsidRPr="006C34B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784</w:t>
            </w:r>
            <w:r w:rsidR="00C85AD8" w:rsidRPr="006C34B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920</w:t>
            </w:r>
          </w:p>
        </w:tc>
      </w:tr>
      <w:tr w:rsidR="00C85AD8" w:rsidRPr="006C34B4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6C34B4" w:rsidRDefault="00C85AD8" w:rsidP="00DF2293">
            <w:pPr>
              <w:jc w:val="lef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6C34B4" w:rsidRDefault="00082449" w:rsidP="00DF2293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EC6B7C" w:rsidRPr="006C34B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100</w:t>
            </w:r>
            <w:r w:rsidR="00EC6B7C" w:rsidRPr="006C34B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950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6C34B4" w:rsidRDefault="00082449" w:rsidP="00DF2293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301</w:t>
            </w:r>
            <w:r w:rsidR="00C85AD8" w:rsidRPr="006C34B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760</w:t>
            </w:r>
            <w:r w:rsidR="00C85AD8" w:rsidRPr="006C34B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502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6C34B4" w:rsidRDefault="00C85AD8" w:rsidP="00DF2293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6C34B4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6C34B4" w:rsidRDefault="00082449" w:rsidP="00DF2293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17</w:t>
            </w:r>
            <w:r w:rsidR="00C85AD8" w:rsidRPr="006C34B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750</w:t>
            </w:r>
            <w:r w:rsidR="00C85AD8" w:rsidRPr="006C34B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082449">
              <w:rPr>
                <w:rFonts w:ascii="Browallia New" w:hAnsi="Browallia New" w:cs="Browallia New"/>
                <w:kern w:val="36"/>
                <w:sz w:val="26"/>
                <w:szCs w:val="26"/>
              </w:rPr>
              <w:t>509</w:t>
            </w:r>
          </w:p>
        </w:tc>
      </w:tr>
    </w:tbl>
    <w:p w:rsidR="00C85AD8" w:rsidRPr="00B2249C" w:rsidRDefault="00C85AD8" w:rsidP="00B2249C">
      <w:pPr>
        <w:ind w:left="1134" w:hanging="594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6C34B4" w:rsidRDefault="00082449" w:rsidP="00B2249C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082449">
        <w:rPr>
          <w:rFonts w:ascii="Browallia New" w:eastAsia="Arial Unicode MS" w:hAnsi="Browallia New" w:cs="Browallia New"/>
          <w:b/>
          <w:bCs/>
          <w:sz w:val="26"/>
          <w:szCs w:val="26"/>
        </w:rPr>
        <w:t>22</w:t>
      </w:r>
      <w:r w:rsidR="008E5E7E" w:rsidRPr="006C34B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4D1A8C" w:rsidRPr="004D1A8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เหตุการณ์ภายหลังวันที่ในงบแสดงฐานะการเงิน</w:t>
      </w:r>
    </w:p>
    <w:p w:rsidR="00B2249C" w:rsidRDefault="00B2249C" w:rsidP="00192D10">
      <w:pPr>
        <w:ind w:left="1134" w:hanging="594"/>
        <w:jc w:val="thaiDistribute"/>
        <w:rPr>
          <w:rFonts w:ascii="Browallia New" w:hAnsi="Browallia New" w:cs="Browallia New"/>
          <w:sz w:val="26"/>
          <w:szCs w:val="26"/>
        </w:rPr>
      </w:pPr>
    </w:p>
    <w:p w:rsidR="00B86079" w:rsidRDefault="00082449" w:rsidP="00192D10">
      <w:pPr>
        <w:ind w:left="1134" w:hanging="594"/>
        <w:jc w:val="thaiDistribute"/>
        <w:rPr>
          <w:rFonts w:ascii="Browallia New" w:hAnsi="Browallia New" w:cs="Browallia New"/>
          <w:sz w:val="26"/>
          <w:szCs w:val="26"/>
        </w:rPr>
      </w:pPr>
      <w:r w:rsidRPr="00082449">
        <w:rPr>
          <w:rFonts w:ascii="Browallia New" w:hAnsi="Browallia New" w:cs="Browallia New"/>
          <w:sz w:val="26"/>
          <w:szCs w:val="26"/>
        </w:rPr>
        <w:t>22</w:t>
      </w:r>
      <w:r w:rsidR="00A37AA3" w:rsidRPr="006C34B4">
        <w:rPr>
          <w:rFonts w:ascii="Browallia New" w:hAnsi="Browallia New" w:cs="Browallia New"/>
          <w:sz w:val="26"/>
          <w:szCs w:val="26"/>
        </w:rPr>
        <w:t>.</w:t>
      </w:r>
      <w:r w:rsidRPr="00082449">
        <w:rPr>
          <w:rFonts w:ascii="Browallia New" w:hAnsi="Browallia New" w:cs="Browallia New"/>
          <w:sz w:val="26"/>
          <w:szCs w:val="26"/>
        </w:rPr>
        <w:t>1</w:t>
      </w:r>
      <w:r w:rsidR="00A37AA3" w:rsidRPr="006C34B4">
        <w:rPr>
          <w:rFonts w:ascii="Browallia New" w:hAnsi="Browallia New" w:cs="Browallia New"/>
          <w:sz w:val="26"/>
          <w:szCs w:val="26"/>
        </w:rPr>
        <w:tab/>
      </w:r>
      <w:r w:rsidR="00B86079" w:rsidRPr="00B8607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082449">
        <w:rPr>
          <w:rFonts w:ascii="Browallia New" w:hAnsi="Browallia New" w:cs="Browallia New"/>
          <w:sz w:val="26"/>
          <w:szCs w:val="26"/>
        </w:rPr>
        <w:t>28</w:t>
      </w:r>
      <w:r w:rsidR="00B86079" w:rsidRPr="00B86079">
        <w:rPr>
          <w:rFonts w:ascii="Browallia New" w:hAnsi="Browallia New" w:cs="Browallia New"/>
          <w:sz w:val="26"/>
          <w:szCs w:val="26"/>
        </w:rPr>
        <w:t xml:space="preserve"> </w:t>
      </w:r>
      <w:r w:rsidR="00B86079" w:rsidRPr="00B86079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Pr="00082449">
        <w:rPr>
          <w:rFonts w:ascii="Browallia New" w:hAnsi="Browallia New" w:cs="Browallia New"/>
          <w:sz w:val="26"/>
          <w:szCs w:val="26"/>
        </w:rPr>
        <w:t>2563</w:t>
      </w:r>
      <w:r w:rsidR="00B86079" w:rsidRPr="00B86079">
        <w:rPr>
          <w:rFonts w:ascii="Browallia New" w:hAnsi="Browallia New" w:cs="Browallia New"/>
          <w:sz w:val="26"/>
          <w:szCs w:val="26"/>
        </w:rPr>
        <w:t xml:space="preserve"> </w:t>
      </w:r>
      <w:r w:rsidR="00B86079" w:rsidRPr="00B86079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ที่ประชุมคณะกรรมการบริษัทได้มีมติอนุมัติเพิ่มทุน เป็นจำนวน </w:t>
      </w:r>
      <w:r w:rsidRPr="00082449">
        <w:rPr>
          <w:rFonts w:ascii="Browallia New" w:hAnsi="Browallia New" w:cs="Browallia New"/>
          <w:sz w:val="26"/>
          <w:szCs w:val="26"/>
        </w:rPr>
        <w:t>568</w:t>
      </w:r>
      <w:r w:rsidR="00B86079" w:rsidRPr="00B86079">
        <w:rPr>
          <w:rFonts w:ascii="Browallia New" w:hAnsi="Browallia New" w:cs="Browallia New"/>
          <w:sz w:val="26"/>
          <w:szCs w:val="26"/>
        </w:rPr>
        <w:t xml:space="preserve"> </w:t>
      </w:r>
      <w:r w:rsidR="00B86079" w:rsidRPr="00B86079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B86079" w:rsidRPr="008C31F8">
        <w:rPr>
          <w:rFonts w:ascii="Browallia New" w:hAnsi="Browallia New" w:cs="Browallia New"/>
          <w:sz w:val="26"/>
          <w:szCs w:val="26"/>
          <w:cs/>
        </w:rPr>
        <w:t xml:space="preserve">โดยการจัดสรรให้กับผู้ถือหุ้นเดิมตามสัดส่วนการถือหุ้นที่มีอยู่และจัดสรรให้บุคคลในวงจำกัดเป็นจำนวน </w:t>
      </w:r>
      <w:r w:rsidRPr="00082449">
        <w:rPr>
          <w:rFonts w:ascii="Browallia New" w:hAnsi="Browallia New" w:cs="Browallia New"/>
          <w:sz w:val="26"/>
          <w:szCs w:val="26"/>
        </w:rPr>
        <w:t>468</w:t>
      </w:r>
      <w:r w:rsidR="00B86079" w:rsidRPr="008C31F8">
        <w:rPr>
          <w:rFonts w:ascii="Browallia New" w:hAnsi="Browallia New" w:cs="Browallia New"/>
          <w:sz w:val="26"/>
          <w:szCs w:val="26"/>
        </w:rPr>
        <w:t xml:space="preserve"> </w:t>
      </w:r>
      <w:r w:rsidR="00B86079" w:rsidRPr="008C31F8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C31F8">
        <w:rPr>
          <w:rFonts w:ascii="Browallia New" w:hAnsi="Browallia New" w:cs="Browallia New"/>
          <w:sz w:val="26"/>
          <w:szCs w:val="26"/>
        </w:rPr>
        <w:br/>
      </w:r>
      <w:r w:rsidRPr="00082449">
        <w:rPr>
          <w:rFonts w:ascii="Browallia New" w:hAnsi="Browallia New" w:cs="Browallia New"/>
          <w:sz w:val="26"/>
          <w:szCs w:val="26"/>
        </w:rPr>
        <w:t>100</w:t>
      </w:r>
      <w:r w:rsidR="00B86079" w:rsidRPr="008C31F8">
        <w:rPr>
          <w:rFonts w:ascii="Browallia New" w:hAnsi="Browallia New" w:cs="Browallia New"/>
          <w:sz w:val="26"/>
          <w:szCs w:val="26"/>
        </w:rPr>
        <w:t xml:space="preserve"> </w:t>
      </w:r>
      <w:r w:rsidR="00B86079" w:rsidRPr="008C31F8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B86079" w:rsidRPr="00B86079">
        <w:rPr>
          <w:rFonts w:ascii="Browallia New" w:hAnsi="Browallia New" w:cs="Browallia New"/>
          <w:sz w:val="26"/>
          <w:szCs w:val="26"/>
          <w:cs/>
        </w:rPr>
        <w:t>ตามลำดับ รายการดังกล่าวจะถูกเสนอเพื่อการอนุมัติในที่ประชุมสามัญผู้ถือหุ้น</w:t>
      </w:r>
    </w:p>
    <w:p w:rsidR="00B86079" w:rsidRDefault="00B86079" w:rsidP="00192D10">
      <w:pPr>
        <w:ind w:left="1134" w:hanging="594"/>
        <w:jc w:val="thaiDistribute"/>
        <w:rPr>
          <w:rFonts w:ascii="Browallia New" w:hAnsi="Browallia New" w:cs="Browallia New"/>
          <w:sz w:val="26"/>
          <w:szCs w:val="26"/>
        </w:rPr>
      </w:pPr>
    </w:p>
    <w:p w:rsidR="00192D10" w:rsidRPr="006C34B4" w:rsidRDefault="00082449" w:rsidP="00192D10">
      <w:pPr>
        <w:ind w:left="1134" w:hanging="594"/>
        <w:jc w:val="thaiDistribute"/>
        <w:rPr>
          <w:rFonts w:ascii="Browallia New" w:hAnsi="Browallia New" w:cs="Browallia New"/>
          <w:sz w:val="26"/>
          <w:szCs w:val="26"/>
        </w:rPr>
      </w:pPr>
      <w:r w:rsidRPr="00082449">
        <w:rPr>
          <w:rFonts w:ascii="Browallia New" w:hAnsi="Browallia New" w:cs="Browallia New"/>
          <w:sz w:val="26"/>
          <w:szCs w:val="26"/>
        </w:rPr>
        <w:t>22</w:t>
      </w:r>
      <w:r w:rsidR="00B86079" w:rsidRPr="006C34B4">
        <w:rPr>
          <w:rFonts w:ascii="Browallia New" w:hAnsi="Browallia New" w:cs="Browallia New"/>
          <w:sz w:val="26"/>
          <w:szCs w:val="26"/>
        </w:rPr>
        <w:t>.</w:t>
      </w:r>
      <w:r w:rsidRPr="00082449">
        <w:rPr>
          <w:rFonts w:ascii="Browallia New" w:hAnsi="Browallia New" w:cs="Browallia New"/>
          <w:sz w:val="26"/>
          <w:szCs w:val="26"/>
        </w:rPr>
        <w:t>2</w:t>
      </w:r>
      <w:r w:rsidR="00B86079">
        <w:rPr>
          <w:rFonts w:ascii="Browallia New" w:hAnsi="Browallia New" w:cs="Browallia New"/>
          <w:sz w:val="26"/>
          <w:szCs w:val="26"/>
        </w:rPr>
        <w:tab/>
      </w:r>
      <w:r w:rsidR="003644EE" w:rsidRPr="006C34B4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Pr="00082449">
        <w:rPr>
          <w:rFonts w:ascii="Browallia New" w:hAnsi="Browallia New" w:cs="Browallia New"/>
          <w:sz w:val="26"/>
          <w:szCs w:val="26"/>
        </w:rPr>
        <w:t>14</w:t>
      </w:r>
      <w:r w:rsidR="003644EE" w:rsidRPr="006C34B4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Pr="00082449">
        <w:rPr>
          <w:rFonts w:ascii="Browallia New" w:hAnsi="Browallia New" w:cs="Browallia New"/>
          <w:sz w:val="26"/>
          <w:szCs w:val="26"/>
        </w:rPr>
        <w:t>2563</w:t>
      </w:r>
      <w:r w:rsidR="003644EE" w:rsidRPr="006C34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9477F" w:rsidRPr="006C34B4">
        <w:rPr>
          <w:rFonts w:ascii="Browallia New" w:hAnsi="Browallia New" w:cs="Browallia New"/>
          <w:sz w:val="26"/>
          <w:szCs w:val="26"/>
          <w:cs/>
        </w:rPr>
        <w:t>กลุ่มกิจการได้</w:t>
      </w:r>
      <w:r w:rsidR="00AB123B" w:rsidRPr="006C34B4">
        <w:rPr>
          <w:rFonts w:ascii="Browallia New" w:hAnsi="Browallia New" w:cs="Browallia New"/>
          <w:sz w:val="26"/>
          <w:szCs w:val="26"/>
          <w:cs/>
        </w:rPr>
        <w:t>ประกาศ</w:t>
      </w:r>
      <w:r w:rsidR="0029477F" w:rsidRPr="006C34B4">
        <w:rPr>
          <w:rFonts w:ascii="Browallia New" w:hAnsi="Browallia New" w:cs="Browallia New"/>
          <w:sz w:val="26"/>
          <w:szCs w:val="26"/>
          <w:cs/>
        </w:rPr>
        <w:t>ปิดการซื้อขาย</w:t>
      </w:r>
      <w:r w:rsidR="00422CB6" w:rsidRPr="006C34B4">
        <w:rPr>
          <w:rFonts w:ascii="Browallia New" w:hAnsi="Browallia New" w:cs="Browallia New"/>
          <w:sz w:val="26"/>
          <w:szCs w:val="26"/>
          <w:cs/>
        </w:rPr>
        <w:t>ใบสำคัญแสดงสิทธ</w:t>
      </w:r>
      <w:r w:rsidR="00384415" w:rsidRPr="006C34B4">
        <w:rPr>
          <w:rFonts w:ascii="Browallia New" w:hAnsi="Browallia New" w:cs="Browallia New"/>
          <w:sz w:val="26"/>
          <w:szCs w:val="26"/>
          <w:cs/>
        </w:rPr>
        <w:t>ิ</w:t>
      </w:r>
      <w:r w:rsidR="00422CB6" w:rsidRPr="006C34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22CB6" w:rsidRPr="006C34B4">
        <w:rPr>
          <w:rFonts w:ascii="Browallia New" w:hAnsi="Browallia New" w:cs="Browallia New"/>
          <w:sz w:val="26"/>
          <w:szCs w:val="26"/>
        </w:rPr>
        <w:t>WAVE-W</w:t>
      </w:r>
      <w:r w:rsidRPr="00082449">
        <w:rPr>
          <w:rFonts w:ascii="Browallia New" w:hAnsi="Browallia New" w:cs="Browallia New"/>
          <w:sz w:val="26"/>
          <w:szCs w:val="26"/>
        </w:rPr>
        <w:t>1</w:t>
      </w:r>
      <w:r w:rsidR="00422CB6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3644EE" w:rsidRPr="006C34B4">
        <w:rPr>
          <w:rFonts w:ascii="Browallia New" w:hAnsi="Browallia New" w:cs="Browallia New"/>
          <w:sz w:val="26"/>
          <w:szCs w:val="26"/>
          <w:cs/>
        </w:rPr>
        <w:t>ซึ่งจะ</w:t>
      </w:r>
      <w:r w:rsidR="0029477F" w:rsidRPr="006C34B4">
        <w:rPr>
          <w:rFonts w:ascii="Browallia New" w:hAnsi="Browallia New" w:cs="Browallia New"/>
          <w:sz w:val="26"/>
          <w:szCs w:val="26"/>
          <w:cs/>
        </w:rPr>
        <w:t xml:space="preserve">พ้นสภาพหลักทรัพย์ในวันที่ </w:t>
      </w:r>
      <w:r w:rsidRPr="00082449">
        <w:rPr>
          <w:rFonts w:ascii="Browallia New" w:hAnsi="Browallia New" w:cs="Browallia New"/>
          <w:sz w:val="26"/>
          <w:szCs w:val="26"/>
        </w:rPr>
        <w:t>9</w:t>
      </w:r>
      <w:r w:rsidR="0029477F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29477F" w:rsidRPr="006C34B4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Pr="00082449">
        <w:rPr>
          <w:rFonts w:ascii="Browallia New" w:hAnsi="Browallia New" w:cs="Browallia New"/>
          <w:sz w:val="26"/>
          <w:szCs w:val="26"/>
        </w:rPr>
        <w:t>2563</w:t>
      </w:r>
      <w:r w:rsidR="0029477F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A5040D" w:rsidRPr="006C34B4">
        <w:rPr>
          <w:rFonts w:ascii="Browallia New" w:hAnsi="Browallia New" w:cs="Browallia New"/>
          <w:sz w:val="26"/>
          <w:szCs w:val="26"/>
          <w:cs/>
        </w:rPr>
        <w:t>ภายหลังการปิดการซื้อขายใบสำคัญแสดงสิทธิดังกล่าว</w:t>
      </w:r>
      <w:r w:rsidR="0029477F" w:rsidRPr="006C34B4">
        <w:rPr>
          <w:rFonts w:ascii="Browallia New" w:hAnsi="Browallia New" w:cs="Browallia New"/>
          <w:sz w:val="26"/>
          <w:szCs w:val="26"/>
          <w:cs/>
        </w:rPr>
        <w:t>ไม่มีผู้ถือหุ้น</w:t>
      </w:r>
      <w:r w:rsidR="00FE6C81" w:rsidRPr="006C34B4">
        <w:rPr>
          <w:rFonts w:ascii="Browallia New" w:hAnsi="Browallia New" w:cs="Browallia New"/>
          <w:sz w:val="26"/>
          <w:szCs w:val="26"/>
        </w:rPr>
        <w:br/>
      </w:r>
      <w:r w:rsidR="0029477F" w:rsidRPr="006C34B4">
        <w:rPr>
          <w:rFonts w:ascii="Browallia New" w:hAnsi="Browallia New" w:cs="Browallia New"/>
          <w:sz w:val="26"/>
          <w:szCs w:val="26"/>
          <w:cs/>
        </w:rPr>
        <w:t>ใช้สิทธิส่งผลให้จำนวนหุ้น</w:t>
      </w:r>
      <w:r w:rsidR="00434C18" w:rsidRPr="006C34B4">
        <w:rPr>
          <w:rFonts w:ascii="Browallia New" w:hAnsi="Browallia New" w:cs="Browallia New"/>
          <w:sz w:val="26"/>
          <w:szCs w:val="26"/>
          <w:cs/>
        </w:rPr>
        <w:t>ทุนสามัญของกลุ่มกิจการ</w:t>
      </w:r>
      <w:r w:rsidR="0029477F" w:rsidRPr="006C34B4">
        <w:rPr>
          <w:rFonts w:ascii="Browallia New" w:hAnsi="Browallia New" w:cs="Browallia New"/>
          <w:sz w:val="26"/>
          <w:szCs w:val="26"/>
          <w:cs/>
        </w:rPr>
        <w:t>ไม่มีการเปลี่ยนแปลง</w:t>
      </w:r>
    </w:p>
    <w:p w:rsidR="008B1E2F" w:rsidRPr="006C34B4" w:rsidRDefault="008B1E2F" w:rsidP="00192D10">
      <w:pPr>
        <w:ind w:left="1134" w:hanging="594"/>
        <w:jc w:val="thaiDistribute"/>
        <w:rPr>
          <w:rFonts w:ascii="Browallia New" w:hAnsi="Browallia New" w:cs="Browallia New"/>
          <w:sz w:val="26"/>
          <w:szCs w:val="26"/>
        </w:rPr>
      </w:pPr>
    </w:p>
    <w:p w:rsidR="0005209B" w:rsidRPr="006C34B4" w:rsidRDefault="00082449" w:rsidP="00192D10">
      <w:pPr>
        <w:ind w:left="1134" w:hanging="59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82449">
        <w:rPr>
          <w:rFonts w:ascii="Browallia New" w:hAnsi="Browallia New" w:cs="Browallia New"/>
          <w:sz w:val="26"/>
          <w:szCs w:val="26"/>
        </w:rPr>
        <w:t>22</w:t>
      </w:r>
      <w:r w:rsidR="00192D10" w:rsidRPr="006C34B4">
        <w:rPr>
          <w:rFonts w:ascii="Browallia New" w:hAnsi="Browallia New" w:cs="Browallia New"/>
          <w:sz w:val="26"/>
          <w:szCs w:val="26"/>
        </w:rPr>
        <w:t>.</w:t>
      </w:r>
      <w:r w:rsidRPr="00082449">
        <w:rPr>
          <w:rFonts w:ascii="Browallia New" w:hAnsi="Browallia New" w:cs="Browallia New"/>
          <w:sz w:val="26"/>
          <w:szCs w:val="26"/>
        </w:rPr>
        <w:t>3</w:t>
      </w:r>
      <w:r w:rsidR="00192D10" w:rsidRPr="006C34B4">
        <w:rPr>
          <w:rFonts w:ascii="Browallia New" w:hAnsi="Browallia New" w:cs="Browallia New"/>
          <w:sz w:val="26"/>
          <w:szCs w:val="26"/>
        </w:rPr>
        <w:tab/>
      </w:r>
      <w:r w:rsidR="00192D10" w:rsidRPr="006C34B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082449">
        <w:rPr>
          <w:rFonts w:ascii="Browallia New" w:hAnsi="Browallia New" w:cs="Browallia New"/>
          <w:sz w:val="26"/>
          <w:szCs w:val="26"/>
        </w:rPr>
        <w:t>16</w:t>
      </w:r>
      <w:r w:rsidR="00192D10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192D10" w:rsidRPr="006C34B4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Pr="00082449">
        <w:rPr>
          <w:rFonts w:ascii="Browallia New" w:hAnsi="Browallia New" w:cs="Browallia New"/>
          <w:sz w:val="26"/>
          <w:szCs w:val="26"/>
        </w:rPr>
        <w:t>2563</w:t>
      </w:r>
      <w:r w:rsidR="00192D10" w:rsidRPr="006C34B4">
        <w:rPr>
          <w:rFonts w:ascii="Browallia New" w:hAnsi="Browallia New" w:cs="Browallia New"/>
          <w:sz w:val="26"/>
          <w:szCs w:val="26"/>
        </w:rPr>
        <w:t xml:space="preserve"> </w:t>
      </w:r>
      <w:r w:rsidR="00192D10" w:rsidRPr="006C34B4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กลุ่มกิจการได้รับชำระค่าหุ้นของ บริษัท อินเด็กซ์ ครีเอทีฟ วิลเลจ </w:t>
      </w:r>
      <w:r w:rsidR="00192D10" w:rsidRPr="006C34B4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จำกัด (มหาชน) จำนวน </w:t>
      </w:r>
      <w:r w:rsidRPr="00082449">
        <w:rPr>
          <w:rFonts w:ascii="Browallia New" w:hAnsi="Browallia New" w:cs="Browallia New"/>
          <w:spacing w:val="-2"/>
          <w:sz w:val="26"/>
          <w:szCs w:val="26"/>
        </w:rPr>
        <w:t>3</w:t>
      </w:r>
      <w:r w:rsidR="00192D10" w:rsidRPr="006C34B4">
        <w:rPr>
          <w:rFonts w:ascii="Browallia New" w:hAnsi="Browallia New" w:cs="Browallia New"/>
          <w:spacing w:val="-2"/>
          <w:sz w:val="26"/>
          <w:szCs w:val="26"/>
        </w:rPr>
        <w:t>.</w:t>
      </w:r>
      <w:r w:rsidRPr="00082449">
        <w:rPr>
          <w:rFonts w:ascii="Browallia New" w:hAnsi="Browallia New" w:cs="Browallia New"/>
          <w:spacing w:val="-2"/>
          <w:sz w:val="26"/>
          <w:szCs w:val="26"/>
        </w:rPr>
        <w:t>66</w:t>
      </w:r>
      <w:r w:rsidR="00192D10" w:rsidRPr="006C34B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92D10" w:rsidRPr="006C34B4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ล้านหุ้น เป็นจำนวนเงิน </w:t>
      </w:r>
      <w:r w:rsidRPr="00082449">
        <w:rPr>
          <w:rFonts w:ascii="Browallia New" w:hAnsi="Browallia New" w:cs="Browallia New"/>
          <w:spacing w:val="-2"/>
          <w:sz w:val="26"/>
          <w:szCs w:val="26"/>
        </w:rPr>
        <w:t>20</w:t>
      </w:r>
      <w:r w:rsidR="00192D10" w:rsidRPr="006C34B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92D10" w:rsidRPr="006C34B4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</w:p>
    <w:sectPr w:rsidR="0005209B" w:rsidRPr="006C34B4" w:rsidSect="008C31F8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743B" w:rsidRDefault="00C9743B">
      <w:r>
        <w:separator/>
      </w:r>
    </w:p>
  </w:endnote>
  <w:endnote w:type="continuationSeparator" w:id="0">
    <w:p w:rsidR="00C9743B" w:rsidRDefault="00C97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E78" w:rsidRPr="009F7F30" w:rsidRDefault="00DB7E78" w:rsidP="00DD4271">
    <w:pPr>
      <w:pStyle w:val="Footer"/>
      <w:pBdr>
        <w:top w:val="single" w:sz="8" w:space="1" w:color="auto"/>
      </w:pBdr>
      <w:tabs>
        <w:tab w:val="clear" w:pos="8306"/>
      </w:tabs>
      <w:ind w:right="10"/>
      <w:jc w:val="right"/>
      <w:rPr>
        <w:rFonts w:ascii="Browallia New" w:hAnsi="Browallia New" w:cs="Browallia New"/>
        <w:sz w:val="26"/>
        <w:szCs w:val="26"/>
        <w:lang w:val="en-GB"/>
      </w:rPr>
    </w:pP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9F7F30">
      <w:rPr>
        <w:rStyle w:val="PageNumber"/>
        <w:rFonts w:ascii="Browallia New" w:hAnsi="Browallia New" w:cs="Browallia New"/>
        <w:sz w:val="26"/>
        <w:szCs w:val="26"/>
        <w:cs/>
        <w:lang w:val="en-GB"/>
      </w:rPr>
      <w:instrText xml:space="preserve"> PAGE </w:instrTex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cs/>
        <w:lang w:val="en-GB"/>
      </w:rPr>
      <w:t>21</w: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743B" w:rsidRDefault="00C9743B">
      <w:r>
        <w:separator/>
      </w:r>
    </w:p>
  </w:footnote>
  <w:footnote w:type="continuationSeparator" w:id="0">
    <w:p w:rsidR="00C9743B" w:rsidRDefault="00C97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E78" w:rsidRPr="009F7F30" w:rsidRDefault="00DB7E78" w:rsidP="00550AEC">
    <w:pPr>
      <w:pStyle w:val="Header"/>
      <w:tabs>
        <w:tab w:val="clear" w:pos="8306"/>
      </w:tabs>
      <w:jc w:val="left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F7F30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บริษัท </w:t>
    </w:r>
    <w:r w:rsidRPr="009F7F30">
      <w:rPr>
        <w:rFonts w:ascii="Browallia New" w:hAnsi="Browallia New" w:cs="Browallia New"/>
        <w:b/>
        <w:bCs/>
        <w:sz w:val="26"/>
        <w:szCs w:val="26"/>
        <w:cs/>
      </w:rPr>
      <w:t>เวฟ เอ็นเตอร์เทนเมนท์</w:t>
    </w:r>
    <w:r w:rsidRPr="009F7F30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จำกัด (มหาชน)</w:t>
    </w:r>
  </w:p>
  <w:p w:rsidR="00DB7E78" w:rsidRPr="009F7F30" w:rsidRDefault="00DB7E78" w:rsidP="00550AEC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F7F30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:rsidR="00DB7E78" w:rsidRPr="009F7F30" w:rsidRDefault="00DB7E78" w:rsidP="00550AEC">
    <w:pPr>
      <w:pStyle w:val="Header"/>
      <w:pBdr>
        <w:bottom w:val="single" w:sz="8" w:space="1" w:color="auto"/>
      </w:pBdr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F7F30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Pr="00AD6FC5">
      <w:rPr>
        <w:rFonts w:ascii="Browallia New" w:hAnsi="Browallia New" w:cs="Browallia New"/>
        <w:b/>
        <w:bCs/>
        <w:sz w:val="26"/>
        <w:szCs w:val="26"/>
      </w:rPr>
      <w:t>31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มีนาคม</w:t>
    </w:r>
    <w:r w:rsidRPr="009F7F30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AD6FC5">
      <w:rPr>
        <w:rFonts w:ascii="Browallia New" w:hAnsi="Browallia New" w:cs="Browallia New"/>
        <w:b/>
        <w:bCs/>
        <w:sz w:val="26"/>
        <w:szCs w:val="26"/>
      </w:rPr>
      <w:t>256</w:t>
    </w:r>
    <w:r w:rsidRPr="00AD6FC5">
      <w:rPr>
        <w:rFonts w:ascii="Browallia New" w:hAnsi="Browallia New" w:cs="Browallia New" w:hint="cs"/>
        <w:b/>
        <w:bCs/>
        <w:sz w:val="26"/>
        <w:szCs w:val="26"/>
      </w:rPr>
      <w:t>3</w:t>
    </w:r>
  </w:p>
  <w:p w:rsidR="00DB7E78" w:rsidRPr="009F7F30" w:rsidRDefault="00DB7E78" w:rsidP="00550AEC">
    <w:pPr>
      <w:pStyle w:val="Header"/>
      <w:tabs>
        <w:tab w:val="clear" w:pos="8306"/>
      </w:tabs>
      <w:rPr>
        <w:rFonts w:ascii="Browallia New" w:hAnsi="Browallia New" w:cs="Browallia New"/>
        <w:sz w:val="26"/>
        <w:szCs w:val="26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" w15:restartNumberingAfterBreak="0">
    <w:nsid w:val="12853B70"/>
    <w:multiLevelType w:val="hybridMultilevel"/>
    <w:tmpl w:val="24B22754"/>
    <w:lvl w:ilvl="0" w:tplc="25E044C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 w15:restartNumberingAfterBreak="0">
    <w:nsid w:val="1654559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56EA1"/>
    <w:multiLevelType w:val="hybridMultilevel"/>
    <w:tmpl w:val="44F00A20"/>
    <w:lvl w:ilvl="0" w:tplc="32265A64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000000"/>
        <w:sz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4D379E5"/>
    <w:multiLevelType w:val="hybridMultilevel"/>
    <w:tmpl w:val="9E98B6E4"/>
    <w:lvl w:ilvl="0" w:tplc="11A68696">
      <w:start w:val="19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8" w15:restartNumberingAfterBreak="0">
    <w:nsid w:val="2BD82976"/>
    <w:multiLevelType w:val="hybridMultilevel"/>
    <w:tmpl w:val="E38CF8A4"/>
    <w:lvl w:ilvl="0" w:tplc="F4E81F5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0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031D1D"/>
    <w:multiLevelType w:val="hybridMultilevel"/>
    <w:tmpl w:val="F1608FBE"/>
    <w:lvl w:ilvl="0" w:tplc="2EB684D8">
      <w:start w:val="1"/>
      <w:numFmt w:val="thaiLetters"/>
      <w:lvlText w:val="%1)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2" w15:restartNumberingAfterBreak="0">
    <w:nsid w:val="481E60DA"/>
    <w:multiLevelType w:val="hybridMultilevel"/>
    <w:tmpl w:val="76D8C458"/>
    <w:lvl w:ilvl="0" w:tplc="DA1CFA8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4" w15:restartNumberingAfterBreak="0">
    <w:nsid w:val="5DBE0C4C"/>
    <w:multiLevelType w:val="hybridMultilevel"/>
    <w:tmpl w:val="6D7C9524"/>
    <w:lvl w:ilvl="0" w:tplc="E05E320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 w15:restartNumberingAfterBreak="0">
    <w:nsid w:val="5EB63F9C"/>
    <w:multiLevelType w:val="hybridMultilevel"/>
    <w:tmpl w:val="A8B00972"/>
    <w:lvl w:ilvl="0" w:tplc="8BF0F7CA">
      <w:start w:val="27"/>
      <w:numFmt w:val="bullet"/>
      <w:lvlText w:val="﷐"/>
      <w:lvlJc w:val="left"/>
      <w:pPr>
        <w:ind w:left="1320" w:hanging="9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B68A0"/>
    <w:multiLevelType w:val="hybridMultilevel"/>
    <w:tmpl w:val="DEC26316"/>
    <w:lvl w:ilvl="0" w:tplc="BB6EE3F6">
      <w:start w:val="20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B4D38"/>
    <w:multiLevelType w:val="hybridMultilevel"/>
    <w:tmpl w:val="0DBE82F2"/>
    <w:lvl w:ilvl="0" w:tplc="4B30DB3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A0E7A0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6A476745"/>
    <w:multiLevelType w:val="hybridMultilevel"/>
    <w:tmpl w:val="4CF25FDE"/>
    <w:lvl w:ilvl="0" w:tplc="B1C458A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EEB0C86"/>
    <w:multiLevelType w:val="hybridMultilevel"/>
    <w:tmpl w:val="90F45CC2"/>
    <w:lvl w:ilvl="0" w:tplc="4F4451F4">
      <w:numFmt w:val="bullet"/>
      <w:lvlText w:val="•"/>
      <w:lvlJc w:val="left"/>
      <w:pPr>
        <w:ind w:left="1170" w:hanging="45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05D66FE"/>
    <w:multiLevelType w:val="hybridMultilevel"/>
    <w:tmpl w:val="52FAA2E2"/>
    <w:lvl w:ilvl="0" w:tplc="51C207D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739D312D"/>
    <w:multiLevelType w:val="hybridMultilevel"/>
    <w:tmpl w:val="EDE627C2"/>
    <w:lvl w:ilvl="0" w:tplc="AC5230E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0C4A50"/>
    <w:multiLevelType w:val="hybridMultilevel"/>
    <w:tmpl w:val="9DB6DE98"/>
    <w:lvl w:ilvl="0" w:tplc="BF22FA58">
      <w:start w:val="15"/>
      <w:numFmt w:val="bullet"/>
      <w:lvlText w:val="﷐"/>
      <w:lvlJc w:val="left"/>
      <w:pPr>
        <w:ind w:left="1447" w:hanging="1087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17"/>
  </w:num>
  <w:num w:numId="4">
    <w:abstractNumId w:val="6"/>
  </w:num>
  <w:num w:numId="5">
    <w:abstractNumId w:val="14"/>
  </w:num>
  <w:num w:numId="6">
    <w:abstractNumId w:val="2"/>
  </w:num>
  <w:num w:numId="7">
    <w:abstractNumId w:val="12"/>
  </w:num>
  <w:num w:numId="8">
    <w:abstractNumId w:val="7"/>
  </w:num>
  <w:num w:numId="9">
    <w:abstractNumId w:val="19"/>
  </w:num>
  <w:num w:numId="10">
    <w:abstractNumId w:val="13"/>
  </w:num>
  <w:num w:numId="11">
    <w:abstractNumId w:val="1"/>
  </w:num>
  <w:num w:numId="12">
    <w:abstractNumId w:val="22"/>
  </w:num>
  <w:num w:numId="13">
    <w:abstractNumId w:val="5"/>
  </w:num>
  <w:num w:numId="14">
    <w:abstractNumId w:val="9"/>
  </w:num>
  <w:num w:numId="15">
    <w:abstractNumId w:val="0"/>
  </w:num>
  <w:num w:numId="16">
    <w:abstractNumId w:val="16"/>
  </w:num>
  <w:num w:numId="17">
    <w:abstractNumId w:val="23"/>
  </w:num>
  <w:num w:numId="18">
    <w:abstractNumId w:val="4"/>
  </w:num>
  <w:num w:numId="19">
    <w:abstractNumId w:val="11"/>
  </w:num>
  <w:num w:numId="20">
    <w:abstractNumId w:val="8"/>
  </w:num>
  <w:num w:numId="21">
    <w:abstractNumId w:val="3"/>
  </w:num>
  <w:num w:numId="22">
    <w:abstractNumId w:val="15"/>
  </w:num>
  <w:num w:numId="23">
    <w:abstractNumId w:val="10"/>
  </w:num>
  <w:num w:numId="24">
    <w:abstractNumId w:val="20"/>
  </w:num>
  <w:num w:numId="25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D33"/>
    <w:rsid w:val="000006C3"/>
    <w:rsid w:val="000006C8"/>
    <w:rsid w:val="00000C6F"/>
    <w:rsid w:val="0000109F"/>
    <w:rsid w:val="00001E20"/>
    <w:rsid w:val="000026B6"/>
    <w:rsid w:val="00002E70"/>
    <w:rsid w:val="00004B6A"/>
    <w:rsid w:val="00005314"/>
    <w:rsid w:val="0000697D"/>
    <w:rsid w:val="00007206"/>
    <w:rsid w:val="00007C78"/>
    <w:rsid w:val="00007E6D"/>
    <w:rsid w:val="00010564"/>
    <w:rsid w:val="00010895"/>
    <w:rsid w:val="00010BF7"/>
    <w:rsid w:val="00011027"/>
    <w:rsid w:val="00011298"/>
    <w:rsid w:val="0001199D"/>
    <w:rsid w:val="00011AE8"/>
    <w:rsid w:val="00011BF1"/>
    <w:rsid w:val="00011EFE"/>
    <w:rsid w:val="000122CE"/>
    <w:rsid w:val="0001252D"/>
    <w:rsid w:val="00012C7C"/>
    <w:rsid w:val="00013211"/>
    <w:rsid w:val="000148CB"/>
    <w:rsid w:val="00014BB1"/>
    <w:rsid w:val="00014F06"/>
    <w:rsid w:val="0001555D"/>
    <w:rsid w:val="00015870"/>
    <w:rsid w:val="00015AD6"/>
    <w:rsid w:val="00015C54"/>
    <w:rsid w:val="00015DEC"/>
    <w:rsid w:val="000163BA"/>
    <w:rsid w:val="000168AA"/>
    <w:rsid w:val="00016A24"/>
    <w:rsid w:val="00016B52"/>
    <w:rsid w:val="00016D3A"/>
    <w:rsid w:val="00016E61"/>
    <w:rsid w:val="000171E4"/>
    <w:rsid w:val="00017633"/>
    <w:rsid w:val="000178B6"/>
    <w:rsid w:val="00017A43"/>
    <w:rsid w:val="0002071E"/>
    <w:rsid w:val="00020866"/>
    <w:rsid w:val="000208C4"/>
    <w:rsid w:val="000217EE"/>
    <w:rsid w:val="000219AD"/>
    <w:rsid w:val="00023384"/>
    <w:rsid w:val="000234CD"/>
    <w:rsid w:val="0002353C"/>
    <w:rsid w:val="0002389C"/>
    <w:rsid w:val="00023A39"/>
    <w:rsid w:val="00024065"/>
    <w:rsid w:val="0002424B"/>
    <w:rsid w:val="00024706"/>
    <w:rsid w:val="000249B6"/>
    <w:rsid w:val="00025386"/>
    <w:rsid w:val="000258D0"/>
    <w:rsid w:val="00025B7D"/>
    <w:rsid w:val="00026187"/>
    <w:rsid w:val="000264E9"/>
    <w:rsid w:val="00027242"/>
    <w:rsid w:val="00030D83"/>
    <w:rsid w:val="000311DC"/>
    <w:rsid w:val="000316EA"/>
    <w:rsid w:val="00031763"/>
    <w:rsid w:val="0003190E"/>
    <w:rsid w:val="00031957"/>
    <w:rsid w:val="00031A42"/>
    <w:rsid w:val="00031B8B"/>
    <w:rsid w:val="000324CD"/>
    <w:rsid w:val="0003274C"/>
    <w:rsid w:val="0003275F"/>
    <w:rsid w:val="000327E8"/>
    <w:rsid w:val="000329C6"/>
    <w:rsid w:val="00032D17"/>
    <w:rsid w:val="00032E0E"/>
    <w:rsid w:val="000342A7"/>
    <w:rsid w:val="00034A3D"/>
    <w:rsid w:val="00035245"/>
    <w:rsid w:val="0003528F"/>
    <w:rsid w:val="000358E2"/>
    <w:rsid w:val="00035AC9"/>
    <w:rsid w:val="0003663A"/>
    <w:rsid w:val="00036B85"/>
    <w:rsid w:val="00036BBF"/>
    <w:rsid w:val="00036E27"/>
    <w:rsid w:val="00037319"/>
    <w:rsid w:val="00037502"/>
    <w:rsid w:val="00037C28"/>
    <w:rsid w:val="000402F3"/>
    <w:rsid w:val="00040316"/>
    <w:rsid w:val="00041308"/>
    <w:rsid w:val="000413A3"/>
    <w:rsid w:val="00041789"/>
    <w:rsid w:val="000419C3"/>
    <w:rsid w:val="000426FE"/>
    <w:rsid w:val="00042926"/>
    <w:rsid w:val="00042D28"/>
    <w:rsid w:val="00043DFE"/>
    <w:rsid w:val="0004426C"/>
    <w:rsid w:val="000442D1"/>
    <w:rsid w:val="00044829"/>
    <w:rsid w:val="00044A5A"/>
    <w:rsid w:val="00044B09"/>
    <w:rsid w:val="00044E6D"/>
    <w:rsid w:val="000456F5"/>
    <w:rsid w:val="00045707"/>
    <w:rsid w:val="00045813"/>
    <w:rsid w:val="00045A18"/>
    <w:rsid w:val="00045E55"/>
    <w:rsid w:val="0004673B"/>
    <w:rsid w:val="00046A0B"/>
    <w:rsid w:val="00046B34"/>
    <w:rsid w:val="00046E19"/>
    <w:rsid w:val="00047356"/>
    <w:rsid w:val="0004770D"/>
    <w:rsid w:val="00047D9E"/>
    <w:rsid w:val="000501C3"/>
    <w:rsid w:val="00050530"/>
    <w:rsid w:val="000505E9"/>
    <w:rsid w:val="000513B2"/>
    <w:rsid w:val="000513C4"/>
    <w:rsid w:val="000514D2"/>
    <w:rsid w:val="000516D7"/>
    <w:rsid w:val="00051A1F"/>
    <w:rsid w:val="0005209B"/>
    <w:rsid w:val="00052673"/>
    <w:rsid w:val="000528A8"/>
    <w:rsid w:val="00052BB7"/>
    <w:rsid w:val="000533EF"/>
    <w:rsid w:val="0005361C"/>
    <w:rsid w:val="00053DF0"/>
    <w:rsid w:val="00054672"/>
    <w:rsid w:val="00055298"/>
    <w:rsid w:val="00055488"/>
    <w:rsid w:val="00055864"/>
    <w:rsid w:val="00055A6C"/>
    <w:rsid w:val="00055DB6"/>
    <w:rsid w:val="00055E70"/>
    <w:rsid w:val="00055F59"/>
    <w:rsid w:val="00055F5F"/>
    <w:rsid w:val="00056344"/>
    <w:rsid w:val="000569D4"/>
    <w:rsid w:val="0005705A"/>
    <w:rsid w:val="00057B79"/>
    <w:rsid w:val="00057EF6"/>
    <w:rsid w:val="000605A7"/>
    <w:rsid w:val="00060622"/>
    <w:rsid w:val="000608A5"/>
    <w:rsid w:val="00060962"/>
    <w:rsid w:val="00060996"/>
    <w:rsid w:val="00060CD2"/>
    <w:rsid w:val="00060E6A"/>
    <w:rsid w:val="000611D1"/>
    <w:rsid w:val="000616DB"/>
    <w:rsid w:val="00061808"/>
    <w:rsid w:val="00061C89"/>
    <w:rsid w:val="000621AA"/>
    <w:rsid w:val="00063466"/>
    <w:rsid w:val="00063931"/>
    <w:rsid w:val="0006430D"/>
    <w:rsid w:val="00064331"/>
    <w:rsid w:val="00064C6E"/>
    <w:rsid w:val="00064FDE"/>
    <w:rsid w:val="0006576B"/>
    <w:rsid w:val="0006609A"/>
    <w:rsid w:val="0006627D"/>
    <w:rsid w:val="00066D76"/>
    <w:rsid w:val="000678D3"/>
    <w:rsid w:val="00070861"/>
    <w:rsid w:val="000709BB"/>
    <w:rsid w:val="00070C23"/>
    <w:rsid w:val="00070E51"/>
    <w:rsid w:val="00070E6B"/>
    <w:rsid w:val="00071136"/>
    <w:rsid w:val="00071696"/>
    <w:rsid w:val="00071B81"/>
    <w:rsid w:val="00071FA2"/>
    <w:rsid w:val="0007214D"/>
    <w:rsid w:val="000724BA"/>
    <w:rsid w:val="00072B39"/>
    <w:rsid w:val="00072CEF"/>
    <w:rsid w:val="000730D5"/>
    <w:rsid w:val="000738D1"/>
    <w:rsid w:val="00073F28"/>
    <w:rsid w:val="000742B6"/>
    <w:rsid w:val="00074328"/>
    <w:rsid w:val="000744D4"/>
    <w:rsid w:val="00074B33"/>
    <w:rsid w:val="00074E12"/>
    <w:rsid w:val="00075258"/>
    <w:rsid w:val="00075DDA"/>
    <w:rsid w:val="0007642F"/>
    <w:rsid w:val="00076A49"/>
    <w:rsid w:val="000770B3"/>
    <w:rsid w:val="0007774B"/>
    <w:rsid w:val="00077E5D"/>
    <w:rsid w:val="0008003B"/>
    <w:rsid w:val="000804F6"/>
    <w:rsid w:val="000808B9"/>
    <w:rsid w:val="00080B85"/>
    <w:rsid w:val="00080CF6"/>
    <w:rsid w:val="000811CC"/>
    <w:rsid w:val="000818A4"/>
    <w:rsid w:val="00081F03"/>
    <w:rsid w:val="00081FC7"/>
    <w:rsid w:val="000820C1"/>
    <w:rsid w:val="00082449"/>
    <w:rsid w:val="0008273A"/>
    <w:rsid w:val="00083EA3"/>
    <w:rsid w:val="00084718"/>
    <w:rsid w:val="000850C6"/>
    <w:rsid w:val="00085383"/>
    <w:rsid w:val="000856EE"/>
    <w:rsid w:val="0008570E"/>
    <w:rsid w:val="00085F56"/>
    <w:rsid w:val="0008605F"/>
    <w:rsid w:val="00086591"/>
    <w:rsid w:val="000865D5"/>
    <w:rsid w:val="00086CBB"/>
    <w:rsid w:val="00086E1A"/>
    <w:rsid w:val="00086FDE"/>
    <w:rsid w:val="00087143"/>
    <w:rsid w:val="00087761"/>
    <w:rsid w:val="00087883"/>
    <w:rsid w:val="00087E56"/>
    <w:rsid w:val="0009065A"/>
    <w:rsid w:val="000909F8"/>
    <w:rsid w:val="00090FEF"/>
    <w:rsid w:val="000912A4"/>
    <w:rsid w:val="000913B8"/>
    <w:rsid w:val="00091A6D"/>
    <w:rsid w:val="000921D8"/>
    <w:rsid w:val="00092393"/>
    <w:rsid w:val="000937FF"/>
    <w:rsid w:val="000947E4"/>
    <w:rsid w:val="000948D5"/>
    <w:rsid w:val="00094F37"/>
    <w:rsid w:val="000953E8"/>
    <w:rsid w:val="000956A2"/>
    <w:rsid w:val="00095701"/>
    <w:rsid w:val="0009574F"/>
    <w:rsid w:val="0009578F"/>
    <w:rsid w:val="00095ACE"/>
    <w:rsid w:val="00095DF6"/>
    <w:rsid w:val="00096F72"/>
    <w:rsid w:val="00096FD4"/>
    <w:rsid w:val="000970C4"/>
    <w:rsid w:val="000971EB"/>
    <w:rsid w:val="000973EC"/>
    <w:rsid w:val="00097BBE"/>
    <w:rsid w:val="00097DD0"/>
    <w:rsid w:val="000A000B"/>
    <w:rsid w:val="000A10A3"/>
    <w:rsid w:val="000A19A9"/>
    <w:rsid w:val="000A1CF0"/>
    <w:rsid w:val="000A1D83"/>
    <w:rsid w:val="000A1F43"/>
    <w:rsid w:val="000A1FC7"/>
    <w:rsid w:val="000A2787"/>
    <w:rsid w:val="000A2C31"/>
    <w:rsid w:val="000A3077"/>
    <w:rsid w:val="000A34C0"/>
    <w:rsid w:val="000A366F"/>
    <w:rsid w:val="000A3A56"/>
    <w:rsid w:val="000A3C8A"/>
    <w:rsid w:val="000A4431"/>
    <w:rsid w:val="000A4EC6"/>
    <w:rsid w:val="000A5C17"/>
    <w:rsid w:val="000A5E56"/>
    <w:rsid w:val="000A6355"/>
    <w:rsid w:val="000A65AC"/>
    <w:rsid w:val="000A6BB5"/>
    <w:rsid w:val="000A6FB5"/>
    <w:rsid w:val="000A7032"/>
    <w:rsid w:val="000A70B7"/>
    <w:rsid w:val="000A75FA"/>
    <w:rsid w:val="000A7A29"/>
    <w:rsid w:val="000A7BDF"/>
    <w:rsid w:val="000B0538"/>
    <w:rsid w:val="000B0FFF"/>
    <w:rsid w:val="000B18A8"/>
    <w:rsid w:val="000B261D"/>
    <w:rsid w:val="000B3B55"/>
    <w:rsid w:val="000B4509"/>
    <w:rsid w:val="000B49CC"/>
    <w:rsid w:val="000B4D45"/>
    <w:rsid w:val="000B50E7"/>
    <w:rsid w:val="000B512D"/>
    <w:rsid w:val="000B5EF6"/>
    <w:rsid w:val="000B6177"/>
    <w:rsid w:val="000B663D"/>
    <w:rsid w:val="000B66B8"/>
    <w:rsid w:val="000B6FBE"/>
    <w:rsid w:val="000B7394"/>
    <w:rsid w:val="000B7999"/>
    <w:rsid w:val="000C0079"/>
    <w:rsid w:val="000C019D"/>
    <w:rsid w:val="000C0615"/>
    <w:rsid w:val="000C0C2E"/>
    <w:rsid w:val="000C121B"/>
    <w:rsid w:val="000C1770"/>
    <w:rsid w:val="000C1AD8"/>
    <w:rsid w:val="000C22C8"/>
    <w:rsid w:val="000C252A"/>
    <w:rsid w:val="000C2622"/>
    <w:rsid w:val="000C2691"/>
    <w:rsid w:val="000C2C6C"/>
    <w:rsid w:val="000C2C82"/>
    <w:rsid w:val="000C32A0"/>
    <w:rsid w:val="000C3450"/>
    <w:rsid w:val="000C34F0"/>
    <w:rsid w:val="000C36F0"/>
    <w:rsid w:val="000C4029"/>
    <w:rsid w:val="000C486A"/>
    <w:rsid w:val="000C4D9E"/>
    <w:rsid w:val="000C51F5"/>
    <w:rsid w:val="000C54A8"/>
    <w:rsid w:val="000C5C1C"/>
    <w:rsid w:val="000C6A21"/>
    <w:rsid w:val="000C6C38"/>
    <w:rsid w:val="000C6D1E"/>
    <w:rsid w:val="000C6DD5"/>
    <w:rsid w:val="000C7232"/>
    <w:rsid w:val="000C783A"/>
    <w:rsid w:val="000D02F6"/>
    <w:rsid w:val="000D05E1"/>
    <w:rsid w:val="000D0853"/>
    <w:rsid w:val="000D0A42"/>
    <w:rsid w:val="000D1039"/>
    <w:rsid w:val="000D1497"/>
    <w:rsid w:val="000D1762"/>
    <w:rsid w:val="000D1A27"/>
    <w:rsid w:val="000D1B21"/>
    <w:rsid w:val="000D1F79"/>
    <w:rsid w:val="000D3578"/>
    <w:rsid w:val="000D3FEB"/>
    <w:rsid w:val="000D4081"/>
    <w:rsid w:val="000D4316"/>
    <w:rsid w:val="000D45A5"/>
    <w:rsid w:val="000D46CC"/>
    <w:rsid w:val="000D53D9"/>
    <w:rsid w:val="000D56BC"/>
    <w:rsid w:val="000D59C6"/>
    <w:rsid w:val="000D5B10"/>
    <w:rsid w:val="000D5D45"/>
    <w:rsid w:val="000D6489"/>
    <w:rsid w:val="000D6C67"/>
    <w:rsid w:val="000E07F9"/>
    <w:rsid w:val="000E0A15"/>
    <w:rsid w:val="000E0AAA"/>
    <w:rsid w:val="000E10FF"/>
    <w:rsid w:val="000E1368"/>
    <w:rsid w:val="000E1798"/>
    <w:rsid w:val="000E28D6"/>
    <w:rsid w:val="000E2BBE"/>
    <w:rsid w:val="000E3AB9"/>
    <w:rsid w:val="000E3B73"/>
    <w:rsid w:val="000E3BB3"/>
    <w:rsid w:val="000E42AA"/>
    <w:rsid w:val="000E4A96"/>
    <w:rsid w:val="000E4DF9"/>
    <w:rsid w:val="000E517F"/>
    <w:rsid w:val="000E54F4"/>
    <w:rsid w:val="000E5DF7"/>
    <w:rsid w:val="000E6193"/>
    <w:rsid w:val="000E6426"/>
    <w:rsid w:val="000E6C68"/>
    <w:rsid w:val="000E7064"/>
    <w:rsid w:val="000E719E"/>
    <w:rsid w:val="000E76F5"/>
    <w:rsid w:val="000F06BD"/>
    <w:rsid w:val="000F107B"/>
    <w:rsid w:val="000F2183"/>
    <w:rsid w:val="000F233B"/>
    <w:rsid w:val="000F36F3"/>
    <w:rsid w:val="000F36F7"/>
    <w:rsid w:val="000F3A18"/>
    <w:rsid w:val="000F3D22"/>
    <w:rsid w:val="000F4A33"/>
    <w:rsid w:val="000F573F"/>
    <w:rsid w:val="000F5A42"/>
    <w:rsid w:val="000F6495"/>
    <w:rsid w:val="000F673A"/>
    <w:rsid w:val="000F71C9"/>
    <w:rsid w:val="000F73C6"/>
    <w:rsid w:val="000F7B7B"/>
    <w:rsid w:val="000F7C30"/>
    <w:rsid w:val="000F7E33"/>
    <w:rsid w:val="000F7FA8"/>
    <w:rsid w:val="0010035A"/>
    <w:rsid w:val="00100C54"/>
    <w:rsid w:val="00100D10"/>
    <w:rsid w:val="0010183B"/>
    <w:rsid w:val="0010183C"/>
    <w:rsid w:val="00101C45"/>
    <w:rsid w:val="00101C79"/>
    <w:rsid w:val="00102223"/>
    <w:rsid w:val="00102780"/>
    <w:rsid w:val="00102DC2"/>
    <w:rsid w:val="001034F7"/>
    <w:rsid w:val="001036A7"/>
    <w:rsid w:val="001044E1"/>
    <w:rsid w:val="001050A1"/>
    <w:rsid w:val="001059EF"/>
    <w:rsid w:val="001063A2"/>
    <w:rsid w:val="001065C5"/>
    <w:rsid w:val="00106682"/>
    <w:rsid w:val="00106957"/>
    <w:rsid w:val="00106EF7"/>
    <w:rsid w:val="00107D92"/>
    <w:rsid w:val="00107F95"/>
    <w:rsid w:val="00110019"/>
    <w:rsid w:val="0011072C"/>
    <w:rsid w:val="0011091D"/>
    <w:rsid w:val="00110B20"/>
    <w:rsid w:val="00110CCE"/>
    <w:rsid w:val="001112B4"/>
    <w:rsid w:val="001113D3"/>
    <w:rsid w:val="00111A06"/>
    <w:rsid w:val="00112002"/>
    <w:rsid w:val="0011235A"/>
    <w:rsid w:val="00112403"/>
    <w:rsid w:val="00112765"/>
    <w:rsid w:val="0011277A"/>
    <w:rsid w:val="00112BD8"/>
    <w:rsid w:val="001132F3"/>
    <w:rsid w:val="00113666"/>
    <w:rsid w:val="0011367C"/>
    <w:rsid w:val="00113D46"/>
    <w:rsid w:val="00113EB3"/>
    <w:rsid w:val="00114891"/>
    <w:rsid w:val="00114DD9"/>
    <w:rsid w:val="001160AD"/>
    <w:rsid w:val="001161EB"/>
    <w:rsid w:val="00116480"/>
    <w:rsid w:val="0012059C"/>
    <w:rsid w:val="00120728"/>
    <w:rsid w:val="00120744"/>
    <w:rsid w:val="00121185"/>
    <w:rsid w:val="00121188"/>
    <w:rsid w:val="00122377"/>
    <w:rsid w:val="0012250A"/>
    <w:rsid w:val="00122777"/>
    <w:rsid w:val="00122805"/>
    <w:rsid w:val="001230ED"/>
    <w:rsid w:val="00123565"/>
    <w:rsid w:val="00123855"/>
    <w:rsid w:val="00123B4B"/>
    <w:rsid w:val="00123B9B"/>
    <w:rsid w:val="00124082"/>
    <w:rsid w:val="001242C7"/>
    <w:rsid w:val="00124339"/>
    <w:rsid w:val="00124559"/>
    <w:rsid w:val="001246F8"/>
    <w:rsid w:val="001249A7"/>
    <w:rsid w:val="00124F9A"/>
    <w:rsid w:val="001250EE"/>
    <w:rsid w:val="00125265"/>
    <w:rsid w:val="001254D6"/>
    <w:rsid w:val="001259BE"/>
    <w:rsid w:val="00125C69"/>
    <w:rsid w:val="00125D6B"/>
    <w:rsid w:val="00125D71"/>
    <w:rsid w:val="001265ED"/>
    <w:rsid w:val="00126651"/>
    <w:rsid w:val="001267A6"/>
    <w:rsid w:val="00126C53"/>
    <w:rsid w:val="00126FFA"/>
    <w:rsid w:val="00127620"/>
    <w:rsid w:val="00127712"/>
    <w:rsid w:val="0012776C"/>
    <w:rsid w:val="0013048A"/>
    <w:rsid w:val="0013065A"/>
    <w:rsid w:val="00130B9F"/>
    <w:rsid w:val="001316C3"/>
    <w:rsid w:val="00132021"/>
    <w:rsid w:val="001326AA"/>
    <w:rsid w:val="0013305F"/>
    <w:rsid w:val="001339C9"/>
    <w:rsid w:val="00133A99"/>
    <w:rsid w:val="00133BD0"/>
    <w:rsid w:val="00134C50"/>
    <w:rsid w:val="00134CB9"/>
    <w:rsid w:val="00134CBD"/>
    <w:rsid w:val="00135E40"/>
    <w:rsid w:val="001360B0"/>
    <w:rsid w:val="001363BE"/>
    <w:rsid w:val="0013666A"/>
    <w:rsid w:val="00136E29"/>
    <w:rsid w:val="001371F1"/>
    <w:rsid w:val="00140B5B"/>
    <w:rsid w:val="00141C1E"/>
    <w:rsid w:val="0014224A"/>
    <w:rsid w:val="00142303"/>
    <w:rsid w:val="001426C8"/>
    <w:rsid w:val="00142972"/>
    <w:rsid w:val="00142B2D"/>
    <w:rsid w:val="00142B9C"/>
    <w:rsid w:val="00142FB3"/>
    <w:rsid w:val="001434CA"/>
    <w:rsid w:val="0014360B"/>
    <w:rsid w:val="001437D8"/>
    <w:rsid w:val="00144B07"/>
    <w:rsid w:val="00145152"/>
    <w:rsid w:val="00145246"/>
    <w:rsid w:val="001453A5"/>
    <w:rsid w:val="00145799"/>
    <w:rsid w:val="00145A5E"/>
    <w:rsid w:val="00145C8E"/>
    <w:rsid w:val="0014686D"/>
    <w:rsid w:val="00147102"/>
    <w:rsid w:val="001474E2"/>
    <w:rsid w:val="0014779D"/>
    <w:rsid w:val="00147A7C"/>
    <w:rsid w:val="001503E8"/>
    <w:rsid w:val="00150576"/>
    <w:rsid w:val="0015089B"/>
    <w:rsid w:val="00150A34"/>
    <w:rsid w:val="00150AED"/>
    <w:rsid w:val="0015108B"/>
    <w:rsid w:val="0015146F"/>
    <w:rsid w:val="0015233B"/>
    <w:rsid w:val="001524FF"/>
    <w:rsid w:val="001525D8"/>
    <w:rsid w:val="00153A6A"/>
    <w:rsid w:val="00153B65"/>
    <w:rsid w:val="001543EA"/>
    <w:rsid w:val="0015486F"/>
    <w:rsid w:val="00154B3E"/>
    <w:rsid w:val="00154B61"/>
    <w:rsid w:val="00154FC5"/>
    <w:rsid w:val="00156273"/>
    <w:rsid w:val="00156B76"/>
    <w:rsid w:val="00157123"/>
    <w:rsid w:val="00157273"/>
    <w:rsid w:val="00157479"/>
    <w:rsid w:val="00157598"/>
    <w:rsid w:val="00157BAB"/>
    <w:rsid w:val="00160D35"/>
    <w:rsid w:val="00161ACC"/>
    <w:rsid w:val="001625E7"/>
    <w:rsid w:val="0016319E"/>
    <w:rsid w:val="00163764"/>
    <w:rsid w:val="0016381E"/>
    <w:rsid w:val="00163ABC"/>
    <w:rsid w:val="00164464"/>
    <w:rsid w:val="00164598"/>
    <w:rsid w:val="00165603"/>
    <w:rsid w:val="001656D0"/>
    <w:rsid w:val="00165750"/>
    <w:rsid w:val="001657F6"/>
    <w:rsid w:val="0016618D"/>
    <w:rsid w:val="00166D3E"/>
    <w:rsid w:val="001679B3"/>
    <w:rsid w:val="00167B31"/>
    <w:rsid w:val="00170CCC"/>
    <w:rsid w:val="00170FCC"/>
    <w:rsid w:val="00171166"/>
    <w:rsid w:val="001713AA"/>
    <w:rsid w:val="00171410"/>
    <w:rsid w:val="00171B44"/>
    <w:rsid w:val="0017278B"/>
    <w:rsid w:val="00172BA4"/>
    <w:rsid w:val="00172C97"/>
    <w:rsid w:val="00172DF1"/>
    <w:rsid w:val="00173253"/>
    <w:rsid w:val="0017356C"/>
    <w:rsid w:val="001736BF"/>
    <w:rsid w:val="0017396C"/>
    <w:rsid w:val="00173AB1"/>
    <w:rsid w:val="00173C27"/>
    <w:rsid w:val="00173E8D"/>
    <w:rsid w:val="00174016"/>
    <w:rsid w:val="001741FB"/>
    <w:rsid w:val="00174D5A"/>
    <w:rsid w:val="00174DE5"/>
    <w:rsid w:val="001750DE"/>
    <w:rsid w:val="0017527B"/>
    <w:rsid w:val="0017567F"/>
    <w:rsid w:val="0017593D"/>
    <w:rsid w:val="00176103"/>
    <w:rsid w:val="00176375"/>
    <w:rsid w:val="0017653B"/>
    <w:rsid w:val="00176890"/>
    <w:rsid w:val="00176990"/>
    <w:rsid w:val="001769C5"/>
    <w:rsid w:val="00176CCE"/>
    <w:rsid w:val="00177463"/>
    <w:rsid w:val="00177DD9"/>
    <w:rsid w:val="00177F81"/>
    <w:rsid w:val="00180152"/>
    <w:rsid w:val="00180EC6"/>
    <w:rsid w:val="00181141"/>
    <w:rsid w:val="00181E19"/>
    <w:rsid w:val="00181EEF"/>
    <w:rsid w:val="001826E7"/>
    <w:rsid w:val="001827EC"/>
    <w:rsid w:val="00182C01"/>
    <w:rsid w:val="00182FD8"/>
    <w:rsid w:val="00183198"/>
    <w:rsid w:val="0018325C"/>
    <w:rsid w:val="0018333F"/>
    <w:rsid w:val="001836B5"/>
    <w:rsid w:val="00185448"/>
    <w:rsid w:val="00185620"/>
    <w:rsid w:val="001858A1"/>
    <w:rsid w:val="00185C25"/>
    <w:rsid w:val="00185C30"/>
    <w:rsid w:val="00186CBE"/>
    <w:rsid w:val="00187146"/>
    <w:rsid w:val="001872B9"/>
    <w:rsid w:val="001875DD"/>
    <w:rsid w:val="001879E7"/>
    <w:rsid w:val="001879EC"/>
    <w:rsid w:val="0019000D"/>
    <w:rsid w:val="001900E2"/>
    <w:rsid w:val="001903E6"/>
    <w:rsid w:val="0019046D"/>
    <w:rsid w:val="00190A34"/>
    <w:rsid w:val="00190FA3"/>
    <w:rsid w:val="0019101B"/>
    <w:rsid w:val="00191196"/>
    <w:rsid w:val="00192D10"/>
    <w:rsid w:val="00192EEC"/>
    <w:rsid w:val="0019305D"/>
    <w:rsid w:val="001930AD"/>
    <w:rsid w:val="001941B2"/>
    <w:rsid w:val="001947A2"/>
    <w:rsid w:val="00194909"/>
    <w:rsid w:val="001954F3"/>
    <w:rsid w:val="00195F25"/>
    <w:rsid w:val="0019671F"/>
    <w:rsid w:val="0019679D"/>
    <w:rsid w:val="001968D8"/>
    <w:rsid w:val="00197CCA"/>
    <w:rsid w:val="001A164E"/>
    <w:rsid w:val="001A1663"/>
    <w:rsid w:val="001A1AE4"/>
    <w:rsid w:val="001A1B69"/>
    <w:rsid w:val="001A2196"/>
    <w:rsid w:val="001A2622"/>
    <w:rsid w:val="001A26D1"/>
    <w:rsid w:val="001A3727"/>
    <w:rsid w:val="001A3804"/>
    <w:rsid w:val="001A3F92"/>
    <w:rsid w:val="001A47D6"/>
    <w:rsid w:val="001A48AB"/>
    <w:rsid w:val="001A48F7"/>
    <w:rsid w:val="001A4A63"/>
    <w:rsid w:val="001A4DEA"/>
    <w:rsid w:val="001A5406"/>
    <w:rsid w:val="001A5FE1"/>
    <w:rsid w:val="001A5FFA"/>
    <w:rsid w:val="001A6A46"/>
    <w:rsid w:val="001A6A7B"/>
    <w:rsid w:val="001A6BC3"/>
    <w:rsid w:val="001A6CBE"/>
    <w:rsid w:val="001A7113"/>
    <w:rsid w:val="001B0541"/>
    <w:rsid w:val="001B0826"/>
    <w:rsid w:val="001B09CA"/>
    <w:rsid w:val="001B140E"/>
    <w:rsid w:val="001B195D"/>
    <w:rsid w:val="001B20C3"/>
    <w:rsid w:val="001B20DF"/>
    <w:rsid w:val="001B24BC"/>
    <w:rsid w:val="001B2D78"/>
    <w:rsid w:val="001B3339"/>
    <w:rsid w:val="001B36A2"/>
    <w:rsid w:val="001B3961"/>
    <w:rsid w:val="001B3BED"/>
    <w:rsid w:val="001B40F1"/>
    <w:rsid w:val="001B4934"/>
    <w:rsid w:val="001B4DD8"/>
    <w:rsid w:val="001B5698"/>
    <w:rsid w:val="001B62B0"/>
    <w:rsid w:val="001B6391"/>
    <w:rsid w:val="001B647E"/>
    <w:rsid w:val="001B6DC1"/>
    <w:rsid w:val="001B6F2B"/>
    <w:rsid w:val="001B7221"/>
    <w:rsid w:val="001B7708"/>
    <w:rsid w:val="001B7BA8"/>
    <w:rsid w:val="001B7D65"/>
    <w:rsid w:val="001C0B9D"/>
    <w:rsid w:val="001C0D43"/>
    <w:rsid w:val="001C0E9C"/>
    <w:rsid w:val="001C0F32"/>
    <w:rsid w:val="001C1B79"/>
    <w:rsid w:val="001C1C62"/>
    <w:rsid w:val="001C1CD0"/>
    <w:rsid w:val="001C2A28"/>
    <w:rsid w:val="001C341C"/>
    <w:rsid w:val="001C38C4"/>
    <w:rsid w:val="001C3B24"/>
    <w:rsid w:val="001C42A0"/>
    <w:rsid w:val="001C4391"/>
    <w:rsid w:val="001C4A2D"/>
    <w:rsid w:val="001C5A06"/>
    <w:rsid w:val="001C6529"/>
    <w:rsid w:val="001C6C9C"/>
    <w:rsid w:val="001C75BD"/>
    <w:rsid w:val="001C7AB4"/>
    <w:rsid w:val="001D0B9A"/>
    <w:rsid w:val="001D0FE7"/>
    <w:rsid w:val="001D2298"/>
    <w:rsid w:val="001D27A5"/>
    <w:rsid w:val="001D2E35"/>
    <w:rsid w:val="001D34D3"/>
    <w:rsid w:val="001D38DE"/>
    <w:rsid w:val="001D4A99"/>
    <w:rsid w:val="001D4EDA"/>
    <w:rsid w:val="001D51E8"/>
    <w:rsid w:val="001D66E5"/>
    <w:rsid w:val="001D6E52"/>
    <w:rsid w:val="001D7168"/>
    <w:rsid w:val="001D732E"/>
    <w:rsid w:val="001D778F"/>
    <w:rsid w:val="001D7DE9"/>
    <w:rsid w:val="001E045C"/>
    <w:rsid w:val="001E0901"/>
    <w:rsid w:val="001E0D93"/>
    <w:rsid w:val="001E10A1"/>
    <w:rsid w:val="001E191F"/>
    <w:rsid w:val="001E1C61"/>
    <w:rsid w:val="001E2452"/>
    <w:rsid w:val="001E2485"/>
    <w:rsid w:val="001E27FD"/>
    <w:rsid w:val="001E2D4F"/>
    <w:rsid w:val="001E35E7"/>
    <w:rsid w:val="001E3C91"/>
    <w:rsid w:val="001E580D"/>
    <w:rsid w:val="001E5B2C"/>
    <w:rsid w:val="001E5C02"/>
    <w:rsid w:val="001E5C94"/>
    <w:rsid w:val="001E616E"/>
    <w:rsid w:val="001E6B11"/>
    <w:rsid w:val="001E6C6B"/>
    <w:rsid w:val="001E7168"/>
    <w:rsid w:val="001E7253"/>
    <w:rsid w:val="001E7840"/>
    <w:rsid w:val="001E7852"/>
    <w:rsid w:val="001F10F9"/>
    <w:rsid w:val="001F1115"/>
    <w:rsid w:val="001F1389"/>
    <w:rsid w:val="001F1A68"/>
    <w:rsid w:val="001F2408"/>
    <w:rsid w:val="001F2D7E"/>
    <w:rsid w:val="001F2F69"/>
    <w:rsid w:val="001F301C"/>
    <w:rsid w:val="001F333D"/>
    <w:rsid w:val="001F37EF"/>
    <w:rsid w:val="001F3D1B"/>
    <w:rsid w:val="001F3D67"/>
    <w:rsid w:val="001F42C3"/>
    <w:rsid w:val="001F4535"/>
    <w:rsid w:val="001F4EF0"/>
    <w:rsid w:val="001F51E8"/>
    <w:rsid w:val="001F5329"/>
    <w:rsid w:val="001F57AD"/>
    <w:rsid w:val="001F5A7E"/>
    <w:rsid w:val="001F5F11"/>
    <w:rsid w:val="001F67A7"/>
    <w:rsid w:val="001F72B0"/>
    <w:rsid w:val="001F779A"/>
    <w:rsid w:val="00200D70"/>
    <w:rsid w:val="00200F19"/>
    <w:rsid w:val="00201EC1"/>
    <w:rsid w:val="00201F95"/>
    <w:rsid w:val="0020279C"/>
    <w:rsid w:val="00202924"/>
    <w:rsid w:val="0020335A"/>
    <w:rsid w:val="00203CD3"/>
    <w:rsid w:val="002040FE"/>
    <w:rsid w:val="00204404"/>
    <w:rsid w:val="00204413"/>
    <w:rsid w:val="0020450B"/>
    <w:rsid w:val="002048F4"/>
    <w:rsid w:val="00204B0D"/>
    <w:rsid w:val="00204B45"/>
    <w:rsid w:val="00204C2A"/>
    <w:rsid w:val="00206368"/>
    <w:rsid w:val="00206458"/>
    <w:rsid w:val="0020664F"/>
    <w:rsid w:val="00206B3E"/>
    <w:rsid w:val="00206BB6"/>
    <w:rsid w:val="00206FC1"/>
    <w:rsid w:val="00207009"/>
    <w:rsid w:val="0020771A"/>
    <w:rsid w:val="00207ADF"/>
    <w:rsid w:val="00207C1B"/>
    <w:rsid w:val="00207E3A"/>
    <w:rsid w:val="00210AEE"/>
    <w:rsid w:val="0021106B"/>
    <w:rsid w:val="00211A26"/>
    <w:rsid w:val="00211AC4"/>
    <w:rsid w:val="00212008"/>
    <w:rsid w:val="0021226C"/>
    <w:rsid w:val="00212F35"/>
    <w:rsid w:val="002130BD"/>
    <w:rsid w:val="002130FE"/>
    <w:rsid w:val="0021385B"/>
    <w:rsid w:val="00213A86"/>
    <w:rsid w:val="00213B3D"/>
    <w:rsid w:val="0021405F"/>
    <w:rsid w:val="0021435B"/>
    <w:rsid w:val="002146DA"/>
    <w:rsid w:val="00215DD4"/>
    <w:rsid w:val="002165A5"/>
    <w:rsid w:val="00216665"/>
    <w:rsid w:val="00216E61"/>
    <w:rsid w:val="0021725E"/>
    <w:rsid w:val="00217825"/>
    <w:rsid w:val="002204F2"/>
    <w:rsid w:val="0022075B"/>
    <w:rsid w:val="00220CA0"/>
    <w:rsid w:val="00221045"/>
    <w:rsid w:val="00221CA4"/>
    <w:rsid w:val="00221DDA"/>
    <w:rsid w:val="00222280"/>
    <w:rsid w:val="00222CCF"/>
    <w:rsid w:val="00223433"/>
    <w:rsid w:val="002238E1"/>
    <w:rsid w:val="00223DE1"/>
    <w:rsid w:val="00224322"/>
    <w:rsid w:val="00224783"/>
    <w:rsid w:val="00224B0D"/>
    <w:rsid w:val="00225A17"/>
    <w:rsid w:val="00226611"/>
    <w:rsid w:val="00226612"/>
    <w:rsid w:val="002267D6"/>
    <w:rsid w:val="002269F2"/>
    <w:rsid w:val="002275B5"/>
    <w:rsid w:val="00230253"/>
    <w:rsid w:val="0023069F"/>
    <w:rsid w:val="00230880"/>
    <w:rsid w:val="002321F2"/>
    <w:rsid w:val="00232475"/>
    <w:rsid w:val="00232A65"/>
    <w:rsid w:val="0023381D"/>
    <w:rsid w:val="00233F73"/>
    <w:rsid w:val="00234413"/>
    <w:rsid w:val="00234A9F"/>
    <w:rsid w:val="00234C94"/>
    <w:rsid w:val="00234DA2"/>
    <w:rsid w:val="0023583A"/>
    <w:rsid w:val="002358CA"/>
    <w:rsid w:val="00235C63"/>
    <w:rsid w:val="002360EF"/>
    <w:rsid w:val="00236DEB"/>
    <w:rsid w:val="002370C5"/>
    <w:rsid w:val="002377A0"/>
    <w:rsid w:val="002406A5"/>
    <w:rsid w:val="002406B6"/>
    <w:rsid w:val="002417B0"/>
    <w:rsid w:val="00242147"/>
    <w:rsid w:val="00242897"/>
    <w:rsid w:val="00242F81"/>
    <w:rsid w:val="00243976"/>
    <w:rsid w:val="00243A64"/>
    <w:rsid w:val="00243C91"/>
    <w:rsid w:val="0024403A"/>
    <w:rsid w:val="002440E8"/>
    <w:rsid w:val="00244817"/>
    <w:rsid w:val="00244A90"/>
    <w:rsid w:val="00245B82"/>
    <w:rsid w:val="002460A9"/>
    <w:rsid w:val="00246609"/>
    <w:rsid w:val="00246645"/>
    <w:rsid w:val="00246765"/>
    <w:rsid w:val="00246ACD"/>
    <w:rsid w:val="00246C57"/>
    <w:rsid w:val="002474C5"/>
    <w:rsid w:val="00247633"/>
    <w:rsid w:val="00247636"/>
    <w:rsid w:val="00247882"/>
    <w:rsid w:val="00247AFD"/>
    <w:rsid w:val="00247E9A"/>
    <w:rsid w:val="002504F5"/>
    <w:rsid w:val="00250DCE"/>
    <w:rsid w:val="0025101B"/>
    <w:rsid w:val="00251ACF"/>
    <w:rsid w:val="00251AFD"/>
    <w:rsid w:val="00252246"/>
    <w:rsid w:val="0025322C"/>
    <w:rsid w:val="00253521"/>
    <w:rsid w:val="002535E5"/>
    <w:rsid w:val="00253684"/>
    <w:rsid w:val="00253848"/>
    <w:rsid w:val="00253D01"/>
    <w:rsid w:val="00254078"/>
    <w:rsid w:val="0025453D"/>
    <w:rsid w:val="002546C4"/>
    <w:rsid w:val="00254F6C"/>
    <w:rsid w:val="002554CD"/>
    <w:rsid w:val="00255D35"/>
    <w:rsid w:val="00255FB2"/>
    <w:rsid w:val="00256165"/>
    <w:rsid w:val="00256551"/>
    <w:rsid w:val="00256583"/>
    <w:rsid w:val="002565B9"/>
    <w:rsid w:val="00256740"/>
    <w:rsid w:val="00256D52"/>
    <w:rsid w:val="00260274"/>
    <w:rsid w:val="00260BC1"/>
    <w:rsid w:val="00261783"/>
    <w:rsid w:val="00261A87"/>
    <w:rsid w:val="00261ED3"/>
    <w:rsid w:val="00261EEE"/>
    <w:rsid w:val="00262201"/>
    <w:rsid w:val="00262774"/>
    <w:rsid w:val="00262C82"/>
    <w:rsid w:val="0026305F"/>
    <w:rsid w:val="0026318E"/>
    <w:rsid w:val="00263265"/>
    <w:rsid w:val="00263336"/>
    <w:rsid w:val="002638CA"/>
    <w:rsid w:val="002638D6"/>
    <w:rsid w:val="00263A81"/>
    <w:rsid w:val="00263CFA"/>
    <w:rsid w:val="00263EB1"/>
    <w:rsid w:val="002642D9"/>
    <w:rsid w:val="00264A95"/>
    <w:rsid w:val="002654C4"/>
    <w:rsid w:val="002658DB"/>
    <w:rsid w:val="00265942"/>
    <w:rsid w:val="00266A73"/>
    <w:rsid w:val="002670C6"/>
    <w:rsid w:val="002674D5"/>
    <w:rsid w:val="00267AA4"/>
    <w:rsid w:val="00267C35"/>
    <w:rsid w:val="00267EF9"/>
    <w:rsid w:val="00270432"/>
    <w:rsid w:val="0027043F"/>
    <w:rsid w:val="00270940"/>
    <w:rsid w:val="00270993"/>
    <w:rsid w:val="00271206"/>
    <w:rsid w:val="0027136E"/>
    <w:rsid w:val="00271A65"/>
    <w:rsid w:val="00271DAF"/>
    <w:rsid w:val="00272022"/>
    <w:rsid w:val="0027359B"/>
    <w:rsid w:val="00273C4C"/>
    <w:rsid w:val="002742A4"/>
    <w:rsid w:val="00274B12"/>
    <w:rsid w:val="00274BDC"/>
    <w:rsid w:val="00274BE8"/>
    <w:rsid w:val="002753CC"/>
    <w:rsid w:val="002755E9"/>
    <w:rsid w:val="00275DCD"/>
    <w:rsid w:val="00276EB9"/>
    <w:rsid w:val="00277354"/>
    <w:rsid w:val="00277450"/>
    <w:rsid w:val="00277677"/>
    <w:rsid w:val="00277EF4"/>
    <w:rsid w:val="0028041E"/>
    <w:rsid w:val="002805BE"/>
    <w:rsid w:val="002805F7"/>
    <w:rsid w:val="0028092C"/>
    <w:rsid w:val="00280C6A"/>
    <w:rsid w:val="00280C77"/>
    <w:rsid w:val="00280E6C"/>
    <w:rsid w:val="00281182"/>
    <w:rsid w:val="00281AF4"/>
    <w:rsid w:val="00281B6E"/>
    <w:rsid w:val="00282241"/>
    <w:rsid w:val="00282F9D"/>
    <w:rsid w:val="002835B7"/>
    <w:rsid w:val="00283AD2"/>
    <w:rsid w:val="00283BEF"/>
    <w:rsid w:val="00283F05"/>
    <w:rsid w:val="00283FA2"/>
    <w:rsid w:val="00284A77"/>
    <w:rsid w:val="00284C8B"/>
    <w:rsid w:val="00286231"/>
    <w:rsid w:val="00286DB8"/>
    <w:rsid w:val="00287BEF"/>
    <w:rsid w:val="00290006"/>
    <w:rsid w:val="0029092D"/>
    <w:rsid w:val="002914C5"/>
    <w:rsid w:val="00291A0F"/>
    <w:rsid w:val="00291D45"/>
    <w:rsid w:val="00291E15"/>
    <w:rsid w:val="00291FEF"/>
    <w:rsid w:val="0029220E"/>
    <w:rsid w:val="00292657"/>
    <w:rsid w:val="00292B91"/>
    <w:rsid w:val="00292E80"/>
    <w:rsid w:val="00293DB9"/>
    <w:rsid w:val="0029477F"/>
    <w:rsid w:val="00294C00"/>
    <w:rsid w:val="00294E94"/>
    <w:rsid w:val="002953E6"/>
    <w:rsid w:val="00295C3C"/>
    <w:rsid w:val="00295F5D"/>
    <w:rsid w:val="00295F70"/>
    <w:rsid w:val="00296428"/>
    <w:rsid w:val="00296AC6"/>
    <w:rsid w:val="002970A7"/>
    <w:rsid w:val="002970F9"/>
    <w:rsid w:val="0029766B"/>
    <w:rsid w:val="002978AA"/>
    <w:rsid w:val="00297C51"/>
    <w:rsid w:val="00297E46"/>
    <w:rsid w:val="00297FF4"/>
    <w:rsid w:val="002A0092"/>
    <w:rsid w:val="002A0A36"/>
    <w:rsid w:val="002A0AD1"/>
    <w:rsid w:val="002A0D52"/>
    <w:rsid w:val="002A0F15"/>
    <w:rsid w:val="002A0F34"/>
    <w:rsid w:val="002A1212"/>
    <w:rsid w:val="002A16BE"/>
    <w:rsid w:val="002A1A7E"/>
    <w:rsid w:val="002A1FFE"/>
    <w:rsid w:val="002A2037"/>
    <w:rsid w:val="002A27CC"/>
    <w:rsid w:val="002A2CB9"/>
    <w:rsid w:val="002A383D"/>
    <w:rsid w:val="002A38F0"/>
    <w:rsid w:val="002A498B"/>
    <w:rsid w:val="002A4C3B"/>
    <w:rsid w:val="002A4CBE"/>
    <w:rsid w:val="002A501A"/>
    <w:rsid w:val="002A57BF"/>
    <w:rsid w:val="002A5DD7"/>
    <w:rsid w:val="002A61C8"/>
    <w:rsid w:val="002A61CA"/>
    <w:rsid w:val="002A65FD"/>
    <w:rsid w:val="002A75F9"/>
    <w:rsid w:val="002A7714"/>
    <w:rsid w:val="002A7B20"/>
    <w:rsid w:val="002A7BE7"/>
    <w:rsid w:val="002A7CBA"/>
    <w:rsid w:val="002A7F80"/>
    <w:rsid w:val="002B018D"/>
    <w:rsid w:val="002B0B3D"/>
    <w:rsid w:val="002B1130"/>
    <w:rsid w:val="002B1280"/>
    <w:rsid w:val="002B1796"/>
    <w:rsid w:val="002B3C5D"/>
    <w:rsid w:val="002B3F75"/>
    <w:rsid w:val="002B44DB"/>
    <w:rsid w:val="002B478B"/>
    <w:rsid w:val="002B5CCC"/>
    <w:rsid w:val="002B65E4"/>
    <w:rsid w:val="002B6DB7"/>
    <w:rsid w:val="002B706E"/>
    <w:rsid w:val="002B71A2"/>
    <w:rsid w:val="002B71E1"/>
    <w:rsid w:val="002B7348"/>
    <w:rsid w:val="002B73D3"/>
    <w:rsid w:val="002B7419"/>
    <w:rsid w:val="002B7425"/>
    <w:rsid w:val="002B7D71"/>
    <w:rsid w:val="002C03D6"/>
    <w:rsid w:val="002C2649"/>
    <w:rsid w:val="002C2B5B"/>
    <w:rsid w:val="002C30D6"/>
    <w:rsid w:val="002C3294"/>
    <w:rsid w:val="002C358F"/>
    <w:rsid w:val="002C3CC9"/>
    <w:rsid w:val="002C4419"/>
    <w:rsid w:val="002C449A"/>
    <w:rsid w:val="002C4C43"/>
    <w:rsid w:val="002C5317"/>
    <w:rsid w:val="002C5860"/>
    <w:rsid w:val="002C5D82"/>
    <w:rsid w:val="002C649E"/>
    <w:rsid w:val="002C64AB"/>
    <w:rsid w:val="002C6F59"/>
    <w:rsid w:val="002C6FEE"/>
    <w:rsid w:val="002C76D9"/>
    <w:rsid w:val="002C7C44"/>
    <w:rsid w:val="002C7C50"/>
    <w:rsid w:val="002D05D1"/>
    <w:rsid w:val="002D111E"/>
    <w:rsid w:val="002D1C49"/>
    <w:rsid w:val="002D324E"/>
    <w:rsid w:val="002D3AAD"/>
    <w:rsid w:val="002D3EDE"/>
    <w:rsid w:val="002D4750"/>
    <w:rsid w:val="002D4768"/>
    <w:rsid w:val="002D4B19"/>
    <w:rsid w:val="002D4BEE"/>
    <w:rsid w:val="002D4CE8"/>
    <w:rsid w:val="002D561D"/>
    <w:rsid w:val="002D5C32"/>
    <w:rsid w:val="002D640A"/>
    <w:rsid w:val="002D69B2"/>
    <w:rsid w:val="002D6F1C"/>
    <w:rsid w:val="002D7495"/>
    <w:rsid w:val="002D7CB2"/>
    <w:rsid w:val="002D7F50"/>
    <w:rsid w:val="002E0582"/>
    <w:rsid w:val="002E0D56"/>
    <w:rsid w:val="002E173A"/>
    <w:rsid w:val="002E1A73"/>
    <w:rsid w:val="002E204F"/>
    <w:rsid w:val="002E207A"/>
    <w:rsid w:val="002E212D"/>
    <w:rsid w:val="002E2396"/>
    <w:rsid w:val="002E32B6"/>
    <w:rsid w:val="002E35D0"/>
    <w:rsid w:val="002E3C07"/>
    <w:rsid w:val="002E417B"/>
    <w:rsid w:val="002E50D3"/>
    <w:rsid w:val="002E52FC"/>
    <w:rsid w:val="002E540E"/>
    <w:rsid w:val="002E5831"/>
    <w:rsid w:val="002E5E54"/>
    <w:rsid w:val="002E629C"/>
    <w:rsid w:val="002E685F"/>
    <w:rsid w:val="002E69AE"/>
    <w:rsid w:val="002E69BD"/>
    <w:rsid w:val="002E6D94"/>
    <w:rsid w:val="002E777B"/>
    <w:rsid w:val="002E7DF6"/>
    <w:rsid w:val="002F0091"/>
    <w:rsid w:val="002F05C0"/>
    <w:rsid w:val="002F0685"/>
    <w:rsid w:val="002F071B"/>
    <w:rsid w:val="002F159D"/>
    <w:rsid w:val="002F19CD"/>
    <w:rsid w:val="002F1D11"/>
    <w:rsid w:val="002F1EB2"/>
    <w:rsid w:val="002F24A8"/>
    <w:rsid w:val="002F2EB6"/>
    <w:rsid w:val="002F3A70"/>
    <w:rsid w:val="002F3B21"/>
    <w:rsid w:val="002F43B6"/>
    <w:rsid w:val="002F45FA"/>
    <w:rsid w:val="002F4876"/>
    <w:rsid w:val="002F4C0D"/>
    <w:rsid w:val="002F56C6"/>
    <w:rsid w:val="002F5845"/>
    <w:rsid w:val="002F5B44"/>
    <w:rsid w:val="002F5E77"/>
    <w:rsid w:val="002F6273"/>
    <w:rsid w:val="002F62CE"/>
    <w:rsid w:val="002F6449"/>
    <w:rsid w:val="002F6E85"/>
    <w:rsid w:val="002F7012"/>
    <w:rsid w:val="002F7247"/>
    <w:rsid w:val="002F72F9"/>
    <w:rsid w:val="002F780A"/>
    <w:rsid w:val="002F7AE6"/>
    <w:rsid w:val="002F7C60"/>
    <w:rsid w:val="0030066A"/>
    <w:rsid w:val="00300D0E"/>
    <w:rsid w:val="00300DFD"/>
    <w:rsid w:val="00300E7A"/>
    <w:rsid w:val="00301825"/>
    <w:rsid w:val="003027D5"/>
    <w:rsid w:val="00302C1F"/>
    <w:rsid w:val="00302DC9"/>
    <w:rsid w:val="00302EEE"/>
    <w:rsid w:val="00302FAB"/>
    <w:rsid w:val="0030388F"/>
    <w:rsid w:val="00303976"/>
    <w:rsid w:val="00303B86"/>
    <w:rsid w:val="00304204"/>
    <w:rsid w:val="00304C09"/>
    <w:rsid w:val="00304CEB"/>
    <w:rsid w:val="003059AD"/>
    <w:rsid w:val="00306136"/>
    <w:rsid w:val="00307213"/>
    <w:rsid w:val="003108D3"/>
    <w:rsid w:val="00310946"/>
    <w:rsid w:val="00310C6E"/>
    <w:rsid w:val="003115B1"/>
    <w:rsid w:val="003115F6"/>
    <w:rsid w:val="00311E45"/>
    <w:rsid w:val="003122C9"/>
    <w:rsid w:val="00312849"/>
    <w:rsid w:val="003129AC"/>
    <w:rsid w:val="00312BB2"/>
    <w:rsid w:val="0031390C"/>
    <w:rsid w:val="00313D3D"/>
    <w:rsid w:val="00314655"/>
    <w:rsid w:val="003147A7"/>
    <w:rsid w:val="003147CF"/>
    <w:rsid w:val="00314D02"/>
    <w:rsid w:val="0031575D"/>
    <w:rsid w:val="003158FE"/>
    <w:rsid w:val="00315A4B"/>
    <w:rsid w:val="00316247"/>
    <w:rsid w:val="003164C4"/>
    <w:rsid w:val="00316505"/>
    <w:rsid w:val="00316BE6"/>
    <w:rsid w:val="00317A64"/>
    <w:rsid w:val="00317F55"/>
    <w:rsid w:val="003200C2"/>
    <w:rsid w:val="00320274"/>
    <w:rsid w:val="0032038D"/>
    <w:rsid w:val="00320592"/>
    <w:rsid w:val="00320904"/>
    <w:rsid w:val="00320958"/>
    <w:rsid w:val="00320A60"/>
    <w:rsid w:val="00320EC0"/>
    <w:rsid w:val="00320F96"/>
    <w:rsid w:val="00321417"/>
    <w:rsid w:val="00321C2A"/>
    <w:rsid w:val="00321D3A"/>
    <w:rsid w:val="00321E17"/>
    <w:rsid w:val="003225C6"/>
    <w:rsid w:val="00323112"/>
    <w:rsid w:val="00323399"/>
    <w:rsid w:val="00323555"/>
    <w:rsid w:val="00323B44"/>
    <w:rsid w:val="00323CD0"/>
    <w:rsid w:val="003241C5"/>
    <w:rsid w:val="00325D07"/>
    <w:rsid w:val="00325FC5"/>
    <w:rsid w:val="00326065"/>
    <w:rsid w:val="00326611"/>
    <w:rsid w:val="003266B0"/>
    <w:rsid w:val="00326AB9"/>
    <w:rsid w:val="00326C3B"/>
    <w:rsid w:val="00326E75"/>
    <w:rsid w:val="00327742"/>
    <w:rsid w:val="00331AD9"/>
    <w:rsid w:val="00331FCE"/>
    <w:rsid w:val="0033207B"/>
    <w:rsid w:val="00332DF6"/>
    <w:rsid w:val="003336E9"/>
    <w:rsid w:val="00333C14"/>
    <w:rsid w:val="00333F80"/>
    <w:rsid w:val="003340F3"/>
    <w:rsid w:val="00334AE0"/>
    <w:rsid w:val="003350CE"/>
    <w:rsid w:val="00335577"/>
    <w:rsid w:val="0033603B"/>
    <w:rsid w:val="003368FB"/>
    <w:rsid w:val="00336A4B"/>
    <w:rsid w:val="00336EB9"/>
    <w:rsid w:val="00336F08"/>
    <w:rsid w:val="00337344"/>
    <w:rsid w:val="00337506"/>
    <w:rsid w:val="00337C12"/>
    <w:rsid w:val="00337EBF"/>
    <w:rsid w:val="00337F12"/>
    <w:rsid w:val="00340354"/>
    <w:rsid w:val="00340383"/>
    <w:rsid w:val="003412AC"/>
    <w:rsid w:val="003415E7"/>
    <w:rsid w:val="0034183B"/>
    <w:rsid w:val="003418BB"/>
    <w:rsid w:val="0034239F"/>
    <w:rsid w:val="00342F6A"/>
    <w:rsid w:val="00343629"/>
    <w:rsid w:val="00343F3C"/>
    <w:rsid w:val="00344743"/>
    <w:rsid w:val="00344749"/>
    <w:rsid w:val="00344BFF"/>
    <w:rsid w:val="00346486"/>
    <w:rsid w:val="00346BEE"/>
    <w:rsid w:val="00347107"/>
    <w:rsid w:val="00350C76"/>
    <w:rsid w:val="00350F7A"/>
    <w:rsid w:val="00351760"/>
    <w:rsid w:val="00351BD0"/>
    <w:rsid w:val="00351C23"/>
    <w:rsid w:val="00351C56"/>
    <w:rsid w:val="0035240D"/>
    <w:rsid w:val="00353577"/>
    <w:rsid w:val="0035398E"/>
    <w:rsid w:val="00353A4C"/>
    <w:rsid w:val="00354D05"/>
    <w:rsid w:val="00354FD4"/>
    <w:rsid w:val="00355239"/>
    <w:rsid w:val="00355557"/>
    <w:rsid w:val="003557EE"/>
    <w:rsid w:val="0035641F"/>
    <w:rsid w:val="003564D0"/>
    <w:rsid w:val="00356C8B"/>
    <w:rsid w:val="00356EB4"/>
    <w:rsid w:val="00357642"/>
    <w:rsid w:val="00357741"/>
    <w:rsid w:val="00357D72"/>
    <w:rsid w:val="003600CD"/>
    <w:rsid w:val="003633E6"/>
    <w:rsid w:val="0036355A"/>
    <w:rsid w:val="00363ACC"/>
    <w:rsid w:val="003644EE"/>
    <w:rsid w:val="00364E41"/>
    <w:rsid w:val="00364EA6"/>
    <w:rsid w:val="003656D3"/>
    <w:rsid w:val="00365D27"/>
    <w:rsid w:val="00365D34"/>
    <w:rsid w:val="003676E4"/>
    <w:rsid w:val="00367A9B"/>
    <w:rsid w:val="00367D6B"/>
    <w:rsid w:val="00370630"/>
    <w:rsid w:val="00371638"/>
    <w:rsid w:val="00371852"/>
    <w:rsid w:val="0037293A"/>
    <w:rsid w:val="00372957"/>
    <w:rsid w:val="00372AB0"/>
    <w:rsid w:val="00372D38"/>
    <w:rsid w:val="00372FF6"/>
    <w:rsid w:val="00373288"/>
    <w:rsid w:val="00373296"/>
    <w:rsid w:val="003733A1"/>
    <w:rsid w:val="00373481"/>
    <w:rsid w:val="003739BE"/>
    <w:rsid w:val="00373C20"/>
    <w:rsid w:val="00374B34"/>
    <w:rsid w:val="003750F2"/>
    <w:rsid w:val="00375306"/>
    <w:rsid w:val="00375348"/>
    <w:rsid w:val="00375BEE"/>
    <w:rsid w:val="00376E3B"/>
    <w:rsid w:val="00377019"/>
    <w:rsid w:val="00377644"/>
    <w:rsid w:val="00377FFC"/>
    <w:rsid w:val="003810EC"/>
    <w:rsid w:val="003812B5"/>
    <w:rsid w:val="00381835"/>
    <w:rsid w:val="003818F7"/>
    <w:rsid w:val="00382492"/>
    <w:rsid w:val="00383795"/>
    <w:rsid w:val="00383BDA"/>
    <w:rsid w:val="00383CB7"/>
    <w:rsid w:val="00383D25"/>
    <w:rsid w:val="003843E1"/>
    <w:rsid w:val="00384415"/>
    <w:rsid w:val="0038482F"/>
    <w:rsid w:val="003848C4"/>
    <w:rsid w:val="003849F2"/>
    <w:rsid w:val="003858EA"/>
    <w:rsid w:val="0038590D"/>
    <w:rsid w:val="0038649B"/>
    <w:rsid w:val="003866FD"/>
    <w:rsid w:val="00386981"/>
    <w:rsid w:val="00386EB5"/>
    <w:rsid w:val="00387869"/>
    <w:rsid w:val="0038792D"/>
    <w:rsid w:val="00387B20"/>
    <w:rsid w:val="0039129F"/>
    <w:rsid w:val="00391E3C"/>
    <w:rsid w:val="00392110"/>
    <w:rsid w:val="003923C4"/>
    <w:rsid w:val="003924FC"/>
    <w:rsid w:val="00392570"/>
    <w:rsid w:val="00392FBC"/>
    <w:rsid w:val="00393696"/>
    <w:rsid w:val="00393E24"/>
    <w:rsid w:val="00394561"/>
    <w:rsid w:val="0039494E"/>
    <w:rsid w:val="00394BF9"/>
    <w:rsid w:val="00395644"/>
    <w:rsid w:val="003960BD"/>
    <w:rsid w:val="00396ACA"/>
    <w:rsid w:val="00397326"/>
    <w:rsid w:val="00397700"/>
    <w:rsid w:val="00397B4F"/>
    <w:rsid w:val="003A0376"/>
    <w:rsid w:val="003A0434"/>
    <w:rsid w:val="003A073A"/>
    <w:rsid w:val="003A1106"/>
    <w:rsid w:val="003A205C"/>
    <w:rsid w:val="003A2130"/>
    <w:rsid w:val="003A2480"/>
    <w:rsid w:val="003A252B"/>
    <w:rsid w:val="003A2EBD"/>
    <w:rsid w:val="003A2FBA"/>
    <w:rsid w:val="003A31A3"/>
    <w:rsid w:val="003A31F8"/>
    <w:rsid w:val="003A3216"/>
    <w:rsid w:val="003A3547"/>
    <w:rsid w:val="003A3748"/>
    <w:rsid w:val="003A3B08"/>
    <w:rsid w:val="003A3D32"/>
    <w:rsid w:val="003A418C"/>
    <w:rsid w:val="003A420C"/>
    <w:rsid w:val="003A47E3"/>
    <w:rsid w:val="003A4A85"/>
    <w:rsid w:val="003A4BAD"/>
    <w:rsid w:val="003A4F36"/>
    <w:rsid w:val="003A5455"/>
    <w:rsid w:val="003A5DEF"/>
    <w:rsid w:val="003A6358"/>
    <w:rsid w:val="003A6608"/>
    <w:rsid w:val="003A67C7"/>
    <w:rsid w:val="003A6C39"/>
    <w:rsid w:val="003A71C9"/>
    <w:rsid w:val="003B084C"/>
    <w:rsid w:val="003B08C6"/>
    <w:rsid w:val="003B0C4D"/>
    <w:rsid w:val="003B4D56"/>
    <w:rsid w:val="003B501F"/>
    <w:rsid w:val="003B532C"/>
    <w:rsid w:val="003B5432"/>
    <w:rsid w:val="003B58C0"/>
    <w:rsid w:val="003B62F3"/>
    <w:rsid w:val="003B63B0"/>
    <w:rsid w:val="003B73BF"/>
    <w:rsid w:val="003B75BF"/>
    <w:rsid w:val="003B7B6D"/>
    <w:rsid w:val="003C0682"/>
    <w:rsid w:val="003C0FD6"/>
    <w:rsid w:val="003C1092"/>
    <w:rsid w:val="003C12A7"/>
    <w:rsid w:val="003C1597"/>
    <w:rsid w:val="003C1DC9"/>
    <w:rsid w:val="003C21D7"/>
    <w:rsid w:val="003C2ED7"/>
    <w:rsid w:val="003C4A96"/>
    <w:rsid w:val="003C61CD"/>
    <w:rsid w:val="003C62B9"/>
    <w:rsid w:val="003C6A4D"/>
    <w:rsid w:val="003C6EC3"/>
    <w:rsid w:val="003C761E"/>
    <w:rsid w:val="003D0F48"/>
    <w:rsid w:val="003D14A8"/>
    <w:rsid w:val="003D1882"/>
    <w:rsid w:val="003D1AAE"/>
    <w:rsid w:val="003D1CE6"/>
    <w:rsid w:val="003D21F4"/>
    <w:rsid w:val="003D2347"/>
    <w:rsid w:val="003D242A"/>
    <w:rsid w:val="003D254C"/>
    <w:rsid w:val="003D2568"/>
    <w:rsid w:val="003D2622"/>
    <w:rsid w:val="003D2CAC"/>
    <w:rsid w:val="003D2EF3"/>
    <w:rsid w:val="003D306B"/>
    <w:rsid w:val="003D386F"/>
    <w:rsid w:val="003D4EE6"/>
    <w:rsid w:val="003D4FBE"/>
    <w:rsid w:val="003D5026"/>
    <w:rsid w:val="003D51E5"/>
    <w:rsid w:val="003D5312"/>
    <w:rsid w:val="003D53BE"/>
    <w:rsid w:val="003D5ACA"/>
    <w:rsid w:val="003D5D86"/>
    <w:rsid w:val="003D6997"/>
    <w:rsid w:val="003D6D39"/>
    <w:rsid w:val="003D70E5"/>
    <w:rsid w:val="003D7500"/>
    <w:rsid w:val="003D77A6"/>
    <w:rsid w:val="003D7BC3"/>
    <w:rsid w:val="003E0175"/>
    <w:rsid w:val="003E078D"/>
    <w:rsid w:val="003E0BEA"/>
    <w:rsid w:val="003E0EA2"/>
    <w:rsid w:val="003E1990"/>
    <w:rsid w:val="003E1D11"/>
    <w:rsid w:val="003E20B7"/>
    <w:rsid w:val="003E22DE"/>
    <w:rsid w:val="003E3076"/>
    <w:rsid w:val="003E315D"/>
    <w:rsid w:val="003E3699"/>
    <w:rsid w:val="003E40D4"/>
    <w:rsid w:val="003E41FB"/>
    <w:rsid w:val="003E42E3"/>
    <w:rsid w:val="003E4478"/>
    <w:rsid w:val="003E51B6"/>
    <w:rsid w:val="003E5690"/>
    <w:rsid w:val="003E5819"/>
    <w:rsid w:val="003E5FAC"/>
    <w:rsid w:val="003E6D45"/>
    <w:rsid w:val="003E70C8"/>
    <w:rsid w:val="003E7705"/>
    <w:rsid w:val="003F06A8"/>
    <w:rsid w:val="003F070B"/>
    <w:rsid w:val="003F0A07"/>
    <w:rsid w:val="003F0A22"/>
    <w:rsid w:val="003F1B9B"/>
    <w:rsid w:val="003F1EA5"/>
    <w:rsid w:val="003F2039"/>
    <w:rsid w:val="003F2C4E"/>
    <w:rsid w:val="003F2C9F"/>
    <w:rsid w:val="003F2FFF"/>
    <w:rsid w:val="003F34CB"/>
    <w:rsid w:val="003F3F49"/>
    <w:rsid w:val="003F4023"/>
    <w:rsid w:val="003F49B2"/>
    <w:rsid w:val="003F4CAF"/>
    <w:rsid w:val="003F4F3C"/>
    <w:rsid w:val="003F5162"/>
    <w:rsid w:val="003F5B79"/>
    <w:rsid w:val="003F5C13"/>
    <w:rsid w:val="003F5DE4"/>
    <w:rsid w:val="003F6041"/>
    <w:rsid w:val="003F62C0"/>
    <w:rsid w:val="003F6452"/>
    <w:rsid w:val="003F6506"/>
    <w:rsid w:val="003F6CFB"/>
    <w:rsid w:val="003F7BBC"/>
    <w:rsid w:val="00400029"/>
    <w:rsid w:val="004006CF"/>
    <w:rsid w:val="0040072A"/>
    <w:rsid w:val="00400924"/>
    <w:rsid w:val="004012C1"/>
    <w:rsid w:val="004014A1"/>
    <w:rsid w:val="004014B8"/>
    <w:rsid w:val="004025D8"/>
    <w:rsid w:val="00402D45"/>
    <w:rsid w:val="00402E0A"/>
    <w:rsid w:val="0040300C"/>
    <w:rsid w:val="00403098"/>
    <w:rsid w:val="00403277"/>
    <w:rsid w:val="004034F1"/>
    <w:rsid w:val="0040377E"/>
    <w:rsid w:val="00403B01"/>
    <w:rsid w:val="00403B08"/>
    <w:rsid w:val="00404351"/>
    <w:rsid w:val="00404560"/>
    <w:rsid w:val="00404A72"/>
    <w:rsid w:val="004051B2"/>
    <w:rsid w:val="0040558C"/>
    <w:rsid w:val="00405904"/>
    <w:rsid w:val="004063E0"/>
    <w:rsid w:val="00406A4C"/>
    <w:rsid w:val="00406EDC"/>
    <w:rsid w:val="00407A63"/>
    <w:rsid w:val="0041036D"/>
    <w:rsid w:val="0041049C"/>
    <w:rsid w:val="00410559"/>
    <w:rsid w:val="0041083C"/>
    <w:rsid w:val="0041142A"/>
    <w:rsid w:val="00411914"/>
    <w:rsid w:val="00411AB4"/>
    <w:rsid w:val="00412915"/>
    <w:rsid w:val="00412D31"/>
    <w:rsid w:val="00412E4F"/>
    <w:rsid w:val="00413142"/>
    <w:rsid w:val="00413177"/>
    <w:rsid w:val="004134DA"/>
    <w:rsid w:val="004136A3"/>
    <w:rsid w:val="00413856"/>
    <w:rsid w:val="00413DF8"/>
    <w:rsid w:val="0041420E"/>
    <w:rsid w:val="004158AC"/>
    <w:rsid w:val="004158DA"/>
    <w:rsid w:val="00415B58"/>
    <w:rsid w:val="00415EA6"/>
    <w:rsid w:val="00415EB2"/>
    <w:rsid w:val="00415F62"/>
    <w:rsid w:val="00416812"/>
    <w:rsid w:val="00416872"/>
    <w:rsid w:val="00416A66"/>
    <w:rsid w:val="00416FFA"/>
    <w:rsid w:val="004174CF"/>
    <w:rsid w:val="00417B88"/>
    <w:rsid w:val="00420229"/>
    <w:rsid w:val="00420B0E"/>
    <w:rsid w:val="004216C6"/>
    <w:rsid w:val="00421B2F"/>
    <w:rsid w:val="00421FEE"/>
    <w:rsid w:val="0042256F"/>
    <w:rsid w:val="0042267D"/>
    <w:rsid w:val="00422727"/>
    <w:rsid w:val="00422A44"/>
    <w:rsid w:val="00422CB6"/>
    <w:rsid w:val="00422E8C"/>
    <w:rsid w:val="004245F4"/>
    <w:rsid w:val="00424DE2"/>
    <w:rsid w:val="00424E92"/>
    <w:rsid w:val="00425134"/>
    <w:rsid w:val="0042527E"/>
    <w:rsid w:val="00425635"/>
    <w:rsid w:val="004257B7"/>
    <w:rsid w:val="00425946"/>
    <w:rsid w:val="00425E96"/>
    <w:rsid w:val="0042623C"/>
    <w:rsid w:val="00426393"/>
    <w:rsid w:val="0042664E"/>
    <w:rsid w:val="00427026"/>
    <w:rsid w:val="004279E9"/>
    <w:rsid w:val="00427BDC"/>
    <w:rsid w:val="00427CD0"/>
    <w:rsid w:val="00427D32"/>
    <w:rsid w:val="0043040F"/>
    <w:rsid w:val="00430522"/>
    <w:rsid w:val="00430632"/>
    <w:rsid w:val="0043105F"/>
    <w:rsid w:val="00431455"/>
    <w:rsid w:val="004315B2"/>
    <w:rsid w:val="00431FB3"/>
    <w:rsid w:val="00432091"/>
    <w:rsid w:val="00432136"/>
    <w:rsid w:val="00432695"/>
    <w:rsid w:val="004329D4"/>
    <w:rsid w:val="00432FBB"/>
    <w:rsid w:val="004337C1"/>
    <w:rsid w:val="0043387A"/>
    <w:rsid w:val="0043390F"/>
    <w:rsid w:val="00433A33"/>
    <w:rsid w:val="00433F78"/>
    <w:rsid w:val="0043417D"/>
    <w:rsid w:val="004341CE"/>
    <w:rsid w:val="004346B7"/>
    <w:rsid w:val="0043490A"/>
    <w:rsid w:val="00434C18"/>
    <w:rsid w:val="004350AF"/>
    <w:rsid w:val="0043598D"/>
    <w:rsid w:val="00436E85"/>
    <w:rsid w:val="00436F2C"/>
    <w:rsid w:val="0043706D"/>
    <w:rsid w:val="00437AFB"/>
    <w:rsid w:val="00440194"/>
    <w:rsid w:val="004404E7"/>
    <w:rsid w:val="004407C0"/>
    <w:rsid w:val="00441365"/>
    <w:rsid w:val="00441CD1"/>
    <w:rsid w:val="0044273D"/>
    <w:rsid w:val="0044281C"/>
    <w:rsid w:val="00442B8F"/>
    <w:rsid w:val="0044350C"/>
    <w:rsid w:val="00443849"/>
    <w:rsid w:val="00443A16"/>
    <w:rsid w:val="00443D79"/>
    <w:rsid w:val="00444496"/>
    <w:rsid w:val="00444B68"/>
    <w:rsid w:val="00444D8A"/>
    <w:rsid w:val="004455B0"/>
    <w:rsid w:val="00445A33"/>
    <w:rsid w:val="00445D70"/>
    <w:rsid w:val="00445DAB"/>
    <w:rsid w:val="0044635E"/>
    <w:rsid w:val="004465C3"/>
    <w:rsid w:val="0044723E"/>
    <w:rsid w:val="00447FA2"/>
    <w:rsid w:val="00447FBF"/>
    <w:rsid w:val="00450102"/>
    <w:rsid w:val="004502FD"/>
    <w:rsid w:val="00450645"/>
    <w:rsid w:val="0045073E"/>
    <w:rsid w:val="00450AD9"/>
    <w:rsid w:val="00450C39"/>
    <w:rsid w:val="00450DA1"/>
    <w:rsid w:val="00451399"/>
    <w:rsid w:val="0045158C"/>
    <w:rsid w:val="004518AE"/>
    <w:rsid w:val="00451FBE"/>
    <w:rsid w:val="0045225B"/>
    <w:rsid w:val="00452685"/>
    <w:rsid w:val="00452882"/>
    <w:rsid w:val="0045314F"/>
    <w:rsid w:val="00453CF8"/>
    <w:rsid w:val="004541A2"/>
    <w:rsid w:val="00454808"/>
    <w:rsid w:val="00454903"/>
    <w:rsid w:val="004550E6"/>
    <w:rsid w:val="0045539D"/>
    <w:rsid w:val="004556A5"/>
    <w:rsid w:val="0045584D"/>
    <w:rsid w:val="00456DCF"/>
    <w:rsid w:val="0045758E"/>
    <w:rsid w:val="0045786D"/>
    <w:rsid w:val="00457E09"/>
    <w:rsid w:val="00460054"/>
    <w:rsid w:val="004602C3"/>
    <w:rsid w:val="004610F5"/>
    <w:rsid w:val="00462147"/>
    <w:rsid w:val="00462267"/>
    <w:rsid w:val="0046236F"/>
    <w:rsid w:val="00462F2E"/>
    <w:rsid w:val="00463227"/>
    <w:rsid w:val="00463384"/>
    <w:rsid w:val="004636EF"/>
    <w:rsid w:val="00463BEF"/>
    <w:rsid w:val="00463DCE"/>
    <w:rsid w:val="00464BFD"/>
    <w:rsid w:val="00465014"/>
    <w:rsid w:val="0046550B"/>
    <w:rsid w:val="004657E2"/>
    <w:rsid w:val="00465F45"/>
    <w:rsid w:val="0046612C"/>
    <w:rsid w:val="00466437"/>
    <w:rsid w:val="00467A01"/>
    <w:rsid w:val="00467C85"/>
    <w:rsid w:val="00467EE4"/>
    <w:rsid w:val="00470375"/>
    <w:rsid w:val="00470E72"/>
    <w:rsid w:val="0047118D"/>
    <w:rsid w:val="004714CE"/>
    <w:rsid w:val="004716E3"/>
    <w:rsid w:val="004718D8"/>
    <w:rsid w:val="004719EA"/>
    <w:rsid w:val="00471BB6"/>
    <w:rsid w:val="004720EA"/>
    <w:rsid w:val="00472237"/>
    <w:rsid w:val="004726C1"/>
    <w:rsid w:val="004735E5"/>
    <w:rsid w:val="004737AA"/>
    <w:rsid w:val="00473A83"/>
    <w:rsid w:val="00473CD5"/>
    <w:rsid w:val="004746E9"/>
    <w:rsid w:val="0047568B"/>
    <w:rsid w:val="00475AF6"/>
    <w:rsid w:val="004761F5"/>
    <w:rsid w:val="004763E9"/>
    <w:rsid w:val="00476501"/>
    <w:rsid w:val="00476510"/>
    <w:rsid w:val="00476542"/>
    <w:rsid w:val="004769B4"/>
    <w:rsid w:val="00476BCC"/>
    <w:rsid w:val="00477ADB"/>
    <w:rsid w:val="00477B38"/>
    <w:rsid w:val="00480032"/>
    <w:rsid w:val="004801AC"/>
    <w:rsid w:val="004801E1"/>
    <w:rsid w:val="0048071D"/>
    <w:rsid w:val="00480AC1"/>
    <w:rsid w:val="0048114B"/>
    <w:rsid w:val="004816CF"/>
    <w:rsid w:val="00481A66"/>
    <w:rsid w:val="00481A9F"/>
    <w:rsid w:val="00481C6E"/>
    <w:rsid w:val="0048218F"/>
    <w:rsid w:val="00482D5D"/>
    <w:rsid w:val="00482D67"/>
    <w:rsid w:val="0048341F"/>
    <w:rsid w:val="00483CA7"/>
    <w:rsid w:val="004843C2"/>
    <w:rsid w:val="0048456E"/>
    <w:rsid w:val="00484A68"/>
    <w:rsid w:val="00484CC7"/>
    <w:rsid w:val="00485444"/>
    <w:rsid w:val="00485C72"/>
    <w:rsid w:val="00486045"/>
    <w:rsid w:val="00486C2E"/>
    <w:rsid w:val="00486CCB"/>
    <w:rsid w:val="00486ED8"/>
    <w:rsid w:val="004871E5"/>
    <w:rsid w:val="00487902"/>
    <w:rsid w:val="00487AE0"/>
    <w:rsid w:val="0049026E"/>
    <w:rsid w:val="00490442"/>
    <w:rsid w:val="004908A7"/>
    <w:rsid w:val="004915BF"/>
    <w:rsid w:val="004919EB"/>
    <w:rsid w:val="00491F1B"/>
    <w:rsid w:val="00493C1C"/>
    <w:rsid w:val="00493C9F"/>
    <w:rsid w:val="00494FE8"/>
    <w:rsid w:val="004957B2"/>
    <w:rsid w:val="00495CC8"/>
    <w:rsid w:val="00496225"/>
    <w:rsid w:val="0049664D"/>
    <w:rsid w:val="00496AC8"/>
    <w:rsid w:val="0049701D"/>
    <w:rsid w:val="00497430"/>
    <w:rsid w:val="00497474"/>
    <w:rsid w:val="0049796D"/>
    <w:rsid w:val="00497FA7"/>
    <w:rsid w:val="004A0027"/>
    <w:rsid w:val="004A012D"/>
    <w:rsid w:val="004A0281"/>
    <w:rsid w:val="004A0C2D"/>
    <w:rsid w:val="004A1240"/>
    <w:rsid w:val="004A1816"/>
    <w:rsid w:val="004A2361"/>
    <w:rsid w:val="004A2E7C"/>
    <w:rsid w:val="004A2E97"/>
    <w:rsid w:val="004A38CA"/>
    <w:rsid w:val="004A39B9"/>
    <w:rsid w:val="004A3B3E"/>
    <w:rsid w:val="004A3D5A"/>
    <w:rsid w:val="004A3E7A"/>
    <w:rsid w:val="004A4707"/>
    <w:rsid w:val="004A47F0"/>
    <w:rsid w:val="004A4967"/>
    <w:rsid w:val="004A581F"/>
    <w:rsid w:val="004A59BE"/>
    <w:rsid w:val="004A62D5"/>
    <w:rsid w:val="004A6761"/>
    <w:rsid w:val="004A6976"/>
    <w:rsid w:val="004A6A17"/>
    <w:rsid w:val="004A6AEA"/>
    <w:rsid w:val="004A6CAF"/>
    <w:rsid w:val="004A71F7"/>
    <w:rsid w:val="004A7314"/>
    <w:rsid w:val="004A7ECF"/>
    <w:rsid w:val="004B0951"/>
    <w:rsid w:val="004B0A02"/>
    <w:rsid w:val="004B0CA6"/>
    <w:rsid w:val="004B0F62"/>
    <w:rsid w:val="004B0FA5"/>
    <w:rsid w:val="004B14C0"/>
    <w:rsid w:val="004B1577"/>
    <w:rsid w:val="004B15E9"/>
    <w:rsid w:val="004B18C2"/>
    <w:rsid w:val="004B1B0D"/>
    <w:rsid w:val="004B1B9C"/>
    <w:rsid w:val="004B2185"/>
    <w:rsid w:val="004B24CD"/>
    <w:rsid w:val="004B2668"/>
    <w:rsid w:val="004B3011"/>
    <w:rsid w:val="004B30A7"/>
    <w:rsid w:val="004B364C"/>
    <w:rsid w:val="004B4344"/>
    <w:rsid w:val="004B4AB8"/>
    <w:rsid w:val="004B514E"/>
    <w:rsid w:val="004B6041"/>
    <w:rsid w:val="004B6058"/>
    <w:rsid w:val="004B62EE"/>
    <w:rsid w:val="004B6A0B"/>
    <w:rsid w:val="004B6B78"/>
    <w:rsid w:val="004B72C2"/>
    <w:rsid w:val="004B773E"/>
    <w:rsid w:val="004B7B9B"/>
    <w:rsid w:val="004C049D"/>
    <w:rsid w:val="004C07FC"/>
    <w:rsid w:val="004C080E"/>
    <w:rsid w:val="004C0EEC"/>
    <w:rsid w:val="004C0F7E"/>
    <w:rsid w:val="004C142D"/>
    <w:rsid w:val="004C1F7F"/>
    <w:rsid w:val="004C1F88"/>
    <w:rsid w:val="004C2471"/>
    <w:rsid w:val="004C303C"/>
    <w:rsid w:val="004C36D0"/>
    <w:rsid w:val="004C3AFA"/>
    <w:rsid w:val="004C4159"/>
    <w:rsid w:val="004C5084"/>
    <w:rsid w:val="004C5110"/>
    <w:rsid w:val="004C521E"/>
    <w:rsid w:val="004C5607"/>
    <w:rsid w:val="004C5E29"/>
    <w:rsid w:val="004C63C6"/>
    <w:rsid w:val="004C68AD"/>
    <w:rsid w:val="004C6B23"/>
    <w:rsid w:val="004C6C09"/>
    <w:rsid w:val="004C6EFD"/>
    <w:rsid w:val="004D0B2C"/>
    <w:rsid w:val="004D1250"/>
    <w:rsid w:val="004D1539"/>
    <w:rsid w:val="004D1A8C"/>
    <w:rsid w:val="004D1AF5"/>
    <w:rsid w:val="004D1B3A"/>
    <w:rsid w:val="004D1F31"/>
    <w:rsid w:val="004D1FCA"/>
    <w:rsid w:val="004D2021"/>
    <w:rsid w:val="004D3D7E"/>
    <w:rsid w:val="004D43A7"/>
    <w:rsid w:val="004D490A"/>
    <w:rsid w:val="004D49DA"/>
    <w:rsid w:val="004D569E"/>
    <w:rsid w:val="004D65C3"/>
    <w:rsid w:val="004D6D43"/>
    <w:rsid w:val="004D7156"/>
    <w:rsid w:val="004D7231"/>
    <w:rsid w:val="004D7336"/>
    <w:rsid w:val="004D74B9"/>
    <w:rsid w:val="004D79EA"/>
    <w:rsid w:val="004D7D7C"/>
    <w:rsid w:val="004D7FA1"/>
    <w:rsid w:val="004E07C4"/>
    <w:rsid w:val="004E1180"/>
    <w:rsid w:val="004E141E"/>
    <w:rsid w:val="004E1497"/>
    <w:rsid w:val="004E16B6"/>
    <w:rsid w:val="004E1FC1"/>
    <w:rsid w:val="004E2BC2"/>
    <w:rsid w:val="004E2E8E"/>
    <w:rsid w:val="004E3286"/>
    <w:rsid w:val="004E3687"/>
    <w:rsid w:val="004E36A2"/>
    <w:rsid w:val="004E36D3"/>
    <w:rsid w:val="004E3CAE"/>
    <w:rsid w:val="004E4A37"/>
    <w:rsid w:val="004E4A86"/>
    <w:rsid w:val="004E5315"/>
    <w:rsid w:val="004E5582"/>
    <w:rsid w:val="004E5873"/>
    <w:rsid w:val="004E593B"/>
    <w:rsid w:val="004E59B2"/>
    <w:rsid w:val="004E60E3"/>
    <w:rsid w:val="004E64C1"/>
    <w:rsid w:val="004E6961"/>
    <w:rsid w:val="004E6A14"/>
    <w:rsid w:val="004E6CC9"/>
    <w:rsid w:val="004E6F5C"/>
    <w:rsid w:val="004E77AB"/>
    <w:rsid w:val="004F09F0"/>
    <w:rsid w:val="004F32A4"/>
    <w:rsid w:val="004F3478"/>
    <w:rsid w:val="004F38F7"/>
    <w:rsid w:val="004F3B32"/>
    <w:rsid w:val="004F3D94"/>
    <w:rsid w:val="004F44D4"/>
    <w:rsid w:val="004F4535"/>
    <w:rsid w:val="004F46AD"/>
    <w:rsid w:val="004F4AFD"/>
    <w:rsid w:val="004F4E72"/>
    <w:rsid w:val="004F4F61"/>
    <w:rsid w:val="004F523A"/>
    <w:rsid w:val="004F54DF"/>
    <w:rsid w:val="004F57C3"/>
    <w:rsid w:val="004F5B9B"/>
    <w:rsid w:val="004F6364"/>
    <w:rsid w:val="004F64D2"/>
    <w:rsid w:val="004F696B"/>
    <w:rsid w:val="004F6F11"/>
    <w:rsid w:val="004F7534"/>
    <w:rsid w:val="004F76FC"/>
    <w:rsid w:val="004F785B"/>
    <w:rsid w:val="004F79DB"/>
    <w:rsid w:val="004F7AE3"/>
    <w:rsid w:val="004F7B3D"/>
    <w:rsid w:val="004F7C24"/>
    <w:rsid w:val="00500845"/>
    <w:rsid w:val="00500951"/>
    <w:rsid w:val="00500A0E"/>
    <w:rsid w:val="00500A55"/>
    <w:rsid w:val="00500B60"/>
    <w:rsid w:val="00500DB1"/>
    <w:rsid w:val="00500EF5"/>
    <w:rsid w:val="005012EB"/>
    <w:rsid w:val="005015F3"/>
    <w:rsid w:val="00501871"/>
    <w:rsid w:val="00501D87"/>
    <w:rsid w:val="0050241B"/>
    <w:rsid w:val="005026B3"/>
    <w:rsid w:val="00502C0B"/>
    <w:rsid w:val="00502D13"/>
    <w:rsid w:val="00503751"/>
    <w:rsid w:val="00503A18"/>
    <w:rsid w:val="00504033"/>
    <w:rsid w:val="005040B7"/>
    <w:rsid w:val="00504BA5"/>
    <w:rsid w:val="0050505D"/>
    <w:rsid w:val="0050514B"/>
    <w:rsid w:val="005057E4"/>
    <w:rsid w:val="005058C6"/>
    <w:rsid w:val="005061EA"/>
    <w:rsid w:val="005065D1"/>
    <w:rsid w:val="00506678"/>
    <w:rsid w:val="005068AC"/>
    <w:rsid w:val="00506CAD"/>
    <w:rsid w:val="0050708B"/>
    <w:rsid w:val="005100E8"/>
    <w:rsid w:val="00510265"/>
    <w:rsid w:val="00510D7A"/>
    <w:rsid w:val="00511279"/>
    <w:rsid w:val="005125F4"/>
    <w:rsid w:val="005129F6"/>
    <w:rsid w:val="00512FBB"/>
    <w:rsid w:val="00513387"/>
    <w:rsid w:val="0051464C"/>
    <w:rsid w:val="005152D6"/>
    <w:rsid w:val="00515985"/>
    <w:rsid w:val="00515BDA"/>
    <w:rsid w:val="00516190"/>
    <w:rsid w:val="005166A0"/>
    <w:rsid w:val="00516B05"/>
    <w:rsid w:val="00516F13"/>
    <w:rsid w:val="00516F43"/>
    <w:rsid w:val="00517CAF"/>
    <w:rsid w:val="005203BE"/>
    <w:rsid w:val="005211C1"/>
    <w:rsid w:val="0052190C"/>
    <w:rsid w:val="005219BE"/>
    <w:rsid w:val="00521A20"/>
    <w:rsid w:val="0052265E"/>
    <w:rsid w:val="00522E3F"/>
    <w:rsid w:val="0052370B"/>
    <w:rsid w:val="00523951"/>
    <w:rsid w:val="00523EBB"/>
    <w:rsid w:val="00524821"/>
    <w:rsid w:val="00524A27"/>
    <w:rsid w:val="00524B37"/>
    <w:rsid w:val="005253ED"/>
    <w:rsid w:val="005259D7"/>
    <w:rsid w:val="00526A43"/>
    <w:rsid w:val="00526D80"/>
    <w:rsid w:val="00526EB5"/>
    <w:rsid w:val="00527459"/>
    <w:rsid w:val="00527760"/>
    <w:rsid w:val="005277CC"/>
    <w:rsid w:val="005277DD"/>
    <w:rsid w:val="005317D2"/>
    <w:rsid w:val="00531C53"/>
    <w:rsid w:val="00531F33"/>
    <w:rsid w:val="00531FC6"/>
    <w:rsid w:val="0053236F"/>
    <w:rsid w:val="00532969"/>
    <w:rsid w:val="00532D24"/>
    <w:rsid w:val="0053380E"/>
    <w:rsid w:val="005338FA"/>
    <w:rsid w:val="00533D6A"/>
    <w:rsid w:val="00534A76"/>
    <w:rsid w:val="00534E21"/>
    <w:rsid w:val="005351CD"/>
    <w:rsid w:val="00535274"/>
    <w:rsid w:val="0053575F"/>
    <w:rsid w:val="00535A04"/>
    <w:rsid w:val="00535A55"/>
    <w:rsid w:val="00536144"/>
    <w:rsid w:val="005361A7"/>
    <w:rsid w:val="005365FB"/>
    <w:rsid w:val="00536731"/>
    <w:rsid w:val="0053704C"/>
    <w:rsid w:val="005377AB"/>
    <w:rsid w:val="0054042E"/>
    <w:rsid w:val="00540893"/>
    <w:rsid w:val="00540D48"/>
    <w:rsid w:val="0054124F"/>
    <w:rsid w:val="005413BD"/>
    <w:rsid w:val="005425BF"/>
    <w:rsid w:val="00542756"/>
    <w:rsid w:val="00542B62"/>
    <w:rsid w:val="005430C2"/>
    <w:rsid w:val="00543465"/>
    <w:rsid w:val="005435A9"/>
    <w:rsid w:val="005437ED"/>
    <w:rsid w:val="005445B9"/>
    <w:rsid w:val="0054496D"/>
    <w:rsid w:val="00544B96"/>
    <w:rsid w:val="0054524A"/>
    <w:rsid w:val="00545469"/>
    <w:rsid w:val="005458B3"/>
    <w:rsid w:val="00545DD6"/>
    <w:rsid w:val="00545F6A"/>
    <w:rsid w:val="005461CC"/>
    <w:rsid w:val="00546884"/>
    <w:rsid w:val="0055043B"/>
    <w:rsid w:val="00550576"/>
    <w:rsid w:val="00550AEC"/>
    <w:rsid w:val="00550F5B"/>
    <w:rsid w:val="005512F5"/>
    <w:rsid w:val="0055143A"/>
    <w:rsid w:val="005523B7"/>
    <w:rsid w:val="005523FD"/>
    <w:rsid w:val="005531A9"/>
    <w:rsid w:val="00553A49"/>
    <w:rsid w:val="00553DBF"/>
    <w:rsid w:val="00554265"/>
    <w:rsid w:val="00554C1A"/>
    <w:rsid w:val="0055506E"/>
    <w:rsid w:val="00555580"/>
    <w:rsid w:val="00555E63"/>
    <w:rsid w:val="00556490"/>
    <w:rsid w:val="00556FD6"/>
    <w:rsid w:val="00557348"/>
    <w:rsid w:val="005573D6"/>
    <w:rsid w:val="005578FD"/>
    <w:rsid w:val="0055792F"/>
    <w:rsid w:val="0055796A"/>
    <w:rsid w:val="00557DC1"/>
    <w:rsid w:val="00560E4B"/>
    <w:rsid w:val="0056150A"/>
    <w:rsid w:val="00561A7A"/>
    <w:rsid w:val="00561D1A"/>
    <w:rsid w:val="00562035"/>
    <w:rsid w:val="00562671"/>
    <w:rsid w:val="005629A5"/>
    <w:rsid w:val="005629CF"/>
    <w:rsid w:val="00562A65"/>
    <w:rsid w:val="00563CCB"/>
    <w:rsid w:val="00564781"/>
    <w:rsid w:val="00564C03"/>
    <w:rsid w:val="00564F86"/>
    <w:rsid w:val="005651BD"/>
    <w:rsid w:val="005653FF"/>
    <w:rsid w:val="005654E4"/>
    <w:rsid w:val="00565830"/>
    <w:rsid w:val="00565B38"/>
    <w:rsid w:val="00565CC6"/>
    <w:rsid w:val="005662D0"/>
    <w:rsid w:val="005669FC"/>
    <w:rsid w:val="00566EBC"/>
    <w:rsid w:val="005676AC"/>
    <w:rsid w:val="00567B78"/>
    <w:rsid w:val="005703AE"/>
    <w:rsid w:val="00571123"/>
    <w:rsid w:val="00571AE0"/>
    <w:rsid w:val="00572432"/>
    <w:rsid w:val="00572F1C"/>
    <w:rsid w:val="005739D7"/>
    <w:rsid w:val="00573C49"/>
    <w:rsid w:val="00574253"/>
    <w:rsid w:val="00574708"/>
    <w:rsid w:val="00574BA5"/>
    <w:rsid w:val="005754B0"/>
    <w:rsid w:val="005759BA"/>
    <w:rsid w:val="005759EE"/>
    <w:rsid w:val="005761E2"/>
    <w:rsid w:val="005768EA"/>
    <w:rsid w:val="00576CD9"/>
    <w:rsid w:val="00577500"/>
    <w:rsid w:val="005775F1"/>
    <w:rsid w:val="005777BA"/>
    <w:rsid w:val="00577860"/>
    <w:rsid w:val="005779C1"/>
    <w:rsid w:val="00580432"/>
    <w:rsid w:val="005807A2"/>
    <w:rsid w:val="0058085E"/>
    <w:rsid w:val="0058157E"/>
    <w:rsid w:val="00581937"/>
    <w:rsid w:val="00581D66"/>
    <w:rsid w:val="00581F45"/>
    <w:rsid w:val="005820F9"/>
    <w:rsid w:val="00582234"/>
    <w:rsid w:val="005825E7"/>
    <w:rsid w:val="005829B3"/>
    <w:rsid w:val="005833AD"/>
    <w:rsid w:val="00583798"/>
    <w:rsid w:val="005837B7"/>
    <w:rsid w:val="005837F1"/>
    <w:rsid w:val="00583FA9"/>
    <w:rsid w:val="005840EC"/>
    <w:rsid w:val="005846BB"/>
    <w:rsid w:val="00584899"/>
    <w:rsid w:val="00584DB5"/>
    <w:rsid w:val="0058541A"/>
    <w:rsid w:val="00585508"/>
    <w:rsid w:val="00586207"/>
    <w:rsid w:val="005868FF"/>
    <w:rsid w:val="00587564"/>
    <w:rsid w:val="005879C9"/>
    <w:rsid w:val="00587C80"/>
    <w:rsid w:val="00587E07"/>
    <w:rsid w:val="00587EEB"/>
    <w:rsid w:val="00587F6B"/>
    <w:rsid w:val="0059002B"/>
    <w:rsid w:val="00590257"/>
    <w:rsid w:val="0059026E"/>
    <w:rsid w:val="0059083D"/>
    <w:rsid w:val="00590A30"/>
    <w:rsid w:val="005912DA"/>
    <w:rsid w:val="00591535"/>
    <w:rsid w:val="00591571"/>
    <w:rsid w:val="00591BE7"/>
    <w:rsid w:val="00592493"/>
    <w:rsid w:val="005926FA"/>
    <w:rsid w:val="005931FE"/>
    <w:rsid w:val="00593421"/>
    <w:rsid w:val="00594601"/>
    <w:rsid w:val="00594BF8"/>
    <w:rsid w:val="00594DD7"/>
    <w:rsid w:val="00594E1A"/>
    <w:rsid w:val="00595864"/>
    <w:rsid w:val="00595AA0"/>
    <w:rsid w:val="00595BF9"/>
    <w:rsid w:val="00595CF0"/>
    <w:rsid w:val="005964FF"/>
    <w:rsid w:val="00597663"/>
    <w:rsid w:val="00597C55"/>
    <w:rsid w:val="005A0216"/>
    <w:rsid w:val="005A0B38"/>
    <w:rsid w:val="005A1A43"/>
    <w:rsid w:val="005A212B"/>
    <w:rsid w:val="005A2E83"/>
    <w:rsid w:val="005A3330"/>
    <w:rsid w:val="005A3687"/>
    <w:rsid w:val="005A3E5B"/>
    <w:rsid w:val="005A4A86"/>
    <w:rsid w:val="005A5806"/>
    <w:rsid w:val="005A5919"/>
    <w:rsid w:val="005A5F08"/>
    <w:rsid w:val="005A60D2"/>
    <w:rsid w:val="005A62F3"/>
    <w:rsid w:val="005A72CE"/>
    <w:rsid w:val="005A7E9E"/>
    <w:rsid w:val="005B06AA"/>
    <w:rsid w:val="005B0A1A"/>
    <w:rsid w:val="005B0A81"/>
    <w:rsid w:val="005B0F08"/>
    <w:rsid w:val="005B13AF"/>
    <w:rsid w:val="005B19D2"/>
    <w:rsid w:val="005B1B37"/>
    <w:rsid w:val="005B1EAF"/>
    <w:rsid w:val="005B1F98"/>
    <w:rsid w:val="005B2276"/>
    <w:rsid w:val="005B22A0"/>
    <w:rsid w:val="005B28EC"/>
    <w:rsid w:val="005B29E7"/>
    <w:rsid w:val="005B30A8"/>
    <w:rsid w:val="005B3A34"/>
    <w:rsid w:val="005B3AC7"/>
    <w:rsid w:val="005B4097"/>
    <w:rsid w:val="005B44EA"/>
    <w:rsid w:val="005B514F"/>
    <w:rsid w:val="005B580D"/>
    <w:rsid w:val="005B68E1"/>
    <w:rsid w:val="005B6D0F"/>
    <w:rsid w:val="005B6F6B"/>
    <w:rsid w:val="005C0C20"/>
    <w:rsid w:val="005C18E2"/>
    <w:rsid w:val="005C19AA"/>
    <w:rsid w:val="005C208E"/>
    <w:rsid w:val="005C210D"/>
    <w:rsid w:val="005C21D8"/>
    <w:rsid w:val="005C229B"/>
    <w:rsid w:val="005C2325"/>
    <w:rsid w:val="005C2BF2"/>
    <w:rsid w:val="005C3244"/>
    <w:rsid w:val="005C366C"/>
    <w:rsid w:val="005C3973"/>
    <w:rsid w:val="005C3B88"/>
    <w:rsid w:val="005C52CA"/>
    <w:rsid w:val="005C575B"/>
    <w:rsid w:val="005C59D2"/>
    <w:rsid w:val="005C5A35"/>
    <w:rsid w:val="005C6063"/>
    <w:rsid w:val="005C64B4"/>
    <w:rsid w:val="005C686F"/>
    <w:rsid w:val="005C73A0"/>
    <w:rsid w:val="005C756D"/>
    <w:rsid w:val="005C7D2C"/>
    <w:rsid w:val="005C7ED2"/>
    <w:rsid w:val="005D031F"/>
    <w:rsid w:val="005D04D8"/>
    <w:rsid w:val="005D0E66"/>
    <w:rsid w:val="005D2255"/>
    <w:rsid w:val="005D2802"/>
    <w:rsid w:val="005D2B1A"/>
    <w:rsid w:val="005D2CCE"/>
    <w:rsid w:val="005D35E1"/>
    <w:rsid w:val="005D35F3"/>
    <w:rsid w:val="005D3A69"/>
    <w:rsid w:val="005D458A"/>
    <w:rsid w:val="005D564E"/>
    <w:rsid w:val="005D598C"/>
    <w:rsid w:val="005D5B9E"/>
    <w:rsid w:val="005D6D39"/>
    <w:rsid w:val="005D7240"/>
    <w:rsid w:val="005D7928"/>
    <w:rsid w:val="005D7DB8"/>
    <w:rsid w:val="005E044F"/>
    <w:rsid w:val="005E1AB0"/>
    <w:rsid w:val="005E1E9E"/>
    <w:rsid w:val="005E2400"/>
    <w:rsid w:val="005E31C1"/>
    <w:rsid w:val="005E3795"/>
    <w:rsid w:val="005E3988"/>
    <w:rsid w:val="005E3A75"/>
    <w:rsid w:val="005E3BDA"/>
    <w:rsid w:val="005E42C4"/>
    <w:rsid w:val="005E4F5A"/>
    <w:rsid w:val="005E5669"/>
    <w:rsid w:val="005E568C"/>
    <w:rsid w:val="005E6CBB"/>
    <w:rsid w:val="005E7E2D"/>
    <w:rsid w:val="005F0513"/>
    <w:rsid w:val="005F0A38"/>
    <w:rsid w:val="005F15A8"/>
    <w:rsid w:val="005F1A90"/>
    <w:rsid w:val="005F213A"/>
    <w:rsid w:val="005F25D9"/>
    <w:rsid w:val="005F2624"/>
    <w:rsid w:val="005F333C"/>
    <w:rsid w:val="005F35E8"/>
    <w:rsid w:val="005F38EA"/>
    <w:rsid w:val="005F52D1"/>
    <w:rsid w:val="005F5531"/>
    <w:rsid w:val="005F553E"/>
    <w:rsid w:val="005F5E70"/>
    <w:rsid w:val="005F6776"/>
    <w:rsid w:val="005F67C9"/>
    <w:rsid w:val="005F6B74"/>
    <w:rsid w:val="005F6D7F"/>
    <w:rsid w:val="005F6E53"/>
    <w:rsid w:val="005F7129"/>
    <w:rsid w:val="005F716E"/>
    <w:rsid w:val="005F733A"/>
    <w:rsid w:val="005F78D2"/>
    <w:rsid w:val="005F7A80"/>
    <w:rsid w:val="00600752"/>
    <w:rsid w:val="006007D9"/>
    <w:rsid w:val="00600A40"/>
    <w:rsid w:val="00600B58"/>
    <w:rsid w:val="00601E6F"/>
    <w:rsid w:val="006027DE"/>
    <w:rsid w:val="00602FC2"/>
    <w:rsid w:val="0060337B"/>
    <w:rsid w:val="00603BBB"/>
    <w:rsid w:val="00603FDC"/>
    <w:rsid w:val="0060460B"/>
    <w:rsid w:val="00604667"/>
    <w:rsid w:val="00605BD1"/>
    <w:rsid w:val="00605C98"/>
    <w:rsid w:val="00606344"/>
    <w:rsid w:val="00606504"/>
    <w:rsid w:val="0060740B"/>
    <w:rsid w:val="00607734"/>
    <w:rsid w:val="0061005A"/>
    <w:rsid w:val="006102EB"/>
    <w:rsid w:val="00610372"/>
    <w:rsid w:val="006107D6"/>
    <w:rsid w:val="006108BC"/>
    <w:rsid w:val="00610AA3"/>
    <w:rsid w:val="00610BAD"/>
    <w:rsid w:val="006114AF"/>
    <w:rsid w:val="0061152B"/>
    <w:rsid w:val="0061180B"/>
    <w:rsid w:val="00612033"/>
    <w:rsid w:val="006123A0"/>
    <w:rsid w:val="006123F7"/>
    <w:rsid w:val="00612C38"/>
    <w:rsid w:val="0061376D"/>
    <w:rsid w:val="00613EFF"/>
    <w:rsid w:val="006143C1"/>
    <w:rsid w:val="006148FF"/>
    <w:rsid w:val="00614F9E"/>
    <w:rsid w:val="00614FA4"/>
    <w:rsid w:val="00615155"/>
    <w:rsid w:val="00615646"/>
    <w:rsid w:val="006156D6"/>
    <w:rsid w:val="0061584E"/>
    <w:rsid w:val="0061620E"/>
    <w:rsid w:val="00616975"/>
    <w:rsid w:val="00617354"/>
    <w:rsid w:val="00617976"/>
    <w:rsid w:val="00617BDF"/>
    <w:rsid w:val="00620888"/>
    <w:rsid w:val="00620FE1"/>
    <w:rsid w:val="00622167"/>
    <w:rsid w:val="006224DB"/>
    <w:rsid w:val="006238C8"/>
    <w:rsid w:val="006241AC"/>
    <w:rsid w:val="006246AE"/>
    <w:rsid w:val="00625B85"/>
    <w:rsid w:val="006266F3"/>
    <w:rsid w:val="0063023C"/>
    <w:rsid w:val="006306C2"/>
    <w:rsid w:val="00630C75"/>
    <w:rsid w:val="00631419"/>
    <w:rsid w:val="00631B9C"/>
    <w:rsid w:val="00632164"/>
    <w:rsid w:val="006327CA"/>
    <w:rsid w:val="006328CE"/>
    <w:rsid w:val="00632C06"/>
    <w:rsid w:val="00632E25"/>
    <w:rsid w:val="00633E1F"/>
    <w:rsid w:val="00634947"/>
    <w:rsid w:val="00634CB1"/>
    <w:rsid w:val="006353D2"/>
    <w:rsid w:val="00635684"/>
    <w:rsid w:val="00636563"/>
    <w:rsid w:val="00637808"/>
    <w:rsid w:val="006400A7"/>
    <w:rsid w:val="00640F31"/>
    <w:rsid w:val="0064167D"/>
    <w:rsid w:val="0064181F"/>
    <w:rsid w:val="00641851"/>
    <w:rsid w:val="00641C91"/>
    <w:rsid w:val="00641EC2"/>
    <w:rsid w:val="006420B1"/>
    <w:rsid w:val="006424C7"/>
    <w:rsid w:val="0064299F"/>
    <w:rsid w:val="00642E1B"/>
    <w:rsid w:val="006431D2"/>
    <w:rsid w:val="006436E9"/>
    <w:rsid w:val="00643740"/>
    <w:rsid w:val="00643F6B"/>
    <w:rsid w:val="00643F8F"/>
    <w:rsid w:val="00643FEE"/>
    <w:rsid w:val="006441B2"/>
    <w:rsid w:val="00644374"/>
    <w:rsid w:val="0064444B"/>
    <w:rsid w:val="006445EA"/>
    <w:rsid w:val="006447F4"/>
    <w:rsid w:val="00644C9D"/>
    <w:rsid w:val="00645174"/>
    <w:rsid w:val="00645274"/>
    <w:rsid w:val="0064529C"/>
    <w:rsid w:val="006456D3"/>
    <w:rsid w:val="00645D96"/>
    <w:rsid w:val="00645DB5"/>
    <w:rsid w:val="0064658F"/>
    <w:rsid w:val="006469B8"/>
    <w:rsid w:val="00647188"/>
    <w:rsid w:val="00647639"/>
    <w:rsid w:val="00650077"/>
    <w:rsid w:val="0065133B"/>
    <w:rsid w:val="00651E87"/>
    <w:rsid w:val="00651EF2"/>
    <w:rsid w:val="00652B53"/>
    <w:rsid w:val="006530A0"/>
    <w:rsid w:val="0065356C"/>
    <w:rsid w:val="00653577"/>
    <w:rsid w:val="00653AD3"/>
    <w:rsid w:val="00655F8D"/>
    <w:rsid w:val="00655FC6"/>
    <w:rsid w:val="006560DC"/>
    <w:rsid w:val="00656F8D"/>
    <w:rsid w:val="006577C7"/>
    <w:rsid w:val="006578BD"/>
    <w:rsid w:val="00657C95"/>
    <w:rsid w:val="00660CEC"/>
    <w:rsid w:val="00660D4F"/>
    <w:rsid w:val="00660F51"/>
    <w:rsid w:val="00661246"/>
    <w:rsid w:val="0066173A"/>
    <w:rsid w:val="0066173D"/>
    <w:rsid w:val="006618D5"/>
    <w:rsid w:val="00662369"/>
    <w:rsid w:val="006623C8"/>
    <w:rsid w:val="00662984"/>
    <w:rsid w:val="00662B19"/>
    <w:rsid w:val="006635F3"/>
    <w:rsid w:val="0066374F"/>
    <w:rsid w:val="006649F1"/>
    <w:rsid w:val="00664FC2"/>
    <w:rsid w:val="006656F5"/>
    <w:rsid w:val="00665916"/>
    <w:rsid w:val="00665A8F"/>
    <w:rsid w:val="00665A98"/>
    <w:rsid w:val="00665C23"/>
    <w:rsid w:val="006661F2"/>
    <w:rsid w:val="006673AF"/>
    <w:rsid w:val="00667FE8"/>
    <w:rsid w:val="00670027"/>
    <w:rsid w:val="00670578"/>
    <w:rsid w:val="0067085B"/>
    <w:rsid w:val="00670A49"/>
    <w:rsid w:val="00670B17"/>
    <w:rsid w:val="00670C95"/>
    <w:rsid w:val="006711A5"/>
    <w:rsid w:val="006716BA"/>
    <w:rsid w:val="00671788"/>
    <w:rsid w:val="00671DCB"/>
    <w:rsid w:val="00672136"/>
    <w:rsid w:val="00672350"/>
    <w:rsid w:val="00672651"/>
    <w:rsid w:val="00672A4F"/>
    <w:rsid w:val="00673561"/>
    <w:rsid w:val="006738EE"/>
    <w:rsid w:val="00674509"/>
    <w:rsid w:val="00674D3E"/>
    <w:rsid w:val="00675402"/>
    <w:rsid w:val="00675456"/>
    <w:rsid w:val="00675A8C"/>
    <w:rsid w:val="00675D2D"/>
    <w:rsid w:val="00675E5C"/>
    <w:rsid w:val="006767C0"/>
    <w:rsid w:val="006769AF"/>
    <w:rsid w:val="00676B0C"/>
    <w:rsid w:val="00676C79"/>
    <w:rsid w:val="006770BF"/>
    <w:rsid w:val="00677821"/>
    <w:rsid w:val="00680C27"/>
    <w:rsid w:val="00680D04"/>
    <w:rsid w:val="00681020"/>
    <w:rsid w:val="00681096"/>
    <w:rsid w:val="0068167B"/>
    <w:rsid w:val="006817E8"/>
    <w:rsid w:val="00681BDE"/>
    <w:rsid w:val="00682092"/>
    <w:rsid w:val="00682347"/>
    <w:rsid w:val="0068253E"/>
    <w:rsid w:val="00683705"/>
    <w:rsid w:val="00683888"/>
    <w:rsid w:val="00683A1E"/>
    <w:rsid w:val="00683BCF"/>
    <w:rsid w:val="0068431F"/>
    <w:rsid w:val="006861D1"/>
    <w:rsid w:val="0068649E"/>
    <w:rsid w:val="006864AB"/>
    <w:rsid w:val="00686715"/>
    <w:rsid w:val="00686CE9"/>
    <w:rsid w:val="00686D6B"/>
    <w:rsid w:val="00687147"/>
    <w:rsid w:val="00687CDC"/>
    <w:rsid w:val="006905DC"/>
    <w:rsid w:val="00691830"/>
    <w:rsid w:val="00691E86"/>
    <w:rsid w:val="00692200"/>
    <w:rsid w:val="0069238F"/>
    <w:rsid w:val="006928DF"/>
    <w:rsid w:val="00692C49"/>
    <w:rsid w:val="00692CA5"/>
    <w:rsid w:val="006932DD"/>
    <w:rsid w:val="00693308"/>
    <w:rsid w:val="00693725"/>
    <w:rsid w:val="006938EF"/>
    <w:rsid w:val="00693E7D"/>
    <w:rsid w:val="006941C4"/>
    <w:rsid w:val="00694275"/>
    <w:rsid w:val="00694CF3"/>
    <w:rsid w:val="00695AEF"/>
    <w:rsid w:val="00695CEB"/>
    <w:rsid w:val="00695EE3"/>
    <w:rsid w:val="00696295"/>
    <w:rsid w:val="00696364"/>
    <w:rsid w:val="0069638D"/>
    <w:rsid w:val="006963A0"/>
    <w:rsid w:val="006967ED"/>
    <w:rsid w:val="0069786B"/>
    <w:rsid w:val="0069797E"/>
    <w:rsid w:val="00697A97"/>
    <w:rsid w:val="006A0302"/>
    <w:rsid w:val="006A0AAD"/>
    <w:rsid w:val="006A0ACF"/>
    <w:rsid w:val="006A13AB"/>
    <w:rsid w:val="006A14C5"/>
    <w:rsid w:val="006A220C"/>
    <w:rsid w:val="006A22F9"/>
    <w:rsid w:val="006A23D9"/>
    <w:rsid w:val="006A25AC"/>
    <w:rsid w:val="006A401C"/>
    <w:rsid w:val="006A43A3"/>
    <w:rsid w:val="006A48D3"/>
    <w:rsid w:val="006A4C47"/>
    <w:rsid w:val="006A539D"/>
    <w:rsid w:val="006A54F7"/>
    <w:rsid w:val="006A6059"/>
    <w:rsid w:val="006A616A"/>
    <w:rsid w:val="006A6848"/>
    <w:rsid w:val="006A6D95"/>
    <w:rsid w:val="006A6DDC"/>
    <w:rsid w:val="006A7637"/>
    <w:rsid w:val="006A7785"/>
    <w:rsid w:val="006A7A7E"/>
    <w:rsid w:val="006A7FDD"/>
    <w:rsid w:val="006B056F"/>
    <w:rsid w:val="006B0DBE"/>
    <w:rsid w:val="006B165C"/>
    <w:rsid w:val="006B176B"/>
    <w:rsid w:val="006B2C69"/>
    <w:rsid w:val="006B2DD6"/>
    <w:rsid w:val="006B2DF0"/>
    <w:rsid w:val="006B31CB"/>
    <w:rsid w:val="006B3611"/>
    <w:rsid w:val="006B3EF6"/>
    <w:rsid w:val="006B4313"/>
    <w:rsid w:val="006B6F1A"/>
    <w:rsid w:val="006B76DC"/>
    <w:rsid w:val="006B7937"/>
    <w:rsid w:val="006B7C95"/>
    <w:rsid w:val="006B7F84"/>
    <w:rsid w:val="006C06BD"/>
    <w:rsid w:val="006C07A2"/>
    <w:rsid w:val="006C0FD1"/>
    <w:rsid w:val="006C13F3"/>
    <w:rsid w:val="006C2447"/>
    <w:rsid w:val="006C27A1"/>
    <w:rsid w:val="006C300A"/>
    <w:rsid w:val="006C3296"/>
    <w:rsid w:val="006C347C"/>
    <w:rsid w:val="006C34B4"/>
    <w:rsid w:val="006C3A93"/>
    <w:rsid w:val="006C3DFE"/>
    <w:rsid w:val="006C4221"/>
    <w:rsid w:val="006C44D0"/>
    <w:rsid w:val="006C47DD"/>
    <w:rsid w:val="006C4CE3"/>
    <w:rsid w:val="006C5227"/>
    <w:rsid w:val="006C532E"/>
    <w:rsid w:val="006C57A9"/>
    <w:rsid w:val="006C5D61"/>
    <w:rsid w:val="006C5F25"/>
    <w:rsid w:val="006C666C"/>
    <w:rsid w:val="006C6898"/>
    <w:rsid w:val="006C7B1D"/>
    <w:rsid w:val="006C7BB5"/>
    <w:rsid w:val="006C7C77"/>
    <w:rsid w:val="006C7D37"/>
    <w:rsid w:val="006D0096"/>
    <w:rsid w:val="006D01AA"/>
    <w:rsid w:val="006D0AA3"/>
    <w:rsid w:val="006D0EEA"/>
    <w:rsid w:val="006D1412"/>
    <w:rsid w:val="006D2339"/>
    <w:rsid w:val="006D27D3"/>
    <w:rsid w:val="006D2951"/>
    <w:rsid w:val="006D29AA"/>
    <w:rsid w:val="006D2ECE"/>
    <w:rsid w:val="006D3487"/>
    <w:rsid w:val="006D3F6F"/>
    <w:rsid w:val="006D4430"/>
    <w:rsid w:val="006D4482"/>
    <w:rsid w:val="006D4A5E"/>
    <w:rsid w:val="006D4E19"/>
    <w:rsid w:val="006D4E76"/>
    <w:rsid w:val="006D6369"/>
    <w:rsid w:val="006D65FD"/>
    <w:rsid w:val="006D7BB9"/>
    <w:rsid w:val="006D7F72"/>
    <w:rsid w:val="006D7FCA"/>
    <w:rsid w:val="006E09F2"/>
    <w:rsid w:val="006E110F"/>
    <w:rsid w:val="006E17D5"/>
    <w:rsid w:val="006E1BA8"/>
    <w:rsid w:val="006E1E3B"/>
    <w:rsid w:val="006E2C31"/>
    <w:rsid w:val="006E2D36"/>
    <w:rsid w:val="006E3094"/>
    <w:rsid w:val="006E33D7"/>
    <w:rsid w:val="006E3467"/>
    <w:rsid w:val="006E4939"/>
    <w:rsid w:val="006E4B5D"/>
    <w:rsid w:val="006E4EBE"/>
    <w:rsid w:val="006E564E"/>
    <w:rsid w:val="006E57A2"/>
    <w:rsid w:val="006E5959"/>
    <w:rsid w:val="006E5F78"/>
    <w:rsid w:val="006E6333"/>
    <w:rsid w:val="006E6437"/>
    <w:rsid w:val="006E66F5"/>
    <w:rsid w:val="006E678C"/>
    <w:rsid w:val="006F0302"/>
    <w:rsid w:val="006F0F54"/>
    <w:rsid w:val="006F102A"/>
    <w:rsid w:val="006F1F26"/>
    <w:rsid w:val="006F235C"/>
    <w:rsid w:val="006F3B20"/>
    <w:rsid w:val="006F447F"/>
    <w:rsid w:val="006F465E"/>
    <w:rsid w:val="006F55F2"/>
    <w:rsid w:val="006F5D49"/>
    <w:rsid w:val="006F744F"/>
    <w:rsid w:val="006F7B83"/>
    <w:rsid w:val="006F7D5F"/>
    <w:rsid w:val="006F7E12"/>
    <w:rsid w:val="007003C8"/>
    <w:rsid w:val="007006BB"/>
    <w:rsid w:val="007006E1"/>
    <w:rsid w:val="007013E0"/>
    <w:rsid w:val="00701728"/>
    <w:rsid w:val="00701BB8"/>
    <w:rsid w:val="00701BC6"/>
    <w:rsid w:val="00701BF0"/>
    <w:rsid w:val="00702F19"/>
    <w:rsid w:val="0070330F"/>
    <w:rsid w:val="00703549"/>
    <w:rsid w:val="007036AE"/>
    <w:rsid w:val="00703995"/>
    <w:rsid w:val="00703CF2"/>
    <w:rsid w:val="00703E58"/>
    <w:rsid w:val="00704059"/>
    <w:rsid w:val="007044DD"/>
    <w:rsid w:val="007048E0"/>
    <w:rsid w:val="00704F85"/>
    <w:rsid w:val="007052B8"/>
    <w:rsid w:val="00705FCD"/>
    <w:rsid w:val="0070680C"/>
    <w:rsid w:val="00706D24"/>
    <w:rsid w:val="00706FA6"/>
    <w:rsid w:val="00707067"/>
    <w:rsid w:val="00707324"/>
    <w:rsid w:val="0070749D"/>
    <w:rsid w:val="0070787D"/>
    <w:rsid w:val="00707D6B"/>
    <w:rsid w:val="007115EC"/>
    <w:rsid w:val="007118EB"/>
    <w:rsid w:val="00711AF4"/>
    <w:rsid w:val="00711B9B"/>
    <w:rsid w:val="0071378D"/>
    <w:rsid w:val="007140A5"/>
    <w:rsid w:val="007146D0"/>
    <w:rsid w:val="0071482F"/>
    <w:rsid w:val="00714EC5"/>
    <w:rsid w:val="007153AA"/>
    <w:rsid w:val="007153C9"/>
    <w:rsid w:val="007156D9"/>
    <w:rsid w:val="007158C8"/>
    <w:rsid w:val="00715C05"/>
    <w:rsid w:val="00716716"/>
    <w:rsid w:val="00716DEC"/>
    <w:rsid w:val="00716EB0"/>
    <w:rsid w:val="00716FF2"/>
    <w:rsid w:val="0071749D"/>
    <w:rsid w:val="0071766E"/>
    <w:rsid w:val="007201B0"/>
    <w:rsid w:val="00720216"/>
    <w:rsid w:val="007202DF"/>
    <w:rsid w:val="00720896"/>
    <w:rsid w:val="00721914"/>
    <w:rsid w:val="00722717"/>
    <w:rsid w:val="007227ED"/>
    <w:rsid w:val="00722C65"/>
    <w:rsid w:val="00722DBB"/>
    <w:rsid w:val="00722DF2"/>
    <w:rsid w:val="0072312D"/>
    <w:rsid w:val="00723D55"/>
    <w:rsid w:val="00724713"/>
    <w:rsid w:val="00724838"/>
    <w:rsid w:val="00724840"/>
    <w:rsid w:val="00724B79"/>
    <w:rsid w:val="0072523D"/>
    <w:rsid w:val="00726208"/>
    <w:rsid w:val="0072677B"/>
    <w:rsid w:val="00726B86"/>
    <w:rsid w:val="00727227"/>
    <w:rsid w:val="00727912"/>
    <w:rsid w:val="00730175"/>
    <w:rsid w:val="007303DF"/>
    <w:rsid w:val="00730992"/>
    <w:rsid w:val="007310CE"/>
    <w:rsid w:val="0073132F"/>
    <w:rsid w:val="00731CF3"/>
    <w:rsid w:val="00732706"/>
    <w:rsid w:val="00732A21"/>
    <w:rsid w:val="0073347C"/>
    <w:rsid w:val="0073393A"/>
    <w:rsid w:val="00734365"/>
    <w:rsid w:val="0073571B"/>
    <w:rsid w:val="0073586B"/>
    <w:rsid w:val="0073587C"/>
    <w:rsid w:val="00736132"/>
    <w:rsid w:val="00736908"/>
    <w:rsid w:val="00736B03"/>
    <w:rsid w:val="00736B6B"/>
    <w:rsid w:val="0073727A"/>
    <w:rsid w:val="00737D0C"/>
    <w:rsid w:val="00737D12"/>
    <w:rsid w:val="0074034A"/>
    <w:rsid w:val="00740576"/>
    <w:rsid w:val="00740D3C"/>
    <w:rsid w:val="00740EB4"/>
    <w:rsid w:val="007419FA"/>
    <w:rsid w:val="00741B23"/>
    <w:rsid w:val="00741F7F"/>
    <w:rsid w:val="0074275C"/>
    <w:rsid w:val="0074334B"/>
    <w:rsid w:val="0074343E"/>
    <w:rsid w:val="007434F0"/>
    <w:rsid w:val="00743618"/>
    <w:rsid w:val="00743874"/>
    <w:rsid w:val="00744004"/>
    <w:rsid w:val="0074456F"/>
    <w:rsid w:val="00744740"/>
    <w:rsid w:val="00744A66"/>
    <w:rsid w:val="00744DCC"/>
    <w:rsid w:val="00744DF1"/>
    <w:rsid w:val="00744EB3"/>
    <w:rsid w:val="007451E7"/>
    <w:rsid w:val="007453DE"/>
    <w:rsid w:val="00745457"/>
    <w:rsid w:val="0074552B"/>
    <w:rsid w:val="0074560F"/>
    <w:rsid w:val="00745A6D"/>
    <w:rsid w:val="00745E91"/>
    <w:rsid w:val="00745F4E"/>
    <w:rsid w:val="00746BE0"/>
    <w:rsid w:val="0074747E"/>
    <w:rsid w:val="007501ED"/>
    <w:rsid w:val="007502E4"/>
    <w:rsid w:val="00750BF2"/>
    <w:rsid w:val="00750EF1"/>
    <w:rsid w:val="007512FC"/>
    <w:rsid w:val="007520B8"/>
    <w:rsid w:val="0075221F"/>
    <w:rsid w:val="007522CF"/>
    <w:rsid w:val="007522D4"/>
    <w:rsid w:val="0075263E"/>
    <w:rsid w:val="00752668"/>
    <w:rsid w:val="007545F2"/>
    <w:rsid w:val="00755D68"/>
    <w:rsid w:val="007560FC"/>
    <w:rsid w:val="0075615A"/>
    <w:rsid w:val="0075648E"/>
    <w:rsid w:val="007566B0"/>
    <w:rsid w:val="007566BD"/>
    <w:rsid w:val="00756EC2"/>
    <w:rsid w:val="00756F4C"/>
    <w:rsid w:val="0075715D"/>
    <w:rsid w:val="0075765C"/>
    <w:rsid w:val="0075793E"/>
    <w:rsid w:val="00757E23"/>
    <w:rsid w:val="00760E68"/>
    <w:rsid w:val="007610C6"/>
    <w:rsid w:val="00761339"/>
    <w:rsid w:val="00761F31"/>
    <w:rsid w:val="00761F3A"/>
    <w:rsid w:val="00762100"/>
    <w:rsid w:val="00763789"/>
    <w:rsid w:val="00763A48"/>
    <w:rsid w:val="00763BE2"/>
    <w:rsid w:val="00763DF8"/>
    <w:rsid w:val="00763EA8"/>
    <w:rsid w:val="00763EAE"/>
    <w:rsid w:val="0076411C"/>
    <w:rsid w:val="007647C0"/>
    <w:rsid w:val="00764BC9"/>
    <w:rsid w:val="00764F11"/>
    <w:rsid w:val="00765690"/>
    <w:rsid w:val="00765C73"/>
    <w:rsid w:val="00765D25"/>
    <w:rsid w:val="00765F87"/>
    <w:rsid w:val="007664A5"/>
    <w:rsid w:val="00766AF9"/>
    <w:rsid w:val="00766EF3"/>
    <w:rsid w:val="007672D5"/>
    <w:rsid w:val="00770876"/>
    <w:rsid w:val="00770CC0"/>
    <w:rsid w:val="00771404"/>
    <w:rsid w:val="007732DE"/>
    <w:rsid w:val="007737FF"/>
    <w:rsid w:val="007739F8"/>
    <w:rsid w:val="00773D07"/>
    <w:rsid w:val="007745CB"/>
    <w:rsid w:val="00774B74"/>
    <w:rsid w:val="00774C1B"/>
    <w:rsid w:val="00774D71"/>
    <w:rsid w:val="0077571D"/>
    <w:rsid w:val="0077592E"/>
    <w:rsid w:val="00775D90"/>
    <w:rsid w:val="00775DBF"/>
    <w:rsid w:val="007761C0"/>
    <w:rsid w:val="00776923"/>
    <w:rsid w:val="007770F0"/>
    <w:rsid w:val="0077715C"/>
    <w:rsid w:val="00777E70"/>
    <w:rsid w:val="00780055"/>
    <w:rsid w:val="00780160"/>
    <w:rsid w:val="00780235"/>
    <w:rsid w:val="0078025B"/>
    <w:rsid w:val="00780FF3"/>
    <w:rsid w:val="00781C11"/>
    <w:rsid w:val="00782431"/>
    <w:rsid w:val="00782D87"/>
    <w:rsid w:val="00782EF5"/>
    <w:rsid w:val="00782F67"/>
    <w:rsid w:val="007839AA"/>
    <w:rsid w:val="007842EE"/>
    <w:rsid w:val="0078440E"/>
    <w:rsid w:val="007844C5"/>
    <w:rsid w:val="007844D4"/>
    <w:rsid w:val="00784782"/>
    <w:rsid w:val="00784BD7"/>
    <w:rsid w:val="00785017"/>
    <w:rsid w:val="007869AC"/>
    <w:rsid w:val="00786CE2"/>
    <w:rsid w:val="00786CEC"/>
    <w:rsid w:val="00786DB1"/>
    <w:rsid w:val="0078714F"/>
    <w:rsid w:val="007879BD"/>
    <w:rsid w:val="00787DFD"/>
    <w:rsid w:val="00791306"/>
    <w:rsid w:val="00791606"/>
    <w:rsid w:val="00791785"/>
    <w:rsid w:val="007918B7"/>
    <w:rsid w:val="007920FD"/>
    <w:rsid w:val="00792C4C"/>
    <w:rsid w:val="00792FCC"/>
    <w:rsid w:val="007930FC"/>
    <w:rsid w:val="0079327C"/>
    <w:rsid w:val="00793C41"/>
    <w:rsid w:val="007940C0"/>
    <w:rsid w:val="007946B0"/>
    <w:rsid w:val="00794727"/>
    <w:rsid w:val="00794EBA"/>
    <w:rsid w:val="00795DD0"/>
    <w:rsid w:val="007972A3"/>
    <w:rsid w:val="00797B56"/>
    <w:rsid w:val="007A001B"/>
    <w:rsid w:val="007A05D4"/>
    <w:rsid w:val="007A0DE4"/>
    <w:rsid w:val="007A12EA"/>
    <w:rsid w:val="007A1709"/>
    <w:rsid w:val="007A21EE"/>
    <w:rsid w:val="007A27EE"/>
    <w:rsid w:val="007A2839"/>
    <w:rsid w:val="007A324B"/>
    <w:rsid w:val="007A36C1"/>
    <w:rsid w:val="007A3E83"/>
    <w:rsid w:val="007A3EB8"/>
    <w:rsid w:val="007A4596"/>
    <w:rsid w:val="007A4E8F"/>
    <w:rsid w:val="007A5BB4"/>
    <w:rsid w:val="007A693F"/>
    <w:rsid w:val="007A6A9D"/>
    <w:rsid w:val="007A6FEC"/>
    <w:rsid w:val="007B06A1"/>
    <w:rsid w:val="007B0944"/>
    <w:rsid w:val="007B0B45"/>
    <w:rsid w:val="007B1005"/>
    <w:rsid w:val="007B1221"/>
    <w:rsid w:val="007B1561"/>
    <w:rsid w:val="007B158B"/>
    <w:rsid w:val="007B16E0"/>
    <w:rsid w:val="007B19F2"/>
    <w:rsid w:val="007B229A"/>
    <w:rsid w:val="007B2860"/>
    <w:rsid w:val="007B28BD"/>
    <w:rsid w:val="007B2B8D"/>
    <w:rsid w:val="007B3173"/>
    <w:rsid w:val="007B317B"/>
    <w:rsid w:val="007B3A93"/>
    <w:rsid w:val="007B3CDD"/>
    <w:rsid w:val="007B42A1"/>
    <w:rsid w:val="007B4401"/>
    <w:rsid w:val="007B44D0"/>
    <w:rsid w:val="007B499E"/>
    <w:rsid w:val="007B4A08"/>
    <w:rsid w:val="007B4C5D"/>
    <w:rsid w:val="007B4CBE"/>
    <w:rsid w:val="007B4D3D"/>
    <w:rsid w:val="007B4FB1"/>
    <w:rsid w:val="007B6B8F"/>
    <w:rsid w:val="007B6E36"/>
    <w:rsid w:val="007B7123"/>
    <w:rsid w:val="007B78A3"/>
    <w:rsid w:val="007B7BC3"/>
    <w:rsid w:val="007C0077"/>
    <w:rsid w:val="007C024B"/>
    <w:rsid w:val="007C0C5A"/>
    <w:rsid w:val="007C19DE"/>
    <w:rsid w:val="007C211B"/>
    <w:rsid w:val="007C24BD"/>
    <w:rsid w:val="007C2D29"/>
    <w:rsid w:val="007C345E"/>
    <w:rsid w:val="007C5738"/>
    <w:rsid w:val="007C5780"/>
    <w:rsid w:val="007C5AA6"/>
    <w:rsid w:val="007C5BEA"/>
    <w:rsid w:val="007C667F"/>
    <w:rsid w:val="007C75F5"/>
    <w:rsid w:val="007C790F"/>
    <w:rsid w:val="007C7EDD"/>
    <w:rsid w:val="007D0160"/>
    <w:rsid w:val="007D01C6"/>
    <w:rsid w:val="007D0230"/>
    <w:rsid w:val="007D0E23"/>
    <w:rsid w:val="007D1CED"/>
    <w:rsid w:val="007D242A"/>
    <w:rsid w:val="007D24C6"/>
    <w:rsid w:val="007D2712"/>
    <w:rsid w:val="007D2764"/>
    <w:rsid w:val="007D2B8C"/>
    <w:rsid w:val="007D2DBE"/>
    <w:rsid w:val="007D32F6"/>
    <w:rsid w:val="007D34D1"/>
    <w:rsid w:val="007D4344"/>
    <w:rsid w:val="007D4E20"/>
    <w:rsid w:val="007D5010"/>
    <w:rsid w:val="007D5294"/>
    <w:rsid w:val="007D547C"/>
    <w:rsid w:val="007D5698"/>
    <w:rsid w:val="007D6133"/>
    <w:rsid w:val="007D706C"/>
    <w:rsid w:val="007D731F"/>
    <w:rsid w:val="007D7880"/>
    <w:rsid w:val="007D7A77"/>
    <w:rsid w:val="007E0906"/>
    <w:rsid w:val="007E0B77"/>
    <w:rsid w:val="007E0F06"/>
    <w:rsid w:val="007E11D4"/>
    <w:rsid w:val="007E14D7"/>
    <w:rsid w:val="007E16C5"/>
    <w:rsid w:val="007E175B"/>
    <w:rsid w:val="007E1989"/>
    <w:rsid w:val="007E1AD9"/>
    <w:rsid w:val="007E1DB1"/>
    <w:rsid w:val="007E2A86"/>
    <w:rsid w:val="007E3727"/>
    <w:rsid w:val="007E4E80"/>
    <w:rsid w:val="007E677A"/>
    <w:rsid w:val="007E6CC5"/>
    <w:rsid w:val="007E7FF8"/>
    <w:rsid w:val="007F0121"/>
    <w:rsid w:val="007F0E78"/>
    <w:rsid w:val="007F0FF1"/>
    <w:rsid w:val="007F163D"/>
    <w:rsid w:val="007F1827"/>
    <w:rsid w:val="007F18D8"/>
    <w:rsid w:val="007F1980"/>
    <w:rsid w:val="007F1DDA"/>
    <w:rsid w:val="007F25DB"/>
    <w:rsid w:val="007F2EA7"/>
    <w:rsid w:val="007F4657"/>
    <w:rsid w:val="007F4800"/>
    <w:rsid w:val="007F49B8"/>
    <w:rsid w:val="007F4BAB"/>
    <w:rsid w:val="007F50B0"/>
    <w:rsid w:val="007F5455"/>
    <w:rsid w:val="007F5714"/>
    <w:rsid w:val="007F5E8B"/>
    <w:rsid w:val="007F687E"/>
    <w:rsid w:val="007F6BFF"/>
    <w:rsid w:val="007F6D86"/>
    <w:rsid w:val="007F6E4F"/>
    <w:rsid w:val="007F6F68"/>
    <w:rsid w:val="007F727E"/>
    <w:rsid w:val="007F74D2"/>
    <w:rsid w:val="007F75BF"/>
    <w:rsid w:val="008000BE"/>
    <w:rsid w:val="00800F9D"/>
    <w:rsid w:val="00801330"/>
    <w:rsid w:val="008014AD"/>
    <w:rsid w:val="00801654"/>
    <w:rsid w:val="008024D3"/>
    <w:rsid w:val="00802F18"/>
    <w:rsid w:val="008033E1"/>
    <w:rsid w:val="00803787"/>
    <w:rsid w:val="008038BE"/>
    <w:rsid w:val="00803C97"/>
    <w:rsid w:val="00803EFF"/>
    <w:rsid w:val="008040A5"/>
    <w:rsid w:val="008047EA"/>
    <w:rsid w:val="0080485E"/>
    <w:rsid w:val="00804942"/>
    <w:rsid w:val="00804BC8"/>
    <w:rsid w:val="00804C60"/>
    <w:rsid w:val="008057DA"/>
    <w:rsid w:val="00805810"/>
    <w:rsid w:val="0080755F"/>
    <w:rsid w:val="0080759A"/>
    <w:rsid w:val="00810A37"/>
    <w:rsid w:val="00811B13"/>
    <w:rsid w:val="00811E64"/>
    <w:rsid w:val="0081221B"/>
    <w:rsid w:val="008123C0"/>
    <w:rsid w:val="00812B10"/>
    <w:rsid w:val="00813060"/>
    <w:rsid w:val="008139E2"/>
    <w:rsid w:val="00813CF5"/>
    <w:rsid w:val="00813FC9"/>
    <w:rsid w:val="00814101"/>
    <w:rsid w:val="00814829"/>
    <w:rsid w:val="008152E8"/>
    <w:rsid w:val="00816247"/>
    <w:rsid w:val="0081631B"/>
    <w:rsid w:val="008163EE"/>
    <w:rsid w:val="0081651B"/>
    <w:rsid w:val="008169D7"/>
    <w:rsid w:val="008171C9"/>
    <w:rsid w:val="00817383"/>
    <w:rsid w:val="00817782"/>
    <w:rsid w:val="00820FD0"/>
    <w:rsid w:val="008213A6"/>
    <w:rsid w:val="0082226C"/>
    <w:rsid w:val="008223C1"/>
    <w:rsid w:val="008229E9"/>
    <w:rsid w:val="00824F7A"/>
    <w:rsid w:val="00825031"/>
    <w:rsid w:val="008257AE"/>
    <w:rsid w:val="0082605F"/>
    <w:rsid w:val="008260A2"/>
    <w:rsid w:val="00826180"/>
    <w:rsid w:val="008264F7"/>
    <w:rsid w:val="008271BC"/>
    <w:rsid w:val="00830232"/>
    <w:rsid w:val="008304DE"/>
    <w:rsid w:val="00830FEC"/>
    <w:rsid w:val="008315BD"/>
    <w:rsid w:val="0083166B"/>
    <w:rsid w:val="00831A80"/>
    <w:rsid w:val="00831C7F"/>
    <w:rsid w:val="008325DE"/>
    <w:rsid w:val="00832753"/>
    <w:rsid w:val="008327E7"/>
    <w:rsid w:val="00832A99"/>
    <w:rsid w:val="0083368D"/>
    <w:rsid w:val="0083376B"/>
    <w:rsid w:val="0083411C"/>
    <w:rsid w:val="0083432A"/>
    <w:rsid w:val="0083439A"/>
    <w:rsid w:val="008344AD"/>
    <w:rsid w:val="00835249"/>
    <w:rsid w:val="00835922"/>
    <w:rsid w:val="00835B7E"/>
    <w:rsid w:val="008363E7"/>
    <w:rsid w:val="0083644F"/>
    <w:rsid w:val="008364C0"/>
    <w:rsid w:val="0083733B"/>
    <w:rsid w:val="008375F9"/>
    <w:rsid w:val="0083791C"/>
    <w:rsid w:val="00837999"/>
    <w:rsid w:val="008379B1"/>
    <w:rsid w:val="00837D30"/>
    <w:rsid w:val="0084023D"/>
    <w:rsid w:val="00840B0D"/>
    <w:rsid w:val="00840D8C"/>
    <w:rsid w:val="00840DE1"/>
    <w:rsid w:val="0084104B"/>
    <w:rsid w:val="00841FE2"/>
    <w:rsid w:val="00842467"/>
    <w:rsid w:val="0084293E"/>
    <w:rsid w:val="00842DB3"/>
    <w:rsid w:val="00842E24"/>
    <w:rsid w:val="0084349F"/>
    <w:rsid w:val="00843808"/>
    <w:rsid w:val="008438E9"/>
    <w:rsid w:val="00843A61"/>
    <w:rsid w:val="00843AD3"/>
    <w:rsid w:val="00843CFE"/>
    <w:rsid w:val="00843FCA"/>
    <w:rsid w:val="008444A9"/>
    <w:rsid w:val="0084477E"/>
    <w:rsid w:val="00844DDC"/>
    <w:rsid w:val="00844E45"/>
    <w:rsid w:val="008463D5"/>
    <w:rsid w:val="008467E9"/>
    <w:rsid w:val="008469C9"/>
    <w:rsid w:val="008470FA"/>
    <w:rsid w:val="00847845"/>
    <w:rsid w:val="00847DE9"/>
    <w:rsid w:val="008500A3"/>
    <w:rsid w:val="00850591"/>
    <w:rsid w:val="00850C07"/>
    <w:rsid w:val="0085181B"/>
    <w:rsid w:val="008519D2"/>
    <w:rsid w:val="008523EB"/>
    <w:rsid w:val="008525AE"/>
    <w:rsid w:val="008531C5"/>
    <w:rsid w:val="0085334C"/>
    <w:rsid w:val="008535B9"/>
    <w:rsid w:val="00853705"/>
    <w:rsid w:val="00853746"/>
    <w:rsid w:val="008543CE"/>
    <w:rsid w:val="00854601"/>
    <w:rsid w:val="0085476A"/>
    <w:rsid w:val="00854E14"/>
    <w:rsid w:val="00855DA5"/>
    <w:rsid w:val="008565EB"/>
    <w:rsid w:val="00856640"/>
    <w:rsid w:val="00857322"/>
    <w:rsid w:val="00857A31"/>
    <w:rsid w:val="00857C02"/>
    <w:rsid w:val="00857C8E"/>
    <w:rsid w:val="008605BA"/>
    <w:rsid w:val="008605D8"/>
    <w:rsid w:val="008608A1"/>
    <w:rsid w:val="00861870"/>
    <w:rsid w:val="0086200A"/>
    <w:rsid w:val="008625FD"/>
    <w:rsid w:val="00862864"/>
    <w:rsid w:val="00862AE9"/>
    <w:rsid w:val="0086353A"/>
    <w:rsid w:val="0086355E"/>
    <w:rsid w:val="00863F66"/>
    <w:rsid w:val="008647A9"/>
    <w:rsid w:val="00864A69"/>
    <w:rsid w:val="00864A82"/>
    <w:rsid w:val="00865E1D"/>
    <w:rsid w:val="00865F66"/>
    <w:rsid w:val="008660EC"/>
    <w:rsid w:val="008661B1"/>
    <w:rsid w:val="00866CE9"/>
    <w:rsid w:val="00867282"/>
    <w:rsid w:val="008675C5"/>
    <w:rsid w:val="008677EA"/>
    <w:rsid w:val="00867927"/>
    <w:rsid w:val="008703BA"/>
    <w:rsid w:val="00870781"/>
    <w:rsid w:val="00870FED"/>
    <w:rsid w:val="0087168C"/>
    <w:rsid w:val="00871B0A"/>
    <w:rsid w:val="00871D9F"/>
    <w:rsid w:val="00872195"/>
    <w:rsid w:val="00872BAA"/>
    <w:rsid w:val="00872C25"/>
    <w:rsid w:val="0087463A"/>
    <w:rsid w:val="00874BCD"/>
    <w:rsid w:val="00874BEC"/>
    <w:rsid w:val="00874E51"/>
    <w:rsid w:val="008760F2"/>
    <w:rsid w:val="0087674C"/>
    <w:rsid w:val="00877AD3"/>
    <w:rsid w:val="00877FAD"/>
    <w:rsid w:val="008800AF"/>
    <w:rsid w:val="0088035F"/>
    <w:rsid w:val="00880664"/>
    <w:rsid w:val="0088086C"/>
    <w:rsid w:val="0088101D"/>
    <w:rsid w:val="00881527"/>
    <w:rsid w:val="008815C3"/>
    <w:rsid w:val="00881B02"/>
    <w:rsid w:val="00881E74"/>
    <w:rsid w:val="00882443"/>
    <w:rsid w:val="008824BA"/>
    <w:rsid w:val="00882CAB"/>
    <w:rsid w:val="00882EB7"/>
    <w:rsid w:val="00883CEF"/>
    <w:rsid w:val="008840AD"/>
    <w:rsid w:val="008842A3"/>
    <w:rsid w:val="008842F1"/>
    <w:rsid w:val="0088470E"/>
    <w:rsid w:val="00884F21"/>
    <w:rsid w:val="008869A3"/>
    <w:rsid w:val="00886A8A"/>
    <w:rsid w:val="00886B7B"/>
    <w:rsid w:val="008872CD"/>
    <w:rsid w:val="008878E1"/>
    <w:rsid w:val="0088798C"/>
    <w:rsid w:val="008879E5"/>
    <w:rsid w:val="00887DA1"/>
    <w:rsid w:val="00887F71"/>
    <w:rsid w:val="008909D2"/>
    <w:rsid w:val="00890A57"/>
    <w:rsid w:val="00890D77"/>
    <w:rsid w:val="0089130C"/>
    <w:rsid w:val="0089189E"/>
    <w:rsid w:val="00891A22"/>
    <w:rsid w:val="00892356"/>
    <w:rsid w:val="00892CB0"/>
    <w:rsid w:val="00892D8A"/>
    <w:rsid w:val="00892F79"/>
    <w:rsid w:val="008932C2"/>
    <w:rsid w:val="00894231"/>
    <w:rsid w:val="008942F6"/>
    <w:rsid w:val="00894B70"/>
    <w:rsid w:val="00894CC0"/>
    <w:rsid w:val="00895469"/>
    <w:rsid w:val="008955CD"/>
    <w:rsid w:val="008957CA"/>
    <w:rsid w:val="00895E2B"/>
    <w:rsid w:val="00896973"/>
    <w:rsid w:val="0089724D"/>
    <w:rsid w:val="00897502"/>
    <w:rsid w:val="0089768B"/>
    <w:rsid w:val="008A0612"/>
    <w:rsid w:val="008A107C"/>
    <w:rsid w:val="008A1558"/>
    <w:rsid w:val="008A16BB"/>
    <w:rsid w:val="008A1B32"/>
    <w:rsid w:val="008A1C91"/>
    <w:rsid w:val="008A2F02"/>
    <w:rsid w:val="008A3FD3"/>
    <w:rsid w:val="008A3FF8"/>
    <w:rsid w:val="008A424C"/>
    <w:rsid w:val="008A4447"/>
    <w:rsid w:val="008A4C99"/>
    <w:rsid w:val="008A4DA3"/>
    <w:rsid w:val="008A5291"/>
    <w:rsid w:val="008A5994"/>
    <w:rsid w:val="008A6037"/>
    <w:rsid w:val="008A648E"/>
    <w:rsid w:val="008A6B2D"/>
    <w:rsid w:val="008A7235"/>
    <w:rsid w:val="008A7943"/>
    <w:rsid w:val="008A7F19"/>
    <w:rsid w:val="008A7F71"/>
    <w:rsid w:val="008B035B"/>
    <w:rsid w:val="008B0519"/>
    <w:rsid w:val="008B0906"/>
    <w:rsid w:val="008B1544"/>
    <w:rsid w:val="008B1743"/>
    <w:rsid w:val="008B1B5A"/>
    <w:rsid w:val="008B1E2F"/>
    <w:rsid w:val="008B1ECF"/>
    <w:rsid w:val="008B2257"/>
    <w:rsid w:val="008B24F6"/>
    <w:rsid w:val="008B24F8"/>
    <w:rsid w:val="008B2DD8"/>
    <w:rsid w:val="008B2E9F"/>
    <w:rsid w:val="008B31C1"/>
    <w:rsid w:val="008B392F"/>
    <w:rsid w:val="008B3A41"/>
    <w:rsid w:val="008B3D15"/>
    <w:rsid w:val="008B45BF"/>
    <w:rsid w:val="008B4670"/>
    <w:rsid w:val="008B489C"/>
    <w:rsid w:val="008B53F7"/>
    <w:rsid w:val="008B5816"/>
    <w:rsid w:val="008B69EA"/>
    <w:rsid w:val="008B6BA4"/>
    <w:rsid w:val="008C061B"/>
    <w:rsid w:val="008C08EE"/>
    <w:rsid w:val="008C0933"/>
    <w:rsid w:val="008C0C74"/>
    <w:rsid w:val="008C0E9C"/>
    <w:rsid w:val="008C211D"/>
    <w:rsid w:val="008C2DE4"/>
    <w:rsid w:val="008C2FA5"/>
    <w:rsid w:val="008C31F8"/>
    <w:rsid w:val="008C339D"/>
    <w:rsid w:val="008C3909"/>
    <w:rsid w:val="008C3A3C"/>
    <w:rsid w:val="008C3F16"/>
    <w:rsid w:val="008C4AA0"/>
    <w:rsid w:val="008C5099"/>
    <w:rsid w:val="008C56F6"/>
    <w:rsid w:val="008C6343"/>
    <w:rsid w:val="008C643F"/>
    <w:rsid w:val="008C6734"/>
    <w:rsid w:val="008C761C"/>
    <w:rsid w:val="008C7A8B"/>
    <w:rsid w:val="008D02EB"/>
    <w:rsid w:val="008D06C5"/>
    <w:rsid w:val="008D071A"/>
    <w:rsid w:val="008D0757"/>
    <w:rsid w:val="008D0D47"/>
    <w:rsid w:val="008D245E"/>
    <w:rsid w:val="008D278B"/>
    <w:rsid w:val="008D33D6"/>
    <w:rsid w:val="008D38AE"/>
    <w:rsid w:val="008D394F"/>
    <w:rsid w:val="008D3E98"/>
    <w:rsid w:val="008D496E"/>
    <w:rsid w:val="008D51EB"/>
    <w:rsid w:val="008D5E2C"/>
    <w:rsid w:val="008D64EA"/>
    <w:rsid w:val="008D66A7"/>
    <w:rsid w:val="008D6867"/>
    <w:rsid w:val="008D6A1A"/>
    <w:rsid w:val="008D6A96"/>
    <w:rsid w:val="008D6AA6"/>
    <w:rsid w:val="008D73B7"/>
    <w:rsid w:val="008D7CED"/>
    <w:rsid w:val="008D7E75"/>
    <w:rsid w:val="008E05A1"/>
    <w:rsid w:val="008E069A"/>
    <w:rsid w:val="008E1942"/>
    <w:rsid w:val="008E1CCD"/>
    <w:rsid w:val="008E1D6F"/>
    <w:rsid w:val="008E2097"/>
    <w:rsid w:val="008E2505"/>
    <w:rsid w:val="008E32BD"/>
    <w:rsid w:val="008E38DB"/>
    <w:rsid w:val="008E3BA4"/>
    <w:rsid w:val="008E3F13"/>
    <w:rsid w:val="008E4E7C"/>
    <w:rsid w:val="008E52D9"/>
    <w:rsid w:val="008E52DB"/>
    <w:rsid w:val="008E5DEE"/>
    <w:rsid w:val="008E5E7E"/>
    <w:rsid w:val="008E6013"/>
    <w:rsid w:val="008E60B6"/>
    <w:rsid w:val="008E62B6"/>
    <w:rsid w:val="008E62E0"/>
    <w:rsid w:val="008E74F5"/>
    <w:rsid w:val="008E7CA1"/>
    <w:rsid w:val="008E7D3C"/>
    <w:rsid w:val="008F0318"/>
    <w:rsid w:val="008F0810"/>
    <w:rsid w:val="008F0CE4"/>
    <w:rsid w:val="008F0F76"/>
    <w:rsid w:val="008F104F"/>
    <w:rsid w:val="008F110A"/>
    <w:rsid w:val="008F1799"/>
    <w:rsid w:val="008F1C98"/>
    <w:rsid w:val="008F22FC"/>
    <w:rsid w:val="008F2371"/>
    <w:rsid w:val="008F2C29"/>
    <w:rsid w:val="008F2C7A"/>
    <w:rsid w:val="008F2D46"/>
    <w:rsid w:val="008F2E75"/>
    <w:rsid w:val="008F3202"/>
    <w:rsid w:val="008F3579"/>
    <w:rsid w:val="008F35F6"/>
    <w:rsid w:val="008F405E"/>
    <w:rsid w:val="008F415C"/>
    <w:rsid w:val="008F4972"/>
    <w:rsid w:val="008F4A06"/>
    <w:rsid w:val="008F4D16"/>
    <w:rsid w:val="008F547C"/>
    <w:rsid w:val="008F58DE"/>
    <w:rsid w:val="008F5A85"/>
    <w:rsid w:val="008F626A"/>
    <w:rsid w:val="008F655D"/>
    <w:rsid w:val="008F6C8E"/>
    <w:rsid w:val="008F79B1"/>
    <w:rsid w:val="008F79EB"/>
    <w:rsid w:val="008F7CE0"/>
    <w:rsid w:val="009004A5"/>
    <w:rsid w:val="009006D4"/>
    <w:rsid w:val="00900A90"/>
    <w:rsid w:val="00901C27"/>
    <w:rsid w:val="00903043"/>
    <w:rsid w:val="0090475B"/>
    <w:rsid w:val="00904A85"/>
    <w:rsid w:val="00904DDE"/>
    <w:rsid w:val="00904F34"/>
    <w:rsid w:val="00905029"/>
    <w:rsid w:val="00905AAC"/>
    <w:rsid w:val="00906425"/>
    <w:rsid w:val="009069E8"/>
    <w:rsid w:val="00906BF7"/>
    <w:rsid w:val="00906C67"/>
    <w:rsid w:val="00907AA3"/>
    <w:rsid w:val="00907D8A"/>
    <w:rsid w:val="0091041A"/>
    <w:rsid w:val="00910655"/>
    <w:rsid w:val="009107FF"/>
    <w:rsid w:val="009118DB"/>
    <w:rsid w:val="00911AD9"/>
    <w:rsid w:val="00912101"/>
    <w:rsid w:val="00913657"/>
    <w:rsid w:val="00913667"/>
    <w:rsid w:val="00913FBB"/>
    <w:rsid w:val="009141A7"/>
    <w:rsid w:val="009142A3"/>
    <w:rsid w:val="009143B1"/>
    <w:rsid w:val="00914795"/>
    <w:rsid w:val="00914F8F"/>
    <w:rsid w:val="009151C1"/>
    <w:rsid w:val="00915DCC"/>
    <w:rsid w:val="0091607B"/>
    <w:rsid w:val="0091699B"/>
    <w:rsid w:val="00916A77"/>
    <w:rsid w:val="00916C5C"/>
    <w:rsid w:val="00916D82"/>
    <w:rsid w:val="00916DF7"/>
    <w:rsid w:val="00917FCA"/>
    <w:rsid w:val="00917FD8"/>
    <w:rsid w:val="009201BC"/>
    <w:rsid w:val="00920306"/>
    <w:rsid w:val="00920376"/>
    <w:rsid w:val="009211FC"/>
    <w:rsid w:val="009213A0"/>
    <w:rsid w:val="009215E6"/>
    <w:rsid w:val="00921B00"/>
    <w:rsid w:val="00922528"/>
    <w:rsid w:val="00922670"/>
    <w:rsid w:val="00923039"/>
    <w:rsid w:val="00923D9F"/>
    <w:rsid w:val="00923E28"/>
    <w:rsid w:val="009241EF"/>
    <w:rsid w:val="0092434A"/>
    <w:rsid w:val="009249D0"/>
    <w:rsid w:val="00924B85"/>
    <w:rsid w:val="00924BFB"/>
    <w:rsid w:val="00924C0D"/>
    <w:rsid w:val="00924D77"/>
    <w:rsid w:val="00924EDB"/>
    <w:rsid w:val="00925BBC"/>
    <w:rsid w:val="0092677E"/>
    <w:rsid w:val="009268D0"/>
    <w:rsid w:val="00926AC0"/>
    <w:rsid w:val="00926C92"/>
    <w:rsid w:val="00927719"/>
    <w:rsid w:val="00927A97"/>
    <w:rsid w:val="00927DFF"/>
    <w:rsid w:val="009300ED"/>
    <w:rsid w:val="00930312"/>
    <w:rsid w:val="0093037D"/>
    <w:rsid w:val="0093071B"/>
    <w:rsid w:val="00930CAF"/>
    <w:rsid w:val="009314A9"/>
    <w:rsid w:val="009319D3"/>
    <w:rsid w:val="00932298"/>
    <w:rsid w:val="00932555"/>
    <w:rsid w:val="00932B17"/>
    <w:rsid w:val="00932B24"/>
    <w:rsid w:val="00932E27"/>
    <w:rsid w:val="009340C8"/>
    <w:rsid w:val="009340F4"/>
    <w:rsid w:val="0093480A"/>
    <w:rsid w:val="00934B85"/>
    <w:rsid w:val="00935F78"/>
    <w:rsid w:val="0093611E"/>
    <w:rsid w:val="009366DE"/>
    <w:rsid w:val="00936DEF"/>
    <w:rsid w:val="00936E56"/>
    <w:rsid w:val="009370A9"/>
    <w:rsid w:val="00937B8B"/>
    <w:rsid w:val="00937D76"/>
    <w:rsid w:val="00937DF5"/>
    <w:rsid w:val="00937F24"/>
    <w:rsid w:val="00940229"/>
    <w:rsid w:val="009402E3"/>
    <w:rsid w:val="00940666"/>
    <w:rsid w:val="00940C5A"/>
    <w:rsid w:val="00940DAE"/>
    <w:rsid w:val="00941469"/>
    <w:rsid w:val="00941FC9"/>
    <w:rsid w:val="00942358"/>
    <w:rsid w:val="00942468"/>
    <w:rsid w:val="00942704"/>
    <w:rsid w:val="00942C27"/>
    <w:rsid w:val="009433FE"/>
    <w:rsid w:val="00943827"/>
    <w:rsid w:val="00943E15"/>
    <w:rsid w:val="00944156"/>
    <w:rsid w:val="00944157"/>
    <w:rsid w:val="009441EB"/>
    <w:rsid w:val="00944263"/>
    <w:rsid w:val="00944B87"/>
    <w:rsid w:val="00944F11"/>
    <w:rsid w:val="009453A9"/>
    <w:rsid w:val="00945673"/>
    <w:rsid w:val="0094584A"/>
    <w:rsid w:val="00945863"/>
    <w:rsid w:val="00945E35"/>
    <w:rsid w:val="0094706F"/>
    <w:rsid w:val="00947327"/>
    <w:rsid w:val="00947380"/>
    <w:rsid w:val="0094758D"/>
    <w:rsid w:val="00947B6D"/>
    <w:rsid w:val="00947C5E"/>
    <w:rsid w:val="00947E30"/>
    <w:rsid w:val="00950285"/>
    <w:rsid w:val="009504EE"/>
    <w:rsid w:val="00950598"/>
    <w:rsid w:val="00951473"/>
    <w:rsid w:val="009519F9"/>
    <w:rsid w:val="00951F22"/>
    <w:rsid w:val="00952352"/>
    <w:rsid w:val="009523A3"/>
    <w:rsid w:val="009525AE"/>
    <w:rsid w:val="00952934"/>
    <w:rsid w:val="009538C3"/>
    <w:rsid w:val="00953D4A"/>
    <w:rsid w:val="00953FEC"/>
    <w:rsid w:val="00954384"/>
    <w:rsid w:val="0095442C"/>
    <w:rsid w:val="00954923"/>
    <w:rsid w:val="00954FAB"/>
    <w:rsid w:val="00955DDB"/>
    <w:rsid w:val="00955EF0"/>
    <w:rsid w:val="009560E8"/>
    <w:rsid w:val="009566FD"/>
    <w:rsid w:val="0095717A"/>
    <w:rsid w:val="009573D0"/>
    <w:rsid w:val="009573E0"/>
    <w:rsid w:val="00957498"/>
    <w:rsid w:val="0095774B"/>
    <w:rsid w:val="009577A3"/>
    <w:rsid w:val="009577E2"/>
    <w:rsid w:val="00957BAB"/>
    <w:rsid w:val="00957C26"/>
    <w:rsid w:val="00960694"/>
    <w:rsid w:val="00960B4A"/>
    <w:rsid w:val="00961A7D"/>
    <w:rsid w:val="00961AB6"/>
    <w:rsid w:val="00962367"/>
    <w:rsid w:val="009626B5"/>
    <w:rsid w:val="009628EE"/>
    <w:rsid w:val="00962E33"/>
    <w:rsid w:val="00964092"/>
    <w:rsid w:val="0096423C"/>
    <w:rsid w:val="00964322"/>
    <w:rsid w:val="00965078"/>
    <w:rsid w:val="00965AE8"/>
    <w:rsid w:val="00965DC5"/>
    <w:rsid w:val="009667B5"/>
    <w:rsid w:val="00966E76"/>
    <w:rsid w:val="00966F18"/>
    <w:rsid w:val="00967284"/>
    <w:rsid w:val="009677AB"/>
    <w:rsid w:val="009702C5"/>
    <w:rsid w:val="00970412"/>
    <w:rsid w:val="00970BF6"/>
    <w:rsid w:val="00971125"/>
    <w:rsid w:val="009711CF"/>
    <w:rsid w:val="00971F67"/>
    <w:rsid w:val="009724E3"/>
    <w:rsid w:val="009725C3"/>
    <w:rsid w:val="009731C7"/>
    <w:rsid w:val="00973A65"/>
    <w:rsid w:val="00974185"/>
    <w:rsid w:val="009749EA"/>
    <w:rsid w:val="00975461"/>
    <w:rsid w:val="0097645D"/>
    <w:rsid w:val="00976533"/>
    <w:rsid w:val="00976CB2"/>
    <w:rsid w:val="009771F3"/>
    <w:rsid w:val="00977DA8"/>
    <w:rsid w:val="00977EF7"/>
    <w:rsid w:val="009803D6"/>
    <w:rsid w:val="009809E1"/>
    <w:rsid w:val="00980A2B"/>
    <w:rsid w:val="00982948"/>
    <w:rsid w:val="0098307F"/>
    <w:rsid w:val="00983899"/>
    <w:rsid w:val="00983B04"/>
    <w:rsid w:val="00983B15"/>
    <w:rsid w:val="00983E2D"/>
    <w:rsid w:val="00983ECD"/>
    <w:rsid w:val="00985287"/>
    <w:rsid w:val="00985DE0"/>
    <w:rsid w:val="0098640B"/>
    <w:rsid w:val="009866BE"/>
    <w:rsid w:val="009868C6"/>
    <w:rsid w:val="009871A5"/>
    <w:rsid w:val="00990D62"/>
    <w:rsid w:val="009919C2"/>
    <w:rsid w:val="00991BCD"/>
    <w:rsid w:val="00991D07"/>
    <w:rsid w:val="00991FD0"/>
    <w:rsid w:val="00992F54"/>
    <w:rsid w:val="00993372"/>
    <w:rsid w:val="00993EE4"/>
    <w:rsid w:val="00994D95"/>
    <w:rsid w:val="00995824"/>
    <w:rsid w:val="00995AF5"/>
    <w:rsid w:val="00996215"/>
    <w:rsid w:val="00996521"/>
    <w:rsid w:val="009965F9"/>
    <w:rsid w:val="00996684"/>
    <w:rsid w:val="00996948"/>
    <w:rsid w:val="00996F35"/>
    <w:rsid w:val="0099722C"/>
    <w:rsid w:val="00997B3F"/>
    <w:rsid w:val="009A0014"/>
    <w:rsid w:val="009A0523"/>
    <w:rsid w:val="009A09DD"/>
    <w:rsid w:val="009A13B5"/>
    <w:rsid w:val="009A14F3"/>
    <w:rsid w:val="009A1542"/>
    <w:rsid w:val="009A16B0"/>
    <w:rsid w:val="009A1B6D"/>
    <w:rsid w:val="009A21E5"/>
    <w:rsid w:val="009A24D0"/>
    <w:rsid w:val="009A32D9"/>
    <w:rsid w:val="009A3F18"/>
    <w:rsid w:val="009A42AF"/>
    <w:rsid w:val="009A4DB4"/>
    <w:rsid w:val="009A4F8A"/>
    <w:rsid w:val="009A5348"/>
    <w:rsid w:val="009A58A7"/>
    <w:rsid w:val="009A607A"/>
    <w:rsid w:val="009A64A5"/>
    <w:rsid w:val="009A6842"/>
    <w:rsid w:val="009A74A4"/>
    <w:rsid w:val="009A776A"/>
    <w:rsid w:val="009A7A10"/>
    <w:rsid w:val="009A7A54"/>
    <w:rsid w:val="009A7B6E"/>
    <w:rsid w:val="009A7B90"/>
    <w:rsid w:val="009B00C8"/>
    <w:rsid w:val="009B079E"/>
    <w:rsid w:val="009B0A79"/>
    <w:rsid w:val="009B0BE4"/>
    <w:rsid w:val="009B0E30"/>
    <w:rsid w:val="009B1471"/>
    <w:rsid w:val="009B15C5"/>
    <w:rsid w:val="009B2126"/>
    <w:rsid w:val="009B2335"/>
    <w:rsid w:val="009B2688"/>
    <w:rsid w:val="009B281C"/>
    <w:rsid w:val="009B2850"/>
    <w:rsid w:val="009B29E6"/>
    <w:rsid w:val="009B2C2B"/>
    <w:rsid w:val="009B349B"/>
    <w:rsid w:val="009B383F"/>
    <w:rsid w:val="009B42BF"/>
    <w:rsid w:val="009B48D9"/>
    <w:rsid w:val="009B4B2F"/>
    <w:rsid w:val="009B4DD4"/>
    <w:rsid w:val="009B4EBD"/>
    <w:rsid w:val="009B52AD"/>
    <w:rsid w:val="009B5C5C"/>
    <w:rsid w:val="009B6259"/>
    <w:rsid w:val="009B6407"/>
    <w:rsid w:val="009B6EF0"/>
    <w:rsid w:val="009B732D"/>
    <w:rsid w:val="009B73D8"/>
    <w:rsid w:val="009B73D9"/>
    <w:rsid w:val="009B74AE"/>
    <w:rsid w:val="009B770D"/>
    <w:rsid w:val="009B7D14"/>
    <w:rsid w:val="009C0BB4"/>
    <w:rsid w:val="009C0CC6"/>
    <w:rsid w:val="009C11E5"/>
    <w:rsid w:val="009C12C5"/>
    <w:rsid w:val="009C2602"/>
    <w:rsid w:val="009C26A4"/>
    <w:rsid w:val="009C299C"/>
    <w:rsid w:val="009C2A1B"/>
    <w:rsid w:val="009C2E74"/>
    <w:rsid w:val="009C3525"/>
    <w:rsid w:val="009C3E7C"/>
    <w:rsid w:val="009C448A"/>
    <w:rsid w:val="009C4DA8"/>
    <w:rsid w:val="009C5A29"/>
    <w:rsid w:val="009C5D26"/>
    <w:rsid w:val="009C5E96"/>
    <w:rsid w:val="009C608D"/>
    <w:rsid w:val="009C6539"/>
    <w:rsid w:val="009C6BF6"/>
    <w:rsid w:val="009C7506"/>
    <w:rsid w:val="009C7C6A"/>
    <w:rsid w:val="009C7EC0"/>
    <w:rsid w:val="009D030F"/>
    <w:rsid w:val="009D03DA"/>
    <w:rsid w:val="009D0FE5"/>
    <w:rsid w:val="009D106E"/>
    <w:rsid w:val="009D1244"/>
    <w:rsid w:val="009D199A"/>
    <w:rsid w:val="009D1FE2"/>
    <w:rsid w:val="009D21AE"/>
    <w:rsid w:val="009D2310"/>
    <w:rsid w:val="009D2A3E"/>
    <w:rsid w:val="009D2B6C"/>
    <w:rsid w:val="009D2E5C"/>
    <w:rsid w:val="009D38F9"/>
    <w:rsid w:val="009D3C64"/>
    <w:rsid w:val="009D421A"/>
    <w:rsid w:val="009D45B1"/>
    <w:rsid w:val="009D5530"/>
    <w:rsid w:val="009D6782"/>
    <w:rsid w:val="009D6C06"/>
    <w:rsid w:val="009D6EDA"/>
    <w:rsid w:val="009D736E"/>
    <w:rsid w:val="009D74F9"/>
    <w:rsid w:val="009D754D"/>
    <w:rsid w:val="009D785B"/>
    <w:rsid w:val="009D7C5F"/>
    <w:rsid w:val="009E075D"/>
    <w:rsid w:val="009E0AE0"/>
    <w:rsid w:val="009E0EC6"/>
    <w:rsid w:val="009E1AC0"/>
    <w:rsid w:val="009E1E30"/>
    <w:rsid w:val="009E1F30"/>
    <w:rsid w:val="009E2354"/>
    <w:rsid w:val="009E2940"/>
    <w:rsid w:val="009E2AF9"/>
    <w:rsid w:val="009E2CB3"/>
    <w:rsid w:val="009E3A9F"/>
    <w:rsid w:val="009E3AE1"/>
    <w:rsid w:val="009E3EAC"/>
    <w:rsid w:val="009E4042"/>
    <w:rsid w:val="009E41E0"/>
    <w:rsid w:val="009E4C00"/>
    <w:rsid w:val="009E4C40"/>
    <w:rsid w:val="009E5086"/>
    <w:rsid w:val="009E50EA"/>
    <w:rsid w:val="009E55D5"/>
    <w:rsid w:val="009E638F"/>
    <w:rsid w:val="009E656C"/>
    <w:rsid w:val="009E68D3"/>
    <w:rsid w:val="009E70C4"/>
    <w:rsid w:val="009E7206"/>
    <w:rsid w:val="009E75ED"/>
    <w:rsid w:val="009E7B15"/>
    <w:rsid w:val="009F145D"/>
    <w:rsid w:val="009F14F7"/>
    <w:rsid w:val="009F1C14"/>
    <w:rsid w:val="009F1FB9"/>
    <w:rsid w:val="009F202A"/>
    <w:rsid w:val="009F28F4"/>
    <w:rsid w:val="009F2DFD"/>
    <w:rsid w:val="009F33B4"/>
    <w:rsid w:val="009F3FF1"/>
    <w:rsid w:val="009F48B5"/>
    <w:rsid w:val="009F4BAF"/>
    <w:rsid w:val="009F5001"/>
    <w:rsid w:val="009F5CDC"/>
    <w:rsid w:val="009F602B"/>
    <w:rsid w:val="009F690C"/>
    <w:rsid w:val="009F6BCE"/>
    <w:rsid w:val="009F7542"/>
    <w:rsid w:val="009F7BFB"/>
    <w:rsid w:val="009F7F30"/>
    <w:rsid w:val="00A002AD"/>
    <w:rsid w:val="00A00312"/>
    <w:rsid w:val="00A003EF"/>
    <w:rsid w:val="00A00585"/>
    <w:rsid w:val="00A00A59"/>
    <w:rsid w:val="00A00C6D"/>
    <w:rsid w:val="00A014A0"/>
    <w:rsid w:val="00A01C0A"/>
    <w:rsid w:val="00A01D5E"/>
    <w:rsid w:val="00A01F03"/>
    <w:rsid w:val="00A02376"/>
    <w:rsid w:val="00A023A2"/>
    <w:rsid w:val="00A025D5"/>
    <w:rsid w:val="00A029CB"/>
    <w:rsid w:val="00A02F0A"/>
    <w:rsid w:val="00A03122"/>
    <w:rsid w:val="00A03827"/>
    <w:rsid w:val="00A03DD8"/>
    <w:rsid w:val="00A0442B"/>
    <w:rsid w:val="00A0476F"/>
    <w:rsid w:val="00A059E1"/>
    <w:rsid w:val="00A05E23"/>
    <w:rsid w:val="00A05F62"/>
    <w:rsid w:val="00A0630E"/>
    <w:rsid w:val="00A06A58"/>
    <w:rsid w:val="00A06C62"/>
    <w:rsid w:val="00A06D82"/>
    <w:rsid w:val="00A07CC4"/>
    <w:rsid w:val="00A105A7"/>
    <w:rsid w:val="00A10771"/>
    <w:rsid w:val="00A109FD"/>
    <w:rsid w:val="00A10A91"/>
    <w:rsid w:val="00A11261"/>
    <w:rsid w:val="00A11625"/>
    <w:rsid w:val="00A126E7"/>
    <w:rsid w:val="00A12902"/>
    <w:rsid w:val="00A13403"/>
    <w:rsid w:val="00A13CE0"/>
    <w:rsid w:val="00A142D7"/>
    <w:rsid w:val="00A14565"/>
    <w:rsid w:val="00A1457E"/>
    <w:rsid w:val="00A14F2E"/>
    <w:rsid w:val="00A15323"/>
    <w:rsid w:val="00A15528"/>
    <w:rsid w:val="00A158A6"/>
    <w:rsid w:val="00A16248"/>
    <w:rsid w:val="00A16A80"/>
    <w:rsid w:val="00A16C7C"/>
    <w:rsid w:val="00A16CF1"/>
    <w:rsid w:val="00A16DBB"/>
    <w:rsid w:val="00A17B95"/>
    <w:rsid w:val="00A17C64"/>
    <w:rsid w:val="00A20C42"/>
    <w:rsid w:val="00A213CC"/>
    <w:rsid w:val="00A2170F"/>
    <w:rsid w:val="00A21A0B"/>
    <w:rsid w:val="00A22039"/>
    <w:rsid w:val="00A221C0"/>
    <w:rsid w:val="00A22CA1"/>
    <w:rsid w:val="00A22DFD"/>
    <w:rsid w:val="00A230CC"/>
    <w:rsid w:val="00A23895"/>
    <w:rsid w:val="00A2407D"/>
    <w:rsid w:val="00A25145"/>
    <w:rsid w:val="00A251C7"/>
    <w:rsid w:val="00A25C91"/>
    <w:rsid w:val="00A25D19"/>
    <w:rsid w:val="00A25E35"/>
    <w:rsid w:val="00A25F17"/>
    <w:rsid w:val="00A261A3"/>
    <w:rsid w:val="00A261C1"/>
    <w:rsid w:val="00A266A2"/>
    <w:rsid w:val="00A268A8"/>
    <w:rsid w:val="00A26C3E"/>
    <w:rsid w:val="00A26D33"/>
    <w:rsid w:val="00A272E2"/>
    <w:rsid w:val="00A274DA"/>
    <w:rsid w:val="00A305A1"/>
    <w:rsid w:val="00A30605"/>
    <w:rsid w:val="00A319F3"/>
    <w:rsid w:val="00A31CE5"/>
    <w:rsid w:val="00A31DC9"/>
    <w:rsid w:val="00A323A8"/>
    <w:rsid w:val="00A3285B"/>
    <w:rsid w:val="00A328CC"/>
    <w:rsid w:val="00A32ABC"/>
    <w:rsid w:val="00A32DDF"/>
    <w:rsid w:val="00A333C5"/>
    <w:rsid w:val="00A33A11"/>
    <w:rsid w:val="00A33CA0"/>
    <w:rsid w:val="00A3427D"/>
    <w:rsid w:val="00A3472E"/>
    <w:rsid w:val="00A354E5"/>
    <w:rsid w:val="00A35B46"/>
    <w:rsid w:val="00A35C1C"/>
    <w:rsid w:val="00A35CF3"/>
    <w:rsid w:val="00A3647C"/>
    <w:rsid w:val="00A3671E"/>
    <w:rsid w:val="00A36A34"/>
    <w:rsid w:val="00A36A76"/>
    <w:rsid w:val="00A36AE5"/>
    <w:rsid w:val="00A36BD4"/>
    <w:rsid w:val="00A36D7C"/>
    <w:rsid w:val="00A3782B"/>
    <w:rsid w:val="00A37963"/>
    <w:rsid w:val="00A37A10"/>
    <w:rsid w:val="00A37AA3"/>
    <w:rsid w:val="00A37F32"/>
    <w:rsid w:val="00A40C1B"/>
    <w:rsid w:val="00A40C77"/>
    <w:rsid w:val="00A40D12"/>
    <w:rsid w:val="00A4147C"/>
    <w:rsid w:val="00A41657"/>
    <w:rsid w:val="00A41B76"/>
    <w:rsid w:val="00A4271D"/>
    <w:rsid w:val="00A427DD"/>
    <w:rsid w:val="00A42C44"/>
    <w:rsid w:val="00A4384C"/>
    <w:rsid w:val="00A4528C"/>
    <w:rsid w:val="00A45745"/>
    <w:rsid w:val="00A458DC"/>
    <w:rsid w:val="00A45F4D"/>
    <w:rsid w:val="00A461E7"/>
    <w:rsid w:val="00A47665"/>
    <w:rsid w:val="00A47B73"/>
    <w:rsid w:val="00A5040D"/>
    <w:rsid w:val="00A51049"/>
    <w:rsid w:val="00A5104D"/>
    <w:rsid w:val="00A512B0"/>
    <w:rsid w:val="00A519BB"/>
    <w:rsid w:val="00A51B64"/>
    <w:rsid w:val="00A521A4"/>
    <w:rsid w:val="00A52885"/>
    <w:rsid w:val="00A53642"/>
    <w:rsid w:val="00A5407A"/>
    <w:rsid w:val="00A5432B"/>
    <w:rsid w:val="00A5432D"/>
    <w:rsid w:val="00A54AA1"/>
    <w:rsid w:val="00A54B43"/>
    <w:rsid w:val="00A54F19"/>
    <w:rsid w:val="00A55060"/>
    <w:rsid w:val="00A55BBE"/>
    <w:rsid w:val="00A56093"/>
    <w:rsid w:val="00A560E3"/>
    <w:rsid w:val="00A563BB"/>
    <w:rsid w:val="00A568AD"/>
    <w:rsid w:val="00A57A2A"/>
    <w:rsid w:val="00A606C8"/>
    <w:rsid w:val="00A61211"/>
    <w:rsid w:val="00A6139D"/>
    <w:rsid w:val="00A61B73"/>
    <w:rsid w:val="00A61C91"/>
    <w:rsid w:val="00A61D84"/>
    <w:rsid w:val="00A623CC"/>
    <w:rsid w:val="00A62768"/>
    <w:rsid w:val="00A630C1"/>
    <w:rsid w:val="00A631C5"/>
    <w:rsid w:val="00A638F3"/>
    <w:rsid w:val="00A64066"/>
    <w:rsid w:val="00A64C09"/>
    <w:rsid w:val="00A64DD6"/>
    <w:rsid w:val="00A64E5D"/>
    <w:rsid w:val="00A65529"/>
    <w:rsid w:val="00A65996"/>
    <w:rsid w:val="00A660E5"/>
    <w:rsid w:val="00A662B3"/>
    <w:rsid w:val="00A66F84"/>
    <w:rsid w:val="00A67299"/>
    <w:rsid w:val="00A677C2"/>
    <w:rsid w:val="00A67BCB"/>
    <w:rsid w:val="00A70CAD"/>
    <w:rsid w:val="00A70F2F"/>
    <w:rsid w:val="00A71BB0"/>
    <w:rsid w:val="00A71D0E"/>
    <w:rsid w:val="00A71D77"/>
    <w:rsid w:val="00A721B9"/>
    <w:rsid w:val="00A72382"/>
    <w:rsid w:val="00A7238B"/>
    <w:rsid w:val="00A729E4"/>
    <w:rsid w:val="00A72D4F"/>
    <w:rsid w:val="00A72DE1"/>
    <w:rsid w:val="00A73479"/>
    <w:rsid w:val="00A73494"/>
    <w:rsid w:val="00A74208"/>
    <w:rsid w:val="00A746C9"/>
    <w:rsid w:val="00A754CE"/>
    <w:rsid w:val="00A7589B"/>
    <w:rsid w:val="00A75FFE"/>
    <w:rsid w:val="00A76349"/>
    <w:rsid w:val="00A76B4C"/>
    <w:rsid w:val="00A7762F"/>
    <w:rsid w:val="00A77874"/>
    <w:rsid w:val="00A8015E"/>
    <w:rsid w:val="00A8157D"/>
    <w:rsid w:val="00A81978"/>
    <w:rsid w:val="00A81C30"/>
    <w:rsid w:val="00A82031"/>
    <w:rsid w:val="00A822D9"/>
    <w:rsid w:val="00A82803"/>
    <w:rsid w:val="00A8286F"/>
    <w:rsid w:val="00A82E79"/>
    <w:rsid w:val="00A83333"/>
    <w:rsid w:val="00A833CB"/>
    <w:rsid w:val="00A83A28"/>
    <w:rsid w:val="00A84198"/>
    <w:rsid w:val="00A84237"/>
    <w:rsid w:val="00A84581"/>
    <w:rsid w:val="00A845C2"/>
    <w:rsid w:val="00A8476D"/>
    <w:rsid w:val="00A858D7"/>
    <w:rsid w:val="00A85ACF"/>
    <w:rsid w:val="00A8610D"/>
    <w:rsid w:val="00A86114"/>
    <w:rsid w:val="00A86325"/>
    <w:rsid w:val="00A86966"/>
    <w:rsid w:val="00A87283"/>
    <w:rsid w:val="00A87584"/>
    <w:rsid w:val="00A8766D"/>
    <w:rsid w:val="00A87AAF"/>
    <w:rsid w:val="00A90240"/>
    <w:rsid w:val="00A906F2"/>
    <w:rsid w:val="00A90782"/>
    <w:rsid w:val="00A90F8F"/>
    <w:rsid w:val="00A91A9F"/>
    <w:rsid w:val="00A91C16"/>
    <w:rsid w:val="00A9220D"/>
    <w:rsid w:val="00A9277B"/>
    <w:rsid w:val="00A92C11"/>
    <w:rsid w:val="00A93035"/>
    <w:rsid w:val="00A932A9"/>
    <w:rsid w:val="00A9330C"/>
    <w:rsid w:val="00A934E8"/>
    <w:rsid w:val="00A9378C"/>
    <w:rsid w:val="00A93A5F"/>
    <w:rsid w:val="00A940E8"/>
    <w:rsid w:val="00A94132"/>
    <w:rsid w:val="00A94259"/>
    <w:rsid w:val="00A94E4C"/>
    <w:rsid w:val="00A94EE8"/>
    <w:rsid w:val="00A95633"/>
    <w:rsid w:val="00A95B87"/>
    <w:rsid w:val="00A9600F"/>
    <w:rsid w:val="00A960DD"/>
    <w:rsid w:val="00A961B6"/>
    <w:rsid w:val="00A966EC"/>
    <w:rsid w:val="00A97272"/>
    <w:rsid w:val="00A97AC4"/>
    <w:rsid w:val="00A97B07"/>
    <w:rsid w:val="00AA0414"/>
    <w:rsid w:val="00AA0572"/>
    <w:rsid w:val="00AA0DB8"/>
    <w:rsid w:val="00AA116F"/>
    <w:rsid w:val="00AA1709"/>
    <w:rsid w:val="00AA1A1C"/>
    <w:rsid w:val="00AA1DCC"/>
    <w:rsid w:val="00AA1FB8"/>
    <w:rsid w:val="00AA229B"/>
    <w:rsid w:val="00AA2FD8"/>
    <w:rsid w:val="00AA3374"/>
    <w:rsid w:val="00AA3BD0"/>
    <w:rsid w:val="00AA3D0F"/>
    <w:rsid w:val="00AA489C"/>
    <w:rsid w:val="00AA4D6A"/>
    <w:rsid w:val="00AA4DE8"/>
    <w:rsid w:val="00AA59AB"/>
    <w:rsid w:val="00AA5A25"/>
    <w:rsid w:val="00AA5BDE"/>
    <w:rsid w:val="00AA5E93"/>
    <w:rsid w:val="00AA6FFA"/>
    <w:rsid w:val="00AA71CC"/>
    <w:rsid w:val="00AA73C9"/>
    <w:rsid w:val="00AA77B6"/>
    <w:rsid w:val="00AA7D2B"/>
    <w:rsid w:val="00AB03B9"/>
    <w:rsid w:val="00AB063E"/>
    <w:rsid w:val="00AB083D"/>
    <w:rsid w:val="00AB1106"/>
    <w:rsid w:val="00AB1123"/>
    <w:rsid w:val="00AB123B"/>
    <w:rsid w:val="00AB17E2"/>
    <w:rsid w:val="00AB1956"/>
    <w:rsid w:val="00AB1B02"/>
    <w:rsid w:val="00AB1C14"/>
    <w:rsid w:val="00AB2096"/>
    <w:rsid w:val="00AB28A9"/>
    <w:rsid w:val="00AB2C01"/>
    <w:rsid w:val="00AB30E1"/>
    <w:rsid w:val="00AB3165"/>
    <w:rsid w:val="00AB3924"/>
    <w:rsid w:val="00AB3C3E"/>
    <w:rsid w:val="00AB3E0F"/>
    <w:rsid w:val="00AB44D1"/>
    <w:rsid w:val="00AB45DB"/>
    <w:rsid w:val="00AB48FF"/>
    <w:rsid w:val="00AB4A9F"/>
    <w:rsid w:val="00AB4CC8"/>
    <w:rsid w:val="00AB5044"/>
    <w:rsid w:val="00AB50C9"/>
    <w:rsid w:val="00AB53D2"/>
    <w:rsid w:val="00AB55F8"/>
    <w:rsid w:val="00AB6050"/>
    <w:rsid w:val="00AB63DC"/>
    <w:rsid w:val="00AB65FD"/>
    <w:rsid w:val="00AB6FF1"/>
    <w:rsid w:val="00AB72D8"/>
    <w:rsid w:val="00AB74E7"/>
    <w:rsid w:val="00AB76CC"/>
    <w:rsid w:val="00AB7E66"/>
    <w:rsid w:val="00AB7FE6"/>
    <w:rsid w:val="00AC0932"/>
    <w:rsid w:val="00AC0E1D"/>
    <w:rsid w:val="00AC0E4F"/>
    <w:rsid w:val="00AC1F62"/>
    <w:rsid w:val="00AC246F"/>
    <w:rsid w:val="00AC24C8"/>
    <w:rsid w:val="00AC296F"/>
    <w:rsid w:val="00AC2ACB"/>
    <w:rsid w:val="00AC3109"/>
    <w:rsid w:val="00AC3865"/>
    <w:rsid w:val="00AC3A2C"/>
    <w:rsid w:val="00AC421F"/>
    <w:rsid w:val="00AC4262"/>
    <w:rsid w:val="00AC42AF"/>
    <w:rsid w:val="00AC432A"/>
    <w:rsid w:val="00AC450D"/>
    <w:rsid w:val="00AC4BCD"/>
    <w:rsid w:val="00AC4DFC"/>
    <w:rsid w:val="00AC535C"/>
    <w:rsid w:val="00AC53C7"/>
    <w:rsid w:val="00AC58AB"/>
    <w:rsid w:val="00AC5A48"/>
    <w:rsid w:val="00AC5AE3"/>
    <w:rsid w:val="00AC5C4C"/>
    <w:rsid w:val="00AC5F0F"/>
    <w:rsid w:val="00AC6796"/>
    <w:rsid w:val="00AC67A1"/>
    <w:rsid w:val="00AC6BDA"/>
    <w:rsid w:val="00AC75E0"/>
    <w:rsid w:val="00AC7965"/>
    <w:rsid w:val="00AD0400"/>
    <w:rsid w:val="00AD07EF"/>
    <w:rsid w:val="00AD09CA"/>
    <w:rsid w:val="00AD09D5"/>
    <w:rsid w:val="00AD0BFA"/>
    <w:rsid w:val="00AD1AB8"/>
    <w:rsid w:val="00AD2082"/>
    <w:rsid w:val="00AD335C"/>
    <w:rsid w:val="00AD3DCB"/>
    <w:rsid w:val="00AD3E6C"/>
    <w:rsid w:val="00AD58F5"/>
    <w:rsid w:val="00AD5973"/>
    <w:rsid w:val="00AD5B98"/>
    <w:rsid w:val="00AD5D96"/>
    <w:rsid w:val="00AD614F"/>
    <w:rsid w:val="00AD6B30"/>
    <w:rsid w:val="00AD6E5D"/>
    <w:rsid w:val="00AD6F23"/>
    <w:rsid w:val="00AD6FC5"/>
    <w:rsid w:val="00AD71DD"/>
    <w:rsid w:val="00AD71FC"/>
    <w:rsid w:val="00AD73E2"/>
    <w:rsid w:val="00AE0A16"/>
    <w:rsid w:val="00AE0A41"/>
    <w:rsid w:val="00AE0C87"/>
    <w:rsid w:val="00AE14F6"/>
    <w:rsid w:val="00AE191B"/>
    <w:rsid w:val="00AE1D2E"/>
    <w:rsid w:val="00AE230C"/>
    <w:rsid w:val="00AE3BCC"/>
    <w:rsid w:val="00AE3C2E"/>
    <w:rsid w:val="00AE40BE"/>
    <w:rsid w:val="00AE4125"/>
    <w:rsid w:val="00AE4816"/>
    <w:rsid w:val="00AE4993"/>
    <w:rsid w:val="00AE49B8"/>
    <w:rsid w:val="00AE4EDF"/>
    <w:rsid w:val="00AE5869"/>
    <w:rsid w:val="00AE5D79"/>
    <w:rsid w:val="00AE6715"/>
    <w:rsid w:val="00AE6D72"/>
    <w:rsid w:val="00AE7D23"/>
    <w:rsid w:val="00AF0B84"/>
    <w:rsid w:val="00AF0E02"/>
    <w:rsid w:val="00AF1A00"/>
    <w:rsid w:val="00AF249D"/>
    <w:rsid w:val="00AF2EC2"/>
    <w:rsid w:val="00AF30B6"/>
    <w:rsid w:val="00AF3840"/>
    <w:rsid w:val="00AF3CA1"/>
    <w:rsid w:val="00AF4104"/>
    <w:rsid w:val="00AF4249"/>
    <w:rsid w:val="00AF442E"/>
    <w:rsid w:val="00AF4717"/>
    <w:rsid w:val="00AF48F8"/>
    <w:rsid w:val="00AF56CD"/>
    <w:rsid w:val="00AF5B74"/>
    <w:rsid w:val="00AF5F00"/>
    <w:rsid w:val="00AF6122"/>
    <w:rsid w:val="00AF63C7"/>
    <w:rsid w:val="00AF66BA"/>
    <w:rsid w:val="00AF6D32"/>
    <w:rsid w:val="00AF6DF8"/>
    <w:rsid w:val="00AF72CE"/>
    <w:rsid w:val="00AF7A80"/>
    <w:rsid w:val="00AF7D4D"/>
    <w:rsid w:val="00B00782"/>
    <w:rsid w:val="00B00AFC"/>
    <w:rsid w:val="00B00FEC"/>
    <w:rsid w:val="00B01560"/>
    <w:rsid w:val="00B0185B"/>
    <w:rsid w:val="00B01A56"/>
    <w:rsid w:val="00B01B8E"/>
    <w:rsid w:val="00B01D00"/>
    <w:rsid w:val="00B020E3"/>
    <w:rsid w:val="00B02BBE"/>
    <w:rsid w:val="00B02BD6"/>
    <w:rsid w:val="00B037D4"/>
    <w:rsid w:val="00B038BD"/>
    <w:rsid w:val="00B03BFF"/>
    <w:rsid w:val="00B03C93"/>
    <w:rsid w:val="00B03DF9"/>
    <w:rsid w:val="00B03F47"/>
    <w:rsid w:val="00B04185"/>
    <w:rsid w:val="00B04593"/>
    <w:rsid w:val="00B04814"/>
    <w:rsid w:val="00B0502D"/>
    <w:rsid w:val="00B052C5"/>
    <w:rsid w:val="00B056ED"/>
    <w:rsid w:val="00B05D05"/>
    <w:rsid w:val="00B06015"/>
    <w:rsid w:val="00B06856"/>
    <w:rsid w:val="00B06E67"/>
    <w:rsid w:val="00B07136"/>
    <w:rsid w:val="00B07477"/>
    <w:rsid w:val="00B07480"/>
    <w:rsid w:val="00B07781"/>
    <w:rsid w:val="00B07936"/>
    <w:rsid w:val="00B07D37"/>
    <w:rsid w:val="00B07EE2"/>
    <w:rsid w:val="00B106F5"/>
    <w:rsid w:val="00B10CFE"/>
    <w:rsid w:val="00B112FA"/>
    <w:rsid w:val="00B11A26"/>
    <w:rsid w:val="00B11B04"/>
    <w:rsid w:val="00B123AF"/>
    <w:rsid w:val="00B12533"/>
    <w:rsid w:val="00B12D49"/>
    <w:rsid w:val="00B13323"/>
    <w:rsid w:val="00B138C2"/>
    <w:rsid w:val="00B14D25"/>
    <w:rsid w:val="00B1500C"/>
    <w:rsid w:val="00B1533C"/>
    <w:rsid w:val="00B15EED"/>
    <w:rsid w:val="00B15F11"/>
    <w:rsid w:val="00B15FCC"/>
    <w:rsid w:val="00B16052"/>
    <w:rsid w:val="00B160F5"/>
    <w:rsid w:val="00B16818"/>
    <w:rsid w:val="00B1695F"/>
    <w:rsid w:val="00B16FBB"/>
    <w:rsid w:val="00B176D1"/>
    <w:rsid w:val="00B17705"/>
    <w:rsid w:val="00B17D63"/>
    <w:rsid w:val="00B17D94"/>
    <w:rsid w:val="00B17E1A"/>
    <w:rsid w:val="00B20A88"/>
    <w:rsid w:val="00B2157A"/>
    <w:rsid w:val="00B21817"/>
    <w:rsid w:val="00B21DC3"/>
    <w:rsid w:val="00B220F4"/>
    <w:rsid w:val="00B2249C"/>
    <w:rsid w:val="00B228A0"/>
    <w:rsid w:val="00B22E49"/>
    <w:rsid w:val="00B23321"/>
    <w:rsid w:val="00B2348E"/>
    <w:rsid w:val="00B23594"/>
    <w:rsid w:val="00B236FD"/>
    <w:rsid w:val="00B23997"/>
    <w:rsid w:val="00B23D76"/>
    <w:rsid w:val="00B24B5B"/>
    <w:rsid w:val="00B25CD7"/>
    <w:rsid w:val="00B25D89"/>
    <w:rsid w:val="00B267EB"/>
    <w:rsid w:val="00B2698D"/>
    <w:rsid w:val="00B26FDF"/>
    <w:rsid w:val="00B278E0"/>
    <w:rsid w:val="00B27A97"/>
    <w:rsid w:val="00B30A70"/>
    <w:rsid w:val="00B31127"/>
    <w:rsid w:val="00B32114"/>
    <w:rsid w:val="00B326AD"/>
    <w:rsid w:val="00B32E71"/>
    <w:rsid w:val="00B33D7F"/>
    <w:rsid w:val="00B34FBF"/>
    <w:rsid w:val="00B351A9"/>
    <w:rsid w:val="00B35483"/>
    <w:rsid w:val="00B36574"/>
    <w:rsid w:val="00B36B05"/>
    <w:rsid w:val="00B37E28"/>
    <w:rsid w:val="00B37F9D"/>
    <w:rsid w:val="00B37FB9"/>
    <w:rsid w:val="00B40BCA"/>
    <w:rsid w:val="00B40EC6"/>
    <w:rsid w:val="00B419B1"/>
    <w:rsid w:val="00B419E6"/>
    <w:rsid w:val="00B42148"/>
    <w:rsid w:val="00B421F1"/>
    <w:rsid w:val="00B4292E"/>
    <w:rsid w:val="00B4323F"/>
    <w:rsid w:val="00B43417"/>
    <w:rsid w:val="00B43725"/>
    <w:rsid w:val="00B4374E"/>
    <w:rsid w:val="00B43C23"/>
    <w:rsid w:val="00B44036"/>
    <w:rsid w:val="00B44799"/>
    <w:rsid w:val="00B449FF"/>
    <w:rsid w:val="00B4526F"/>
    <w:rsid w:val="00B45536"/>
    <w:rsid w:val="00B456F3"/>
    <w:rsid w:val="00B45A82"/>
    <w:rsid w:val="00B45DB9"/>
    <w:rsid w:val="00B46048"/>
    <w:rsid w:val="00B46402"/>
    <w:rsid w:val="00B46BD5"/>
    <w:rsid w:val="00B46F13"/>
    <w:rsid w:val="00B4743A"/>
    <w:rsid w:val="00B475A1"/>
    <w:rsid w:val="00B503C9"/>
    <w:rsid w:val="00B50CD2"/>
    <w:rsid w:val="00B50D41"/>
    <w:rsid w:val="00B511F9"/>
    <w:rsid w:val="00B516E7"/>
    <w:rsid w:val="00B51B09"/>
    <w:rsid w:val="00B521AC"/>
    <w:rsid w:val="00B52C1A"/>
    <w:rsid w:val="00B52CA5"/>
    <w:rsid w:val="00B52CDB"/>
    <w:rsid w:val="00B5351B"/>
    <w:rsid w:val="00B53E11"/>
    <w:rsid w:val="00B54605"/>
    <w:rsid w:val="00B54990"/>
    <w:rsid w:val="00B55671"/>
    <w:rsid w:val="00B55B24"/>
    <w:rsid w:val="00B56477"/>
    <w:rsid w:val="00B5662D"/>
    <w:rsid w:val="00B56815"/>
    <w:rsid w:val="00B56D0B"/>
    <w:rsid w:val="00B56D0D"/>
    <w:rsid w:val="00B571B3"/>
    <w:rsid w:val="00B57226"/>
    <w:rsid w:val="00B579A5"/>
    <w:rsid w:val="00B57D6D"/>
    <w:rsid w:val="00B57D77"/>
    <w:rsid w:val="00B60DAF"/>
    <w:rsid w:val="00B60EC5"/>
    <w:rsid w:val="00B61366"/>
    <w:rsid w:val="00B61476"/>
    <w:rsid w:val="00B6165C"/>
    <w:rsid w:val="00B61873"/>
    <w:rsid w:val="00B618E7"/>
    <w:rsid w:val="00B61B47"/>
    <w:rsid w:val="00B61FD3"/>
    <w:rsid w:val="00B628B1"/>
    <w:rsid w:val="00B63B99"/>
    <w:rsid w:val="00B63C9B"/>
    <w:rsid w:val="00B646A5"/>
    <w:rsid w:val="00B64A81"/>
    <w:rsid w:val="00B64BFD"/>
    <w:rsid w:val="00B653DA"/>
    <w:rsid w:val="00B655C8"/>
    <w:rsid w:val="00B659BD"/>
    <w:rsid w:val="00B65AC5"/>
    <w:rsid w:val="00B65EAE"/>
    <w:rsid w:val="00B66327"/>
    <w:rsid w:val="00B67B3A"/>
    <w:rsid w:val="00B70999"/>
    <w:rsid w:val="00B70B15"/>
    <w:rsid w:val="00B70F22"/>
    <w:rsid w:val="00B710B6"/>
    <w:rsid w:val="00B71762"/>
    <w:rsid w:val="00B71D55"/>
    <w:rsid w:val="00B7328E"/>
    <w:rsid w:val="00B7337F"/>
    <w:rsid w:val="00B736CA"/>
    <w:rsid w:val="00B7389D"/>
    <w:rsid w:val="00B75B37"/>
    <w:rsid w:val="00B76D75"/>
    <w:rsid w:val="00B77256"/>
    <w:rsid w:val="00B8021C"/>
    <w:rsid w:val="00B803AB"/>
    <w:rsid w:val="00B80C04"/>
    <w:rsid w:val="00B81642"/>
    <w:rsid w:val="00B8182E"/>
    <w:rsid w:val="00B818A5"/>
    <w:rsid w:val="00B81914"/>
    <w:rsid w:val="00B828FD"/>
    <w:rsid w:val="00B82D93"/>
    <w:rsid w:val="00B82E17"/>
    <w:rsid w:val="00B8332D"/>
    <w:rsid w:val="00B83594"/>
    <w:rsid w:val="00B8396F"/>
    <w:rsid w:val="00B83AAA"/>
    <w:rsid w:val="00B83B9E"/>
    <w:rsid w:val="00B842F3"/>
    <w:rsid w:val="00B846BE"/>
    <w:rsid w:val="00B84A57"/>
    <w:rsid w:val="00B856D8"/>
    <w:rsid w:val="00B85E45"/>
    <w:rsid w:val="00B86079"/>
    <w:rsid w:val="00B8632E"/>
    <w:rsid w:val="00B8716E"/>
    <w:rsid w:val="00B8755A"/>
    <w:rsid w:val="00B876CA"/>
    <w:rsid w:val="00B87CE0"/>
    <w:rsid w:val="00B9027F"/>
    <w:rsid w:val="00B905E0"/>
    <w:rsid w:val="00B907B7"/>
    <w:rsid w:val="00B90C34"/>
    <w:rsid w:val="00B90D52"/>
    <w:rsid w:val="00B91378"/>
    <w:rsid w:val="00B91929"/>
    <w:rsid w:val="00B91AE0"/>
    <w:rsid w:val="00B91B66"/>
    <w:rsid w:val="00B91EDE"/>
    <w:rsid w:val="00B93023"/>
    <w:rsid w:val="00B93291"/>
    <w:rsid w:val="00B93399"/>
    <w:rsid w:val="00B93D8D"/>
    <w:rsid w:val="00B9400F"/>
    <w:rsid w:val="00B94B95"/>
    <w:rsid w:val="00B95D19"/>
    <w:rsid w:val="00B95E37"/>
    <w:rsid w:val="00B96606"/>
    <w:rsid w:val="00B9689D"/>
    <w:rsid w:val="00B97980"/>
    <w:rsid w:val="00B97C93"/>
    <w:rsid w:val="00B97E5D"/>
    <w:rsid w:val="00BA035E"/>
    <w:rsid w:val="00BA0555"/>
    <w:rsid w:val="00BA081A"/>
    <w:rsid w:val="00BA095E"/>
    <w:rsid w:val="00BA1909"/>
    <w:rsid w:val="00BA19D6"/>
    <w:rsid w:val="00BA208D"/>
    <w:rsid w:val="00BA20DA"/>
    <w:rsid w:val="00BA2871"/>
    <w:rsid w:val="00BA3212"/>
    <w:rsid w:val="00BA3518"/>
    <w:rsid w:val="00BA596A"/>
    <w:rsid w:val="00BA59F4"/>
    <w:rsid w:val="00BA5B87"/>
    <w:rsid w:val="00BA61B0"/>
    <w:rsid w:val="00BA63AF"/>
    <w:rsid w:val="00BA69D0"/>
    <w:rsid w:val="00BA7122"/>
    <w:rsid w:val="00BA71F4"/>
    <w:rsid w:val="00BA78A5"/>
    <w:rsid w:val="00BB038D"/>
    <w:rsid w:val="00BB085D"/>
    <w:rsid w:val="00BB0E9E"/>
    <w:rsid w:val="00BB15CE"/>
    <w:rsid w:val="00BB1E3F"/>
    <w:rsid w:val="00BB206E"/>
    <w:rsid w:val="00BB2829"/>
    <w:rsid w:val="00BB2833"/>
    <w:rsid w:val="00BB2A15"/>
    <w:rsid w:val="00BB2B06"/>
    <w:rsid w:val="00BB2D30"/>
    <w:rsid w:val="00BB2E5F"/>
    <w:rsid w:val="00BB347D"/>
    <w:rsid w:val="00BB3EE9"/>
    <w:rsid w:val="00BB3F7A"/>
    <w:rsid w:val="00BB4A5C"/>
    <w:rsid w:val="00BB6ADB"/>
    <w:rsid w:val="00BB6CF2"/>
    <w:rsid w:val="00BB713D"/>
    <w:rsid w:val="00BB7A68"/>
    <w:rsid w:val="00BB7FE2"/>
    <w:rsid w:val="00BC1007"/>
    <w:rsid w:val="00BC131A"/>
    <w:rsid w:val="00BC14E7"/>
    <w:rsid w:val="00BC158E"/>
    <w:rsid w:val="00BC196C"/>
    <w:rsid w:val="00BC267F"/>
    <w:rsid w:val="00BC26A3"/>
    <w:rsid w:val="00BC2814"/>
    <w:rsid w:val="00BC2BFA"/>
    <w:rsid w:val="00BC30CE"/>
    <w:rsid w:val="00BC31FE"/>
    <w:rsid w:val="00BC3257"/>
    <w:rsid w:val="00BC3479"/>
    <w:rsid w:val="00BC39D0"/>
    <w:rsid w:val="00BC5014"/>
    <w:rsid w:val="00BC532A"/>
    <w:rsid w:val="00BC545E"/>
    <w:rsid w:val="00BC596D"/>
    <w:rsid w:val="00BC598F"/>
    <w:rsid w:val="00BC5C5C"/>
    <w:rsid w:val="00BC623F"/>
    <w:rsid w:val="00BC6665"/>
    <w:rsid w:val="00BC67A9"/>
    <w:rsid w:val="00BC7054"/>
    <w:rsid w:val="00BC7365"/>
    <w:rsid w:val="00BC73BA"/>
    <w:rsid w:val="00BC7C3F"/>
    <w:rsid w:val="00BD07FA"/>
    <w:rsid w:val="00BD0AEC"/>
    <w:rsid w:val="00BD0F8D"/>
    <w:rsid w:val="00BD1239"/>
    <w:rsid w:val="00BD1313"/>
    <w:rsid w:val="00BD19E2"/>
    <w:rsid w:val="00BD2223"/>
    <w:rsid w:val="00BD2247"/>
    <w:rsid w:val="00BD26C7"/>
    <w:rsid w:val="00BD2B6A"/>
    <w:rsid w:val="00BD3864"/>
    <w:rsid w:val="00BD3E1A"/>
    <w:rsid w:val="00BD416A"/>
    <w:rsid w:val="00BD46AD"/>
    <w:rsid w:val="00BD4751"/>
    <w:rsid w:val="00BD4E4B"/>
    <w:rsid w:val="00BD56B5"/>
    <w:rsid w:val="00BD5D9F"/>
    <w:rsid w:val="00BD607A"/>
    <w:rsid w:val="00BD66A5"/>
    <w:rsid w:val="00BD676D"/>
    <w:rsid w:val="00BD690B"/>
    <w:rsid w:val="00BD6EF6"/>
    <w:rsid w:val="00BD6EF9"/>
    <w:rsid w:val="00BD6F09"/>
    <w:rsid w:val="00BD7292"/>
    <w:rsid w:val="00BE0EC9"/>
    <w:rsid w:val="00BE1427"/>
    <w:rsid w:val="00BE19ED"/>
    <w:rsid w:val="00BE2341"/>
    <w:rsid w:val="00BE2BF2"/>
    <w:rsid w:val="00BE31B9"/>
    <w:rsid w:val="00BE3C7E"/>
    <w:rsid w:val="00BE3E11"/>
    <w:rsid w:val="00BE3F4D"/>
    <w:rsid w:val="00BE4D2D"/>
    <w:rsid w:val="00BE502B"/>
    <w:rsid w:val="00BE5423"/>
    <w:rsid w:val="00BE5770"/>
    <w:rsid w:val="00BE5B2A"/>
    <w:rsid w:val="00BE6A0B"/>
    <w:rsid w:val="00BE6A93"/>
    <w:rsid w:val="00BE6F9B"/>
    <w:rsid w:val="00BE79BE"/>
    <w:rsid w:val="00BE7C02"/>
    <w:rsid w:val="00BE7CB3"/>
    <w:rsid w:val="00BE7EA9"/>
    <w:rsid w:val="00BF0040"/>
    <w:rsid w:val="00BF044D"/>
    <w:rsid w:val="00BF053C"/>
    <w:rsid w:val="00BF0613"/>
    <w:rsid w:val="00BF0F8B"/>
    <w:rsid w:val="00BF15FD"/>
    <w:rsid w:val="00BF246D"/>
    <w:rsid w:val="00BF2A74"/>
    <w:rsid w:val="00BF2C0E"/>
    <w:rsid w:val="00BF3300"/>
    <w:rsid w:val="00BF3901"/>
    <w:rsid w:val="00BF3AA5"/>
    <w:rsid w:val="00BF42CA"/>
    <w:rsid w:val="00BF43E8"/>
    <w:rsid w:val="00BF5D76"/>
    <w:rsid w:val="00BF5D89"/>
    <w:rsid w:val="00BF6C9B"/>
    <w:rsid w:val="00BF6C9D"/>
    <w:rsid w:val="00BF6E62"/>
    <w:rsid w:val="00BF6FA1"/>
    <w:rsid w:val="00BF7582"/>
    <w:rsid w:val="00BF7A3C"/>
    <w:rsid w:val="00C006A4"/>
    <w:rsid w:val="00C00B69"/>
    <w:rsid w:val="00C01188"/>
    <w:rsid w:val="00C018E2"/>
    <w:rsid w:val="00C01C16"/>
    <w:rsid w:val="00C020C3"/>
    <w:rsid w:val="00C021A2"/>
    <w:rsid w:val="00C0224A"/>
    <w:rsid w:val="00C022C7"/>
    <w:rsid w:val="00C0279F"/>
    <w:rsid w:val="00C037E5"/>
    <w:rsid w:val="00C039E8"/>
    <w:rsid w:val="00C03CD2"/>
    <w:rsid w:val="00C04FC1"/>
    <w:rsid w:val="00C051AF"/>
    <w:rsid w:val="00C053FE"/>
    <w:rsid w:val="00C05D52"/>
    <w:rsid w:val="00C066EE"/>
    <w:rsid w:val="00C078DC"/>
    <w:rsid w:val="00C07CE8"/>
    <w:rsid w:val="00C07E73"/>
    <w:rsid w:val="00C115FC"/>
    <w:rsid w:val="00C11A8F"/>
    <w:rsid w:val="00C11B55"/>
    <w:rsid w:val="00C11E13"/>
    <w:rsid w:val="00C124E5"/>
    <w:rsid w:val="00C126C8"/>
    <w:rsid w:val="00C12A0B"/>
    <w:rsid w:val="00C12D00"/>
    <w:rsid w:val="00C12F35"/>
    <w:rsid w:val="00C134E9"/>
    <w:rsid w:val="00C13A44"/>
    <w:rsid w:val="00C13C4F"/>
    <w:rsid w:val="00C14797"/>
    <w:rsid w:val="00C147D0"/>
    <w:rsid w:val="00C14A8C"/>
    <w:rsid w:val="00C14B9D"/>
    <w:rsid w:val="00C14FCA"/>
    <w:rsid w:val="00C14FD0"/>
    <w:rsid w:val="00C156D7"/>
    <w:rsid w:val="00C15EF8"/>
    <w:rsid w:val="00C16165"/>
    <w:rsid w:val="00C16488"/>
    <w:rsid w:val="00C16B00"/>
    <w:rsid w:val="00C17B25"/>
    <w:rsid w:val="00C17BC2"/>
    <w:rsid w:val="00C17D92"/>
    <w:rsid w:val="00C20A86"/>
    <w:rsid w:val="00C20B3C"/>
    <w:rsid w:val="00C216E2"/>
    <w:rsid w:val="00C220AE"/>
    <w:rsid w:val="00C22853"/>
    <w:rsid w:val="00C231F1"/>
    <w:rsid w:val="00C238EE"/>
    <w:rsid w:val="00C249C8"/>
    <w:rsid w:val="00C24D69"/>
    <w:rsid w:val="00C25101"/>
    <w:rsid w:val="00C25B74"/>
    <w:rsid w:val="00C26082"/>
    <w:rsid w:val="00C26920"/>
    <w:rsid w:val="00C27396"/>
    <w:rsid w:val="00C275B2"/>
    <w:rsid w:val="00C30BAB"/>
    <w:rsid w:val="00C30CEB"/>
    <w:rsid w:val="00C33568"/>
    <w:rsid w:val="00C33648"/>
    <w:rsid w:val="00C3376C"/>
    <w:rsid w:val="00C340B1"/>
    <w:rsid w:val="00C342A6"/>
    <w:rsid w:val="00C34432"/>
    <w:rsid w:val="00C34468"/>
    <w:rsid w:val="00C34942"/>
    <w:rsid w:val="00C34E43"/>
    <w:rsid w:val="00C36572"/>
    <w:rsid w:val="00C36742"/>
    <w:rsid w:val="00C37A3B"/>
    <w:rsid w:val="00C37B17"/>
    <w:rsid w:val="00C37B33"/>
    <w:rsid w:val="00C401F6"/>
    <w:rsid w:val="00C4042C"/>
    <w:rsid w:val="00C4080D"/>
    <w:rsid w:val="00C4116C"/>
    <w:rsid w:val="00C413B7"/>
    <w:rsid w:val="00C41E3A"/>
    <w:rsid w:val="00C420D0"/>
    <w:rsid w:val="00C4233F"/>
    <w:rsid w:val="00C4298F"/>
    <w:rsid w:val="00C42F3C"/>
    <w:rsid w:val="00C4313F"/>
    <w:rsid w:val="00C43914"/>
    <w:rsid w:val="00C43D73"/>
    <w:rsid w:val="00C4571B"/>
    <w:rsid w:val="00C45792"/>
    <w:rsid w:val="00C4579F"/>
    <w:rsid w:val="00C45FDA"/>
    <w:rsid w:val="00C46D07"/>
    <w:rsid w:val="00C473F7"/>
    <w:rsid w:val="00C47EC4"/>
    <w:rsid w:val="00C47F1F"/>
    <w:rsid w:val="00C505D7"/>
    <w:rsid w:val="00C50833"/>
    <w:rsid w:val="00C51604"/>
    <w:rsid w:val="00C51C8B"/>
    <w:rsid w:val="00C5297E"/>
    <w:rsid w:val="00C53166"/>
    <w:rsid w:val="00C5344E"/>
    <w:rsid w:val="00C53A86"/>
    <w:rsid w:val="00C543D0"/>
    <w:rsid w:val="00C544F4"/>
    <w:rsid w:val="00C545F3"/>
    <w:rsid w:val="00C5480B"/>
    <w:rsid w:val="00C552A7"/>
    <w:rsid w:val="00C557FD"/>
    <w:rsid w:val="00C55A97"/>
    <w:rsid w:val="00C55E63"/>
    <w:rsid w:val="00C56A4B"/>
    <w:rsid w:val="00C56D6B"/>
    <w:rsid w:val="00C56DC9"/>
    <w:rsid w:val="00C57068"/>
    <w:rsid w:val="00C57B3E"/>
    <w:rsid w:val="00C60576"/>
    <w:rsid w:val="00C61B27"/>
    <w:rsid w:val="00C61B37"/>
    <w:rsid w:val="00C62544"/>
    <w:rsid w:val="00C6285C"/>
    <w:rsid w:val="00C629F6"/>
    <w:rsid w:val="00C62DDF"/>
    <w:rsid w:val="00C63460"/>
    <w:rsid w:val="00C63D33"/>
    <w:rsid w:val="00C63F3C"/>
    <w:rsid w:val="00C646A4"/>
    <w:rsid w:val="00C65F65"/>
    <w:rsid w:val="00C667EC"/>
    <w:rsid w:val="00C66864"/>
    <w:rsid w:val="00C66CA9"/>
    <w:rsid w:val="00C672BC"/>
    <w:rsid w:val="00C672D4"/>
    <w:rsid w:val="00C70236"/>
    <w:rsid w:val="00C7097F"/>
    <w:rsid w:val="00C70BC3"/>
    <w:rsid w:val="00C70EB1"/>
    <w:rsid w:val="00C71545"/>
    <w:rsid w:val="00C7242C"/>
    <w:rsid w:val="00C72649"/>
    <w:rsid w:val="00C72843"/>
    <w:rsid w:val="00C72977"/>
    <w:rsid w:val="00C744F5"/>
    <w:rsid w:val="00C74BAE"/>
    <w:rsid w:val="00C755D5"/>
    <w:rsid w:val="00C75A7F"/>
    <w:rsid w:val="00C75CD5"/>
    <w:rsid w:val="00C75DA1"/>
    <w:rsid w:val="00C75F39"/>
    <w:rsid w:val="00C76536"/>
    <w:rsid w:val="00C7662F"/>
    <w:rsid w:val="00C766E6"/>
    <w:rsid w:val="00C77A50"/>
    <w:rsid w:val="00C77B5A"/>
    <w:rsid w:val="00C77E1C"/>
    <w:rsid w:val="00C80026"/>
    <w:rsid w:val="00C80C91"/>
    <w:rsid w:val="00C80EB4"/>
    <w:rsid w:val="00C81CA7"/>
    <w:rsid w:val="00C82330"/>
    <w:rsid w:val="00C82667"/>
    <w:rsid w:val="00C82D98"/>
    <w:rsid w:val="00C82F39"/>
    <w:rsid w:val="00C839D8"/>
    <w:rsid w:val="00C84039"/>
    <w:rsid w:val="00C84650"/>
    <w:rsid w:val="00C84875"/>
    <w:rsid w:val="00C84A1D"/>
    <w:rsid w:val="00C84C58"/>
    <w:rsid w:val="00C8525F"/>
    <w:rsid w:val="00C85923"/>
    <w:rsid w:val="00C85AD8"/>
    <w:rsid w:val="00C86069"/>
    <w:rsid w:val="00C86377"/>
    <w:rsid w:val="00C90114"/>
    <w:rsid w:val="00C90582"/>
    <w:rsid w:val="00C90852"/>
    <w:rsid w:val="00C90B6B"/>
    <w:rsid w:val="00C90EE0"/>
    <w:rsid w:val="00C91A0F"/>
    <w:rsid w:val="00C921F0"/>
    <w:rsid w:val="00C92290"/>
    <w:rsid w:val="00C92CB4"/>
    <w:rsid w:val="00C92D97"/>
    <w:rsid w:val="00C92DE9"/>
    <w:rsid w:val="00C92E56"/>
    <w:rsid w:val="00C93420"/>
    <w:rsid w:val="00C948A6"/>
    <w:rsid w:val="00C95114"/>
    <w:rsid w:val="00C9546A"/>
    <w:rsid w:val="00C955E9"/>
    <w:rsid w:val="00C96072"/>
    <w:rsid w:val="00C9636B"/>
    <w:rsid w:val="00C9743B"/>
    <w:rsid w:val="00C9747E"/>
    <w:rsid w:val="00C97BB3"/>
    <w:rsid w:val="00C97D26"/>
    <w:rsid w:val="00CA056F"/>
    <w:rsid w:val="00CA1312"/>
    <w:rsid w:val="00CA1603"/>
    <w:rsid w:val="00CA1EBE"/>
    <w:rsid w:val="00CA1EC5"/>
    <w:rsid w:val="00CA25D1"/>
    <w:rsid w:val="00CA2F21"/>
    <w:rsid w:val="00CA365B"/>
    <w:rsid w:val="00CA369C"/>
    <w:rsid w:val="00CA4166"/>
    <w:rsid w:val="00CA4210"/>
    <w:rsid w:val="00CA4822"/>
    <w:rsid w:val="00CA5153"/>
    <w:rsid w:val="00CA5399"/>
    <w:rsid w:val="00CA557C"/>
    <w:rsid w:val="00CA5831"/>
    <w:rsid w:val="00CA586B"/>
    <w:rsid w:val="00CA69F6"/>
    <w:rsid w:val="00CA72C4"/>
    <w:rsid w:val="00CA7669"/>
    <w:rsid w:val="00CB011C"/>
    <w:rsid w:val="00CB0496"/>
    <w:rsid w:val="00CB19B5"/>
    <w:rsid w:val="00CB1B50"/>
    <w:rsid w:val="00CB1C73"/>
    <w:rsid w:val="00CB1CEF"/>
    <w:rsid w:val="00CB1F93"/>
    <w:rsid w:val="00CB210C"/>
    <w:rsid w:val="00CB2CD7"/>
    <w:rsid w:val="00CB31A4"/>
    <w:rsid w:val="00CB35DD"/>
    <w:rsid w:val="00CB3670"/>
    <w:rsid w:val="00CB3DE8"/>
    <w:rsid w:val="00CB4323"/>
    <w:rsid w:val="00CB4CDE"/>
    <w:rsid w:val="00CB4E2E"/>
    <w:rsid w:val="00CB502F"/>
    <w:rsid w:val="00CB552F"/>
    <w:rsid w:val="00CB5E05"/>
    <w:rsid w:val="00CB6509"/>
    <w:rsid w:val="00CB7740"/>
    <w:rsid w:val="00CB7873"/>
    <w:rsid w:val="00CC0752"/>
    <w:rsid w:val="00CC07E0"/>
    <w:rsid w:val="00CC0C1F"/>
    <w:rsid w:val="00CC0E3A"/>
    <w:rsid w:val="00CC175F"/>
    <w:rsid w:val="00CC1892"/>
    <w:rsid w:val="00CC1971"/>
    <w:rsid w:val="00CC1BEA"/>
    <w:rsid w:val="00CC1F13"/>
    <w:rsid w:val="00CC259E"/>
    <w:rsid w:val="00CC2B3C"/>
    <w:rsid w:val="00CC2B5B"/>
    <w:rsid w:val="00CC2D5F"/>
    <w:rsid w:val="00CC2FD6"/>
    <w:rsid w:val="00CC3455"/>
    <w:rsid w:val="00CC348D"/>
    <w:rsid w:val="00CC3F7E"/>
    <w:rsid w:val="00CC422F"/>
    <w:rsid w:val="00CC45F3"/>
    <w:rsid w:val="00CC4B67"/>
    <w:rsid w:val="00CC4D39"/>
    <w:rsid w:val="00CC5979"/>
    <w:rsid w:val="00CC60A4"/>
    <w:rsid w:val="00CC6144"/>
    <w:rsid w:val="00CC6656"/>
    <w:rsid w:val="00CC69B7"/>
    <w:rsid w:val="00CC6B4A"/>
    <w:rsid w:val="00CC6DCE"/>
    <w:rsid w:val="00CC6FC3"/>
    <w:rsid w:val="00CC797B"/>
    <w:rsid w:val="00CC7C9F"/>
    <w:rsid w:val="00CD091A"/>
    <w:rsid w:val="00CD0B9E"/>
    <w:rsid w:val="00CD1530"/>
    <w:rsid w:val="00CD1C93"/>
    <w:rsid w:val="00CD21B3"/>
    <w:rsid w:val="00CD21C1"/>
    <w:rsid w:val="00CD28FF"/>
    <w:rsid w:val="00CD34D3"/>
    <w:rsid w:val="00CD3FED"/>
    <w:rsid w:val="00CD4507"/>
    <w:rsid w:val="00CD46B2"/>
    <w:rsid w:val="00CD48F7"/>
    <w:rsid w:val="00CD4E4C"/>
    <w:rsid w:val="00CD51CA"/>
    <w:rsid w:val="00CD5FC8"/>
    <w:rsid w:val="00CD626A"/>
    <w:rsid w:val="00CD6F58"/>
    <w:rsid w:val="00CD74C2"/>
    <w:rsid w:val="00CD7657"/>
    <w:rsid w:val="00CE0806"/>
    <w:rsid w:val="00CE08D0"/>
    <w:rsid w:val="00CE0ADF"/>
    <w:rsid w:val="00CE1539"/>
    <w:rsid w:val="00CE1737"/>
    <w:rsid w:val="00CE1873"/>
    <w:rsid w:val="00CE223E"/>
    <w:rsid w:val="00CE2308"/>
    <w:rsid w:val="00CE2398"/>
    <w:rsid w:val="00CE2828"/>
    <w:rsid w:val="00CE316A"/>
    <w:rsid w:val="00CE342D"/>
    <w:rsid w:val="00CE36C4"/>
    <w:rsid w:val="00CE3F04"/>
    <w:rsid w:val="00CE3F06"/>
    <w:rsid w:val="00CE41D2"/>
    <w:rsid w:val="00CE441F"/>
    <w:rsid w:val="00CE6AC8"/>
    <w:rsid w:val="00CE6DC8"/>
    <w:rsid w:val="00CE6E6B"/>
    <w:rsid w:val="00CE7590"/>
    <w:rsid w:val="00CE7879"/>
    <w:rsid w:val="00CE79BA"/>
    <w:rsid w:val="00CE7A77"/>
    <w:rsid w:val="00CF064B"/>
    <w:rsid w:val="00CF0E90"/>
    <w:rsid w:val="00CF1108"/>
    <w:rsid w:val="00CF1C7F"/>
    <w:rsid w:val="00CF1F76"/>
    <w:rsid w:val="00CF2191"/>
    <w:rsid w:val="00CF24CC"/>
    <w:rsid w:val="00CF2631"/>
    <w:rsid w:val="00CF29B8"/>
    <w:rsid w:val="00CF2A52"/>
    <w:rsid w:val="00CF30F3"/>
    <w:rsid w:val="00CF3345"/>
    <w:rsid w:val="00CF3BF4"/>
    <w:rsid w:val="00CF4070"/>
    <w:rsid w:val="00CF4355"/>
    <w:rsid w:val="00CF437C"/>
    <w:rsid w:val="00CF44EF"/>
    <w:rsid w:val="00CF4F4B"/>
    <w:rsid w:val="00CF5A1A"/>
    <w:rsid w:val="00CF5A2B"/>
    <w:rsid w:val="00CF5BCF"/>
    <w:rsid w:val="00CF6010"/>
    <w:rsid w:val="00CF60DB"/>
    <w:rsid w:val="00CF65B7"/>
    <w:rsid w:val="00CF7383"/>
    <w:rsid w:val="00CF7A79"/>
    <w:rsid w:val="00D00414"/>
    <w:rsid w:val="00D0041E"/>
    <w:rsid w:val="00D00470"/>
    <w:rsid w:val="00D01FC1"/>
    <w:rsid w:val="00D02183"/>
    <w:rsid w:val="00D0248B"/>
    <w:rsid w:val="00D02D1F"/>
    <w:rsid w:val="00D03069"/>
    <w:rsid w:val="00D0309E"/>
    <w:rsid w:val="00D033DD"/>
    <w:rsid w:val="00D034F0"/>
    <w:rsid w:val="00D05701"/>
    <w:rsid w:val="00D0575F"/>
    <w:rsid w:val="00D05AB0"/>
    <w:rsid w:val="00D06EF9"/>
    <w:rsid w:val="00D07033"/>
    <w:rsid w:val="00D07735"/>
    <w:rsid w:val="00D07986"/>
    <w:rsid w:val="00D07F4B"/>
    <w:rsid w:val="00D07FD5"/>
    <w:rsid w:val="00D102C4"/>
    <w:rsid w:val="00D105D3"/>
    <w:rsid w:val="00D10727"/>
    <w:rsid w:val="00D107DA"/>
    <w:rsid w:val="00D10B73"/>
    <w:rsid w:val="00D10C0D"/>
    <w:rsid w:val="00D1103F"/>
    <w:rsid w:val="00D11044"/>
    <w:rsid w:val="00D1175F"/>
    <w:rsid w:val="00D11D3E"/>
    <w:rsid w:val="00D11F58"/>
    <w:rsid w:val="00D11F96"/>
    <w:rsid w:val="00D121AE"/>
    <w:rsid w:val="00D12801"/>
    <w:rsid w:val="00D13397"/>
    <w:rsid w:val="00D13D24"/>
    <w:rsid w:val="00D142E8"/>
    <w:rsid w:val="00D143C3"/>
    <w:rsid w:val="00D14718"/>
    <w:rsid w:val="00D14ED1"/>
    <w:rsid w:val="00D15DFB"/>
    <w:rsid w:val="00D17914"/>
    <w:rsid w:val="00D2055F"/>
    <w:rsid w:val="00D2090A"/>
    <w:rsid w:val="00D20EF6"/>
    <w:rsid w:val="00D2112C"/>
    <w:rsid w:val="00D21284"/>
    <w:rsid w:val="00D214B5"/>
    <w:rsid w:val="00D216ED"/>
    <w:rsid w:val="00D22022"/>
    <w:rsid w:val="00D23853"/>
    <w:rsid w:val="00D23FAE"/>
    <w:rsid w:val="00D24502"/>
    <w:rsid w:val="00D24763"/>
    <w:rsid w:val="00D24C39"/>
    <w:rsid w:val="00D251D8"/>
    <w:rsid w:val="00D254A7"/>
    <w:rsid w:val="00D25C16"/>
    <w:rsid w:val="00D25D17"/>
    <w:rsid w:val="00D26931"/>
    <w:rsid w:val="00D273F1"/>
    <w:rsid w:val="00D276E0"/>
    <w:rsid w:val="00D3007F"/>
    <w:rsid w:val="00D30839"/>
    <w:rsid w:val="00D30A2E"/>
    <w:rsid w:val="00D30DD8"/>
    <w:rsid w:val="00D30E76"/>
    <w:rsid w:val="00D31261"/>
    <w:rsid w:val="00D315A7"/>
    <w:rsid w:val="00D3171A"/>
    <w:rsid w:val="00D32035"/>
    <w:rsid w:val="00D32128"/>
    <w:rsid w:val="00D3258C"/>
    <w:rsid w:val="00D335C3"/>
    <w:rsid w:val="00D33C4B"/>
    <w:rsid w:val="00D33C5E"/>
    <w:rsid w:val="00D3412A"/>
    <w:rsid w:val="00D34CF5"/>
    <w:rsid w:val="00D34EFF"/>
    <w:rsid w:val="00D352AA"/>
    <w:rsid w:val="00D35669"/>
    <w:rsid w:val="00D36C0C"/>
    <w:rsid w:val="00D37510"/>
    <w:rsid w:val="00D37CD4"/>
    <w:rsid w:val="00D409C6"/>
    <w:rsid w:val="00D40AC4"/>
    <w:rsid w:val="00D40D3A"/>
    <w:rsid w:val="00D40E89"/>
    <w:rsid w:val="00D41440"/>
    <w:rsid w:val="00D41F3A"/>
    <w:rsid w:val="00D42901"/>
    <w:rsid w:val="00D4373A"/>
    <w:rsid w:val="00D43DB7"/>
    <w:rsid w:val="00D44B1C"/>
    <w:rsid w:val="00D44C41"/>
    <w:rsid w:val="00D44C6C"/>
    <w:rsid w:val="00D44DE7"/>
    <w:rsid w:val="00D45A51"/>
    <w:rsid w:val="00D45A63"/>
    <w:rsid w:val="00D46297"/>
    <w:rsid w:val="00D46C83"/>
    <w:rsid w:val="00D46CB1"/>
    <w:rsid w:val="00D46CE3"/>
    <w:rsid w:val="00D47C21"/>
    <w:rsid w:val="00D47FBA"/>
    <w:rsid w:val="00D501EB"/>
    <w:rsid w:val="00D50600"/>
    <w:rsid w:val="00D50712"/>
    <w:rsid w:val="00D508CF"/>
    <w:rsid w:val="00D5098B"/>
    <w:rsid w:val="00D51C96"/>
    <w:rsid w:val="00D5298E"/>
    <w:rsid w:val="00D534FB"/>
    <w:rsid w:val="00D535D2"/>
    <w:rsid w:val="00D53D17"/>
    <w:rsid w:val="00D54533"/>
    <w:rsid w:val="00D54631"/>
    <w:rsid w:val="00D54B33"/>
    <w:rsid w:val="00D55369"/>
    <w:rsid w:val="00D556CD"/>
    <w:rsid w:val="00D55B1D"/>
    <w:rsid w:val="00D56100"/>
    <w:rsid w:val="00D5623A"/>
    <w:rsid w:val="00D562EC"/>
    <w:rsid w:val="00D5675F"/>
    <w:rsid w:val="00D5740F"/>
    <w:rsid w:val="00D574F9"/>
    <w:rsid w:val="00D57870"/>
    <w:rsid w:val="00D57DF2"/>
    <w:rsid w:val="00D6020F"/>
    <w:rsid w:val="00D60283"/>
    <w:rsid w:val="00D60660"/>
    <w:rsid w:val="00D60747"/>
    <w:rsid w:val="00D60818"/>
    <w:rsid w:val="00D61213"/>
    <w:rsid w:val="00D61298"/>
    <w:rsid w:val="00D6285C"/>
    <w:rsid w:val="00D62E93"/>
    <w:rsid w:val="00D63638"/>
    <w:rsid w:val="00D64682"/>
    <w:rsid w:val="00D6551D"/>
    <w:rsid w:val="00D65766"/>
    <w:rsid w:val="00D658EA"/>
    <w:rsid w:val="00D65935"/>
    <w:rsid w:val="00D659F6"/>
    <w:rsid w:val="00D65A02"/>
    <w:rsid w:val="00D6601B"/>
    <w:rsid w:val="00D661E6"/>
    <w:rsid w:val="00D66AC9"/>
    <w:rsid w:val="00D66BF4"/>
    <w:rsid w:val="00D67F03"/>
    <w:rsid w:val="00D704EB"/>
    <w:rsid w:val="00D71592"/>
    <w:rsid w:val="00D71933"/>
    <w:rsid w:val="00D71DD2"/>
    <w:rsid w:val="00D72501"/>
    <w:rsid w:val="00D72A18"/>
    <w:rsid w:val="00D73716"/>
    <w:rsid w:val="00D7384B"/>
    <w:rsid w:val="00D749C2"/>
    <w:rsid w:val="00D74B05"/>
    <w:rsid w:val="00D75203"/>
    <w:rsid w:val="00D75236"/>
    <w:rsid w:val="00D75245"/>
    <w:rsid w:val="00D754C5"/>
    <w:rsid w:val="00D75F8C"/>
    <w:rsid w:val="00D760C1"/>
    <w:rsid w:val="00D76787"/>
    <w:rsid w:val="00D76E52"/>
    <w:rsid w:val="00D77262"/>
    <w:rsid w:val="00D77A9A"/>
    <w:rsid w:val="00D77D69"/>
    <w:rsid w:val="00D8086A"/>
    <w:rsid w:val="00D81048"/>
    <w:rsid w:val="00D81163"/>
    <w:rsid w:val="00D81790"/>
    <w:rsid w:val="00D81C1C"/>
    <w:rsid w:val="00D823B7"/>
    <w:rsid w:val="00D82447"/>
    <w:rsid w:val="00D826AC"/>
    <w:rsid w:val="00D82828"/>
    <w:rsid w:val="00D82A99"/>
    <w:rsid w:val="00D83D83"/>
    <w:rsid w:val="00D8424B"/>
    <w:rsid w:val="00D8429B"/>
    <w:rsid w:val="00D843C1"/>
    <w:rsid w:val="00D845AB"/>
    <w:rsid w:val="00D84C3B"/>
    <w:rsid w:val="00D8533F"/>
    <w:rsid w:val="00D85B61"/>
    <w:rsid w:val="00D868B0"/>
    <w:rsid w:val="00D87742"/>
    <w:rsid w:val="00D8779B"/>
    <w:rsid w:val="00D90211"/>
    <w:rsid w:val="00D911C1"/>
    <w:rsid w:val="00D91695"/>
    <w:rsid w:val="00D91A33"/>
    <w:rsid w:val="00D91E76"/>
    <w:rsid w:val="00D91FFB"/>
    <w:rsid w:val="00D920B9"/>
    <w:rsid w:val="00D92A6C"/>
    <w:rsid w:val="00D92C1A"/>
    <w:rsid w:val="00D9331A"/>
    <w:rsid w:val="00D94763"/>
    <w:rsid w:val="00D94924"/>
    <w:rsid w:val="00D94CA3"/>
    <w:rsid w:val="00D950EA"/>
    <w:rsid w:val="00D95247"/>
    <w:rsid w:val="00D964F9"/>
    <w:rsid w:val="00D9657A"/>
    <w:rsid w:val="00D96A32"/>
    <w:rsid w:val="00D979A4"/>
    <w:rsid w:val="00D97B68"/>
    <w:rsid w:val="00D97EEF"/>
    <w:rsid w:val="00DA0ADD"/>
    <w:rsid w:val="00DA0B06"/>
    <w:rsid w:val="00DA160A"/>
    <w:rsid w:val="00DA1AB2"/>
    <w:rsid w:val="00DA1F75"/>
    <w:rsid w:val="00DA221E"/>
    <w:rsid w:val="00DA2352"/>
    <w:rsid w:val="00DA252A"/>
    <w:rsid w:val="00DA2658"/>
    <w:rsid w:val="00DA27B6"/>
    <w:rsid w:val="00DA34B7"/>
    <w:rsid w:val="00DA3B33"/>
    <w:rsid w:val="00DA4F9B"/>
    <w:rsid w:val="00DA530D"/>
    <w:rsid w:val="00DA5803"/>
    <w:rsid w:val="00DA5E46"/>
    <w:rsid w:val="00DA6871"/>
    <w:rsid w:val="00DA75BE"/>
    <w:rsid w:val="00DB0494"/>
    <w:rsid w:val="00DB0622"/>
    <w:rsid w:val="00DB062B"/>
    <w:rsid w:val="00DB0944"/>
    <w:rsid w:val="00DB0A7C"/>
    <w:rsid w:val="00DB1101"/>
    <w:rsid w:val="00DB1796"/>
    <w:rsid w:val="00DB1A4A"/>
    <w:rsid w:val="00DB1E66"/>
    <w:rsid w:val="00DB1FDE"/>
    <w:rsid w:val="00DB2A88"/>
    <w:rsid w:val="00DB3309"/>
    <w:rsid w:val="00DB37B6"/>
    <w:rsid w:val="00DB3A09"/>
    <w:rsid w:val="00DB64E7"/>
    <w:rsid w:val="00DB7D5F"/>
    <w:rsid w:val="00DB7E78"/>
    <w:rsid w:val="00DC007F"/>
    <w:rsid w:val="00DC0110"/>
    <w:rsid w:val="00DC0545"/>
    <w:rsid w:val="00DC05FF"/>
    <w:rsid w:val="00DC0A8C"/>
    <w:rsid w:val="00DC0B9D"/>
    <w:rsid w:val="00DC1A9A"/>
    <w:rsid w:val="00DC1E92"/>
    <w:rsid w:val="00DC1F27"/>
    <w:rsid w:val="00DC2477"/>
    <w:rsid w:val="00DC2B7C"/>
    <w:rsid w:val="00DC31F1"/>
    <w:rsid w:val="00DC32ED"/>
    <w:rsid w:val="00DC3CD8"/>
    <w:rsid w:val="00DC3FD4"/>
    <w:rsid w:val="00DC4751"/>
    <w:rsid w:val="00DC4BDA"/>
    <w:rsid w:val="00DC4ECB"/>
    <w:rsid w:val="00DC4F82"/>
    <w:rsid w:val="00DC55E0"/>
    <w:rsid w:val="00DC5AF5"/>
    <w:rsid w:val="00DC6ED7"/>
    <w:rsid w:val="00DC771F"/>
    <w:rsid w:val="00DC7C86"/>
    <w:rsid w:val="00DC7DA9"/>
    <w:rsid w:val="00DC7EBA"/>
    <w:rsid w:val="00DD0778"/>
    <w:rsid w:val="00DD1787"/>
    <w:rsid w:val="00DD1919"/>
    <w:rsid w:val="00DD21C1"/>
    <w:rsid w:val="00DD2383"/>
    <w:rsid w:val="00DD34EC"/>
    <w:rsid w:val="00DD394D"/>
    <w:rsid w:val="00DD3EC1"/>
    <w:rsid w:val="00DD41FE"/>
    <w:rsid w:val="00DD4271"/>
    <w:rsid w:val="00DD53FE"/>
    <w:rsid w:val="00DD5501"/>
    <w:rsid w:val="00DD556A"/>
    <w:rsid w:val="00DD57CB"/>
    <w:rsid w:val="00DD5E6D"/>
    <w:rsid w:val="00DD6757"/>
    <w:rsid w:val="00DD6933"/>
    <w:rsid w:val="00DD6DEA"/>
    <w:rsid w:val="00DD6E3B"/>
    <w:rsid w:val="00DD6F8E"/>
    <w:rsid w:val="00DD6FCE"/>
    <w:rsid w:val="00DD7B0A"/>
    <w:rsid w:val="00DE14E8"/>
    <w:rsid w:val="00DE1D9E"/>
    <w:rsid w:val="00DE23C9"/>
    <w:rsid w:val="00DE26CE"/>
    <w:rsid w:val="00DE2960"/>
    <w:rsid w:val="00DE29F6"/>
    <w:rsid w:val="00DE2FD3"/>
    <w:rsid w:val="00DE3095"/>
    <w:rsid w:val="00DE31CF"/>
    <w:rsid w:val="00DE3296"/>
    <w:rsid w:val="00DE469D"/>
    <w:rsid w:val="00DE4BDB"/>
    <w:rsid w:val="00DE529B"/>
    <w:rsid w:val="00DE5602"/>
    <w:rsid w:val="00DE5DFB"/>
    <w:rsid w:val="00DE60E1"/>
    <w:rsid w:val="00DE6144"/>
    <w:rsid w:val="00DE6275"/>
    <w:rsid w:val="00DE6F6A"/>
    <w:rsid w:val="00DE7B58"/>
    <w:rsid w:val="00DF05B6"/>
    <w:rsid w:val="00DF0667"/>
    <w:rsid w:val="00DF0AE3"/>
    <w:rsid w:val="00DF129C"/>
    <w:rsid w:val="00DF185E"/>
    <w:rsid w:val="00DF1954"/>
    <w:rsid w:val="00DF1B57"/>
    <w:rsid w:val="00DF1DB5"/>
    <w:rsid w:val="00DF2293"/>
    <w:rsid w:val="00DF25E4"/>
    <w:rsid w:val="00DF297D"/>
    <w:rsid w:val="00DF2BF6"/>
    <w:rsid w:val="00DF2FCB"/>
    <w:rsid w:val="00DF32B6"/>
    <w:rsid w:val="00DF348D"/>
    <w:rsid w:val="00DF393F"/>
    <w:rsid w:val="00DF3998"/>
    <w:rsid w:val="00DF3F9F"/>
    <w:rsid w:val="00DF4B28"/>
    <w:rsid w:val="00DF57B2"/>
    <w:rsid w:val="00DF6772"/>
    <w:rsid w:val="00DF77BE"/>
    <w:rsid w:val="00DF7BA6"/>
    <w:rsid w:val="00DF7CC7"/>
    <w:rsid w:val="00E00257"/>
    <w:rsid w:val="00E00F68"/>
    <w:rsid w:val="00E0107C"/>
    <w:rsid w:val="00E01402"/>
    <w:rsid w:val="00E01769"/>
    <w:rsid w:val="00E01812"/>
    <w:rsid w:val="00E01ABD"/>
    <w:rsid w:val="00E01D55"/>
    <w:rsid w:val="00E01D9E"/>
    <w:rsid w:val="00E02280"/>
    <w:rsid w:val="00E0283B"/>
    <w:rsid w:val="00E0288E"/>
    <w:rsid w:val="00E02CBE"/>
    <w:rsid w:val="00E02CDA"/>
    <w:rsid w:val="00E0309F"/>
    <w:rsid w:val="00E0390C"/>
    <w:rsid w:val="00E03F19"/>
    <w:rsid w:val="00E0404D"/>
    <w:rsid w:val="00E044E2"/>
    <w:rsid w:val="00E05200"/>
    <w:rsid w:val="00E058F6"/>
    <w:rsid w:val="00E05B30"/>
    <w:rsid w:val="00E05B41"/>
    <w:rsid w:val="00E05EAF"/>
    <w:rsid w:val="00E07091"/>
    <w:rsid w:val="00E07DD1"/>
    <w:rsid w:val="00E104EC"/>
    <w:rsid w:val="00E106ED"/>
    <w:rsid w:val="00E10AEC"/>
    <w:rsid w:val="00E10B0C"/>
    <w:rsid w:val="00E10D6B"/>
    <w:rsid w:val="00E1104C"/>
    <w:rsid w:val="00E12009"/>
    <w:rsid w:val="00E122AC"/>
    <w:rsid w:val="00E1262C"/>
    <w:rsid w:val="00E1352A"/>
    <w:rsid w:val="00E135C1"/>
    <w:rsid w:val="00E13E92"/>
    <w:rsid w:val="00E141B6"/>
    <w:rsid w:val="00E1432C"/>
    <w:rsid w:val="00E1558B"/>
    <w:rsid w:val="00E15866"/>
    <w:rsid w:val="00E16195"/>
    <w:rsid w:val="00E163AF"/>
    <w:rsid w:val="00E16675"/>
    <w:rsid w:val="00E167F7"/>
    <w:rsid w:val="00E200F4"/>
    <w:rsid w:val="00E2020B"/>
    <w:rsid w:val="00E20DF3"/>
    <w:rsid w:val="00E21119"/>
    <w:rsid w:val="00E21672"/>
    <w:rsid w:val="00E218B5"/>
    <w:rsid w:val="00E21AC5"/>
    <w:rsid w:val="00E21C56"/>
    <w:rsid w:val="00E21D91"/>
    <w:rsid w:val="00E224A6"/>
    <w:rsid w:val="00E224CE"/>
    <w:rsid w:val="00E22576"/>
    <w:rsid w:val="00E22898"/>
    <w:rsid w:val="00E22AFE"/>
    <w:rsid w:val="00E23B7D"/>
    <w:rsid w:val="00E241A8"/>
    <w:rsid w:val="00E244F9"/>
    <w:rsid w:val="00E2450D"/>
    <w:rsid w:val="00E247D7"/>
    <w:rsid w:val="00E2519A"/>
    <w:rsid w:val="00E2567E"/>
    <w:rsid w:val="00E25D5F"/>
    <w:rsid w:val="00E27335"/>
    <w:rsid w:val="00E27422"/>
    <w:rsid w:val="00E276EA"/>
    <w:rsid w:val="00E27713"/>
    <w:rsid w:val="00E27C57"/>
    <w:rsid w:val="00E309B1"/>
    <w:rsid w:val="00E30EA3"/>
    <w:rsid w:val="00E30ED5"/>
    <w:rsid w:val="00E31225"/>
    <w:rsid w:val="00E31250"/>
    <w:rsid w:val="00E31270"/>
    <w:rsid w:val="00E31974"/>
    <w:rsid w:val="00E32607"/>
    <w:rsid w:val="00E330C3"/>
    <w:rsid w:val="00E3329D"/>
    <w:rsid w:val="00E3353B"/>
    <w:rsid w:val="00E3361B"/>
    <w:rsid w:val="00E33AEC"/>
    <w:rsid w:val="00E33D48"/>
    <w:rsid w:val="00E34246"/>
    <w:rsid w:val="00E34DAE"/>
    <w:rsid w:val="00E35247"/>
    <w:rsid w:val="00E3526D"/>
    <w:rsid w:val="00E35FFA"/>
    <w:rsid w:val="00E36605"/>
    <w:rsid w:val="00E36938"/>
    <w:rsid w:val="00E36978"/>
    <w:rsid w:val="00E36A5C"/>
    <w:rsid w:val="00E37525"/>
    <w:rsid w:val="00E37F78"/>
    <w:rsid w:val="00E37F9B"/>
    <w:rsid w:val="00E4013F"/>
    <w:rsid w:val="00E407CC"/>
    <w:rsid w:val="00E407FD"/>
    <w:rsid w:val="00E41B8E"/>
    <w:rsid w:val="00E4255C"/>
    <w:rsid w:val="00E42B06"/>
    <w:rsid w:val="00E42C03"/>
    <w:rsid w:val="00E4386D"/>
    <w:rsid w:val="00E43E15"/>
    <w:rsid w:val="00E444AE"/>
    <w:rsid w:val="00E44506"/>
    <w:rsid w:val="00E446D2"/>
    <w:rsid w:val="00E4472B"/>
    <w:rsid w:val="00E44FA8"/>
    <w:rsid w:val="00E45007"/>
    <w:rsid w:val="00E456CB"/>
    <w:rsid w:val="00E4571C"/>
    <w:rsid w:val="00E45C72"/>
    <w:rsid w:val="00E46984"/>
    <w:rsid w:val="00E46A62"/>
    <w:rsid w:val="00E46BD0"/>
    <w:rsid w:val="00E473A1"/>
    <w:rsid w:val="00E475F5"/>
    <w:rsid w:val="00E4795F"/>
    <w:rsid w:val="00E511C1"/>
    <w:rsid w:val="00E51B8C"/>
    <w:rsid w:val="00E51C78"/>
    <w:rsid w:val="00E53812"/>
    <w:rsid w:val="00E53B33"/>
    <w:rsid w:val="00E54160"/>
    <w:rsid w:val="00E54278"/>
    <w:rsid w:val="00E54C24"/>
    <w:rsid w:val="00E54DE2"/>
    <w:rsid w:val="00E5505C"/>
    <w:rsid w:val="00E5542B"/>
    <w:rsid w:val="00E55C3A"/>
    <w:rsid w:val="00E56181"/>
    <w:rsid w:val="00E56557"/>
    <w:rsid w:val="00E56AE4"/>
    <w:rsid w:val="00E57C27"/>
    <w:rsid w:val="00E6038E"/>
    <w:rsid w:val="00E60672"/>
    <w:rsid w:val="00E609BA"/>
    <w:rsid w:val="00E60FAA"/>
    <w:rsid w:val="00E61E95"/>
    <w:rsid w:val="00E62994"/>
    <w:rsid w:val="00E63124"/>
    <w:rsid w:val="00E63139"/>
    <w:rsid w:val="00E631F0"/>
    <w:rsid w:val="00E634F9"/>
    <w:rsid w:val="00E63702"/>
    <w:rsid w:val="00E64BCB"/>
    <w:rsid w:val="00E6685E"/>
    <w:rsid w:val="00E66EA4"/>
    <w:rsid w:val="00E6713E"/>
    <w:rsid w:val="00E6764A"/>
    <w:rsid w:val="00E67B3D"/>
    <w:rsid w:val="00E701CA"/>
    <w:rsid w:val="00E70397"/>
    <w:rsid w:val="00E704CC"/>
    <w:rsid w:val="00E705BC"/>
    <w:rsid w:val="00E707CC"/>
    <w:rsid w:val="00E7184E"/>
    <w:rsid w:val="00E71A3D"/>
    <w:rsid w:val="00E71A58"/>
    <w:rsid w:val="00E71AC8"/>
    <w:rsid w:val="00E7386C"/>
    <w:rsid w:val="00E752BE"/>
    <w:rsid w:val="00E761C6"/>
    <w:rsid w:val="00E7716A"/>
    <w:rsid w:val="00E776B0"/>
    <w:rsid w:val="00E77744"/>
    <w:rsid w:val="00E778E5"/>
    <w:rsid w:val="00E77C45"/>
    <w:rsid w:val="00E803F9"/>
    <w:rsid w:val="00E80884"/>
    <w:rsid w:val="00E808A6"/>
    <w:rsid w:val="00E80EC0"/>
    <w:rsid w:val="00E8116E"/>
    <w:rsid w:val="00E81B63"/>
    <w:rsid w:val="00E81DDA"/>
    <w:rsid w:val="00E831F8"/>
    <w:rsid w:val="00E83609"/>
    <w:rsid w:val="00E83AC6"/>
    <w:rsid w:val="00E84376"/>
    <w:rsid w:val="00E84423"/>
    <w:rsid w:val="00E8487F"/>
    <w:rsid w:val="00E84C29"/>
    <w:rsid w:val="00E84FB9"/>
    <w:rsid w:val="00E851A8"/>
    <w:rsid w:val="00E8531F"/>
    <w:rsid w:val="00E86031"/>
    <w:rsid w:val="00E86868"/>
    <w:rsid w:val="00E86EB7"/>
    <w:rsid w:val="00E871E0"/>
    <w:rsid w:val="00E87228"/>
    <w:rsid w:val="00E872CD"/>
    <w:rsid w:val="00E873F8"/>
    <w:rsid w:val="00E87638"/>
    <w:rsid w:val="00E87BF2"/>
    <w:rsid w:val="00E87C1C"/>
    <w:rsid w:val="00E90EB8"/>
    <w:rsid w:val="00E913C9"/>
    <w:rsid w:val="00E9168C"/>
    <w:rsid w:val="00E91833"/>
    <w:rsid w:val="00E91BE6"/>
    <w:rsid w:val="00E92103"/>
    <w:rsid w:val="00E92839"/>
    <w:rsid w:val="00E92840"/>
    <w:rsid w:val="00E92BD5"/>
    <w:rsid w:val="00E92D00"/>
    <w:rsid w:val="00E93AAE"/>
    <w:rsid w:val="00E9431A"/>
    <w:rsid w:val="00E948DC"/>
    <w:rsid w:val="00E95555"/>
    <w:rsid w:val="00E95915"/>
    <w:rsid w:val="00E95A7E"/>
    <w:rsid w:val="00E96503"/>
    <w:rsid w:val="00E965CD"/>
    <w:rsid w:val="00E9682F"/>
    <w:rsid w:val="00E96EAA"/>
    <w:rsid w:val="00E96EB0"/>
    <w:rsid w:val="00E9761E"/>
    <w:rsid w:val="00EA15E2"/>
    <w:rsid w:val="00EA18C6"/>
    <w:rsid w:val="00EA18E1"/>
    <w:rsid w:val="00EA1967"/>
    <w:rsid w:val="00EA32A0"/>
    <w:rsid w:val="00EA34B3"/>
    <w:rsid w:val="00EA3828"/>
    <w:rsid w:val="00EA38F2"/>
    <w:rsid w:val="00EA391D"/>
    <w:rsid w:val="00EA3EC9"/>
    <w:rsid w:val="00EA4689"/>
    <w:rsid w:val="00EA4773"/>
    <w:rsid w:val="00EA4994"/>
    <w:rsid w:val="00EA4A39"/>
    <w:rsid w:val="00EA4C5A"/>
    <w:rsid w:val="00EA5006"/>
    <w:rsid w:val="00EA5045"/>
    <w:rsid w:val="00EA574E"/>
    <w:rsid w:val="00EA58BC"/>
    <w:rsid w:val="00EA6962"/>
    <w:rsid w:val="00EA69B3"/>
    <w:rsid w:val="00EB0FB8"/>
    <w:rsid w:val="00EB12A8"/>
    <w:rsid w:val="00EB250D"/>
    <w:rsid w:val="00EB2B81"/>
    <w:rsid w:val="00EB3B5C"/>
    <w:rsid w:val="00EB3CDE"/>
    <w:rsid w:val="00EB3DBD"/>
    <w:rsid w:val="00EB3E29"/>
    <w:rsid w:val="00EB41BB"/>
    <w:rsid w:val="00EB46C0"/>
    <w:rsid w:val="00EB4747"/>
    <w:rsid w:val="00EB4A28"/>
    <w:rsid w:val="00EB575C"/>
    <w:rsid w:val="00EB6F66"/>
    <w:rsid w:val="00EB6FC6"/>
    <w:rsid w:val="00EC1717"/>
    <w:rsid w:val="00EC1AED"/>
    <w:rsid w:val="00EC1B9B"/>
    <w:rsid w:val="00EC1C0E"/>
    <w:rsid w:val="00EC2F03"/>
    <w:rsid w:val="00EC3309"/>
    <w:rsid w:val="00EC3590"/>
    <w:rsid w:val="00EC3813"/>
    <w:rsid w:val="00EC3D66"/>
    <w:rsid w:val="00EC3FFA"/>
    <w:rsid w:val="00EC4263"/>
    <w:rsid w:val="00EC46B5"/>
    <w:rsid w:val="00EC543E"/>
    <w:rsid w:val="00EC5584"/>
    <w:rsid w:val="00EC5780"/>
    <w:rsid w:val="00EC5F4C"/>
    <w:rsid w:val="00EC6151"/>
    <w:rsid w:val="00EC61BF"/>
    <w:rsid w:val="00EC6219"/>
    <w:rsid w:val="00EC6978"/>
    <w:rsid w:val="00EC6B7C"/>
    <w:rsid w:val="00EC6D97"/>
    <w:rsid w:val="00EC6F0B"/>
    <w:rsid w:val="00EC6FAE"/>
    <w:rsid w:val="00EC7873"/>
    <w:rsid w:val="00ED01FA"/>
    <w:rsid w:val="00ED129C"/>
    <w:rsid w:val="00ED1E79"/>
    <w:rsid w:val="00ED21ED"/>
    <w:rsid w:val="00ED23A3"/>
    <w:rsid w:val="00ED28CD"/>
    <w:rsid w:val="00ED28F9"/>
    <w:rsid w:val="00ED3D09"/>
    <w:rsid w:val="00ED4575"/>
    <w:rsid w:val="00ED46C0"/>
    <w:rsid w:val="00ED48C2"/>
    <w:rsid w:val="00ED48D1"/>
    <w:rsid w:val="00ED4AF3"/>
    <w:rsid w:val="00ED4C11"/>
    <w:rsid w:val="00ED64CD"/>
    <w:rsid w:val="00ED68C4"/>
    <w:rsid w:val="00ED7DA9"/>
    <w:rsid w:val="00EE0317"/>
    <w:rsid w:val="00EE044D"/>
    <w:rsid w:val="00EE11DB"/>
    <w:rsid w:val="00EE23FB"/>
    <w:rsid w:val="00EE30B0"/>
    <w:rsid w:val="00EE3446"/>
    <w:rsid w:val="00EE36C1"/>
    <w:rsid w:val="00EE3C8D"/>
    <w:rsid w:val="00EE44EC"/>
    <w:rsid w:val="00EE493C"/>
    <w:rsid w:val="00EE4F77"/>
    <w:rsid w:val="00EE50FD"/>
    <w:rsid w:val="00EE58BD"/>
    <w:rsid w:val="00EE756F"/>
    <w:rsid w:val="00EF0649"/>
    <w:rsid w:val="00EF17E5"/>
    <w:rsid w:val="00EF19A9"/>
    <w:rsid w:val="00EF1F3E"/>
    <w:rsid w:val="00EF2723"/>
    <w:rsid w:val="00EF2B2B"/>
    <w:rsid w:val="00EF2BE7"/>
    <w:rsid w:val="00EF320E"/>
    <w:rsid w:val="00EF32FB"/>
    <w:rsid w:val="00EF3304"/>
    <w:rsid w:val="00EF468C"/>
    <w:rsid w:val="00EF4811"/>
    <w:rsid w:val="00EF4928"/>
    <w:rsid w:val="00EF4A50"/>
    <w:rsid w:val="00EF57ED"/>
    <w:rsid w:val="00EF5857"/>
    <w:rsid w:val="00EF63F2"/>
    <w:rsid w:val="00EF643A"/>
    <w:rsid w:val="00EF6C7E"/>
    <w:rsid w:val="00EF73B5"/>
    <w:rsid w:val="00EF7568"/>
    <w:rsid w:val="00F0026C"/>
    <w:rsid w:val="00F0054E"/>
    <w:rsid w:val="00F01261"/>
    <w:rsid w:val="00F014EA"/>
    <w:rsid w:val="00F017FD"/>
    <w:rsid w:val="00F01872"/>
    <w:rsid w:val="00F023B7"/>
    <w:rsid w:val="00F024F6"/>
    <w:rsid w:val="00F02F11"/>
    <w:rsid w:val="00F033CE"/>
    <w:rsid w:val="00F03822"/>
    <w:rsid w:val="00F03A13"/>
    <w:rsid w:val="00F04014"/>
    <w:rsid w:val="00F04208"/>
    <w:rsid w:val="00F04A9C"/>
    <w:rsid w:val="00F05CB5"/>
    <w:rsid w:val="00F05EE8"/>
    <w:rsid w:val="00F063F7"/>
    <w:rsid w:val="00F0665C"/>
    <w:rsid w:val="00F0714D"/>
    <w:rsid w:val="00F07577"/>
    <w:rsid w:val="00F07921"/>
    <w:rsid w:val="00F07C3D"/>
    <w:rsid w:val="00F108FF"/>
    <w:rsid w:val="00F10E47"/>
    <w:rsid w:val="00F10F39"/>
    <w:rsid w:val="00F11E08"/>
    <w:rsid w:val="00F11E66"/>
    <w:rsid w:val="00F11F5B"/>
    <w:rsid w:val="00F1205B"/>
    <w:rsid w:val="00F12177"/>
    <w:rsid w:val="00F122CA"/>
    <w:rsid w:val="00F1243F"/>
    <w:rsid w:val="00F130B5"/>
    <w:rsid w:val="00F134DC"/>
    <w:rsid w:val="00F134E4"/>
    <w:rsid w:val="00F139C0"/>
    <w:rsid w:val="00F13E1C"/>
    <w:rsid w:val="00F13FD8"/>
    <w:rsid w:val="00F145D7"/>
    <w:rsid w:val="00F14C1B"/>
    <w:rsid w:val="00F1520B"/>
    <w:rsid w:val="00F15602"/>
    <w:rsid w:val="00F15D4E"/>
    <w:rsid w:val="00F15D6E"/>
    <w:rsid w:val="00F15E89"/>
    <w:rsid w:val="00F160B9"/>
    <w:rsid w:val="00F1619E"/>
    <w:rsid w:val="00F1622D"/>
    <w:rsid w:val="00F1640F"/>
    <w:rsid w:val="00F16566"/>
    <w:rsid w:val="00F16B17"/>
    <w:rsid w:val="00F16FDA"/>
    <w:rsid w:val="00F2020D"/>
    <w:rsid w:val="00F204DF"/>
    <w:rsid w:val="00F20B31"/>
    <w:rsid w:val="00F2127D"/>
    <w:rsid w:val="00F21A1E"/>
    <w:rsid w:val="00F21B82"/>
    <w:rsid w:val="00F21CDF"/>
    <w:rsid w:val="00F2270D"/>
    <w:rsid w:val="00F22D9D"/>
    <w:rsid w:val="00F23574"/>
    <w:rsid w:val="00F23C2E"/>
    <w:rsid w:val="00F23DDA"/>
    <w:rsid w:val="00F243F7"/>
    <w:rsid w:val="00F249CF"/>
    <w:rsid w:val="00F24AFB"/>
    <w:rsid w:val="00F255D5"/>
    <w:rsid w:val="00F25EE3"/>
    <w:rsid w:val="00F25F14"/>
    <w:rsid w:val="00F26769"/>
    <w:rsid w:val="00F267DA"/>
    <w:rsid w:val="00F26E3E"/>
    <w:rsid w:val="00F27BA4"/>
    <w:rsid w:val="00F27CBE"/>
    <w:rsid w:val="00F27E3E"/>
    <w:rsid w:val="00F30047"/>
    <w:rsid w:val="00F300F7"/>
    <w:rsid w:val="00F31041"/>
    <w:rsid w:val="00F311A1"/>
    <w:rsid w:val="00F32918"/>
    <w:rsid w:val="00F32B04"/>
    <w:rsid w:val="00F33184"/>
    <w:rsid w:val="00F33257"/>
    <w:rsid w:val="00F33A3E"/>
    <w:rsid w:val="00F33BEF"/>
    <w:rsid w:val="00F33D5A"/>
    <w:rsid w:val="00F33D78"/>
    <w:rsid w:val="00F346D3"/>
    <w:rsid w:val="00F34DFF"/>
    <w:rsid w:val="00F3557B"/>
    <w:rsid w:val="00F35E6B"/>
    <w:rsid w:val="00F35FC0"/>
    <w:rsid w:val="00F35FCC"/>
    <w:rsid w:val="00F3731A"/>
    <w:rsid w:val="00F37C39"/>
    <w:rsid w:val="00F40151"/>
    <w:rsid w:val="00F40224"/>
    <w:rsid w:val="00F402B3"/>
    <w:rsid w:val="00F40313"/>
    <w:rsid w:val="00F407F4"/>
    <w:rsid w:val="00F40A63"/>
    <w:rsid w:val="00F40D11"/>
    <w:rsid w:val="00F417BC"/>
    <w:rsid w:val="00F41D52"/>
    <w:rsid w:val="00F422D4"/>
    <w:rsid w:val="00F423BC"/>
    <w:rsid w:val="00F423DD"/>
    <w:rsid w:val="00F428D5"/>
    <w:rsid w:val="00F430ED"/>
    <w:rsid w:val="00F435D1"/>
    <w:rsid w:val="00F43754"/>
    <w:rsid w:val="00F43E9F"/>
    <w:rsid w:val="00F4423C"/>
    <w:rsid w:val="00F44399"/>
    <w:rsid w:val="00F4441D"/>
    <w:rsid w:val="00F44673"/>
    <w:rsid w:val="00F44825"/>
    <w:rsid w:val="00F44912"/>
    <w:rsid w:val="00F44F65"/>
    <w:rsid w:val="00F456F3"/>
    <w:rsid w:val="00F458F1"/>
    <w:rsid w:val="00F46869"/>
    <w:rsid w:val="00F46A58"/>
    <w:rsid w:val="00F46B67"/>
    <w:rsid w:val="00F47D31"/>
    <w:rsid w:val="00F47EDD"/>
    <w:rsid w:val="00F5028E"/>
    <w:rsid w:val="00F507BC"/>
    <w:rsid w:val="00F508DC"/>
    <w:rsid w:val="00F50A6D"/>
    <w:rsid w:val="00F51EAC"/>
    <w:rsid w:val="00F521B3"/>
    <w:rsid w:val="00F527D8"/>
    <w:rsid w:val="00F52C35"/>
    <w:rsid w:val="00F537FE"/>
    <w:rsid w:val="00F5458D"/>
    <w:rsid w:val="00F5491D"/>
    <w:rsid w:val="00F54A85"/>
    <w:rsid w:val="00F55628"/>
    <w:rsid w:val="00F559EC"/>
    <w:rsid w:val="00F55EE3"/>
    <w:rsid w:val="00F5661E"/>
    <w:rsid w:val="00F56EAB"/>
    <w:rsid w:val="00F572BB"/>
    <w:rsid w:val="00F57921"/>
    <w:rsid w:val="00F6048F"/>
    <w:rsid w:val="00F60F28"/>
    <w:rsid w:val="00F60FEA"/>
    <w:rsid w:val="00F6132A"/>
    <w:rsid w:val="00F6164D"/>
    <w:rsid w:val="00F61A42"/>
    <w:rsid w:val="00F62043"/>
    <w:rsid w:val="00F62548"/>
    <w:rsid w:val="00F62812"/>
    <w:rsid w:val="00F62F1F"/>
    <w:rsid w:val="00F62F20"/>
    <w:rsid w:val="00F62F66"/>
    <w:rsid w:val="00F63573"/>
    <w:rsid w:val="00F63C6B"/>
    <w:rsid w:val="00F6400A"/>
    <w:rsid w:val="00F645A8"/>
    <w:rsid w:val="00F647E6"/>
    <w:rsid w:val="00F6483F"/>
    <w:rsid w:val="00F64A80"/>
    <w:rsid w:val="00F64D52"/>
    <w:rsid w:val="00F65015"/>
    <w:rsid w:val="00F6509A"/>
    <w:rsid w:val="00F6557E"/>
    <w:rsid w:val="00F65826"/>
    <w:rsid w:val="00F660C0"/>
    <w:rsid w:val="00F6634E"/>
    <w:rsid w:val="00F6647C"/>
    <w:rsid w:val="00F66BB9"/>
    <w:rsid w:val="00F66DBA"/>
    <w:rsid w:val="00F66EEF"/>
    <w:rsid w:val="00F67C4D"/>
    <w:rsid w:val="00F72A47"/>
    <w:rsid w:val="00F72E90"/>
    <w:rsid w:val="00F736BA"/>
    <w:rsid w:val="00F739E2"/>
    <w:rsid w:val="00F73BF6"/>
    <w:rsid w:val="00F74849"/>
    <w:rsid w:val="00F749D5"/>
    <w:rsid w:val="00F76234"/>
    <w:rsid w:val="00F765A3"/>
    <w:rsid w:val="00F7664C"/>
    <w:rsid w:val="00F7697A"/>
    <w:rsid w:val="00F77DEF"/>
    <w:rsid w:val="00F77EA5"/>
    <w:rsid w:val="00F8048E"/>
    <w:rsid w:val="00F805A0"/>
    <w:rsid w:val="00F806CD"/>
    <w:rsid w:val="00F81B8C"/>
    <w:rsid w:val="00F824E2"/>
    <w:rsid w:val="00F825CF"/>
    <w:rsid w:val="00F826A3"/>
    <w:rsid w:val="00F827B1"/>
    <w:rsid w:val="00F83213"/>
    <w:rsid w:val="00F84744"/>
    <w:rsid w:val="00F847AF"/>
    <w:rsid w:val="00F849C1"/>
    <w:rsid w:val="00F8516C"/>
    <w:rsid w:val="00F852F8"/>
    <w:rsid w:val="00F85643"/>
    <w:rsid w:val="00F8572D"/>
    <w:rsid w:val="00F85ED0"/>
    <w:rsid w:val="00F86818"/>
    <w:rsid w:val="00F87012"/>
    <w:rsid w:val="00F8715B"/>
    <w:rsid w:val="00F87187"/>
    <w:rsid w:val="00F9058C"/>
    <w:rsid w:val="00F909F6"/>
    <w:rsid w:val="00F90A48"/>
    <w:rsid w:val="00F90A7B"/>
    <w:rsid w:val="00F90E5A"/>
    <w:rsid w:val="00F911A0"/>
    <w:rsid w:val="00F91312"/>
    <w:rsid w:val="00F91792"/>
    <w:rsid w:val="00F91B87"/>
    <w:rsid w:val="00F92614"/>
    <w:rsid w:val="00F93205"/>
    <w:rsid w:val="00F9346F"/>
    <w:rsid w:val="00F94135"/>
    <w:rsid w:val="00F946B8"/>
    <w:rsid w:val="00F9501E"/>
    <w:rsid w:val="00F95D55"/>
    <w:rsid w:val="00F95E7E"/>
    <w:rsid w:val="00F96505"/>
    <w:rsid w:val="00F96F5E"/>
    <w:rsid w:val="00F9798B"/>
    <w:rsid w:val="00F97DEF"/>
    <w:rsid w:val="00F97FCC"/>
    <w:rsid w:val="00FA036F"/>
    <w:rsid w:val="00FA0EF6"/>
    <w:rsid w:val="00FA10F3"/>
    <w:rsid w:val="00FA1939"/>
    <w:rsid w:val="00FA1B75"/>
    <w:rsid w:val="00FA1D4D"/>
    <w:rsid w:val="00FA2222"/>
    <w:rsid w:val="00FA2621"/>
    <w:rsid w:val="00FA3085"/>
    <w:rsid w:val="00FA3403"/>
    <w:rsid w:val="00FA354F"/>
    <w:rsid w:val="00FA3C36"/>
    <w:rsid w:val="00FA3D73"/>
    <w:rsid w:val="00FA4A16"/>
    <w:rsid w:val="00FA54A8"/>
    <w:rsid w:val="00FA5933"/>
    <w:rsid w:val="00FA601B"/>
    <w:rsid w:val="00FA6454"/>
    <w:rsid w:val="00FA6ADC"/>
    <w:rsid w:val="00FA6C11"/>
    <w:rsid w:val="00FA7232"/>
    <w:rsid w:val="00FA7CC3"/>
    <w:rsid w:val="00FB019D"/>
    <w:rsid w:val="00FB0524"/>
    <w:rsid w:val="00FB06B3"/>
    <w:rsid w:val="00FB0FB3"/>
    <w:rsid w:val="00FB1846"/>
    <w:rsid w:val="00FB215B"/>
    <w:rsid w:val="00FB24BC"/>
    <w:rsid w:val="00FB2D58"/>
    <w:rsid w:val="00FB3085"/>
    <w:rsid w:val="00FB3915"/>
    <w:rsid w:val="00FB3C49"/>
    <w:rsid w:val="00FB4248"/>
    <w:rsid w:val="00FB4BB5"/>
    <w:rsid w:val="00FB4CD6"/>
    <w:rsid w:val="00FB4CFD"/>
    <w:rsid w:val="00FB5196"/>
    <w:rsid w:val="00FB61F1"/>
    <w:rsid w:val="00FB6E00"/>
    <w:rsid w:val="00FB6E9F"/>
    <w:rsid w:val="00FB7300"/>
    <w:rsid w:val="00FB742C"/>
    <w:rsid w:val="00FB7912"/>
    <w:rsid w:val="00FB7F58"/>
    <w:rsid w:val="00FC0127"/>
    <w:rsid w:val="00FC0E26"/>
    <w:rsid w:val="00FC12A7"/>
    <w:rsid w:val="00FC1D7A"/>
    <w:rsid w:val="00FC2194"/>
    <w:rsid w:val="00FC21E7"/>
    <w:rsid w:val="00FC25AB"/>
    <w:rsid w:val="00FC2C6C"/>
    <w:rsid w:val="00FC3357"/>
    <w:rsid w:val="00FC4853"/>
    <w:rsid w:val="00FC5405"/>
    <w:rsid w:val="00FC5539"/>
    <w:rsid w:val="00FC5702"/>
    <w:rsid w:val="00FC5783"/>
    <w:rsid w:val="00FC60D2"/>
    <w:rsid w:val="00FC62E0"/>
    <w:rsid w:val="00FC6529"/>
    <w:rsid w:val="00FC67A5"/>
    <w:rsid w:val="00FC6A35"/>
    <w:rsid w:val="00FC6C48"/>
    <w:rsid w:val="00FC6D02"/>
    <w:rsid w:val="00FC7271"/>
    <w:rsid w:val="00FC7289"/>
    <w:rsid w:val="00FC73A0"/>
    <w:rsid w:val="00FC76C6"/>
    <w:rsid w:val="00FC76C7"/>
    <w:rsid w:val="00FD08F1"/>
    <w:rsid w:val="00FD0A53"/>
    <w:rsid w:val="00FD0ABF"/>
    <w:rsid w:val="00FD0FF2"/>
    <w:rsid w:val="00FD18A0"/>
    <w:rsid w:val="00FD1975"/>
    <w:rsid w:val="00FD21AA"/>
    <w:rsid w:val="00FD288C"/>
    <w:rsid w:val="00FD2B6F"/>
    <w:rsid w:val="00FD2C77"/>
    <w:rsid w:val="00FD2CFA"/>
    <w:rsid w:val="00FD3385"/>
    <w:rsid w:val="00FD3BCC"/>
    <w:rsid w:val="00FD4489"/>
    <w:rsid w:val="00FD44A0"/>
    <w:rsid w:val="00FD4539"/>
    <w:rsid w:val="00FD5394"/>
    <w:rsid w:val="00FD6593"/>
    <w:rsid w:val="00FD67BF"/>
    <w:rsid w:val="00FD691E"/>
    <w:rsid w:val="00FD71C1"/>
    <w:rsid w:val="00FD7A1C"/>
    <w:rsid w:val="00FD7E84"/>
    <w:rsid w:val="00FE1BFA"/>
    <w:rsid w:val="00FE1DC5"/>
    <w:rsid w:val="00FE39A8"/>
    <w:rsid w:val="00FE3EEB"/>
    <w:rsid w:val="00FE3F68"/>
    <w:rsid w:val="00FE47E1"/>
    <w:rsid w:val="00FE4907"/>
    <w:rsid w:val="00FE4E61"/>
    <w:rsid w:val="00FE5196"/>
    <w:rsid w:val="00FE524D"/>
    <w:rsid w:val="00FE54CC"/>
    <w:rsid w:val="00FE57A3"/>
    <w:rsid w:val="00FE5C1E"/>
    <w:rsid w:val="00FE5D1B"/>
    <w:rsid w:val="00FE5E70"/>
    <w:rsid w:val="00FE6C81"/>
    <w:rsid w:val="00FE6D9C"/>
    <w:rsid w:val="00FE7168"/>
    <w:rsid w:val="00FE7619"/>
    <w:rsid w:val="00FE7F6A"/>
    <w:rsid w:val="00FF0608"/>
    <w:rsid w:val="00FF0644"/>
    <w:rsid w:val="00FF09DF"/>
    <w:rsid w:val="00FF0B3D"/>
    <w:rsid w:val="00FF0C48"/>
    <w:rsid w:val="00FF0D57"/>
    <w:rsid w:val="00FF1802"/>
    <w:rsid w:val="00FF1F66"/>
    <w:rsid w:val="00FF29A9"/>
    <w:rsid w:val="00FF2FC1"/>
    <w:rsid w:val="00FF30BD"/>
    <w:rsid w:val="00FF3286"/>
    <w:rsid w:val="00FF3307"/>
    <w:rsid w:val="00FF44F1"/>
    <w:rsid w:val="00FF46FA"/>
    <w:rsid w:val="00FF5A74"/>
    <w:rsid w:val="00FF61ED"/>
    <w:rsid w:val="00FF644D"/>
    <w:rsid w:val="00FF6564"/>
    <w:rsid w:val="00FF6B55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94F0AD-9DB5-4017-AEEC-ADBADD746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6740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link w:val="Heading6Char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/>
      <w:b/>
      <w:bCs/>
      <w:spacing w:val="-2"/>
      <w:sz w:val="18"/>
      <w:szCs w:val="18"/>
      <w:lang w:eastAsia="x-none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paragraph" w:customStyle="1" w:styleId="a2">
    <w:name w:val="เนื้อเรื่อง"/>
    <w:basedOn w:val="Normal"/>
    <w:rsid w:val="00A87283"/>
    <w:pPr>
      <w:ind w:right="386"/>
      <w:jc w:val="left"/>
    </w:pPr>
    <w:rPr>
      <w:rFonts w:cs="Cordia New"/>
      <w:sz w:val="28"/>
      <w:szCs w:val="28"/>
      <w:lang w:val="th-TH" w:eastAsia="th-TH"/>
    </w:rPr>
  </w:style>
  <w:style w:type="character" w:customStyle="1" w:styleId="Heading1Char">
    <w:name w:val="Heading 1 Char"/>
    <w:link w:val="Heading1"/>
    <w:rsid w:val="009E4042"/>
    <w:rPr>
      <w:rFonts w:ascii="Times New Roman" w:hAnsi="Times New Roman" w:cs="BrowalliaUPC"/>
      <w:b/>
      <w:bCs/>
      <w:kern w:val="36"/>
      <w:sz w:val="32"/>
      <w:szCs w:val="32"/>
      <w:lang w:val="en-GB"/>
    </w:rPr>
  </w:style>
  <w:style w:type="character" w:customStyle="1" w:styleId="Heading6Char">
    <w:name w:val="Heading 6 Char"/>
    <w:link w:val="Heading6"/>
    <w:rsid w:val="00CA4210"/>
    <w:rPr>
      <w:rFonts w:ascii="Times New Roman" w:hAnsi="Times New Roman" w:cs="BrowalliaUPC"/>
      <w:i/>
      <w:iCs/>
      <w:sz w:val="24"/>
      <w:szCs w:val="24"/>
      <w:lang w:eastAsia="en-US"/>
    </w:rPr>
  </w:style>
  <w:style w:type="paragraph" w:customStyle="1" w:styleId="a3">
    <w:name w:val="???????????"/>
    <w:basedOn w:val="Normal"/>
    <w:rsid w:val="000F6495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styleId="ListContinue">
    <w:name w:val="List Continue"/>
    <w:basedOn w:val="Normal"/>
    <w:rsid w:val="009453A9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HeaderChar">
    <w:name w:val="Header Char"/>
    <w:link w:val="Header"/>
    <w:rsid w:val="00A142D7"/>
    <w:rPr>
      <w:rFonts w:ascii="Times New Roman" w:hAnsi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0D4316"/>
    <w:rPr>
      <w:sz w:val="20"/>
      <w:szCs w:val="25"/>
    </w:rPr>
  </w:style>
  <w:style w:type="character" w:customStyle="1" w:styleId="CommentTextChar">
    <w:name w:val="Comment Text Char"/>
    <w:link w:val="CommentText"/>
    <w:rsid w:val="000D4316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4316"/>
    <w:rPr>
      <w:b/>
      <w:bCs/>
    </w:rPr>
  </w:style>
  <w:style w:type="character" w:customStyle="1" w:styleId="CommentSubjectChar">
    <w:name w:val="Comment Subject Char"/>
    <w:link w:val="CommentSubject"/>
    <w:rsid w:val="000D4316"/>
    <w:rPr>
      <w:rFonts w:ascii="Times New Roman" w:hAnsi="Times New Roman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non%20roengsamai\Desktop\&#3607;&#3635;&#3591;&#3610;\Wave%20En\&#3648;&#3626;&#3619;&#3655;&#3592;\Wave%20Entertainment_TH_Q3'5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B4A51-4317-459C-B9F9-30AB14E29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Wave Entertainment_TH_Q3'56</Template>
  <TotalTime>0</TotalTime>
  <Pages>6</Pages>
  <Words>8941</Words>
  <Characters>50965</Characters>
  <Application>Microsoft Office Word</Application>
  <DocSecurity>0</DocSecurity>
  <Lines>424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59787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Windows User</dc:creator>
  <cp:keywords/>
  <dc:description/>
  <cp:lastModifiedBy>Office3@wave-groups.com</cp:lastModifiedBy>
  <cp:revision>2</cp:revision>
  <cp:lastPrinted>2020-05-14T07:51:00Z</cp:lastPrinted>
  <dcterms:created xsi:type="dcterms:W3CDTF">2020-05-15T10:02:00Z</dcterms:created>
  <dcterms:modified xsi:type="dcterms:W3CDTF">2020-05-15T10:02:00Z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976208325</vt:i4>
  </property>
</Properties>
</file>