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A46275" w14:textId="77777777" w:rsidR="00B17939" w:rsidRDefault="00B17939" w:rsidP="00505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jc w:val="center"/>
        <w:rPr>
          <w:rFonts w:ascii="Angsana New" w:hAnsi="Angsana New"/>
          <w:cs/>
          <w:lang w:eastAsia="ja-JP"/>
        </w:rPr>
      </w:pPr>
      <w:bookmarkStart w:id="0" w:name="Title"/>
    </w:p>
    <w:p w14:paraId="2A6203EA" w14:textId="77777777" w:rsidR="00BA7CAC" w:rsidRDefault="00BA7C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</w:rPr>
      </w:pPr>
    </w:p>
    <w:p w14:paraId="0D3CE095" w14:textId="77777777" w:rsidR="00381B5D" w:rsidRDefault="00381B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</w:rPr>
      </w:pPr>
    </w:p>
    <w:p w14:paraId="73806CEC" w14:textId="77777777" w:rsidR="00381B5D" w:rsidRPr="00051F21" w:rsidRDefault="00381B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</w:rPr>
      </w:pPr>
    </w:p>
    <w:p w14:paraId="20DF8DCD" w14:textId="77777777" w:rsidR="00091CCD" w:rsidRPr="00051F21" w:rsidRDefault="00091C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  <w:bookmarkStart w:id="1" w:name="Start"/>
      <w:bookmarkEnd w:id="1"/>
    </w:p>
    <w:p w14:paraId="3B4FB2E3" w14:textId="77777777" w:rsidR="00091CCD" w:rsidRPr="00051F21" w:rsidRDefault="00091C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</w:p>
    <w:p w14:paraId="7B8E77E4" w14:textId="77777777" w:rsidR="00091CCD" w:rsidRPr="00051F21" w:rsidRDefault="00091C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</w:p>
    <w:p w14:paraId="239A6655" w14:textId="77777777" w:rsidR="00887FCF" w:rsidRDefault="00887FCF" w:rsidP="00E57297">
      <w:pPr>
        <w:ind w:left="14"/>
        <w:jc w:val="center"/>
        <w:rPr>
          <w:rFonts w:ascii="Angsana New" w:hAnsi="Angsana New"/>
          <w:b/>
          <w:bCs/>
          <w:sz w:val="52"/>
          <w:szCs w:val="52"/>
        </w:rPr>
      </w:pPr>
      <w:bookmarkStart w:id="2" w:name="SubTitle"/>
      <w:bookmarkEnd w:id="0"/>
    </w:p>
    <w:p w14:paraId="75549222" w14:textId="77777777" w:rsidR="00E57297" w:rsidRPr="008C7B80" w:rsidRDefault="00E57297" w:rsidP="00E57297">
      <w:pPr>
        <w:ind w:left="14"/>
        <w:jc w:val="center"/>
        <w:rPr>
          <w:rFonts w:ascii="Angsana New" w:hAnsi="Angsana New"/>
          <w:b/>
          <w:bCs/>
          <w:sz w:val="52"/>
          <w:szCs w:val="52"/>
        </w:rPr>
      </w:pPr>
      <w:r w:rsidRPr="008C7B80">
        <w:rPr>
          <w:rFonts w:ascii="Angsana New" w:hAnsi="Angsana New"/>
          <w:b/>
          <w:bCs/>
          <w:sz w:val="52"/>
          <w:szCs w:val="52"/>
          <w:cs/>
        </w:rPr>
        <w:t>บริษัท สมบูรณ์</w:t>
      </w:r>
      <w:r w:rsidRPr="008C7B80">
        <w:rPr>
          <w:rFonts w:ascii="Angsana New" w:hAnsi="Angsana New" w:hint="cs"/>
          <w:b/>
          <w:bCs/>
          <w:sz w:val="52"/>
          <w:szCs w:val="52"/>
          <w:cs/>
        </w:rPr>
        <w:t xml:space="preserve"> แอ๊ดวานซ์ เทคโนโลยี</w:t>
      </w:r>
      <w:r w:rsidRPr="008C7B80">
        <w:rPr>
          <w:rFonts w:ascii="Angsana New" w:hAnsi="Angsana New"/>
          <w:b/>
          <w:bCs/>
          <w:sz w:val="52"/>
          <w:szCs w:val="52"/>
          <w:cs/>
        </w:rPr>
        <w:t xml:space="preserve"> จำกัด</w:t>
      </w:r>
      <w:r w:rsidRPr="008C7B80">
        <w:rPr>
          <w:rFonts w:ascii="Angsana New" w:hAnsi="Angsana New" w:hint="cs"/>
          <w:b/>
          <w:bCs/>
          <w:sz w:val="52"/>
          <w:szCs w:val="52"/>
          <w:cs/>
        </w:rPr>
        <w:t xml:space="preserve"> (มหาชน)</w:t>
      </w:r>
    </w:p>
    <w:p w14:paraId="48771897" w14:textId="77777777" w:rsidR="00E81F90" w:rsidRPr="008C7B80" w:rsidRDefault="00090F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  <w:cs/>
        </w:rPr>
      </w:pPr>
      <w:r w:rsidRPr="008C7B80">
        <w:rPr>
          <w:rFonts w:ascii="Angsana New" w:hAnsi="Angsana New" w:hint="cs"/>
          <w:b/>
          <w:bCs/>
          <w:sz w:val="52"/>
          <w:szCs w:val="52"/>
          <w:cs/>
        </w:rPr>
        <w:t>และบริษัทย่อ</w:t>
      </w:r>
      <w:r w:rsidR="00366140" w:rsidRPr="008C7B80">
        <w:rPr>
          <w:rFonts w:ascii="Angsana New" w:hAnsi="Angsana New" w:hint="cs"/>
          <w:b/>
          <w:bCs/>
          <w:sz w:val="52"/>
          <w:szCs w:val="52"/>
          <w:cs/>
        </w:rPr>
        <w:t>ย</w:t>
      </w:r>
    </w:p>
    <w:p w14:paraId="1BF7249C" w14:textId="77777777" w:rsidR="00091CCD" w:rsidRPr="008C7B80" w:rsidRDefault="00091C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734440A5" w14:textId="77777777" w:rsidR="00E47713" w:rsidRPr="001D737A" w:rsidRDefault="00E47713" w:rsidP="00E4771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bookmarkStart w:id="3" w:name="ExtraText"/>
      <w:bookmarkEnd w:id="2"/>
      <w:bookmarkEnd w:id="3"/>
      <w:r w:rsidRPr="001D737A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="002F16B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  <w:r w:rsidRPr="001D737A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</w:p>
    <w:p w14:paraId="1C710131" w14:textId="77777777" w:rsidR="0088605A" w:rsidRPr="001D737A" w:rsidRDefault="0088605A" w:rsidP="0088605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1D737A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สำหรับงวดสามเดือนสิ้นสุดวันที่ </w:t>
      </w:r>
      <w:r w:rsidRPr="001D737A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="004949B8">
        <w:rPr>
          <w:rFonts w:ascii="Angsana New" w:hAnsi="Angsana New" w:cs="Angsana New"/>
          <w:b w:val="0"/>
          <w:bCs w:val="0"/>
          <w:sz w:val="32"/>
          <w:szCs w:val="32"/>
        </w:rPr>
        <w:t>1</w:t>
      </w:r>
      <w:r w:rsidRPr="001D737A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มีนาคม </w:t>
      </w:r>
      <w:r>
        <w:rPr>
          <w:rFonts w:ascii="Angsana New" w:hAnsi="Angsana New" w:cs="Angsana New"/>
          <w:b w:val="0"/>
          <w:bCs w:val="0"/>
          <w:sz w:val="32"/>
          <w:szCs w:val="32"/>
        </w:rPr>
        <w:t>2563</w:t>
      </w:r>
    </w:p>
    <w:p w14:paraId="36476308" w14:textId="77777777" w:rsidR="0088605A" w:rsidRPr="00610FB1" w:rsidRDefault="0088605A" w:rsidP="0088605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610FB1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6BAF0684" w14:textId="1F533FF0" w:rsidR="00E47713" w:rsidRPr="00A4230F" w:rsidRDefault="0088605A" w:rsidP="0088605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610FB1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="00977F6C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610FB1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3499E346" w14:textId="77777777" w:rsidR="0030723E" w:rsidRDefault="0030723E" w:rsidP="008809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0EB0CEDF" w14:textId="77777777" w:rsidR="0030723E" w:rsidRPr="00A4230F" w:rsidRDefault="0030723E" w:rsidP="008809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2FFCFDB4" w14:textId="77777777" w:rsidR="00884015" w:rsidRDefault="00884015" w:rsidP="003B12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2"/>
          <w:szCs w:val="32"/>
        </w:rPr>
      </w:pPr>
    </w:p>
    <w:p w14:paraId="179DC12D" w14:textId="77777777" w:rsidR="00884015" w:rsidRPr="00884015" w:rsidRDefault="00884015" w:rsidP="00884015">
      <w:pPr>
        <w:rPr>
          <w:rFonts w:ascii="Angsana New" w:hAnsi="Angsana New"/>
          <w:sz w:val="32"/>
          <w:szCs w:val="32"/>
        </w:rPr>
      </w:pPr>
    </w:p>
    <w:p w14:paraId="1A08AC93" w14:textId="77777777" w:rsidR="00884015" w:rsidRPr="00884015" w:rsidRDefault="00884015" w:rsidP="00884015">
      <w:pPr>
        <w:rPr>
          <w:rFonts w:ascii="Angsana New" w:hAnsi="Angsana New"/>
          <w:sz w:val="32"/>
          <w:szCs w:val="32"/>
        </w:rPr>
      </w:pPr>
    </w:p>
    <w:p w14:paraId="59D132FB" w14:textId="77777777" w:rsidR="00884015" w:rsidRPr="00884015" w:rsidRDefault="00884015" w:rsidP="00884015">
      <w:pPr>
        <w:rPr>
          <w:rFonts w:ascii="Angsana New" w:hAnsi="Angsana New"/>
          <w:sz w:val="32"/>
          <w:szCs w:val="32"/>
        </w:rPr>
      </w:pPr>
    </w:p>
    <w:p w14:paraId="499DAE23" w14:textId="77777777" w:rsidR="00884015" w:rsidRPr="00884015" w:rsidRDefault="00884015" w:rsidP="00884015">
      <w:pPr>
        <w:rPr>
          <w:rFonts w:ascii="Angsana New" w:hAnsi="Angsana New"/>
          <w:sz w:val="32"/>
          <w:szCs w:val="32"/>
        </w:rPr>
      </w:pPr>
    </w:p>
    <w:p w14:paraId="412E3E38" w14:textId="77777777" w:rsidR="00884015" w:rsidRPr="00884015" w:rsidRDefault="00884015" w:rsidP="00884015">
      <w:pPr>
        <w:rPr>
          <w:rFonts w:ascii="Angsana New" w:hAnsi="Angsana New"/>
          <w:sz w:val="32"/>
          <w:szCs w:val="32"/>
        </w:rPr>
      </w:pPr>
    </w:p>
    <w:p w14:paraId="2615CB74" w14:textId="77777777" w:rsidR="00884015" w:rsidRPr="00884015" w:rsidRDefault="00884015" w:rsidP="008840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728"/>
        </w:tabs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</w:p>
    <w:p w14:paraId="2D2AE434" w14:textId="77777777" w:rsidR="00884015" w:rsidRPr="00884015" w:rsidRDefault="00884015" w:rsidP="00884015">
      <w:pPr>
        <w:rPr>
          <w:rFonts w:ascii="Angsana New" w:hAnsi="Angsana New"/>
          <w:sz w:val="32"/>
          <w:szCs w:val="32"/>
        </w:rPr>
      </w:pPr>
    </w:p>
    <w:p w14:paraId="6181682B" w14:textId="77777777" w:rsidR="00884015" w:rsidRPr="00884015" w:rsidRDefault="00884015" w:rsidP="00884015">
      <w:pPr>
        <w:rPr>
          <w:rFonts w:ascii="Angsana New" w:hAnsi="Angsana New"/>
          <w:sz w:val="32"/>
          <w:szCs w:val="32"/>
        </w:rPr>
      </w:pPr>
    </w:p>
    <w:p w14:paraId="3C862C30" w14:textId="77777777" w:rsidR="00884015" w:rsidRPr="00884015" w:rsidRDefault="00884015" w:rsidP="00884015">
      <w:pPr>
        <w:rPr>
          <w:rFonts w:ascii="Angsana New" w:hAnsi="Angsana New"/>
          <w:sz w:val="32"/>
          <w:szCs w:val="32"/>
        </w:rPr>
      </w:pPr>
    </w:p>
    <w:p w14:paraId="0259FCDE" w14:textId="77777777" w:rsidR="00884015" w:rsidRPr="00884015" w:rsidRDefault="00884015" w:rsidP="00884015">
      <w:pPr>
        <w:rPr>
          <w:rFonts w:ascii="Angsana New" w:hAnsi="Angsana New"/>
          <w:sz w:val="32"/>
          <w:szCs w:val="32"/>
        </w:rPr>
      </w:pPr>
    </w:p>
    <w:p w14:paraId="51467271" w14:textId="77777777" w:rsidR="00884015" w:rsidRPr="00884015" w:rsidRDefault="00884015" w:rsidP="00884015">
      <w:pPr>
        <w:rPr>
          <w:rFonts w:ascii="Angsana New" w:hAnsi="Angsana New"/>
          <w:sz w:val="32"/>
          <w:szCs w:val="32"/>
        </w:rPr>
      </w:pPr>
    </w:p>
    <w:p w14:paraId="16A12FD3" w14:textId="77777777" w:rsidR="00FA218E" w:rsidRPr="00884015" w:rsidRDefault="00FA218E" w:rsidP="00884015">
      <w:pPr>
        <w:rPr>
          <w:rFonts w:ascii="Angsana New" w:hAnsi="Angsana New"/>
          <w:sz w:val="32"/>
          <w:szCs w:val="32"/>
        </w:rPr>
        <w:sectPr w:rsidR="00FA218E" w:rsidRPr="00884015" w:rsidSect="00663C95">
          <w:footerReference w:type="even" r:id="rId8"/>
          <w:footerReference w:type="default" r:id="rId9"/>
          <w:headerReference w:type="first" r:id="rId10"/>
          <w:footerReference w:type="first" r:id="rId11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40B462CE" w14:textId="77777777" w:rsidR="008923CA" w:rsidRPr="009229A0" w:rsidRDefault="008923CA" w:rsidP="008923CA">
      <w:pPr>
        <w:rPr>
          <w:rFonts w:ascii="Angsana New" w:hAnsi="Angsana New"/>
          <w:sz w:val="30"/>
          <w:szCs w:val="30"/>
        </w:rPr>
      </w:pPr>
    </w:p>
    <w:p w14:paraId="633F58AB" w14:textId="77777777" w:rsidR="00946B43" w:rsidRPr="009229A0" w:rsidRDefault="00946B43" w:rsidP="008923CA">
      <w:pPr>
        <w:rPr>
          <w:rFonts w:ascii="Angsana New" w:hAnsi="Angsana New"/>
          <w:sz w:val="30"/>
          <w:szCs w:val="30"/>
        </w:rPr>
      </w:pPr>
    </w:p>
    <w:p w14:paraId="10397E2D" w14:textId="77777777" w:rsidR="00946B43" w:rsidRPr="009229A0" w:rsidRDefault="00946B43" w:rsidP="008923CA">
      <w:pPr>
        <w:rPr>
          <w:rFonts w:ascii="Angsana New" w:hAnsi="Angsana New"/>
          <w:sz w:val="30"/>
          <w:szCs w:val="30"/>
        </w:rPr>
      </w:pPr>
    </w:p>
    <w:p w14:paraId="08AA46F6" w14:textId="77777777" w:rsidR="008923CA" w:rsidRPr="009229A0" w:rsidRDefault="008923CA" w:rsidP="008923CA">
      <w:pPr>
        <w:rPr>
          <w:rFonts w:ascii="Angsana New" w:hAnsi="Angsana New"/>
          <w:sz w:val="30"/>
          <w:szCs w:val="30"/>
        </w:rPr>
      </w:pPr>
    </w:p>
    <w:p w14:paraId="07711134" w14:textId="77777777" w:rsidR="008923CA" w:rsidRPr="009229A0" w:rsidRDefault="008923CA" w:rsidP="008923CA">
      <w:pPr>
        <w:rPr>
          <w:rFonts w:ascii="Angsana New" w:hAnsi="Angsana New"/>
          <w:sz w:val="30"/>
          <w:szCs w:val="30"/>
        </w:rPr>
      </w:pPr>
    </w:p>
    <w:p w14:paraId="17ADB675" w14:textId="77777777" w:rsidR="008923CA" w:rsidRPr="009229A0" w:rsidRDefault="008923CA" w:rsidP="008923CA">
      <w:pPr>
        <w:rPr>
          <w:rFonts w:ascii="Angsana New" w:hAnsi="Angsana New"/>
          <w:sz w:val="30"/>
          <w:szCs w:val="30"/>
        </w:rPr>
      </w:pPr>
    </w:p>
    <w:p w14:paraId="7E3D73AD" w14:textId="77777777" w:rsidR="008923CA" w:rsidRPr="009229A0" w:rsidRDefault="008923CA" w:rsidP="008923CA">
      <w:pPr>
        <w:rPr>
          <w:rFonts w:ascii="Angsana New" w:hAnsi="Angsana New"/>
          <w:sz w:val="30"/>
          <w:szCs w:val="30"/>
        </w:rPr>
      </w:pPr>
    </w:p>
    <w:p w14:paraId="168BB780" w14:textId="77777777" w:rsidR="008923CA" w:rsidRPr="009229A0" w:rsidRDefault="008923CA" w:rsidP="008923CA">
      <w:pPr>
        <w:rPr>
          <w:rFonts w:ascii="Angsana New" w:hAnsi="Angsana New"/>
          <w:sz w:val="30"/>
          <w:szCs w:val="30"/>
          <w:cs/>
        </w:rPr>
      </w:pPr>
    </w:p>
    <w:p w14:paraId="090B6286" w14:textId="77777777" w:rsidR="003B122C" w:rsidRPr="009229A0" w:rsidRDefault="00F13DC7" w:rsidP="003B12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6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9229A0">
        <w:rPr>
          <w:rFonts w:ascii="Angsana New" w:hAnsi="Angsana New"/>
          <w:b/>
          <w:bCs/>
          <w:sz w:val="30"/>
          <w:szCs w:val="30"/>
          <w:cs/>
        </w:rPr>
        <w:t>รายงานการสอบทาน</w:t>
      </w:r>
      <w:r w:rsidR="0013062F" w:rsidRPr="009229A0">
        <w:rPr>
          <w:rFonts w:ascii="Angsana New" w:hAnsi="Angsana New" w:hint="cs"/>
          <w:b/>
          <w:bCs/>
          <w:sz w:val="30"/>
          <w:szCs w:val="30"/>
          <w:cs/>
        </w:rPr>
        <w:t>ข้อมูลทาง</w:t>
      </w:r>
      <w:r w:rsidRPr="009229A0">
        <w:rPr>
          <w:rFonts w:ascii="Angsana New" w:hAnsi="Angsana New"/>
          <w:b/>
          <w:bCs/>
          <w:sz w:val="30"/>
          <w:szCs w:val="30"/>
          <w:cs/>
        </w:rPr>
        <w:t>การเงินระหว่างกาล</w:t>
      </w:r>
      <w:r w:rsidR="003B122C" w:rsidRPr="009229A0">
        <w:rPr>
          <w:rFonts w:ascii="Angsana New" w:hAnsi="Angsana New"/>
          <w:b/>
          <w:bCs/>
          <w:sz w:val="30"/>
          <w:szCs w:val="30"/>
          <w:cs/>
        </w:rPr>
        <w:t>โดยผู้สอบบัญชีรับอนุญาต</w:t>
      </w:r>
    </w:p>
    <w:p w14:paraId="14CF6AED" w14:textId="77777777" w:rsidR="005C0455" w:rsidRPr="009229A0" w:rsidRDefault="005C0455" w:rsidP="00473308">
      <w:pPr>
        <w:rPr>
          <w:rFonts w:ascii="Angsana New" w:hAnsi="Angsana New"/>
          <w:i/>
          <w:iCs/>
          <w:sz w:val="30"/>
          <w:szCs w:val="30"/>
        </w:rPr>
      </w:pPr>
    </w:p>
    <w:p w14:paraId="7445BB12" w14:textId="77777777" w:rsidR="003B122C" w:rsidRPr="009229A0" w:rsidRDefault="003B122C" w:rsidP="00C439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9229A0">
        <w:rPr>
          <w:rFonts w:ascii="Angsana New" w:hAnsi="Angsana New"/>
          <w:b/>
          <w:bCs/>
          <w:sz w:val="30"/>
          <w:szCs w:val="30"/>
          <w:cs/>
        </w:rPr>
        <w:t xml:space="preserve">เสนอ คณะกรรมการบริษัท </w:t>
      </w:r>
      <w:r w:rsidR="00E57297" w:rsidRPr="009229A0">
        <w:rPr>
          <w:rFonts w:ascii="Angsana New" w:hAnsi="Angsana New"/>
          <w:b/>
          <w:bCs/>
          <w:sz w:val="30"/>
          <w:szCs w:val="30"/>
          <w:cs/>
        </w:rPr>
        <w:t>สมบูรณ์ แอ๊ดวานซ์ เทคโนโลยี</w:t>
      </w:r>
      <w:r w:rsidRPr="009229A0">
        <w:rPr>
          <w:rFonts w:ascii="Angsana New" w:hAnsi="Angsana New"/>
          <w:b/>
          <w:bCs/>
          <w:sz w:val="30"/>
          <w:szCs w:val="30"/>
          <w:cs/>
        </w:rPr>
        <w:t xml:space="preserve"> จำกัด (มหาชน)</w:t>
      </w:r>
    </w:p>
    <w:p w14:paraId="32268B7D" w14:textId="77777777" w:rsidR="00C5281B" w:rsidRPr="009229A0" w:rsidRDefault="00C5281B" w:rsidP="008923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0BC20E42" w14:textId="77777777" w:rsidR="00D87CFF" w:rsidRPr="009229A0" w:rsidRDefault="005E153C" w:rsidP="00C4398E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9229A0">
        <w:rPr>
          <w:rFonts w:ascii="Angsana New" w:hAnsi="Angsana New"/>
          <w:sz w:val="30"/>
          <w:szCs w:val="30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Pr="009229A0">
        <w:rPr>
          <w:rFonts w:ascii="Angsana New" w:hAnsi="Angsana New"/>
          <w:sz w:val="30"/>
          <w:szCs w:val="30"/>
        </w:rPr>
        <w:t>31</w:t>
      </w:r>
      <w:r w:rsidRPr="009229A0">
        <w:rPr>
          <w:rFonts w:ascii="Angsana New" w:hAnsi="Angsana New" w:hint="cs"/>
          <w:sz w:val="30"/>
          <w:szCs w:val="30"/>
          <w:cs/>
        </w:rPr>
        <w:t xml:space="preserve"> มีนาคม </w:t>
      </w:r>
      <w:r w:rsidRPr="009229A0">
        <w:rPr>
          <w:rFonts w:ascii="Angsana New" w:hAnsi="Angsana New"/>
          <w:sz w:val="30"/>
          <w:szCs w:val="30"/>
        </w:rPr>
        <w:t>2563</w:t>
      </w:r>
      <w:r w:rsidRPr="009229A0">
        <w:rPr>
          <w:rFonts w:ascii="Angsana New" w:hAnsi="Angsana New" w:hint="cs"/>
          <w:sz w:val="30"/>
          <w:szCs w:val="30"/>
          <w:cs/>
        </w:rPr>
        <w:t xml:space="preserve"> งบกำไรขาดทุนรวมและงบกำไรขาดทุนเฉพาะกิจการ งบกำไรขาดทุนเบ็ดเสร็จรวมและงบกำไรขาดทุนเบ็ดเสร็จเฉพาะกิจการ</w:t>
      </w:r>
      <w:r w:rsidRPr="009229A0">
        <w:rPr>
          <w:rFonts w:ascii="Angsana New" w:hAnsi="Angsana New"/>
          <w:sz w:val="30"/>
          <w:szCs w:val="30"/>
        </w:rPr>
        <w:t xml:space="preserve">   </w:t>
      </w:r>
      <w:r w:rsidRPr="009229A0">
        <w:rPr>
          <w:rFonts w:ascii="Angsana New" w:hAnsi="Angsana New" w:hint="cs"/>
          <w:sz w:val="30"/>
          <w:szCs w:val="30"/>
          <w:cs/>
        </w:rPr>
        <w:t xml:space="preserve"> </w:t>
      </w:r>
      <w:r w:rsidRPr="009229A0">
        <w:rPr>
          <w:rFonts w:ascii="Angsana New" w:hAnsi="Angsana New" w:hint="cs"/>
          <w:spacing w:val="12"/>
          <w:sz w:val="30"/>
          <w:szCs w:val="30"/>
          <w:cs/>
        </w:rPr>
        <w:t>งบแสดงการเปลี่ยนแปลงส่วนของ</w:t>
      </w:r>
      <w:r w:rsidRPr="009229A0">
        <w:rPr>
          <w:rFonts w:ascii="Angsana New" w:hAnsi="Angsana New" w:hint="cs"/>
          <w:sz w:val="30"/>
          <w:szCs w:val="30"/>
          <w:cs/>
        </w:rPr>
        <w:t>ผู้ถือหุ้นรวมและงบแสดงการเปลี่ยนแปลงส่วนของผู้ถือหุ้นเฉพาะกิจการ และ</w:t>
      </w:r>
      <w:r w:rsidRPr="009229A0">
        <w:rPr>
          <w:rFonts w:ascii="Angsana New" w:hAnsi="Angsana New"/>
          <w:sz w:val="30"/>
          <w:szCs w:val="30"/>
        </w:rPr>
        <w:t xml:space="preserve">       </w:t>
      </w:r>
      <w:r w:rsidRPr="009229A0">
        <w:rPr>
          <w:rFonts w:ascii="Angsana New" w:hAnsi="Angsana New" w:hint="cs"/>
          <w:sz w:val="30"/>
          <w:szCs w:val="30"/>
          <w:cs/>
        </w:rPr>
        <w:t xml:space="preserve">งบกระแสเงินสดรวมและงบกระแสเงินสดเฉพาะกิจการ สำหรับงวดสามเดือนสิ้นสุดวันที่ </w:t>
      </w:r>
      <w:r w:rsidRPr="009229A0">
        <w:rPr>
          <w:rFonts w:ascii="Angsana New" w:hAnsi="Angsana New"/>
          <w:sz w:val="30"/>
          <w:szCs w:val="30"/>
        </w:rPr>
        <w:t>31</w:t>
      </w:r>
      <w:r w:rsidRPr="009229A0">
        <w:rPr>
          <w:rFonts w:ascii="Angsana New" w:hAnsi="Angsana New" w:hint="cs"/>
          <w:sz w:val="30"/>
          <w:szCs w:val="30"/>
          <w:cs/>
        </w:rPr>
        <w:t xml:space="preserve"> มีนาคม </w:t>
      </w:r>
      <w:r w:rsidRPr="009229A0">
        <w:rPr>
          <w:rFonts w:ascii="Angsana New" w:hAnsi="Angsana New"/>
          <w:sz w:val="30"/>
          <w:szCs w:val="30"/>
        </w:rPr>
        <w:t>2563</w:t>
      </w:r>
      <w:r w:rsidRPr="009229A0">
        <w:rPr>
          <w:rFonts w:ascii="Angsana New" w:hAnsi="Angsana New" w:hint="cs"/>
          <w:sz w:val="30"/>
          <w:szCs w:val="30"/>
          <w:cs/>
        </w:rPr>
        <w:t xml:space="preserve"> และหมายเหตุประกอบงบการเงินแบบย่อ (ข้อมูลทางการเงินระหว่างกาล) ของบริษัท สมบูรณ์ แอ๊ดวานซ์ เทคโนโลยี จำกัด (มหาชน) และบริษัทย่อย และของเฉพาะบริษัท สมบูรณ์ แอ๊ดวานซ์ เทคโนโลยี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9229A0">
        <w:rPr>
          <w:rFonts w:ascii="Angsana New" w:hAnsi="Angsana New"/>
          <w:sz w:val="30"/>
          <w:szCs w:val="30"/>
        </w:rPr>
        <w:t xml:space="preserve">34 </w:t>
      </w:r>
      <w:r w:rsidRPr="009229A0">
        <w:rPr>
          <w:rFonts w:ascii="Angsana New" w:hAnsi="Angsana New" w:hint="cs"/>
          <w:sz w:val="30"/>
          <w:szCs w:val="30"/>
          <w:cs/>
        </w:rPr>
        <w:t>เรื่อง</w:t>
      </w:r>
      <w:r w:rsidRPr="009229A0">
        <w:rPr>
          <w:rFonts w:ascii="Angsana New" w:hAnsi="Angsana New"/>
          <w:sz w:val="30"/>
          <w:szCs w:val="30"/>
        </w:rPr>
        <w:t xml:space="preserve"> </w:t>
      </w:r>
      <w:r w:rsidRPr="009229A0">
        <w:rPr>
          <w:rFonts w:ascii="Angsana New" w:hAnsi="Angsana New" w:hint="cs"/>
          <w:sz w:val="30"/>
          <w:szCs w:val="30"/>
          <w:cs/>
        </w:rPr>
        <w:t xml:space="preserve">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2EA9B745" w14:textId="77777777" w:rsidR="00FF125A" w:rsidRPr="009229A0" w:rsidRDefault="00FF125A" w:rsidP="008923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3FE89BDF" w14:textId="77777777" w:rsidR="00D87CFF" w:rsidRPr="009229A0" w:rsidRDefault="00D87CFF" w:rsidP="001306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9229A0">
        <w:rPr>
          <w:rFonts w:ascii="Angsana New" w:hAnsi="Angsana New"/>
          <w:i/>
          <w:iCs/>
          <w:sz w:val="30"/>
          <w:szCs w:val="30"/>
          <w:cs/>
        </w:rPr>
        <w:t>ขอบเข</w:t>
      </w:r>
      <w:r w:rsidR="005C1AE3" w:rsidRPr="009229A0">
        <w:rPr>
          <w:rFonts w:ascii="Angsana New" w:hAnsi="Angsana New"/>
          <w:i/>
          <w:iCs/>
          <w:sz w:val="30"/>
          <w:szCs w:val="30"/>
          <w:cs/>
        </w:rPr>
        <w:t>ตการสอบทาน</w:t>
      </w:r>
    </w:p>
    <w:p w14:paraId="59B090A1" w14:textId="77777777" w:rsidR="00D14506" w:rsidRPr="009229A0" w:rsidRDefault="00D14506" w:rsidP="001306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</w:p>
    <w:p w14:paraId="65A9496D" w14:textId="77777777" w:rsidR="009159FC" w:rsidRPr="009229A0" w:rsidRDefault="009159FC" w:rsidP="001306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9229A0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9229A0">
        <w:rPr>
          <w:rFonts w:ascii="Angsana New" w:hAnsi="Angsana New"/>
          <w:sz w:val="30"/>
          <w:szCs w:val="30"/>
        </w:rPr>
        <w:t xml:space="preserve"> </w:t>
      </w:r>
      <w:r w:rsidRPr="009229A0">
        <w:rPr>
          <w:rFonts w:ascii="Angsana New" w:hAnsi="Angsana New"/>
          <w:sz w:val="30"/>
          <w:szCs w:val="30"/>
          <w:cs/>
        </w:rPr>
        <w:t>รหัส</w:t>
      </w:r>
      <w:r w:rsidRPr="009229A0">
        <w:rPr>
          <w:rFonts w:ascii="Angsana New" w:hAnsi="Angsana New"/>
          <w:sz w:val="30"/>
          <w:szCs w:val="30"/>
        </w:rPr>
        <w:t xml:space="preserve"> 2410 “</w:t>
      </w:r>
      <w:r w:rsidRPr="009229A0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9229A0">
        <w:rPr>
          <w:rFonts w:ascii="Angsana New" w:hAnsi="Angsana New"/>
          <w:sz w:val="30"/>
          <w:szCs w:val="30"/>
        </w:rPr>
        <w:t>”</w:t>
      </w:r>
      <w:r w:rsidRPr="009229A0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9229A0">
        <w:rPr>
          <w:rFonts w:ascii="Angsana New" w:hAnsi="Angsana New"/>
          <w:sz w:val="30"/>
          <w:szCs w:val="30"/>
        </w:rPr>
        <w:t xml:space="preserve"> </w:t>
      </w:r>
      <w:r w:rsidRPr="009229A0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9229A0">
        <w:rPr>
          <w:rFonts w:ascii="Angsana New" w:hAnsi="Angsana New"/>
          <w:sz w:val="30"/>
          <w:szCs w:val="30"/>
        </w:rPr>
        <w:t xml:space="preserve"> </w:t>
      </w:r>
      <w:r w:rsidRPr="009229A0">
        <w:rPr>
          <w:rFonts w:ascii="Angsana New" w:hAnsi="Angsana New"/>
          <w:sz w:val="30"/>
          <w:szCs w:val="30"/>
          <w:cs/>
        </w:rPr>
        <w:t>การสอบทานนี้มีขอบเขตจำกัด</w:t>
      </w:r>
      <w:r w:rsidR="002C7D8A" w:rsidRPr="009229A0">
        <w:rPr>
          <w:rFonts w:ascii="Angsana New" w:hAnsi="Angsana New" w:hint="cs"/>
          <w:sz w:val="30"/>
          <w:szCs w:val="30"/>
          <w:cs/>
        </w:rPr>
        <w:t xml:space="preserve"> </w:t>
      </w:r>
      <w:r w:rsidRPr="009229A0">
        <w:rPr>
          <w:rFonts w:ascii="Angsana New" w:hAnsi="Angsana New"/>
          <w:sz w:val="30"/>
          <w:szCs w:val="30"/>
          <w:cs/>
        </w:rPr>
        <w:t>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9229A0">
        <w:rPr>
          <w:rFonts w:ascii="Angsana New" w:hAnsi="Angsana New"/>
          <w:sz w:val="30"/>
          <w:szCs w:val="30"/>
        </w:rPr>
        <w:t xml:space="preserve"> </w:t>
      </w:r>
      <w:r w:rsidR="00C5281B" w:rsidRPr="009229A0">
        <w:rPr>
          <w:rFonts w:ascii="Angsana New" w:hAnsi="Angsana New"/>
          <w:sz w:val="30"/>
          <w:szCs w:val="30"/>
          <w:cs/>
        </w:rPr>
        <w:t>ดังนั้นข้าพเจ้าจึงไม่แสดงความเห็นต่อ</w:t>
      </w:r>
      <w:r w:rsidR="00944687" w:rsidRPr="009229A0">
        <w:rPr>
          <w:rFonts w:ascii="Angsana New" w:hAnsi="Angsana New" w:hint="cs"/>
          <w:sz w:val="30"/>
          <w:szCs w:val="30"/>
          <w:cs/>
        </w:rPr>
        <w:t>ข้อมูลทาง</w:t>
      </w:r>
      <w:r w:rsidR="00C5281B" w:rsidRPr="009229A0">
        <w:rPr>
          <w:rFonts w:ascii="Angsana New" w:hAnsi="Angsana New"/>
          <w:sz w:val="30"/>
          <w:szCs w:val="30"/>
          <w:cs/>
        </w:rPr>
        <w:t>การเงินระหว่างกาลที่สอบทาน</w:t>
      </w:r>
    </w:p>
    <w:p w14:paraId="2A72CBBE" w14:textId="77777777" w:rsidR="002D0B51" w:rsidRPr="005C367D" w:rsidRDefault="002D0B51" w:rsidP="00637E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8"/>
          <w:szCs w:val="28"/>
        </w:rPr>
      </w:pPr>
    </w:p>
    <w:p w14:paraId="10FEF624" w14:textId="77777777" w:rsidR="00F031FA" w:rsidRPr="005C367D" w:rsidRDefault="00F031FA" w:rsidP="00637E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8"/>
          <w:szCs w:val="28"/>
        </w:rPr>
      </w:pPr>
    </w:p>
    <w:p w14:paraId="20358CCF" w14:textId="77777777" w:rsidR="008923CA" w:rsidRPr="005C367D" w:rsidRDefault="008923CA" w:rsidP="00637E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8"/>
          <w:szCs w:val="28"/>
        </w:rPr>
      </w:pPr>
    </w:p>
    <w:p w14:paraId="4167B0D9" w14:textId="77777777" w:rsidR="00893286" w:rsidRPr="005C367D" w:rsidRDefault="00893286" w:rsidP="00637E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8"/>
          <w:szCs w:val="28"/>
          <w:cs/>
        </w:rPr>
        <w:sectPr w:rsidR="00893286" w:rsidRPr="005C367D" w:rsidSect="00663C95">
          <w:footerReference w:type="default" r:id="rId12"/>
          <w:footerReference w:type="first" r:id="rId13"/>
          <w:type w:val="nextColumn"/>
          <w:pgSz w:w="11909" w:h="16834" w:code="9"/>
          <w:pgMar w:top="691" w:right="1152" w:bottom="576" w:left="1152" w:header="720" w:footer="720" w:gutter="0"/>
          <w:cols w:space="720"/>
          <w:titlePg/>
        </w:sectPr>
      </w:pPr>
    </w:p>
    <w:p w14:paraId="41F851E5" w14:textId="77777777" w:rsidR="00F031FA" w:rsidRPr="005C367D" w:rsidRDefault="00F031FA" w:rsidP="00637E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8"/>
          <w:szCs w:val="28"/>
        </w:rPr>
      </w:pPr>
    </w:p>
    <w:p w14:paraId="277A0200" w14:textId="77777777" w:rsidR="00A77734" w:rsidRDefault="00A77734" w:rsidP="00637E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65A7240B" w14:textId="77777777" w:rsidR="00A77734" w:rsidRDefault="00A77734" w:rsidP="00637E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6E6A8898" w14:textId="0EAB88AE" w:rsidR="00637EE5" w:rsidRPr="00463144" w:rsidRDefault="00637EE5" w:rsidP="00637E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463144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08071739" w14:textId="77777777" w:rsidR="00637EE5" w:rsidRPr="00463144" w:rsidRDefault="00637EE5" w:rsidP="00F847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contextualSpacing/>
        <w:rPr>
          <w:rFonts w:ascii="Angsana New" w:hAnsi="Angsana New"/>
          <w:i/>
          <w:iCs/>
          <w:sz w:val="30"/>
          <w:szCs w:val="30"/>
          <w:cs/>
        </w:rPr>
      </w:pPr>
    </w:p>
    <w:p w14:paraId="13129DAE" w14:textId="77777777" w:rsidR="003D659D" w:rsidRPr="00463144" w:rsidRDefault="003D659D" w:rsidP="003D659D">
      <w:pPr>
        <w:jc w:val="both"/>
        <w:rPr>
          <w:rFonts w:ascii="Angsana New" w:hAnsi="Angsana New"/>
          <w:sz w:val="30"/>
          <w:szCs w:val="30"/>
        </w:rPr>
      </w:pPr>
      <w:r w:rsidRPr="00463144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463144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</w:t>
      </w:r>
      <w:r w:rsidRPr="00463144">
        <w:rPr>
          <w:rFonts w:ascii="Angsana New" w:hAnsi="Angsana New"/>
          <w:sz w:val="30"/>
          <w:szCs w:val="30"/>
          <w:cs/>
        </w:rPr>
        <w:t>ดังกล่าว</w:t>
      </w:r>
      <w:r w:rsidRPr="00463144">
        <w:rPr>
          <w:rFonts w:ascii="Angsana New" w:hAnsi="Angsana New" w:hint="cs"/>
          <w:sz w:val="30"/>
          <w:szCs w:val="30"/>
          <w:cs/>
        </w:rPr>
        <w:t xml:space="preserve"> ไม่ได้จัดทำขึ้นตาม</w:t>
      </w:r>
      <w:r w:rsidRPr="00463144">
        <w:rPr>
          <w:rFonts w:ascii="Angsana New" w:hAnsi="Angsana New"/>
          <w:sz w:val="30"/>
          <w:szCs w:val="30"/>
          <w:cs/>
        </w:rPr>
        <w:t>มาตรฐานการ</w:t>
      </w:r>
      <w:r w:rsidRPr="00463144">
        <w:rPr>
          <w:rFonts w:ascii="Angsana New" w:hAnsi="Angsana New" w:hint="cs"/>
          <w:sz w:val="30"/>
          <w:szCs w:val="30"/>
          <w:cs/>
        </w:rPr>
        <w:t xml:space="preserve">บัญชีฉบับที่ </w:t>
      </w:r>
      <w:r w:rsidRPr="00463144">
        <w:rPr>
          <w:rFonts w:ascii="Angsana New" w:hAnsi="Angsana New"/>
          <w:sz w:val="30"/>
          <w:szCs w:val="30"/>
        </w:rPr>
        <w:t>34</w:t>
      </w:r>
      <w:r w:rsidRPr="00463144">
        <w:rPr>
          <w:rFonts w:ascii="Angsana New" w:hAnsi="Angsana New"/>
          <w:sz w:val="30"/>
          <w:szCs w:val="30"/>
          <w:cs/>
        </w:rPr>
        <w:t xml:space="preserve"> </w:t>
      </w:r>
      <w:r w:rsidRPr="00463144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="004D5747" w:rsidRPr="00463144">
        <w:rPr>
          <w:rFonts w:ascii="Angsana New" w:hAnsi="Angsana New" w:hint="cs"/>
          <w:sz w:val="30"/>
          <w:szCs w:val="30"/>
          <w:cs/>
        </w:rPr>
        <w:t>การรายงานทาง</w:t>
      </w:r>
      <w:r w:rsidRPr="00463144">
        <w:rPr>
          <w:rFonts w:ascii="Angsana New" w:hAnsi="Angsana New" w:hint="cs"/>
          <w:sz w:val="30"/>
          <w:szCs w:val="30"/>
          <w:cs/>
        </w:rPr>
        <w:t xml:space="preserve">การเงินระหว่างกาล </w:t>
      </w:r>
      <w:r w:rsidRPr="00463144">
        <w:rPr>
          <w:rFonts w:ascii="Angsana New" w:hAnsi="Angsana New"/>
          <w:sz w:val="30"/>
          <w:szCs w:val="30"/>
          <w:cs/>
        </w:rPr>
        <w:t>ในสาระสำคัญจากการสอบทานของข้าพเจ้า</w:t>
      </w:r>
    </w:p>
    <w:p w14:paraId="4C37E9FC" w14:textId="77777777" w:rsidR="00245429" w:rsidRPr="00463144" w:rsidRDefault="00245429" w:rsidP="00245429">
      <w:pPr>
        <w:jc w:val="both"/>
        <w:rPr>
          <w:rFonts w:ascii="Angsana New" w:hAnsi="Angsana New"/>
          <w:sz w:val="30"/>
          <w:szCs w:val="30"/>
        </w:rPr>
      </w:pPr>
    </w:p>
    <w:p w14:paraId="18185738" w14:textId="77777777" w:rsidR="00245429" w:rsidRPr="00463144" w:rsidRDefault="00245429" w:rsidP="001306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8D6BDAE" w14:textId="77777777" w:rsidR="00C5281B" w:rsidRPr="00463144" w:rsidRDefault="00C5281B" w:rsidP="00C5281B">
      <w:pPr>
        <w:pStyle w:val="T"/>
        <w:ind w:left="0" w:right="47"/>
        <w:jc w:val="thaiDistribute"/>
        <w:rPr>
          <w:rFonts w:ascii="Angsana New" w:hAnsi="Angsana New" w:cs="Angsana New"/>
          <w:lang w:val="en-US"/>
        </w:rPr>
      </w:pPr>
    </w:p>
    <w:p w14:paraId="6137C135" w14:textId="77777777" w:rsidR="00C5281B" w:rsidRPr="00463144" w:rsidRDefault="00C5281B" w:rsidP="00C5281B">
      <w:pPr>
        <w:pStyle w:val="T"/>
        <w:ind w:left="0"/>
        <w:jc w:val="thaiDistribute"/>
        <w:rPr>
          <w:rFonts w:ascii="Angsana New" w:hAnsi="Angsana New" w:cs="Angsana New"/>
          <w:lang w:val="en-US"/>
        </w:rPr>
      </w:pPr>
    </w:p>
    <w:p w14:paraId="32FBF7FB" w14:textId="6F712849" w:rsidR="00F031FA" w:rsidRPr="00463144" w:rsidRDefault="00F031FA" w:rsidP="00F031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2A4F96">
        <w:rPr>
          <w:rFonts w:ascii="Angsana New" w:hAnsi="Angsana New"/>
          <w:sz w:val="30"/>
          <w:szCs w:val="30"/>
          <w:highlight w:val="yellow"/>
        </w:rPr>
        <w:t>(</w:t>
      </w:r>
      <w:r w:rsidR="00735DA0" w:rsidRPr="002A4F96">
        <w:rPr>
          <w:rFonts w:ascii="Angsana New" w:hAnsi="Angsana New"/>
          <w:sz w:val="30"/>
          <w:szCs w:val="30"/>
          <w:highlight w:val="yellow"/>
          <w:cs/>
        </w:rPr>
        <w:t>นาย</w:t>
      </w:r>
      <w:r w:rsidR="002A4F96" w:rsidRPr="002A4F96">
        <w:rPr>
          <w:rFonts w:ascii="Angsana New" w:hAnsi="Angsana New" w:hint="cs"/>
          <w:sz w:val="30"/>
          <w:szCs w:val="30"/>
          <w:highlight w:val="yellow"/>
          <w:cs/>
        </w:rPr>
        <w:t>ศักดา เกาทัณฑ์ทอง</w:t>
      </w:r>
      <w:r w:rsidRPr="002A4F96">
        <w:rPr>
          <w:rFonts w:ascii="Angsana New" w:hAnsi="Angsana New"/>
          <w:sz w:val="30"/>
          <w:szCs w:val="30"/>
          <w:highlight w:val="yellow"/>
        </w:rPr>
        <w:t>)</w:t>
      </w:r>
    </w:p>
    <w:p w14:paraId="076516FA" w14:textId="77777777" w:rsidR="00F031FA" w:rsidRPr="00463144" w:rsidRDefault="00F031FA" w:rsidP="00F031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463144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4C2F308A" w14:textId="429C0C50" w:rsidR="00F031FA" w:rsidRPr="00463144" w:rsidRDefault="0045485F" w:rsidP="00F031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2A4F96">
        <w:rPr>
          <w:rFonts w:ascii="Angsana New" w:hAnsi="Angsana New"/>
          <w:sz w:val="30"/>
          <w:szCs w:val="30"/>
          <w:highlight w:val="yellow"/>
          <w:cs/>
        </w:rPr>
        <w:t xml:space="preserve">เลขทะเบียน </w:t>
      </w:r>
      <w:r w:rsidR="002A4F96" w:rsidRPr="002A4F96">
        <w:rPr>
          <w:rFonts w:ascii="Angsana New" w:hAnsi="Angsana New" w:hint="cs"/>
          <w:sz w:val="30"/>
          <w:szCs w:val="30"/>
          <w:highlight w:val="yellow"/>
          <w:cs/>
        </w:rPr>
        <w:t>4628</w:t>
      </w:r>
      <w:bookmarkStart w:id="4" w:name="_GoBack"/>
      <w:bookmarkEnd w:id="4"/>
    </w:p>
    <w:p w14:paraId="4965EF0E" w14:textId="77777777" w:rsidR="00C5281B" w:rsidRPr="00463144" w:rsidRDefault="00C5281B" w:rsidP="00C528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thaiDistribute"/>
        <w:rPr>
          <w:rFonts w:ascii="Angsana New" w:hAnsi="Angsana New"/>
          <w:sz w:val="30"/>
          <w:szCs w:val="30"/>
        </w:rPr>
      </w:pPr>
    </w:p>
    <w:p w14:paraId="6690CC84" w14:textId="77777777" w:rsidR="00C5281B" w:rsidRPr="00463144" w:rsidRDefault="00C5281B" w:rsidP="00C528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thaiDistribute"/>
        <w:rPr>
          <w:rFonts w:ascii="Angsana New" w:hAnsi="Angsana New"/>
          <w:sz w:val="30"/>
          <w:szCs w:val="30"/>
        </w:rPr>
      </w:pPr>
      <w:r w:rsidRPr="00463144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5C02DB63" w14:textId="77777777" w:rsidR="006D02A5" w:rsidRPr="00463144" w:rsidRDefault="00C5281B" w:rsidP="006D02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rPr>
          <w:rFonts w:ascii="Angsana New" w:hAnsi="Angsana New"/>
          <w:sz w:val="30"/>
          <w:szCs w:val="30"/>
        </w:rPr>
      </w:pPr>
      <w:r w:rsidRPr="00463144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74A75355" w14:textId="2FCA39BE" w:rsidR="001919F7" w:rsidRPr="00463144" w:rsidRDefault="00732621" w:rsidP="008932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1</w:t>
      </w:r>
      <w:r w:rsidR="005737E2">
        <w:rPr>
          <w:rFonts w:ascii="Angsana New" w:hAnsi="Angsana New"/>
          <w:sz w:val="30"/>
          <w:szCs w:val="30"/>
        </w:rPr>
        <w:t>5</w:t>
      </w:r>
      <w:r w:rsidR="004C1D8A" w:rsidRPr="00463144">
        <w:rPr>
          <w:rFonts w:ascii="Angsana New" w:hAnsi="Angsana New"/>
          <w:sz w:val="30"/>
          <w:szCs w:val="30"/>
        </w:rPr>
        <w:t xml:space="preserve"> </w:t>
      </w:r>
      <w:r w:rsidR="005E153C" w:rsidRPr="00463144">
        <w:rPr>
          <w:rFonts w:ascii="Angsana New" w:hAnsi="Angsana New" w:hint="cs"/>
          <w:sz w:val="30"/>
          <w:szCs w:val="30"/>
          <w:cs/>
        </w:rPr>
        <w:t>พฤษภาคม</w:t>
      </w:r>
      <w:r w:rsidR="004C1D8A" w:rsidRPr="00463144">
        <w:rPr>
          <w:rFonts w:ascii="Angsana New" w:hAnsi="Angsana New" w:hint="cs"/>
          <w:sz w:val="30"/>
          <w:szCs w:val="30"/>
          <w:cs/>
        </w:rPr>
        <w:t xml:space="preserve"> </w:t>
      </w:r>
      <w:r w:rsidR="000D2731" w:rsidRPr="00463144">
        <w:rPr>
          <w:rFonts w:ascii="Angsana New" w:hAnsi="Angsana New"/>
          <w:sz w:val="30"/>
          <w:szCs w:val="30"/>
        </w:rPr>
        <w:t>256</w:t>
      </w:r>
      <w:r w:rsidR="005E153C" w:rsidRPr="00463144">
        <w:rPr>
          <w:rFonts w:ascii="Angsana New" w:hAnsi="Angsana New"/>
          <w:sz w:val="30"/>
          <w:szCs w:val="30"/>
        </w:rPr>
        <w:t>3</w:t>
      </w:r>
    </w:p>
    <w:sectPr w:rsidR="001919F7" w:rsidRPr="00463144" w:rsidSect="00527BDE">
      <w:footerReference w:type="default" r:id="rId14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82A75D" w14:textId="77777777" w:rsidR="00C87FE1" w:rsidRDefault="00C87FE1">
      <w:r>
        <w:separator/>
      </w:r>
    </w:p>
  </w:endnote>
  <w:endnote w:type="continuationSeparator" w:id="0">
    <w:p w14:paraId="6DC95672" w14:textId="77777777" w:rsidR="00C87FE1" w:rsidRDefault="00C87F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Univers LT Std 45 Light">
    <w:altName w:val="MS Gothic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B9D38A" w14:textId="77777777" w:rsidR="00022AA7" w:rsidRDefault="00022AA7" w:rsidP="007B148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26</w:t>
    </w:r>
    <w:r>
      <w:rPr>
        <w:rStyle w:val="PageNumber"/>
      </w:rPr>
      <w:fldChar w:fldCharType="end"/>
    </w:r>
  </w:p>
  <w:p w14:paraId="7BF5168B" w14:textId="77777777" w:rsidR="00022AA7" w:rsidRDefault="00022AA7" w:rsidP="00C56ACC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206B06" w14:textId="77777777" w:rsidR="00022AA7" w:rsidRPr="00381B5D" w:rsidRDefault="00022AA7" w:rsidP="00D44090">
    <w:pPr>
      <w:pStyle w:val="Footer"/>
      <w:framePr w:wrap="around" w:hAnchor="margin" w:xAlign="center" w:yAlign="bottom"/>
      <w:rPr>
        <w:rStyle w:val="PageNumber"/>
        <w:rFonts w:ascii="Angsana New" w:hAnsi="Angsana New"/>
        <w:sz w:val="30"/>
        <w:szCs w:val="30"/>
      </w:rPr>
    </w:pPr>
    <w:r w:rsidRPr="00381B5D">
      <w:rPr>
        <w:rStyle w:val="PageNumber"/>
        <w:rFonts w:ascii="Angsana New" w:hAnsi="Angsana New"/>
        <w:sz w:val="30"/>
        <w:szCs w:val="30"/>
      </w:rPr>
      <w:fldChar w:fldCharType="begin"/>
    </w:r>
    <w:r w:rsidRPr="00381B5D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81B5D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</w:t>
    </w:r>
    <w:r w:rsidRPr="00381B5D">
      <w:rPr>
        <w:rStyle w:val="PageNumber"/>
        <w:rFonts w:ascii="Angsana New" w:hAnsi="Angsana New"/>
        <w:sz w:val="30"/>
        <w:szCs w:val="30"/>
      </w:rPr>
      <w:fldChar w:fldCharType="end"/>
    </w:r>
  </w:p>
  <w:p w14:paraId="7EB68C5C" w14:textId="77777777" w:rsidR="00022AA7" w:rsidRDefault="00022AA7" w:rsidP="00D4409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549"/>
        <w:tab w:val="left" w:pos="1728"/>
        <w:tab w:val="left" w:pos="3456"/>
        <w:tab w:val="left" w:pos="5184"/>
      </w:tabs>
      <w:rPr>
        <w:rStyle w:val="PageNumber"/>
        <w:rFonts w:ascii="Angsana New" w:hAnsi="Angsana New"/>
        <w:i/>
        <w:iCs/>
        <w:sz w:val="30"/>
        <w:szCs w:val="30"/>
        <w:lang w:val="en-GB"/>
      </w:rPr>
    </w:pPr>
    <w:r>
      <w:rPr>
        <w:rStyle w:val="PageNumber"/>
        <w:rFonts w:ascii="Angsana New" w:hAnsi="Angsana New"/>
        <w:i/>
        <w:iCs/>
        <w:sz w:val="30"/>
        <w:szCs w:val="30"/>
        <w:lang w:val="en-GB"/>
      </w:rPr>
      <w:tab/>
    </w:r>
    <w:r>
      <w:rPr>
        <w:rStyle w:val="PageNumber"/>
        <w:rFonts w:ascii="Angsana New" w:hAnsi="Angsana New"/>
        <w:i/>
        <w:iCs/>
        <w:sz w:val="30"/>
        <w:szCs w:val="30"/>
        <w:lang w:val="en-GB"/>
      </w:rPr>
      <w:tab/>
    </w:r>
  </w:p>
  <w:p w14:paraId="3C3394B1" w14:textId="77777777" w:rsidR="00022AA7" w:rsidRDefault="00022AA7" w:rsidP="00D4409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549"/>
        <w:tab w:val="left" w:pos="1728"/>
        <w:tab w:val="left" w:pos="3456"/>
        <w:tab w:val="left" w:pos="5184"/>
      </w:tabs>
      <w:rPr>
        <w:rStyle w:val="PageNumber"/>
        <w:rFonts w:ascii="Angsana New" w:hAnsi="Angsana New"/>
        <w:i/>
        <w:iCs/>
        <w:sz w:val="30"/>
        <w:szCs w:val="30"/>
        <w:lang w:val="en-GB"/>
      </w:rPr>
    </w:pPr>
    <w:r>
      <w:rPr>
        <w:rStyle w:val="PageNumber"/>
        <w:rFonts w:ascii="Angsana New" w:hAnsi="Angsana New"/>
        <w:i/>
        <w:iCs/>
        <w:sz w:val="30"/>
        <w:szCs w:val="30"/>
        <w:lang w:val="en-GB"/>
      </w:rPr>
      <w:tab/>
    </w:r>
    <w:r>
      <w:rPr>
        <w:rStyle w:val="PageNumber"/>
        <w:rFonts w:ascii="Angsana New" w:hAnsi="Angsana New"/>
        <w:i/>
        <w:iCs/>
        <w:sz w:val="30"/>
        <w:szCs w:val="30"/>
        <w:lang w:val="en-GB"/>
      </w:rPr>
      <w:tab/>
    </w:r>
  </w:p>
  <w:p w14:paraId="21DC1A1A" w14:textId="77777777" w:rsidR="00022AA7" w:rsidRDefault="00022AA7" w:rsidP="00D4409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728"/>
        <w:tab w:val="left" w:pos="3456"/>
        <w:tab w:val="left" w:pos="5184"/>
      </w:tabs>
      <w:rPr>
        <w:rStyle w:val="PageNumber"/>
        <w:rFonts w:ascii="Angsana New" w:hAnsi="Angsana New"/>
        <w:i/>
        <w:iCs/>
        <w:sz w:val="30"/>
        <w:szCs w:val="30"/>
        <w:lang w:val="en-GB"/>
      </w:rPr>
    </w:pPr>
  </w:p>
  <w:p w14:paraId="13E21C15" w14:textId="77777777" w:rsidR="00022AA7" w:rsidRDefault="00022AA7" w:rsidP="00D4409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728"/>
        <w:tab w:val="left" w:pos="3456"/>
        <w:tab w:val="left" w:pos="5184"/>
      </w:tabs>
      <w:rPr>
        <w:rStyle w:val="PageNumber"/>
        <w:rFonts w:ascii="Angsana New" w:hAnsi="Angsana New"/>
        <w:i/>
        <w:iCs/>
        <w:sz w:val="30"/>
        <w:szCs w:val="30"/>
        <w:lang w:val="en-GB"/>
      </w:rPr>
    </w:pPr>
    <w:r>
      <w:rPr>
        <w:rStyle w:val="PageNumber"/>
        <w:rFonts w:ascii="Angsana New" w:hAnsi="Angsana New"/>
        <w:i/>
        <w:iCs/>
        <w:sz w:val="30"/>
        <w:szCs w:val="30"/>
        <w:lang w:val="en-GB"/>
      </w:rPr>
      <w:tab/>
    </w:r>
  </w:p>
  <w:p w14:paraId="645C13CA" w14:textId="77777777" w:rsidR="00022AA7" w:rsidRDefault="00022AA7" w:rsidP="00DD75E4">
    <w:pPr>
      <w:rPr>
        <w:rStyle w:val="PageNumber"/>
        <w:rFonts w:ascii="Angsana New" w:hAnsi="Angsana New"/>
        <w:i/>
        <w:iCs/>
        <w:sz w:val="30"/>
        <w:szCs w:val="30"/>
        <w:lang w:val="en-GB"/>
      </w:rPr>
    </w:pPr>
    <w:r w:rsidRPr="00890558">
      <w:rPr>
        <w:rStyle w:val="PageNumber"/>
        <w:rFonts w:ascii="Angsana New" w:hAnsi="Angsana New" w:hint="cs"/>
        <w:i/>
        <w:iCs/>
        <w:sz w:val="30"/>
        <w:szCs w:val="30"/>
        <w:cs/>
        <w:lang w:val="en-GB"/>
      </w:rPr>
      <w:t xml:space="preserve">                                                                                           </w:t>
    </w:r>
  </w:p>
  <w:p w14:paraId="3B701522" w14:textId="77777777" w:rsidR="00022AA7" w:rsidRPr="00890558" w:rsidRDefault="00022AA7" w:rsidP="00DD75E4">
    <w:pPr>
      <w:rPr>
        <w:rFonts w:ascii="Angsana New" w:hAnsi="Angsana New"/>
        <w:i/>
        <w:iCs/>
        <w:sz w:val="30"/>
        <w:szCs w:val="30"/>
        <w:lang w:val="en-GB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DF9628" w14:textId="77777777" w:rsidR="00022AA7" w:rsidRPr="00381B5D" w:rsidRDefault="00022AA7" w:rsidP="00B701B2">
    <w:pPr>
      <w:pStyle w:val="Footer"/>
      <w:ind w:right="360"/>
      <w:rPr>
        <w:rFonts w:ascii="Angsana New" w:hAnsi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BBB2C7" w14:textId="77777777" w:rsidR="00022AA7" w:rsidRPr="00381B5D" w:rsidRDefault="00022AA7" w:rsidP="00D44090">
    <w:pPr>
      <w:pStyle w:val="Footer"/>
      <w:framePr w:wrap="around" w:hAnchor="margin" w:xAlign="center" w:yAlign="bottom"/>
      <w:rPr>
        <w:rStyle w:val="PageNumber"/>
        <w:rFonts w:ascii="Angsana New" w:hAnsi="Angsana New"/>
        <w:sz w:val="30"/>
        <w:szCs w:val="30"/>
      </w:rPr>
    </w:pPr>
    <w:r w:rsidRPr="00381B5D">
      <w:rPr>
        <w:rStyle w:val="PageNumber"/>
        <w:rFonts w:ascii="Angsana New" w:hAnsi="Angsana New"/>
        <w:sz w:val="30"/>
        <w:szCs w:val="30"/>
      </w:rPr>
      <w:fldChar w:fldCharType="begin"/>
    </w:r>
    <w:r w:rsidRPr="00381B5D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81B5D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</w:t>
    </w:r>
    <w:r w:rsidRPr="00381B5D">
      <w:rPr>
        <w:rStyle w:val="PageNumber"/>
        <w:rFonts w:ascii="Angsana New" w:hAnsi="Angsana New"/>
        <w:sz w:val="30"/>
        <w:szCs w:val="30"/>
      </w:rPr>
      <w:fldChar w:fldCharType="end"/>
    </w:r>
  </w:p>
  <w:p w14:paraId="55C6680A" w14:textId="77777777" w:rsidR="00022AA7" w:rsidRPr="00890558" w:rsidRDefault="00022AA7" w:rsidP="00F86B4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549"/>
        <w:tab w:val="left" w:pos="1728"/>
        <w:tab w:val="left" w:pos="3456"/>
        <w:tab w:val="left" w:pos="5184"/>
      </w:tabs>
      <w:rPr>
        <w:rFonts w:ascii="Angsana New" w:hAnsi="Angsana New"/>
        <w:i/>
        <w:iCs/>
        <w:sz w:val="30"/>
        <w:szCs w:val="30"/>
        <w:lang w:val="en-GB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40236F" w14:textId="77777777" w:rsidR="00022AA7" w:rsidRDefault="00022AA7" w:rsidP="00C40A03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decimal" w:pos="4770"/>
      </w:tabs>
    </w:pPr>
    <w:r>
      <w:tab/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21C24F" w14:textId="77777777" w:rsidR="00022AA7" w:rsidRPr="00775DAE" w:rsidRDefault="00022AA7" w:rsidP="00775DAE">
    <w:pPr>
      <w:pStyle w:val="Footer"/>
      <w:jc w:val="center"/>
    </w:pPr>
    <w:r w:rsidRPr="00EE063E">
      <w:rPr>
        <w:rFonts w:ascii="Angsana New" w:hAnsi="Angsana New"/>
        <w:sz w:val="30"/>
        <w:szCs w:val="30"/>
      </w:rPr>
      <w:fldChar w:fldCharType="begin"/>
    </w:r>
    <w:r w:rsidRPr="00EE063E">
      <w:rPr>
        <w:rFonts w:ascii="Angsana New" w:hAnsi="Angsana New"/>
        <w:sz w:val="30"/>
        <w:szCs w:val="30"/>
      </w:rPr>
      <w:instrText xml:space="preserve"> PAGE   \* MERGEFORMAT </w:instrText>
    </w:r>
    <w:r w:rsidRPr="00EE063E">
      <w:rPr>
        <w:rFonts w:ascii="Angsana New" w:hAnsi="Angsana New"/>
        <w:sz w:val="30"/>
        <w:szCs w:val="30"/>
      </w:rPr>
      <w:fldChar w:fldCharType="separate"/>
    </w:r>
    <w:r w:rsidR="002A4F96">
      <w:rPr>
        <w:rFonts w:ascii="Angsana New" w:hAnsi="Angsana New"/>
        <w:noProof/>
        <w:sz w:val="30"/>
        <w:szCs w:val="30"/>
      </w:rPr>
      <w:t>2</w:t>
    </w:r>
    <w:r w:rsidRPr="00EE063E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2BBA75" w14:textId="77777777" w:rsidR="00C87FE1" w:rsidRDefault="00C87FE1">
      <w:r>
        <w:separator/>
      </w:r>
    </w:p>
  </w:footnote>
  <w:footnote w:type="continuationSeparator" w:id="0">
    <w:p w14:paraId="31E6B632" w14:textId="77777777" w:rsidR="00C87FE1" w:rsidRDefault="00C87F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A4D4DF" w14:textId="77777777" w:rsidR="00022AA7" w:rsidRDefault="00022AA7">
    <w:pPr>
      <w:pStyle w:val="Header"/>
    </w:pPr>
  </w:p>
  <w:p w14:paraId="61873B10" w14:textId="77777777" w:rsidR="00022AA7" w:rsidRPr="00E807EC" w:rsidRDefault="00022AA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84009D4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1C395B19"/>
    <w:multiLevelType w:val="hybridMultilevel"/>
    <w:tmpl w:val="EA88F970"/>
    <w:lvl w:ilvl="0" w:tplc="8CD2EBD4">
      <w:start w:val="1"/>
      <w:numFmt w:val="thaiLetters"/>
      <w:lvlText w:val="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2BD449F"/>
    <w:multiLevelType w:val="hybridMultilevel"/>
    <w:tmpl w:val="ABD0E6C4"/>
    <w:lvl w:ilvl="0" w:tplc="CA56F8D6">
      <w:start w:val="16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1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23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51FD12BE"/>
    <w:multiLevelType w:val="hybridMultilevel"/>
    <w:tmpl w:val="AED84936"/>
    <w:lvl w:ilvl="0" w:tplc="45DC8598"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B97F4A"/>
    <w:multiLevelType w:val="hybridMultilevel"/>
    <w:tmpl w:val="8F3A24D4"/>
    <w:lvl w:ilvl="0" w:tplc="95C66036">
      <w:start w:val="1"/>
      <w:numFmt w:val="decimal"/>
      <w:lvlText w:val="(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6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7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9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0" w15:restartNumberingAfterBreak="0">
    <w:nsid w:val="6A12079B"/>
    <w:multiLevelType w:val="hybridMultilevel"/>
    <w:tmpl w:val="89A614AE"/>
    <w:lvl w:ilvl="0" w:tplc="7598C2E6">
      <w:start w:val="13"/>
      <w:numFmt w:val="bullet"/>
      <w:lvlText w:val="-"/>
      <w:lvlJc w:val="left"/>
      <w:pPr>
        <w:ind w:left="52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2" w:hanging="360"/>
      </w:pPr>
      <w:rPr>
        <w:rFonts w:ascii="Wingdings" w:hAnsi="Wingdings" w:hint="default"/>
      </w:rPr>
    </w:lvl>
  </w:abstractNum>
  <w:abstractNum w:abstractNumId="31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3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D270F1C"/>
    <w:multiLevelType w:val="hybridMultilevel"/>
    <w:tmpl w:val="2EB0658C"/>
    <w:lvl w:ilvl="0" w:tplc="8272D198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8"/>
  </w:num>
  <w:num w:numId="12">
    <w:abstractNumId w:val="14"/>
  </w:num>
  <w:num w:numId="13">
    <w:abstractNumId w:val="28"/>
  </w:num>
  <w:num w:numId="14">
    <w:abstractNumId w:val="17"/>
  </w:num>
  <w:num w:numId="15">
    <w:abstractNumId w:val="19"/>
  </w:num>
  <w:num w:numId="16">
    <w:abstractNumId w:val="30"/>
  </w:num>
  <w:num w:numId="17">
    <w:abstractNumId w:val="34"/>
  </w:num>
  <w:num w:numId="18">
    <w:abstractNumId w:val="32"/>
  </w:num>
  <w:num w:numId="19">
    <w:abstractNumId w:val="26"/>
  </w:num>
  <w:num w:numId="20">
    <w:abstractNumId w:val="16"/>
  </w:num>
  <w:num w:numId="21">
    <w:abstractNumId w:val="13"/>
  </w:num>
  <w:num w:numId="22">
    <w:abstractNumId w:val="10"/>
  </w:num>
  <w:num w:numId="23">
    <w:abstractNumId w:val="11"/>
  </w:num>
  <w:num w:numId="24">
    <w:abstractNumId w:val="33"/>
  </w:num>
  <w:num w:numId="25">
    <w:abstractNumId w:val="29"/>
  </w:num>
  <w:num w:numId="26">
    <w:abstractNumId w:val="22"/>
  </w:num>
  <w:num w:numId="27">
    <w:abstractNumId w:val="15"/>
  </w:num>
  <w:num w:numId="28">
    <w:abstractNumId w:val="24"/>
  </w:num>
  <w:num w:numId="2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1"/>
  </w:num>
  <w:num w:numId="32">
    <w:abstractNumId w:val="23"/>
  </w:num>
  <w:num w:numId="33">
    <w:abstractNumId w:val="21"/>
  </w:num>
  <w:num w:numId="34">
    <w:abstractNumId w:val="20"/>
  </w:num>
  <w:num w:numId="3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5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144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10241" style="mso-position-horizontal-relative:margin;mso-position-vertical-relative:margin" fillcolor="silver" stroke="f">
      <v:fill color="silver"/>
      <v:stroke on="f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1F21"/>
    <w:rsid w:val="00000955"/>
    <w:rsid w:val="00000EB8"/>
    <w:rsid w:val="00001450"/>
    <w:rsid w:val="000017BC"/>
    <w:rsid w:val="00001864"/>
    <w:rsid w:val="000020F1"/>
    <w:rsid w:val="0000226D"/>
    <w:rsid w:val="00002303"/>
    <w:rsid w:val="000023F6"/>
    <w:rsid w:val="00002845"/>
    <w:rsid w:val="00002D02"/>
    <w:rsid w:val="00002E12"/>
    <w:rsid w:val="00003325"/>
    <w:rsid w:val="000039B8"/>
    <w:rsid w:val="000039DA"/>
    <w:rsid w:val="00003EBA"/>
    <w:rsid w:val="00003FF5"/>
    <w:rsid w:val="00004115"/>
    <w:rsid w:val="000047D2"/>
    <w:rsid w:val="000049E5"/>
    <w:rsid w:val="00004C10"/>
    <w:rsid w:val="00004E31"/>
    <w:rsid w:val="00004FA5"/>
    <w:rsid w:val="0000509A"/>
    <w:rsid w:val="00005208"/>
    <w:rsid w:val="00005E78"/>
    <w:rsid w:val="0000628B"/>
    <w:rsid w:val="00006A9F"/>
    <w:rsid w:val="00006BFD"/>
    <w:rsid w:val="00006CCE"/>
    <w:rsid w:val="00006E1A"/>
    <w:rsid w:val="000070A4"/>
    <w:rsid w:val="00007183"/>
    <w:rsid w:val="000073F2"/>
    <w:rsid w:val="00007433"/>
    <w:rsid w:val="00007472"/>
    <w:rsid w:val="0000779F"/>
    <w:rsid w:val="00007847"/>
    <w:rsid w:val="00007ADC"/>
    <w:rsid w:val="00007C06"/>
    <w:rsid w:val="00007EAD"/>
    <w:rsid w:val="00010C43"/>
    <w:rsid w:val="00011152"/>
    <w:rsid w:val="000114BF"/>
    <w:rsid w:val="00011AA3"/>
    <w:rsid w:val="000123F6"/>
    <w:rsid w:val="00012436"/>
    <w:rsid w:val="00012572"/>
    <w:rsid w:val="00012FCD"/>
    <w:rsid w:val="00013D73"/>
    <w:rsid w:val="00013E93"/>
    <w:rsid w:val="000141E0"/>
    <w:rsid w:val="000142E0"/>
    <w:rsid w:val="0001455F"/>
    <w:rsid w:val="000145BA"/>
    <w:rsid w:val="00014630"/>
    <w:rsid w:val="00014804"/>
    <w:rsid w:val="00014C00"/>
    <w:rsid w:val="00014E9A"/>
    <w:rsid w:val="00014ED3"/>
    <w:rsid w:val="000152E6"/>
    <w:rsid w:val="00015DC0"/>
    <w:rsid w:val="000162B6"/>
    <w:rsid w:val="000171F7"/>
    <w:rsid w:val="0001745A"/>
    <w:rsid w:val="00017598"/>
    <w:rsid w:val="00017675"/>
    <w:rsid w:val="000177DE"/>
    <w:rsid w:val="00017954"/>
    <w:rsid w:val="00017D26"/>
    <w:rsid w:val="0002019D"/>
    <w:rsid w:val="0002043D"/>
    <w:rsid w:val="00020A1D"/>
    <w:rsid w:val="00020DA6"/>
    <w:rsid w:val="00020DDD"/>
    <w:rsid w:val="000211A6"/>
    <w:rsid w:val="00021277"/>
    <w:rsid w:val="00021797"/>
    <w:rsid w:val="000219B7"/>
    <w:rsid w:val="00021AD8"/>
    <w:rsid w:val="00021B53"/>
    <w:rsid w:val="00021E62"/>
    <w:rsid w:val="00021F8C"/>
    <w:rsid w:val="000224D2"/>
    <w:rsid w:val="00022AA7"/>
    <w:rsid w:val="00022E09"/>
    <w:rsid w:val="000233C7"/>
    <w:rsid w:val="00023DEA"/>
    <w:rsid w:val="00023E7F"/>
    <w:rsid w:val="000240D5"/>
    <w:rsid w:val="00024964"/>
    <w:rsid w:val="000249AA"/>
    <w:rsid w:val="0002504D"/>
    <w:rsid w:val="000252A1"/>
    <w:rsid w:val="00025476"/>
    <w:rsid w:val="00025589"/>
    <w:rsid w:val="000256BD"/>
    <w:rsid w:val="00025E8E"/>
    <w:rsid w:val="000260DF"/>
    <w:rsid w:val="0002618F"/>
    <w:rsid w:val="000266D4"/>
    <w:rsid w:val="000268FA"/>
    <w:rsid w:val="00026920"/>
    <w:rsid w:val="00026A77"/>
    <w:rsid w:val="0002734A"/>
    <w:rsid w:val="00027594"/>
    <w:rsid w:val="00027AC6"/>
    <w:rsid w:val="00027C8A"/>
    <w:rsid w:val="00030919"/>
    <w:rsid w:val="000313E8"/>
    <w:rsid w:val="00031500"/>
    <w:rsid w:val="0003172B"/>
    <w:rsid w:val="00031B73"/>
    <w:rsid w:val="00031E78"/>
    <w:rsid w:val="000321C8"/>
    <w:rsid w:val="00032584"/>
    <w:rsid w:val="000325AD"/>
    <w:rsid w:val="000327B4"/>
    <w:rsid w:val="00032BC2"/>
    <w:rsid w:val="00032FB7"/>
    <w:rsid w:val="000331AB"/>
    <w:rsid w:val="0003324D"/>
    <w:rsid w:val="000334D5"/>
    <w:rsid w:val="000335F1"/>
    <w:rsid w:val="000336DA"/>
    <w:rsid w:val="00033796"/>
    <w:rsid w:val="0003383A"/>
    <w:rsid w:val="00033DEF"/>
    <w:rsid w:val="00033F13"/>
    <w:rsid w:val="0003427F"/>
    <w:rsid w:val="00034448"/>
    <w:rsid w:val="000344C6"/>
    <w:rsid w:val="00035397"/>
    <w:rsid w:val="000357F1"/>
    <w:rsid w:val="00035BDB"/>
    <w:rsid w:val="00036072"/>
    <w:rsid w:val="000367A3"/>
    <w:rsid w:val="00036C02"/>
    <w:rsid w:val="000374BE"/>
    <w:rsid w:val="00037688"/>
    <w:rsid w:val="000377A6"/>
    <w:rsid w:val="00037EC2"/>
    <w:rsid w:val="000400A5"/>
    <w:rsid w:val="000400F5"/>
    <w:rsid w:val="000402E2"/>
    <w:rsid w:val="000407C1"/>
    <w:rsid w:val="00040937"/>
    <w:rsid w:val="00040EF3"/>
    <w:rsid w:val="00040F62"/>
    <w:rsid w:val="000410BE"/>
    <w:rsid w:val="0004138D"/>
    <w:rsid w:val="00041398"/>
    <w:rsid w:val="000415DD"/>
    <w:rsid w:val="00041691"/>
    <w:rsid w:val="00042155"/>
    <w:rsid w:val="000423E8"/>
    <w:rsid w:val="00042890"/>
    <w:rsid w:val="00042EFC"/>
    <w:rsid w:val="00044D9E"/>
    <w:rsid w:val="0004505C"/>
    <w:rsid w:val="00045098"/>
    <w:rsid w:val="000450E5"/>
    <w:rsid w:val="0004539B"/>
    <w:rsid w:val="0004568C"/>
    <w:rsid w:val="00045715"/>
    <w:rsid w:val="00045948"/>
    <w:rsid w:val="0004623B"/>
    <w:rsid w:val="000465E6"/>
    <w:rsid w:val="00046F82"/>
    <w:rsid w:val="000472B4"/>
    <w:rsid w:val="00047F68"/>
    <w:rsid w:val="000505AE"/>
    <w:rsid w:val="00050681"/>
    <w:rsid w:val="00050845"/>
    <w:rsid w:val="00050DA2"/>
    <w:rsid w:val="00050F49"/>
    <w:rsid w:val="00051126"/>
    <w:rsid w:val="00051AC2"/>
    <w:rsid w:val="00051D70"/>
    <w:rsid w:val="00051D71"/>
    <w:rsid w:val="00051E26"/>
    <w:rsid w:val="00051F21"/>
    <w:rsid w:val="00052169"/>
    <w:rsid w:val="00052814"/>
    <w:rsid w:val="000532A5"/>
    <w:rsid w:val="00053643"/>
    <w:rsid w:val="00053796"/>
    <w:rsid w:val="0005388B"/>
    <w:rsid w:val="000541AA"/>
    <w:rsid w:val="00054759"/>
    <w:rsid w:val="000547DD"/>
    <w:rsid w:val="00054C1A"/>
    <w:rsid w:val="00054F5C"/>
    <w:rsid w:val="0005535B"/>
    <w:rsid w:val="000553BE"/>
    <w:rsid w:val="000557F2"/>
    <w:rsid w:val="00056494"/>
    <w:rsid w:val="000564C9"/>
    <w:rsid w:val="0005655F"/>
    <w:rsid w:val="00057248"/>
    <w:rsid w:val="00057B21"/>
    <w:rsid w:val="00057D7A"/>
    <w:rsid w:val="0006016F"/>
    <w:rsid w:val="00060186"/>
    <w:rsid w:val="000601C7"/>
    <w:rsid w:val="00060305"/>
    <w:rsid w:val="00060421"/>
    <w:rsid w:val="000610DD"/>
    <w:rsid w:val="00061251"/>
    <w:rsid w:val="0006129D"/>
    <w:rsid w:val="00061952"/>
    <w:rsid w:val="00061B28"/>
    <w:rsid w:val="00061C35"/>
    <w:rsid w:val="00061CA6"/>
    <w:rsid w:val="00061E88"/>
    <w:rsid w:val="000620A9"/>
    <w:rsid w:val="00062240"/>
    <w:rsid w:val="00062251"/>
    <w:rsid w:val="00062340"/>
    <w:rsid w:val="00062B63"/>
    <w:rsid w:val="00062E94"/>
    <w:rsid w:val="0006394E"/>
    <w:rsid w:val="00064808"/>
    <w:rsid w:val="00064E56"/>
    <w:rsid w:val="000652B5"/>
    <w:rsid w:val="00065AA5"/>
    <w:rsid w:val="00065EA8"/>
    <w:rsid w:val="00066298"/>
    <w:rsid w:val="00066745"/>
    <w:rsid w:val="00066F4B"/>
    <w:rsid w:val="000670EE"/>
    <w:rsid w:val="000673B3"/>
    <w:rsid w:val="00067629"/>
    <w:rsid w:val="0006765C"/>
    <w:rsid w:val="00067669"/>
    <w:rsid w:val="000679F6"/>
    <w:rsid w:val="00067A9B"/>
    <w:rsid w:val="00067CDE"/>
    <w:rsid w:val="00067D71"/>
    <w:rsid w:val="00067F0B"/>
    <w:rsid w:val="00067FBE"/>
    <w:rsid w:val="00070116"/>
    <w:rsid w:val="00070385"/>
    <w:rsid w:val="000706AD"/>
    <w:rsid w:val="0007073D"/>
    <w:rsid w:val="000708A3"/>
    <w:rsid w:val="000708FF"/>
    <w:rsid w:val="00070AB6"/>
    <w:rsid w:val="00070AE2"/>
    <w:rsid w:val="00070B06"/>
    <w:rsid w:val="00070DDF"/>
    <w:rsid w:val="0007101D"/>
    <w:rsid w:val="00071097"/>
    <w:rsid w:val="00071126"/>
    <w:rsid w:val="000711C0"/>
    <w:rsid w:val="00071812"/>
    <w:rsid w:val="00071888"/>
    <w:rsid w:val="00071C23"/>
    <w:rsid w:val="00071E1E"/>
    <w:rsid w:val="0007213E"/>
    <w:rsid w:val="000725DD"/>
    <w:rsid w:val="0007278D"/>
    <w:rsid w:val="00072810"/>
    <w:rsid w:val="00072A9B"/>
    <w:rsid w:val="0007365E"/>
    <w:rsid w:val="000736B2"/>
    <w:rsid w:val="000739AD"/>
    <w:rsid w:val="00073AA7"/>
    <w:rsid w:val="000742C6"/>
    <w:rsid w:val="0007464B"/>
    <w:rsid w:val="0007465D"/>
    <w:rsid w:val="0007499E"/>
    <w:rsid w:val="00074A37"/>
    <w:rsid w:val="00074CDA"/>
    <w:rsid w:val="00074DAB"/>
    <w:rsid w:val="00075195"/>
    <w:rsid w:val="000753BF"/>
    <w:rsid w:val="0007557B"/>
    <w:rsid w:val="00075826"/>
    <w:rsid w:val="00075B2D"/>
    <w:rsid w:val="00076269"/>
    <w:rsid w:val="0007659A"/>
    <w:rsid w:val="00076862"/>
    <w:rsid w:val="00076D2E"/>
    <w:rsid w:val="0007726B"/>
    <w:rsid w:val="0007727A"/>
    <w:rsid w:val="000775BB"/>
    <w:rsid w:val="0007773B"/>
    <w:rsid w:val="00077766"/>
    <w:rsid w:val="0007784B"/>
    <w:rsid w:val="00077F57"/>
    <w:rsid w:val="0008056A"/>
    <w:rsid w:val="00080A30"/>
    <w:rsid w:val="00080D61"/>
    <w:rsid w:val="00080DE3"/>
    <w:rsid w:val="00080EC7"/>
    <w:rsid w:val="00080FCD"/>
    <w:rsid w:val="0008135A"/>
    <w:rsid w:val="00081717"/>
    <w:rsid w:val="000819BE"/>
    <w:rsid w:val="00081A30"/>
    <w:rsid w:val="00082362"/>
    <w:rsid w:val="0008263B"/>
    <w:rsid w:val="00082DB3"/>
    <w:rsid w:val="00083013"/>
    <w:rsid w:val="0008336D"/>
    <w:rsid w:val="0008351C"/>
    <w:rsid w:val="00083750"/>
    <w:rsid w:val="0008427A"/>
    <w:rsid w:val="00084833"/>
    <w:rsid w:val="00084919"/>
    <w:rsid w:val="00084987"/>
    <w:rsid w:val="000849B2"/>
    <w:rsid w:val="00084AAD"/>
    <w:rsid w:val="00084C4F"/>
    <w:rsid w:val="00084E07"/>
    <w:rsid w:val="00084FCB"/>
    <w:rsid w:val="000853BB"/>
    <w:rsid w:val="000854FB"/>
    <w:rsid w:val="00085770"/>
    <w:rsid w:val="00085B71"/>
    <w:rsid w:val="00085D7F"/>
    <w:rsid w:val="00085F11"/>
    <w:rsid w:val="0008643C"/>
    <w:rsid w:val="0008698A"/>
    <w:rsid w:val="00086C1D"/>
    <w:rsid w:val="00086CC3"/>
    <w:rsid w:val="00087065"/>
    <w:rsid w:val="00087464"/>
    <w:rsid w:val="000875BF"/>
    <w:rsid w:val="000878BA"/>
    <w:rsid w:val="00087EEA"/>
    <w:rsid w:val="00087F0D"/>
    <w:rsid w:val="00090044"/>
    <w:rsid w:val="000902E1"/>
    <w:rsid w:val="00090F7F"/>
    <w:rsid w:val="00091657"/>
    <w:rsid w:val="0009182B"/>
    <w:rsid w:val="00091900"/>
    <w:rsid w:val="0009192E"/>
    <w:rsid w:val="00091A6A"/>
    <w:rsid w:val="00091A9C"/>
    <w:rsid w:val="00091CCD"/>
    <w:rsid w:val="0009216A"/>
    <w:rsid w:val="00092304"/>
    <w:rsid w:val="000925E7"/>
    <w:rsid w:val="0009264B"/>
    <w:rsid w:val="000926CD"/>
    <w:rsid w:val="00092D32"/>
    <w:rsid w:val="00092D96"/>
    <w:rsid w:val="00092F04"/>
    <w:rsid w:val="0009319E"/>
    <w:rsid w:val="0009436D"/>
    <w:rsid w:val="00094B79"/>
    <w:rsid w:val="00094C98"/>
    <w:rsid w:val="00094FB2"/>
    <w:rsid w:val="00095C61"/>
    <w:rsid w:val="00096045"/>
    <w:rsid w:val="00096268"/>
    <w:rsid w:val="00096327"/>
    <w:rsid w:val="00096903"/>
    <w:rsid w:val="00096CB2"/>
    <w:rsid w:val="000971EC"/>
    <w:rsid w:val="000975DE"/>
    <w:rsid w:val="000A04F5"/>
    <w:rsid w:val="000A0903"/>
    <w:rsid w:val="000A0E82"/>
    <w:rsid w:val="000A0FFE"/>
    <w:rsid w:val="000A125B"/>
    <w:rsid w:val="000A184D"/>
    <w:rsid w:val="000A1B73"/>
    <w:rsid w:val="000A1D73"/>
    <w:rsid w:val="000A1E44"/>
    <w:rsid w:val="000A1FBB"/>
    <w:rsid w:val="000A205F"/>
    <w:rsid w:val="000A214D"/>
    <w:rsid w:val="000A236C"/>
    <w:rsid w:val="000A23D7"/>
    <w:rsid w:val="000A2B84"/>
    <w:rsid w:val="000A2C72"/>
    <w:rsid w:val="000A2C95"/>
    <w:rsid w:val="000A2CF0"/>
    <w:rsid w:val="000A2E6B"/>
    <w:rsid w:val="000A2E90"/>
    <w:rsid w:val="000A2FB7"/>
    <w:rsid w:val="000A3F3B"/>
    <w:rsid w:val="000A46F3"/>
    <w:rsid w:val="000A51CB"/>
    <w:rsid w:val="000A5278"/>
    <w:rsid w:val="000A53A4"/>
    <w:rsid w:val="000A55A7"/>
    <w:rsid w:val="000A5AAA"/>
    <w:rsid w:val="000A5CF4"/>
    <w:rsid w:val="000A6291"/>
    <w:rsid w:val="000A64B6"/>
    <w:rsid w:val="000A66B6"/>
    <w:rsid w:val="000A66FA"/>
    <w:rsid w:val="000A6818"/>
    <w:rsid w:val="000A6824"/>
    <w:rsid w:val="000A72E2"/>
    <w:rsid w:val="000B037E"/>
    <w:rsid w:val="000B077A"/>
    <w:rsid w:val="000B07B9"/>
    <w:rsid w:val="000B0913"/>
    <w:rsid w:val="000B13EE"/>
    <w:rsid w:val="000B1C93"/>
    <w:rsid w:val="000B26B9"/>
    <w:rsid w:val="000B287A"/>
    <w:rsid w:val="000B28CF"/>
    <w:rsid w:val="000B2922"/>
    <w:rsid w:val="000B31BB"/>
    <w:rsid w:val="000B3207"/>
    <w:rsid w:val="000B323C"/>
    <w:rsid w:val="000B3599"/>
    <w:rsid w:val="000B3956"/>
    <w:rsid w:val="000B3F07"/>
    <w:rsid w:val="000B402F"/>
    <w:rsid w:val="000B4070"/>
    <w:rsid w:val="000B454A"/>
    <w:rsid w:val="000B4D8B"/>
    <w:rsid w:val="000B5037"/>
    <w:rsid w:val="000B50E1"/>
    <w:rsid w:val="000B5331"/>
    <w:rsid w:val="000B549D"/>
    <w:rsid w:val="000B55EC"/>
    <w:rsid w:val="000B58E4"/>
    <w:rsid w:val="000B5A6C"/>
    <w:rsid w:val="000B5A7A"/>
    <w:rsid w:val="000B5ADB"/>
    <w:rsid w:val="000B68BB"/>
    <w:rsid w:val="000B6CCF"/>
    <w:rsid w:val="000B6F09"/>
    <w:rsid w:val="000B7409"/>
    <w:rsid w:val="000B7868"/>
    <w:rsid w:val="000B7BD3"/>
    <w:rsid w:val="000C0102"/>
    <w:rsid w:val="000C0793"/>
    <w:rsid w:val="000C0DA0"/>
    <w:rsid w:val="000C131A"/>
    <w:rsid w:val="000C1407"/>
    <w:rsid w:val="000C164D"/>
    <w:rsid w:val="000C1D48"/>
    <w:rsid w:val="000C3256"/>
    <w:rsid w:val="000C3357"/>
    <w:rsid w:val="000C3BE8"/>
    <w:rsid w:val="000C4F02"/>
    <w:rsid w:val="000C525E"/>
    <w:rsid w:val="000C5309"/>
    <w:rsid w:val="000C5C05"/>
    <w:rsid w:val="000C646A"/>
    <w:rsid w:val="000C652B"/>
    <w:rsid w:val="000C6574"/>
    <w:rsid w:val="000C68C4"/>
    <w:rsid w:val="000C6A1A"/>
    <w:rsid w:val="000C6BCB"/>
    <w:rsid w:val="000C6DB5"/>
    <w:rsid w:val="000C6F8F"/>
    <w:rsid w:val="000C7074"/>
    <w:rsid w:val="000C7114"/>
    <w:rsid w:val="000C7259"/>
    <w:rsid w:val="000C7357"/>
    <w:rsid w:val="000C74CA"/>
    <w:rsid w:val="000C7948"/>
    <w:rsid w:val="000C7FE1"/>
    <w:rsid w:val="000D00E7"/>
    <w:rsid w:val="000D04F7"/>
    <w:rsid w:val="000D0874"/>
    <w:rsid w:val="000D0BB6"/>
    <w:rsid w:val="000D0F75"/>
    <w:rsid w:val="000D1161"/>
    <w:rsid w:val="000D1F2D"/>
    <w:rsid w:val="000D2731"/>
    <w:rsid w:val="000D2771"/>
    <w:rsid w:val="000D2886"/>
    <w:rsid w:val="000D2A33"/>
    <w:rsid w:val="000D2C92"/>
    <w:rsid w:val="000D30FD"/>
    <w:rsid w:val="000D3393"/>
    <w:rsid w:val="000D34B6"/>
    <w:rsid w:val="000D35E9"/>
    <w:rsid w:val="000D4765"/>
    <w:rsid w:val="000D4E5F"/>
    <w:rsid w:val="000D51D8"/>
    <w:rsid w:val="000D599F"/>
    <w:rsid w:val="000D62E1"/>
    <w:rsid w:val="000D65B8"/>
    <w:rsid w:val="000D6668"/>
    <w:rsid w:val="000D70CC"/>
    <w:rsid w:val="000D74D5"/>
    <w:rsid w:val="000D7514"/>
    <w:rsid w:val="000D759A"/>
    <w:rsid w:val="000D76C6"/>
    <w:rsid w:val="000D783D"/>
    <w:rsid w:val="000D79AA"/>
    <w:rsid w:val="000D7DBC"/>
    <w:rsid w:val="000E080D"/>
    <w:rsid w:val="000E0925"/>
    <w:rsid w:val="000E18FA"/>
    <w:rsid w:val="000E1C44"/>
    <w:rsid w:val="000E1D12"/>
    <w:rsid w:val="000E1FBD"/>
    <w:rsid w:val="000E23CB"/>
    <w:rsid w:val="000E2498"/>
    <w:rsid w:val="000E3194"/>
    <w:rsid w:val="000E3202"/>
    <w:rsid w:val="000E3923"/>
    <w:rsid w:val="000E3ADD"/>
    <w:rsid w:val="000E3B3D"/>
    <w:rsid w:val="000E3CDD"/>
    <w:rsid w:val="000E3CF6"/>
    <w:rsid w:val="000E403B"/>
    <w:rsid w:val="000E4D37"/>
    <w:rsid w:val="000E4EA1"/>
    <w:rsid w:val="000E4EDD"/>
    <w:rsid w:val="000E5010"/>
    <w:rsid w:val="000E5018"/>
    <w:rsid w:val="000E535E"/>
    <w:rsid w:val="000E54B4"/>
    <w:rsid w:val="000E575D"/>
    <w:rsid w:val="000E5C43"/>
    <w:rsid w:val="000E5F46"/>
    <w:rsid w:val="000E653A"/>
    <w:rsid w:val="000E6614"/>
    <w:rsid w:val="000E69E3"/>
    <w:rsid w:val="000E7471"/>
    <w:rsid w:val="000E7C8D"/>
    <w:rsid w:val="000E7E1E"/>
    <w:rsid w:val="000F025C"/>
    <w:rsid w:val="000F049E"/>
    <w:rsid w:val="000F04EE"/>
    <w:rsid w:val="000F07FE"/>
    <w:rsid w:val="000F0B38"/>
    <w:rsid w:val="000F0D61"/>
    <w:rsid w:val="000F0E9B"/>
    <w:rsid w:val="000F11FC"/>
    <w:rsid w:val="000F14A0"/>
    <w:rsid w:val="000F19F5"/>
    <w:rsid w:val="000F1C28"/>
    <w:rsid w:val="000F1DAC"/>
    <w:rsid w:val="000F257C"/>
    <w:rsid w:val="000F2976"/>
    <w:rsid w:val="000F2E8F"/>
    <w:rsid w:val="000F3540"/>
    <w:rsid w:val="000F35F6"/>
    <w:rsid w:val="000F3C9B"/>
    <w:rsid w:val="000F3CAC"/>
    <w:rsid w:val="000F3DBD"/>
    <w:rsid w:val="000F3E7F"/>
    <w:rsid w:val="000F402C"/>
    <w:rsid w:val="000F405F"/>
    <w:rsid w:val="000F4210"/>
    <w:rsid w:val="000F4D64"/>
    <w:rsid w:val="000F4F39"/>
    <w:rsid w:val="000F509B"/>
    <w:rsid w:val="000F5225"/>
    <w:rsid w:val="000F5578"/>
    <w:rsid w:val="000F5A77"/>
    <w:rsid w:val="000F5FDA"/>
    <w:rsid w:val="000F651F"/>
    <w:rsid w:val="000F65B2"/>
    <w:rsid w:val="000F6646"/>
    <w:rsid w:val="000F6BC4"/>
    <w:rsid w:val="000F6DE3"/>
    <w:rsid w:val="000F703C"/>
    <w:rsid w:val="000F77DF"/>
    <w:rsid w:val="000F7DAD"/>
    <w:rsid w:val="0010076A"/>
    <w:rsid w:val="00100C5B"/>
    <w:rsid w:val="00100F83"/>
    <w:rsid w:val="001012C5"/>
    <w:rsid w:val="0010170F"/>
    <w:rsid w:val="00101A65"/>
    <w:rsid w:val="00101AD5"/>
    <w:rsid w:val="00101D6F"/>
    <w:rsid w:val="00101F19"/>
    <w:rsid w:val="00102046"/>
    <w:rsid w:val="00102C2C"/>
    <w:rsid w:val="00103027"/>
    <w:rsid w:val="0010348C"/>
    <w:rsid w:val="001034C0"/>
    <w:rsid w:val="001035B2"/>
    <w:rsid w:val="00103DBF"/>
    <w:rsid w:val="001041F1"/>
    <w:rsid w:val="00104E05"/>
    <w:rsid w:val="00104EC9"/>
    <w:rsid w:val="0010553C"/>
    <w:rsid w:val="00105F3D"/>
    <w:rsid w:val="001061F9"/>
    <w:rsid w:val="00106255"/>
    <w:rsid w:val="00106329"/>
    <w:rsid w:val="00106569"/>
    <w:rsid w:val="001067D2"/>
    <w:rsid w:val="00106899"/>
    <w:rsid w:val="00106AF1"/>
    <w:rsid w:val="00106AF3"/>
    <w:rsid w:val="00106C1B"/>
    <w:rsid w:val="0010713E"/>
    <w:rsid w:val="001074B7"/>
    <w:rsid w:val="00107773"/>
    <w:rsid w:val="00107918"/>
    <w:rsid w:val="00107CE4"/>
    <w:rsid w:val="00107FC6"/>
    <w:rsid w:val="00110463"/>
    <w:rsid w:val="0011076C"/>
    <w:rsid w:val="00110839"/>
    <w:rsid w:val="0011107F"/>
    <w:rsid w:val="001112C7"/>
    <w:rsid w:val="001117FF"/>
    <w:rsid w:val="001119E8"/>
    <w:rsid w:val="00111A81"/>
    <w:rsid w:val="00111F01"/>
    <w:rsid w:val="00112028"/>
    <w:rsid w:val="00112038"/>
    <w:rsid w:val="001121E8"/>
    <w:rsid w:val="00112212"/>
    <w:rsid w:val="00112246"/>
    <w:rsid w:val="00112A32"/>
    <w:rsid w:val="00112AE0"/>
    <w:rsid w:val="00112B4E"/>
    <w:rsid w:val="00112D33"/>
    <w:rsid w:val="001135A6"/>
    <w:rsid w:val="00113665"/>
    <w:rsid w:val="001139C3"/>
    <w:rsid w:val="00113A3E"/>
    <w:rsid w:val="001143D4"/>
    <w:rsid w:val="001144C8"/>
    <w:rsid w:val="00114772"/>
    <w:rsid w:val="00114CFD"/>
    <w:rsid w:val="0011578D"/>
    <w:rsid w:val="001158AD"/>
    <w:rsid w:val="00115A97"/>
    <w:rsid w:val="00115DB1"/>
    <w:rsid w:val="00115EC8"/>
    <w:rsid w:val="001168DC"/>
    <w:rsid w:val="00116D0B"/>
    <w:rsid w:val="00116E25"/>
    <w:rsid w:val="0011735D"/>
    <w:rsid w:val="00117783"/>
    <w:rsid w:val="00117A03"/>
    <w:rsid w:val="00117CD4"/>
    <w:rsid w:val="00117F23"/>
    <w:rsid w:val="00117FD2"/>
    <w:rsid w:val="00120485"/>
    <w:rsid w:val="00120611"/>
    <w:rsid w:val="00120684"/>
    <w:rsid w:val="0012079E"/>
    <w:rsid w:val="00122137"/>
    <w:rsid w:val="00122883"/>
    <w:rsid w:val="00122CA3"/>
    <w:rsid w:val="00122CA7"/>
    <w:rsid w:val="001232E1"/>
    <w:rsid w:val="0012338A"/>
    <w:rsid w:val="0012362B"/>
    <w:rsid w:val="0012375C"/>
    <w:rsid w:val="00123F41"/>
    <w:rsid w:val="00123F5C"/>
    <w:rsid w:val="00124502"/>
    <w:rsid w:val="00124505"/>
    <w:rsid w:val="0012483F"/>
    <w:rsid w:val="00124EA3"/>
    <w:rsid w:val="00124F9A"/>
    <w:rsid w:val="001254E6"/>
    <w:rsid w:val="001255D3"/>
    <w:rsid w:val="00125835"/>
    <w:rsid w:val="00125883"/>
    <w:rsid w:val="00125B8D"/>
    <w:rsid w:val="00125F69"/>
    <w:rsid w:val="001263D9"/>
    <w:rsid w:val="001265A5"/>
    <w:rsid w:val="00126BA0"/>
    <w:rsid w:val="001275AB"/>
    <w:rsid w:val="00127827"/>
    <w:rsid w:val="001278D9"/>
    <w:rsid w:val="00127C54"/>
    <w:rsid w:val="00130089"/>
    <w:rsid w:val="001300C8"/>
    <w:rsid w:val="0013062F"/>
    <w:rsid w:val="0013074A"/>
    <w:rsid w:val="001307BC"/>
    <w:rsid w:val="00130AED"/>
    <w:rsid w:val="00130FE5"/>
    <w:rsid w:val="001310A1"/>
    <w:rsid w:val="0013138A"/>
    <w:rsid w:val="0013162B"/>
    <w:rsid w:val="0013184F"/>
    <w:rsid w:val="00131957"/>
    <w:rsid w:val="00131A44"/>
    <w:rsid w:val="00131E99"/>
    <w:rsid w:val="00132218"/>
    <w:rsid w:val="00132320"/>
    <w:rsid w:val="00132755"/>
    <w:rsid w:val="00132DC6"/>
    <w:rsid w:val="001331DB"/>
    <w:rsid w:val="001332C2"/>
    <w:rsid w:val="00133C78"/>
    <w:rsid w:val="00133F03"/>
    <w:rsid w:val="0013432E"/>
    <w:rsid w:val="0013433C"/>
    <w:rsid w:val="00134783"/>
    <w:rsid w:val="00134C18"/>
    <w:rsid w:val="0013517A"/>
    <w:rsid w:val="0013530C"/>
    <w:rsid w:val="00135802"/>
    <w:rsid w:val="00135C38"/>
    <w:rsid w:val="001360C6"/>
    <w:rsid w:val="00136421"/>
    <w:rsid w:val="0013653C"/>
    <w:rsid w:val="0013664B"/>
    <w:rsid w:val="001368E5"/>
    <w:rsid w:val="001370A2"/>
    <w:rsid w:val="001378C6"/>
    <w:rsid w:val="00137F1F"/>
    <w:rsid w:val="001409DC"/>
    <w:rsid w:val="00140B6D"/>
    <w:rsid w:val="00140BD0"/>
    <w:rsid w:val="0014193A"/>
    <w:rsid w:val="00141BB5"/>
    <w:rsid w:val="00141D02"/>
    <w:rsid w:val="00141FEE"/>
    <w:rsid w:val="00142943"/>
    <w:rsid w:val="00142B65"/>
    <w:rsid w:val="00142C2E"/>
    <w:rsid w:val="00143515"/>
    <w:rsid w:val="00143A91"/>
    <w:rsid w:val="00143F5B"/>
    <w:rsid w:val="00143F5F"/>
    <w:rsid w:val="00144346"/>
    <w:rsid w:val="001444EA"/>
    <w:rsid w:val="00144822"/>
    <w:rsid w:val="00144968"/>
    <w:rsid w:val="0014580B"/>
    <w:rsid w:val="00145B88"/>
    <w:rsid w:val="00145BEA"/>
    <w:rsid w:val="00145DB3"/>
    <w:rsid w:val="00146601"/>
    <w:rsid w:val="00146DA9"/>
    <w:rsid w:val="001470E0"/>
    <w:rsid w:val="00147269"/>
    <w:rsid w:val="00147556"/>
    <w:rsid w:val="00147A3A"/>
    <w:rsid w:val="00150452"/>
    <w:rsid w:val="001508DA"/>
    <w:rsid w:val="00150AEB"/>
    <w:rsid w:val="00150CA7"/>
    <w:rsid w:val="00150CC8"/>
    <w:rsid w:val="00150FE9"/>
    <w:rsid w:val="001513DA"/>
    <w:rsid w:val="00151945"/>
    <w:rsid w:val="00151BAC"/>
    <w:rsid w:val="00152120"/>
    <w:rsid w:val="0015312F"/>
    <w:rsid w:val="00153373"/>
    <w:rsid w:val="001533E3"/>
    <w:rsid w:val="00153905"/>
    <w:rsid w:val="00154229"/>
    <w:rsid w:val="0015475E"/>
    <w:rsid w:val="001547DE"/>
    <w:rsid w:val="0015519B"/>
    <w:rsid w:val="0015532C"/>
    <w:rsid w:val="00155450"/>
    <w:rsid w:val="0015576C"/>
    <w:rsid w:val="00155D09"/>
    <w:rsid w:val="00155E69"/>
    <w:rsid w:val="00155EEE"/>
    <w:rsid w:val="001561A8"/>
    <w:rsid w:val="001569DA"/>
    <w:rsid w:val="00156CA0"/>
    <w:rsid w:val="00157029"/>
    <w:rsid w:val="0015704A"/>
    <w:rsid w:val="001574C1"/>
    <w:rsid w:val="00157768"/>
    <w:rsid w:val="00157837"/>
    <w:rsid w:val="00157D55"/>
    <w:rsid w:val="00160026"/>
    <w:rsid w:val="00160442"/>
    <w:rsid w:val="00160530"/>
    <w:rsid w:val="00160644"/>
    <w:rsid w:val="00160C9B"/>
    <w:rsid w:val="0016120F"/>
    <w:rsid w:val="0016123E"/>
    <w:rsid w:val="001614C3"/>
    <w:rsid w:val="00161915"/>
    <w:rsid w:val="00161B80"/>
    <w:rsid w:val="00161FF9"/>
    <w:rsid w:val="0016294E"/>
    <w:rsid w:val="00162A24"/>
    <w:rsid w:val="00162E07"/>
    <w:rsid w:val="00162E36"/>
    <w:rsid w:val="00162E3B"/>
    <w:rsid w:val="00162F15"/>
    <w:rsid w:val="00163326"/>
    <w:rsid w:val="00163558"/>
    <w:rsid w:val="00163681"/>
    <w:rsid w:val="001639AC"/>
    <w:rsid w:val="001639C6"/>
    <w:rsid w:val="00163B23"/>
    <w:rsid w:val="00163F59"/>
    <w:rsid w:val="0016481E"/>
    <w:rsid w:val="00164970"/>
    <w:rsid w:val="001649C1"/>
    <w:rsid w:val="001649CE"/>
    <w:rsid w:val="00164A16"/>
    <w:rsid w:val="00164D4F"/>
    <w:rsid w:val="00164E35"/>
    <w:rsid w:val="001653A7"/>
    <w:rsid w:val="0016605C"/>
    <w:rsid w:val="00166611"/>
    <w:rsid w:val="00166985"/>
    <w:rsid w:val="00166A34"/>
    <w:rsid w:val="00167EFE"/>
    <w:rsid w:val="001702F6"/>
    <w:rsid w:val="00170630"/>
    <w:rsid w:val="00170EF2"/>
    <w:rsid w:val="0017121A"/>
    <w:rsid w:val="0017191E"/>
    <w:rsid w:val="00171E94"/>
    <w:rsid w:val="001721CB"/>
    <w:rsid w:val="001726AA"/>
    <w:rsid w:val="001732E1"/>
    <w:rsid w:val="00173906"/>
    <w:rsid w:val="001739E4"/>
    <w:rsid w:val="00173D2A"/>
    <w:rsid w:val="001740EE"/>
    <w:rsid w:val="00174484"/>
    <w:rsid w:val="001744D8"/>
    <w:rsid w:val="001747D7"/>
    <w:rsid w:val="001747DF"/>
    <w:rsid w:val="00174A18"/>
    <w:rsid w:val="00174B21"/>
    <w:rsid w:val="0017553D"/>
    <w:rsid w:val="00175915"/>
    <w:rsid w:val="00175992"/>
    <w:rsid w:val="00175EC4"/>
    <w:rsid w:val="00176129"/>
    <w:rsid w:val="0017636E"/>
    <w:rsid w:val="00176494"/>
    <w:rsid w:val="001765A7"/>
    <w:rsid w:val="0017669A"/>
    <w:rsid w:val="00176A9B"/>
    <w:rsid w:val="00176FC6"/>
    <w:rsid w:val="00177925"/>
    <w:rsid w:val="00177AB9"/>
    <w:rsid w:val="00177C10"/>
    <w:rsid w:val="00177C3D"/>
    <w:rsid w:val="001802EE"/>
    <w:rsid w:val="00180369"/>
    <w:rsid w:val="001804E8"/>
    <w:rsid w:val="001815A8"/>
    <w:rsid w:val="00181846"/>
    <w:rsid w:val="001818A0"/>
    <w:rsid w:val="00181EA4"/>
    <w:rsid w:val="00181EFE"/>
    <w:rsid w:val="001820DF"/>
    <w:rsid w:val="0018239A"/>
    <w:rsid w:val="00182BCD"/>
    <w:rsid w:val="00182F88"/>
    <w:rsid w:val="001834D2"/>
    <w:rsid w:val="001839F4"/>
    <w:rsid w:val="00183A2B"/>
    <w:rsid w:val="00183B08"/>
    <w:rsid w:val="00184ADC"/>
    <w:rsid w:val="00184C5B"/>
    <w:rsid w:val="00184DD0"/>
    <w:rsid w:val="00185348"/>
    <w:rsid w:val="001858CD"/>
    <w:rsid w:val="00185EEF"/>
    <w:rsid w:val="001867A2"/>
    <w:rsid w:val="00186AFE"/>
    <w:rsid w:val="00186D78"/>
    <w:rsid w:val="00186DE2"/>
    <w:rsid w:val="001875BF"/>
    <w:rsid w:val="001876E9"/>
    <w:rsid w:val="00187842"/>
    <w:rsid w:val="00187DB3"/>
    <w:rsid w:val="001902CF"/>
    <w:rsid w:val="00190852"/>
    <w:rsid w:val="00190D61"/>
    <w:rsid w:val="00191028"/>
    <w:rsid w:val="001911A6"/>
    <w:rsid w:val="0019122E"/>
    <w:rsid w:val="001919F7"/>
    <w:rsid w:val="00191D93"/>
    <w:rsid w:val="001923A0"/>
    <w:rsid w:val="001923FD"/>
    <w:rsid w:val="001925F2"/>
    <w:rsid w:val="001928BD"/>
    <w:rsid w:val="0019364F"/>
    <w:rsid w:val="00193E7F"/>
    <w:rsid w:val="00193EF9"/>
    <w:rsid w:val="0019412E"/>
    <w:rsid w:val="0019416D"/>
    <w:rsid w:val="0019425C"/>
    <w:rsid w:val="00194332"/>
    <w:rsid w:val="00194589"/>
    <w:rsid w:val="0019484F"/>
    <w:rsid w:val="00194A83"/>
    <w:rsid w:val="00194CA5"/>
    <w:rsid w:val="00195382"/>
    <w:rsid w:val="00195BC9"/>
    <w:rsid w:val="00195E6A"/>
    <w:rsid w:val="0019611D"/>
    <w:rsid w:val="0019704E"/>
    <w:rsid w:val="0019721F"/>
    <w:rsid w:val="001975EC"/>
    <w:rsid w:val="001977DC"/>
    <w:rsid w:val="00197DB4"/>
    <w:rsid w:val="001A03B1"/>
    <w:rsid w:val="001A0897"/>
    <w:rsid w:val="001A08F8"/>
    <w:rsid w:val="001A0A8A"/>
    <w:rsid w:val="001A0DA1"/>
    <w:rsid w:val="001A0FD5"/>
    <w:rsid w:val="001A1739"/>
    <w:rsid w:val="001A19AA"/>
    <w:rsid w:val="001A1A34"/>
    <w:rsid w:val="001A1BC2"/>
    <w:rsid w:val="001A25CA"/>
    <w:rsid w:val="001A2897"/>
    <w:rsid w:val="001A2950"/>
    <w:rsid w:val="001A2B63"/>
    <w:rsid w:val="001A2D39"/>
    <w:rsid w:val="001A31D4"/>
    <w:rsid w:val="001A3451"/>
    <w:rsid w:val="001A3499"/>
    <w:rsid w:val="001A3E5B"/>
    <w:rsid w:val="001A4189"/>
    <w:rsid w:val="001A46F2"/>
    <w:rsid w:val="001A4A5E"/>
    <w:rsid w:val="001A4A8F"/>
    <w:rsid w:val="001A4ADF"/>
    <w:rsid w:val="001A4FB8"/>
    <w:rsid w:val="001A5273"/>
    <w:rsid w:val="001A52F3"/>
    <w:rsid w:val="001A597A"/>
    <w:rsid w:val="001A5ACB"/>
    <w:rsid w:val="001A642F"/>
    <w:rsid w:val="001A66B8"/>
    <w:rsid w:val="001A66BA"/>
    <w:rsid w:val="001A691B"/>
    <w:rsid w:val="001A6A79"/>
    <w:rsid w:val="001A73B6"/>
    <w:rsid w:val="001A7FD3"/>
    <w:rsid w:val="001B0493"/>
    <w:rsid w:val="001B12EE"/>
    <w:rsid w:val="001B14AD"/>
    <w:rsid w:val="001B1BF5"/>
    <w:rsid w:val="001B1C43"/>
    <w:rsid w:val="001B25F6"/>
    <w:rsid w:val="001B26AE"/>
    <w:rsid w:val="001B2D5E"/>
    <w:rsid w:val="001B3818"/>
    <w:rsid w:val="001B38ED"/>
    <w:rsid w:val="001B3A44"/>
    <w:rsid w:val="001B455A"/>
    <w:rsid w:val="001B4843"/>
    <w:rsid w:val="001B49B9"/>
    <w:rsid w:val="001B4B16"/>
    <w:rsid w:val="001B4DD5"/>
    <w:rsid w:val="001B4F34"/>
    <w:rsid w:val="001B50D9"/>
    <w:rsid w:val="001B51DE"/>
    <w:rsid w:val="001B52F0"/>
    <w:rsid w:val="001B5E9A"/>
    <w:rsid w:val="001B5EA5"/>
    <w:rsid w:val="001B606B"/>
    <w:rsid w:val="001B60FD"/>
    <w:rsid w:val="001B6179"/>
    <w:rsid w:val="001B6340"/>
    <w:rsid w:val="001B6420"/>
    <w:rsid w:val="001B659A"/>
    <w:rsid w:val="001B65CF"/>
    <w:rsid w:val="001B676A"/>
    <w:rsid w:val="001B6AEE"/>
    <w:rsid w:val="001B6F72"/>
    <w:rsid w:val="001B74F1"/>
    <w:rsid w:val="001B7542"/>
    <w:rsid w:val="001B7629"/>
    <w:rsid w:val="001B7E68"/>
    <w:rsid w:val="001C085E"/>
    <w:rsid w:val="001C0863"/>
    <w:rsid w:val="001C0BB2"/>
    <w:rsid w:val="001C1B67"/>
    <w:rsid w:val="001C2085"/>
    <w:rsid w:val="001C2A5B"/>
    <w:rsid w:val="001C2D1C"/>
    <w:rsid w:val="001C32C7"/>
    <w:rsid w:val="001C41DE"/>
    <w:rsid w:val="001C4511"/>
    <w:rsid w:val="001C4ACC"/>
    <w:rsid w:val="001C537E"/>
    <w:rsid w:val="001C555C"/>
    <w:rsid w:val="001C5734"/>
    <w:rsid w:val="001C5BA8"/>
    <w:rsid w:val="001C5BA9"/>
    <w:rsid w:val="001C644E"/>
    <w:rsid w:val="001C64F8"/>
    <w:rsid w:val="001C6549"/>
    <w:rsid w:val="001C6759"/>
    <w:rsid w:val="001C6BA2"/>
    <w:rsid w:val="001C70B2"/>
    <w:rsid w:val="001C70FD"/>
    <w:rsid w:val="001C710A"/>
    <w:rsid w:val="001C7142"/>
    <w:rsid w:val="001C7394"/>
    <w:rsid w:val="001C79D0"/>
    <w:rsid w:val="001C7A2F"/>
    <w:rsid w:val="001C7A53"/>
    <w:rsid w:val="001C7EE5"/>
    <w:rsid w:val="001D0223"/>
    <w:rsid w:val="001D0775"/>
    <w:rsid w:val="001D0AE1"/>
    <w:rsid w:val="001D0F7C"/>
    <w:rsid w:val="001D11D1"/>
    <w:rsid w:val="001D15AF"/>
    <w:rsid w:val="001D169F"/>
    <w:rsid w:val="001D173F"/>
    <w:rsid w:val="001D1A50"/>
    <w:rsid w:val="001D1BFC"/>
    <w:rsid w:val="001D1D76"/>
    <w:rsid w:val="001D1E4A"/>
    <w:rsid w:val="001D2470"/>
    <w:rsid w:val="001D2890"/>
    <w:rsid w:val="001D28B8"/>
    <w:rsid w:val="001D2907"/>
    <w:rsid w:val="001D309C"/>
    <w:rsid w:val="001D32A6"/>
    <w:rsid w:val="001D3523"/>
    <w:rsid w:val="001D360D"/>
    <w:rsid w:val="001D380E"/>
    <w:rsid w:val="001D392C"/>
    <w:rsid w:val="001D3B9C"/>
    <w:rsid w:val="001D4032"/>
    <w:rsid w:val="001D44A3"/>
    <w:rsid w:val="001D4DB0"/>
    <w:rsid w:val="001D4F3D"/>
    <w:rsid w:val="001D51D2"/>
    <w:rsid w:val="001D5215"/>
    <w:rsid w:val="001D5399"/>
    <w:rsid w:val="001D53A2"/>
    <w:rsid w:val="001D558E"/>
    <w:rsid w:val="001D55A2"/>
    <w:rsid w:val="001D59FB"/>
    <w:rsid w:val="001D5A1B"/>
    <w:rsid w:val="001D5B47"/>
    <w:rsid w:val="001D5D62"/>
    <w:rsid w:val="001D61A0"/>
    <w:rsid w:val="001D6423"/>
    <w:rsid w:val="001D669F"/>
    <w:rsid w:val="001D6E08"/>
    <w:rsid w:val="001D707F"/>
    <w:rsid w:val="001D737A"/>
    <w:rsid w:val="001D76B1"/>
    <w:rsid w:val="001D77FA"/>
    <w:rsid w:val="001E000A"/>
    <w:rsid w:val="001E028F"/>
    <w:rsid w:val="001E03D4"/>
    <w:rsid w:val="001E080B"/>
    <w:rsid w:val="001E0AB7"/>
    <w:rsid w:val="001E109C"/>
    <w:rsid w:val="001E1FF8"/>
    <w:rsid w:val="001E2360"/>
    <w:rsid w:val="001E2586"/>
    <w:rsid w:val="001E264A"/>
    <w:rsid w:val="001E26DD"/>
    <w:rsid w:val="001E2946"/>
    <w:rsid w:val="001E2A6B"/>
    <w:rsid w:val="001E2A90"/>
    <w:rsid w:val="001E2B0C"/>
    <w:rsid w:val="001E3107"/>
    <w:rsid w:val="001E3D77"/>
    <w:rsid w:val="001E3F3D"/>
    <w:rsid w:val="001E40B0"/>
    <w:rsid w:val="001E443B"/>
    <w:rsid w:val="001E5244"/>
    <w:rsid w:val="001E527C"/>
    <w:rsid w:val="001E58A5"/>
    <w:rsid w:val="001E599A"/>
    <w:rsid w:val="001E5EAB"/>
    <w:rsid w:val="001E600B"/>
    <w:rsid w:val="001E604F"/>
    <w:rsid w:val="001E6138"/>
    <w:rsid w:val="001E622A"/>
    <w:rsid w:val="001E62DC"/>
    <w:rsid w:val="001E6CBE"/>
    <w:rsid w:val="001E72A4"/>
    <w:rsid w:val="001E7462"/>
    <w:rsid w:val="001E786A"/>
    <w:rsid w:val="001E7908"/>
    <w:rsid w:val="001F003D"/>
    <w:rsid w:val="001F0631"/>
    <w:rsid w:val="001F078A"/>
    <w:rsid w:val="001F07DF"/>
    <w:rsid w:val="001F0FF3"/>
    <w:rsid w:val="001F1125"/>
    <w:rsid w:val="001F2131"/>
    <w:rsid w:val="001F2364"/>
    <w:rsid w:val="001F25C3"/>
    <w:rsid w:val="001F2655"/>
    <w:rsid w:val="001F2E9D"/>
    <w:rsid w:val="001F3357"/>
    <w:rsid w:val="001F33CF"/>
    <w:rsid w:val="001F39CC"/>
    <w:rsid w:val="001F3A4D"/>
    <w:rsid w:val="001F3CF2"/>
    <w:rsid w:val="001F45F2"/>
    <w:rsid w:val="001F4D4F"/>
    <w:rsid w:val="001F556F"/>
    <w:rsid w:val="001F58C9"/>
    <w:rsid w:val="001F5CE0"/>
    <w:rsid w:val="001F5CF9"/>
    <w:rsid w:val="001F5FF1"/>
    <w:rsid w:val="001F6080"/>
    <w:rsid w:val="001F6FEB"/>
    <w:rsid w:val="001F7078"/>
    <w:rsid w:val="001F77FC"/>
    <w:rsid w:val="001F7868"/>
    <w:rsid w:val="001F7EEF"/>
    <w:rsid w:val="0020069D"/>
    <w:rsid w:val="00200AE1"/>
    <w:rsid w:val="00200F1D"/>
    <w:rsid w:val="00201195"/>
    <w:rsid w:val="002015D2"/>
    <w:rsid w:val="00201A62"/>
    <w:rsid w:val="00201AAE"/>
    <w:rsid w:val="00201B60"/>
    <w:rsid w:val="00201EE5"/>
    <w:rsid w:val="00201EF4"/>
    <w:rsid w:val="0020211D"/>
    <w:rsid w:val="00202520"/>
    <w:rsid w:val="002025B8"/>
    <w:rsid w:val="00202611"/>
    <w:rsid w:val="00202DD2"/>
    <w:rsid w:val="00203112"/>
    <w:rsid w:val="00203279"/>
    <w:rsid w:val="002043B1"/>
    <w:rsid w:val="00204547"/>
    <w:rsid w:val="0020541B"/>
    <w:rsid w:val="002054F1"/>
    <w:rsid w:val="002055C2"/>
    <w:rsid w:val="00205CEA"/>
    <w:rsid w:val="00205E5F"/>
    <w:rsid w:val="00206282"/>
    <w:rsid w:val="00206F0A"/>
    <w:rsid w:val="00207038"/>
    <w:rsid w:val="002073FF"/>
    <w:rsid w:val="0020750E"/>
    <w:rsid w:val="00207990"/>
    <w:rsid w:val="00207F22"/>
    <w:rsid w:val="00210079"/>
    <w:rsid w:val="0021043A"/>
    <w:rsid w:val="00210A1C"/>
    <w:rsid w:val="00210AA6"/>
    <w:rsid w:val="00210B2B"/>
    <w:rsid w:val="00211FBA"/>
    <w:rsid w:val="00211FE3"/>
    <w:rsid w:val="00212190"/>
    <w:rsid w:val="00212A59"/>
    <w:rsid w:val="002137CA"/>
    <w:rsid w:val="002138C4"/>
    <w:rsid w:val="002139FD"/>
    <w:rsid w:val="00214134"/>
    <w:rsid w:val="00214281"/>
    <w:rsid w:val="0021464A"/>
    <w:rsid w:val="00214EAE"/>
    <w:rsid w:val="00214FA7"/>
    <w:rsid w:val="0021588B"/>
    <w:rsid w:val="00215C20"/>
    <w:rsid w:val="00215CF2"/>
    <w:rsid w:val="00215EE6"/>
    <w:rsid w:val="00215F22"/>
    <w:rsid w:val="00215FD3"/>
    <w:rsid w:val="002165F8"/>
    <w:rsid w:val="00216908"/>
    <w:rsid w:val="00216994"/>
    <w:rsid w:val="00217764"/>
    <w:rsid w:val="00217E1D"/>
    <w:rsid w:val="0022030D"/>
    <w:rsid w:val="00220C7D"/>
    <w:rsid w:val="00220D5F"/>
    <w:rsid w:val="002211F7"/>
    <w:rsid w:val="00221865"/>
    <w:rsid w:val="00221F6D"/>
    <w:rsid w:val="00222395"/>
    <w:rsid w:val="0022243A"/>
    <w:rsid w:val="002225D0"/>
    <w:rsid w:val="002229C7"/>
    <w:rsid w:val="00222B98"/>
    <w:rsid w:val="00223CA2"/>
    <w:rsid w:val="002244D5"/>
    <w:rsid w:val="00224981"/>
    <w:rsid w:val="002252CC"/>
    <w:rsid w:val="0022563E"/>
    <w:rsid w:val="00225784"/>
    <w:rsid w:val="0022593E"/>
    <w:rsid w:val="00225D20"/>
    <w:rsid w:val="0022664D"/>
    <w:rsid w:val="0022686B"/>
    <w:rsid w:val="00226AFE"/>
    <w:rsid w:val="00226F3D"/>
    <w:rsid w:val="002275B3"/>
    <w:rsid w:val="00227604"/>
    <w:rsid w:val="0022786B"/>
    <w:rsid w:val="00227E5C"/>
    <w:rsid w:val="00227E7F"/>
    <w:rsid w:val="0023064B"/>
    <w:rsid w:val="00230AD9"/>
    <w:rsid w:val="00230DE7"/>
    <w:rsid w:val="00230DF3"/>
    <w:rsid w:val="00230FF0"/>
    <w:rsid w:val="00231471"/>
    <w:rsid w:val="002315F2"/>
    <w:rsid w:val="0023176D"/>
    <w:rsid w:val="00232B3F"/>
    <w:rsid w:val="00232B97"/>
    <w:rsid w:val="00232F64"/>
    <w:rsid w:val="00233760"/>
    <w:rsid w:val="00233B5C"/>
    <w:rsid w:val="00234202"/>
    <w:rsid w:val="002343F2"/>
    <w:rsid w:val="0023459F"/>
    <w:rsid w:val="00234611"/>
    <w:rsid w:val="00234E1F"/>
    <w:rsid w:val="00235186"/>
    <w:rsid w:val="00235981"/>
    <w:rsid w:val="00235986"/>
    <w:rsid w:val="00236749"/>
    <w:rsid w:val="00236964"/>
    <w:rsid w:val="00236D33"/>
    <w:rsid w:val="00236D7F"/>
    <w:rsid w:val="002370ED"/>
    <w:rsid w:val="0023748E"/>
    <w:rsid w:val="0023750B"/>
    <w:rsid w:val="00237B47"/>
    <w:rsid w:val="00237BF1"/>
    <w:rsid w:val="00237DFD"/>
    <w:rsid w:val="002401ED"/>
    <w:rsid w:val="002406B3"/>
    <w:rsid w:val="00240955"/>
    <w:rsid w:val="00240BC6"/>
    <w:rsid w:val="00240E2F"/>
    <w:rsid w:val="00240F6C"/>
    <w:rsid w:val="00241167"/>
    <w:rsid w:val="00241327"/>
    <w:rsid w:val="00241368"/>
    <w:rsid w:val="00241A22"/>
    <w:rsid w:val="00241E95"/>
    <w:rsid w:val="00242343"/>
    <w:rsid w:val="002425D7"/>
    <w:rsid w:val="0024264A"/>
    <w:rsid w:val="00242766"/>
    <w:rsid w:val="002429E9"/>
    <w:rsid w:val="00242F04"/>
    <w:rsid w:val="00243054"/>
    <w:rsid w:val="002434E9"/>
    <w:rsid w:val="002434ED"/>
    <w:rsid w:val="00243B59"/>
    <w:rsid w:val="00243C8C"/>
    <w:rsid w:val="00243F3F"/>
    <w:rsid w:val="0024445A"/>
    <w:rsid w:val="0024481A"/>
    <w:rsid w:val="00244A7E"/>
    <w:rsid w:val="00244AD8"/>
    <w:rsid w:val="00244DE6"/>
    <w:rsid w:val="00244EFA"/>
    <w:rsid w:val="0024517B"/>
    <w:rsid w:val="00245221"/>
    <w:rsid w:val="002452A8"/>
    <w:rsid w:val="00245429"/>
    <w:rsid w:val="00245925"/>
    <w:rsid w:val="00245C36"/>
    <w:rsid w:val="00246846"/>
    <w:rsid w:val="00250387"/>
    <w:rsid w:val="002505E2"/>
    <w:rsid w:val="002506C2"/>
    <w:rsid w:val="0025099C"/>
    <w:rsid w:val="0025100C"/>
    <w:rsid w:val="00251074"/>
    <w:rsid w:val="00251223"/>
    <w:rsid w:val="00251C5C"/>
    <w:rsid w:val="00251CA0"/>
    <w:rsid w:val="00251CC8"/>
    <w:rsid w:val="002527F5"/>
    <w:rsid w:val="00252A3E"/>
    <w:rsid w:val="00252AF8"/>
    <w:rsid w:val="00253023"/>
    <w:rsid w:val="00253C3B"/>
    <w:rsid w:val="00253E86"/>
    <w:rsid w:val="00253EBB"/>
    <w:rsid w:val="00254803"/>
    <w:rsid w:val="00254F8A"/>
    <w:rsid w:val="0025516B"/>
    <w:rsid w:val="0025520F"/>
    <w:rsid w:val="00255363"/>
    <w:rsid w:val="00255EF3"/>
    <w:rsid w:val="00255F8D"/>
    <w:rsid w:val="00256025"/>
    <w:rsid w:val="002561F7"/>
    <w:rsid w:val="002564E9"/>
    <w:rsid w:val="00256EA6"/>
    <w:rsid w:val="00257169"/>
    <w:rsid w:val="002571A5"/>
    <w:rsid w:val="0025743B"/>
    <w:rsid w:val="002578E4"/>
    <w:rsid w:val="00257B5B"/>
    <w:rsid w:val="0026012A"/>
    <w:rsid w:val="00260604"/>
    <w:rsid w:val="002607F5"/>
    <w:rsid w:val="00260C9F"/>
    <w:rsid w:val="002613D1"/>
    <w:rsid w:val="002614CD"/>
    <w:rsid w:val="0026157C"/>
    <w:rsid w:val="00261B9D"/>
    <w:rsid w:val="002621EF"/>
    <w:rsid w:val="00262472"/>
    <w:rsid w:val="0026251C"/>
    <w:rsid w:val="00262D14"/>
    <w:rsid w:val="00262EAC"/>
    <w:rsid w:val="002632C6"/>
    <w:rsid w:val="002632C7"/>
    <w:rsid w:val="002633EA"/>
    <w:rsid w:val="0026342E"/>
    <w:rsid w:val="002636C7"/>
    <w:rsid w:val="002639D1"/>
    <w:rsid w:val="00263E7A"/>
    <w:rsid w:val="0026466E"/>
    <w:rsid w:val="002646E1"/>
    <w:rsid w:val="00264738"/>
    <w:rsid w:val="00264EEE"/>
    <w:rsid w:val="00264FF2"/>
    <w:rsid w:val="002661EA"/>
    <w:rsid w:val="0026641F"/>
    <w:rsid w:val="0026685F"/>
    <w:rsid w:val="00266B52"/>
    <w:rsid w:val="00266F86"/>
    <w:rsid w:val="002677DB"/>
    <w:rsid w:val="00267BB6"/>
    <w:rsid w:val="00267CD2"/>
    <w:rsid w:val="0027002B"/>
    <w:rsid w:val="002701BE"/>
    <w:rsid w:val="00270612"/>
    <w:rsid w:val="002707F8"/>
    <w:rsid w:val="00271978"/>
    <w:rsid w:val="00271B13"/>
    <w:rsid w:val="00271C30"/>
    <w:rsid w:val="00271D92"/>
    <w:rsid w:val="00271D96"/>
    <w:rsid w:val="002723FA"/>
    <w:rsid w:val="0027250B"/>
    <w:rsid w:val="00272781"/>
    <w:rsid w:val="00272828"/>
    <w:rsid w:val="002731F6"/>
    <w:rsid w:val="0027399F"/>
    <w:rsid w:val="00274167"/>
    <w:rsid w:val="0027419A"/>
    <w:rsid w:val="002747B0"/>
    <w:rsid w:val="00275701"/>
    <w:rsid w:val="00275EAE"/>
    <w:rsid w:val="00275EB8"/>
    <w:rsid w:val="00276443"/>
    <w:rsid w:val="002764FE"/>
    <w:rsid w:val="002765EF"/>
    <w:rsid w:val="00276665"/>
    <w:rsid w:val="002768F9"/>
    <w:rsid w:val="002773EC"/>
    <w:rsid w:val="00277580"/>
    <w:rsid w:val="0028014A"/>
    <w:rsid w:val="002802AD"/>
    <w:rsid w:val="00280913"/>
    <w:rsid w:val="00280A25"/>
    <w:rsid w:val="00280CBF"/>
    <w:rsid w:val="002815B6"/>
    <w:rsid w:val="00281644"/>
    <w:rsid w:val="00281741"/>
    <w:rsid w:val="00281B99"/>
    <w:rsid w:val="00281DC1"/>
    <w:rsid w:val="0028298B"/>
    <w:rsid w:val="0028299B"/>
    <w:rsid w:val="00282FA6"/>
    <w:rsid w:val="00283079"/>
    <w:rsid w:val="002838D9"/>
    <w:rsid w:val="0028393D"/>
    <w:rsid w:val="00283C06"/>
    <w:rsid w:val="00283E9F"/>
    <w:rsid w:val="0028437E"/>
    <w:rsid w:val="002848FA"/>
    <w:rsid w:val="002849E7"/>
    <w:rsid w:val="00284D31"/>
    <w:rsid w:val="00284DDC"/>
    <w:rsid w:val="002851F1"/>
    <w:rsid w:val="0028577F"/>
    <w:rsid w:val="00285CC3"/>
    <w:rsid w:val="00285F0D"/>
    <w:rsid w:val="002863C2"/>
    <w:rsid w:val="002865A1"/>
    <w:rsid w:val="002868AB"/>
    <w:rsid w:val="00286A22"/>
    <w:rsid w:val="00286AE9"/>
    <w:rsid w:val="00286F09"/>
    <w:rsid w:val="00287E87"/>
    <w:rsid w:val="00287EA2"/>
    <w:rsid w:val="00290031"/>
    <w:rsid w:val="00290527"/>
    <w:rsid w:val="0029059A"/>
    <w:rsid w:val="002905CE"/>
    <w:rsid w:val="00290EB1"/>
    <w:rsid w:val="00291323"/>
    <w:rsid w:val="0029161C"/>
    <w:rsid w:val="00291620"/>
    <w:rsid w:val="00291DA7"/>
    <w:rsid w:val="00292042"/>
    <w:rsid w:val="002922CF"/>
    <w:rsid w:val="002926F1"/>
    <w:rsid w:val="0029287A"/>
    <w:rsid w:val="00292C23"/>
    <w:rsid w:val="00293488"/>
    <w:rsid w:val="002934F0"/>
    <w:rsid w:val="00293EDC"/>
    <w:rsid w:val="002940EC"/>
    <w:rsid w:val="00294101"/>
    <w:rsid w:val="002944E9"/>
    <w:rsid w:val="002947BF"/>
    <w:rsid w:val="002948D7"/>
    <w:rsid w:val="00294A28"/>
    <w:rsid w:val="00294EE8"/>
    <w:rsid w:val="002953ED"/>
    <w:rsid w:val="002954AD"/>
    <w:rsid w:val="00295625"/>
    <w:rsid w:val="00295689"/>
    <w:rsid w:val="00295A97"/>
    <w:rsid w:val="002968E4"/>
    <w:rsid w:val="00296B67"/>
    <w:rsid w:val="00296E99"/>
    <w:rsid w:val="00297025"/>
    <w:rsid w:val="00297CA4"/>
    <w:rsid w:val="002A05BF"/>
    <w:rsid w:val="002A093E"/>
    <w:rsid w:val="002A1118"/>
    <w:rsid w:val="002A1648"/>
    <w:rsid w:val="002A18AF"/>
    <w:rsid w:val="002A1A33"/>
    <w:rsid w:val="002A1AD6"/>
    <w:rsid w:val="002A1C04"/>
    <w:rsid w:val="002A2670"/>
    <w:rsid w:val="002A26C1"/>
    <w:rsid w:val="002A275E"/>
    <w:rsid w:val="002A27C9"/>
    <w:rsid w:val="002A2936"/>
    <w:rsid w:val="002A320C"/>
    <w:rsid w:val="002A363B"/>
    <w:rsid w:val="002A3A8F"/>
    <w:rsid w:val="002A3D37"/>
    <w:rsid w:val="002A435C"/>
    <w:rsid w:val="002A4465"/>
    <w:rsid w:val="002A44B8"/>
    <w:rsid w:val="002A49BB"/>
    <w:rsid w:val="002A49D3"/>
    <w:rsid w:val="002A4C23"/>
    <w:rsid w:val="002A4F96"/>
    <w:rsid w:val="002A5054"/>
    <w:rsid w:val="002A507F"/>
    <w:rsid w:val="002A52EF"/>
    <w:rsid w:val="002A5640"/>
    <w:rsid w:val="002A5842"/>
    <w:rsid w:val="002A5849"/>
    <w:rsid w:val="002A5A45"/>
    <w:rsid w:val="002A5D2F"/>
    <w:rsid w:val="002A5E29"/>
    <w:rsid w:val="002A5F36"/>
    <w:rsid w:val="002A6141"/>
    <w:rsid w:val="002A62A0"/>
    <w:rsid w:val="002A63D4"/>
    <w:rsid w:val="002A6C99"/>
    <w:rsid w:val="002A6D21"/>
    <w:rsid w:val="002A6FDF"/>
    <w:rsid w:val="002A7177"/>
    <w:rsid w:val="002A78C2"/>
    <w:rsid w:val="002A7E7D"/>
    <w:rsid w:val="002A7F29"/>
    <w:rsid w:val="002B0516"/>
    <w:rsid w:val="002B06C6"/>
    <w:rsid w:val="002B0759"/>
    <w:rsid w:val="002B095D"/>
    <w:rsid w:val="002B0B9B"/>
    <w:rsid w:val="002B0F9E"/>
    <w:rsid w:val="002B12C7"/>
    <w:rsid w:val="002B14C9"/>
    <w:rsid w:val="002B1ADB"/>
    <w:rsid w:val="002B1D0F"/>
    <w:rsid w:val="002B2215"/>
    <w:rsid w:val="002B254D"/>
    <w:rsid w:val="002B256B"/>
    <w:rsid w:val="002B2705"/>
    <w:rsid w:val="002B2C00"/>
    <w:rsid w:val="002B2C76"/>
    <w:rsid w:val="002B2FBB"/>
    <w:rsid w:val="002B311F"/>
    <w:rsid w:val="002B39CE"/>
    <w:rsid w:val="002B3C7E"/>
    <w:rsid w:val="002B430F"/>
    <w:rsid w:val="002B43FE"/>
    <w:rsid w:val="002B45D2"/>
    <w:rsid w:val="002B465B"/>
    <w:rsid w:val="002B4EF8"/>
    <w:rsid w:val="002B5697"/>
    <w:rsid w:val="002B56F3"/>
    <w:rsid w:val="002B571C"/>
    <w:rsid w:val="002B6241"/>
    <w:rsid w:val="002B6327"/>
    <w:rsid w:val="002B6635"/>
    <w:rsid w:val="002B6F31"/>
    <w:rsid w:val="002B6F8D"/>
    <w:rsid w:val="002B6FCD"/>
    <w:rsid w:val="002B7023"/>
    <w:rsid w:val="002B715A"/>
    <w:rsid w:val="002B759A"/>
    <w:rsid w:val="002B762A"/>
    <w:rsid w:val="002B77A8"/>
    <w:rsid w:val="002B7BE6"/>
    <w:rsid w:val="002B7C52"/>
    <w:rsid w:val="002C0A43"/>
    <w:rsid w:val="002C0F8D"/>
    <w:rsid w:val="002C2551"/>
    <w:rsid w:val="002C2735"/>
    <w:rsid w:val="002C2B41"/>
    <w:rsid w:val="002C2C3C"/>
    <w:rsid w:val="002C2D9A"/>
    <w:rsid w:val="002C2DF4"/>
    <w:rsid w:val="002C2F29"/>
    <w:rsid w:val="002C3047"/>
    <w:rsid w:val="002C32F3"/>
    <w:rsid w:val="002C347B"/>
    <w:rsid w:val="002C3615"/>
    <w:rsid w:val="002C3B59"/>
    <w:rsid w:val="002C41B8"/>
    <w:rsid w:val="002C42F9"/>
    <w:rsid w:val="002C4974"/>
    <w:rsid w:val="002C4AF5"/>
    <w:rsid w:val="002C4B85"/>
    <w:rsid w:val="002C4C8F"/>
    <w:rsid w:val="002C4D8A"/>
    <w:rsid w:val="002C587F"/>
    <w:rsid w:val="002C5BFE"/>
    <w:rsid w:val="002C5F52"/>
    <w:rsid w:val="002C5F73"/>
    <w:rsid w:val="002C674E"/>
    <w:rsid w:val="002C681C"/>
    <w:rsid w:val="002C692F"/>
    <w:rsid w:val="002C6FBB"/>
    <w:rsid w:val="002C708C"/>
    <w:rsid w:val="002C71B3"/>
    <w:rsid w:val="002C71FC"/>
    <w:rsid w:val="002C799D"/>
    <w:rsid w:val="002C7BE8"/>
    <w:rsid w:val="002C7C4B"/>
    <w:rsid w:val="002C7D8A"/>
    <w:rsid w:val="002D00B5"/>
    <w:rsid w:val="002D02C0"/>
    <w:rsid w:val="002D03A8"/>
    <w:rsid w:val="002D0B51"/>
    <w:rsid w:val="002D1728"/>
    <w:rsid w:val="002D2126"/>
    <w:rsid w:val="002D23F0"/>
    <w:rsid w:val="002D24DC"/>
    <w:rsid w:val="002D2537"/>
    <w:rsid w:val="002D26A1"/>
    <w:rsid w:val="002D27F0"/>
    <w:rsid w:val="002D2936"/>
    <w:rsid w:val="002D3287"/>
    <w:rsid w:val="002D33E7"/>
    <w:rsid w:val="002D36CD"/>
    <w:rsid w:val="002D388A"/>
    <w:rsid w:val="002D38A2"/>
    <w:rsid w:val="002D3ADB"/>
    <w:rsid w:val="002D4545"/>
    <w:rsid w:val="002D495A"/>
    <w:rsid w:val="002D51EF"/>
    <w:rsid w:val="002D550B"/>
    <w:rsid w:val="002D553B"/>
    <w:rsid w:val="002D5636"/>
    <w:rsid w:val="002D5C7A"/>
    <w:rsid w:val="002D5CB0"/>
    <w:rsid w:val="002D5CC2"/>
    <w:rsid w:val="002D5FA8"/>
    <w:rsid w:val="002D69F0"/>
    <w:rsid w:val="002D6EDF"/>
    <w:rsid w:val="002D7000"/>
    <w:rsid w:val="002E026C"/>
    <w:rsid w:val="002E028B"/>
    <w:rsid w:val="002E0412"/>
    <w:rsid w:val="002E054C"/>
    <w:rsid w:val="002E0703"/>
    <w:rsid w:val="002E083E"/>
    <w:rsid w:val="002E0B84"/>
    <w:rsid w:val="002E1265"/>
    <w:rsid w:val="002E1586"/>
    <w:rsid w:val="002E1CEF"/>
    <w:rsid w:val="002E215E"/>
    <w:rsid w:val="002E245A"/>
    <w:rsid w:val="002E251F"/>
    <w:rsid w:val="002E3E1D"/>
    <w:rsid w:val="002E4181"/>
    <w:rsid w:val="002E43E7"/>
    <w:rsid w:val="002E461D"/>
    <w:rsid w:val="002E4705"/>
    <w:rsid w:val="002E4868"/>
    <w:rsid w:val="002E4C0E"/>
    <w:rsid w:val="002E4C10"/>
    <w:rsid w:val="002E4EBD"/>
    <w:rsid w:val="002E4FD7"/>
    <w:rsid w:val="002E5018"/>
    <w:rsid w:val="002E529A"/>
    <w:rsid w:val="002E5454"/>
    <w:rsid w:val="002E558C"/>
    <w:rsid w:val="002E588C"/>
    <w:rsid w:val="002E592A"/>
    <w:rsid w:val="002E5AAA"/>
    <w:rsid w:val="002E6172"/>
    <w:rsid w:val="002E6281"/>
    <w:rsid w:val="002E68F2"/>
    <w:rsid w:val="002E6970"/>
    <w:rsid w:val="002E6974"/>
    <w:rsid w:val="002E6CAB"/>
    <w:rsid w:val="002E70CD"/>
    <w:rsid w:val="002E753F"/>
    <w:rsid w:val="002F0070"/>
    <w:rsid w:val="002F0BE1"/>
    <w:rsid w:val="002F13D0"/>
    <w:rsid w:val="002F16B7"/>
    <w:rsid w:val="002F16F8"/>
    <w:rsid w:val="002F19C9"/>
    <w:rsid w:val="002F1AF7"/>
    <w:rsid w:val="002F1B98"/>
    <w:rsid w:val="002F2548"/>
    <w:rsid w:val="002F2714"/>
    <w:rsid w:val="002F2721"/>
    <w:rsid w:val="002F2BA2"/>
    <w:rsid w:val="002F3224"/>
    <w:rsid w:val="002F37E2"/>
    <w:rsid w:val="002F3F93"/>
    <w:rsid w:val="002F4145"/>
    <w:rsid w:val="002F438E"/>
    <w:rsid w:val="002F4C5D"/>
    <w:rsid w:val="002F4D4B"/>
    <w:rsid w:val="002F54A9"/>
    <w:rsid w:val="002F5503"/>
    <w:rsid w:val="002F6441"/>
    <w:rsid w:val="002F664D"/>
    <w:rsid w:val="002F669D"/>
    <w:rsid w:val="002F66C9"/>
    <w:rsid w:val="002F6760"/>
    <w:rsid w:val="002F68FA"/>
    <w:rsid w:val="002F7252"/>
    <w:rsid w:val="002F728A"/>
    <w:rsid w:val="002F78F5"/>
    <w:rsid w:val="002F79EE"/>
    <w:rsid w:val="003000DE"/>
    <w:rsid w:val="00300554"/>
    <w:rsid w:val="00300B72"/>
    <w:rsid w:val="00300CEB"/>
    <w:rsid w:val="00300D7B"/>
    <w:rsid w:val="00300FA7"/>
    <w:rsid w:val="003018C4"/>
    <w:rsid w:val="00301CD4"/>
    <w:rsid w:val="00302227"/>
    <w:rsid w:val="00302282"/>
    <w:rsid w:val="003024BA"/>
    <w:rsid w:val="00302821"/>
    <w:rsid w:val="00302E7D"/>
    <w:rsid w:val="003039E0"/>
    <w:rsid w:val="0030408A"/>
    <w:rsid w:val="00304239"/>
    <w:rsid w:val="00304338"/>
    <w:rsid w:val="0030486F"/>
    <w:rsid w:val="003049B5"/>
    <w:rsid w:val="00304AB7"/>
    <w:rsid w:val="00305394"/>
    <w:rsid w:val="00305900"/>
    <w:rsid w:val="00305966"/>
    <w:rsid w:val="003064E9"/>
    <w:rsid w:val="00306613"/>
    <w:rsid w:val="00306EF7"/>
    <w:rsid w:val="00306FB3"/>
    <w:rsid w:val="0030723E"/>
    <w:rsid w:val="0030746F"/>
    <w:rsid w:val="0030753A"/>
    <w:rsid w:val="00307A7C"/>
    <w:rsid w:val="00307CD5"/>
    <w:rsid w:val="00307F1D"/>
    <w:rsid w:val="0031051C"/>
    <w:rsid w:val="003107A3"/>
    <w:rsid w:val="00311B4F"/>
    <w:rsid w:val="00311C32"/>
    <w:rsid w:val="00311FBA"/>
    <w:rsid w:val="00312044"/>
    <w:rsid w:val="0031229A"/>
    <w:rsid w:val="00312501"/>
    <w:rsid w:val="00312608"/>
    <w:rsid w:val="003126E1"/>
    <w:rsid w:val="00312E5D"/>
    <w:rsid w:val="00313B3B"/>
    <w:rsid w:val="00313E80"/>
    <w:rsid w:val="00313F5E"/>
    <w:rsid w:val="00314046"/>
    <w:rsid w:val="0031456A"/>
    <w:rsid w:val="0031457C"/>
    <w:rsid w:val="00314793"/>
    <w:rsid w:val="003149AD"/>
    <w:rsid w:val="00315B77"/>
    <w:rsid w:val="00315D60"/>
    <w:rsid w:val="0031607F"/>
    <w:rsid w:val="00316098"/>
    <w:rsid w:val="003164A8"/>
    <w:rsid w:val="00317547"/>
    <w:rsid w:val="0031771F"/>
    <w:rsid w:val="00317D17"/>
    <w:rsid w:val="00317FF3"/>
    <w:rsid w:val="0032001E"/>
    <w:rsid w:val="0032041F"/>
    <w:rsid w:val="003205C4"/>
    <w:rsid w:val="00320CBA"/>
    <w:rsid w:val="00320F2F"/>
    <w:rsid w:val="00321258"/>
    <w:rsid w:val="00321FB1"/>
    <w:rsid w:val="00322398"/>
    <w:rsid w:val="003226CD"/>
    <w:rsid w:val="00322B06"/>
    <w:rsid w:val="00322DAB"/>
    <w:rsid w:val="00323734"/>
    <w:rsid w:val="00323961"/>
    <w:rsid w:val="00323B05"/>
    <w:rsid w:val="00323F4C"/>
    <w:rsid w:val="00324147"/>
    <w:rsid w:val="00324292"/>
    <w:rsid w:val="003242DF"/>
    <w:rsid w:val="003245BF"/>
    <w:rsid w:val="00324E42"/>
    <w:rsid w:val="00325176"/>
    <w:rsid w:val="003252D2"/>
    <w:rsid w:val="00325680"/>
    <w:rsid w:val="00325BA2"/>
    <w:rsid w:val="00325E79"/>
    <w:rsid w:val="0032669C"/>
    <w:rsid w:val="00326976"/>
    <w:rsid w:val="00327255"/>
    <w:rsid w:val="003273FD"/>
    <w:rsid w:val="00327488"/>
    <w:rsid w:val="0032797D"/>
    <w:rsid w:val="00327C4E"/>
    <w:rsid w:val="00327F72"/>
    <w:rsid w:val="00330844"/>
    <w:rsid w:val="00330AB5"/>
    <w:rsid w:val="00330B30"/>
    <w:rsid w:val="003310AE"/>
    <w:rsid w:val="0033142C"/>
    <w:rsid w:val="0033159C"/>
    <w:rsid w:val="003317A8"/>
    <w:rsid w:val="003319C0"/>
    <w:rsid w:val="00331C82"/>
    <w:rsid w:val="0033202B"/>
    <w:rsid w:val="003324DD"/>
    <w:rsid w:val="00332784"/>
    <w:rsid w:val="003327EB"/>
    <w:rsid w:val="00332859"/>
    <w:rsid w:val="00332C2D"/>
    <w:rsid w:val="00333A32"/>
    <w:rsid w:val="00333EB1"/>
    <w:rsid w:val="003340D9"/>
    <w:rsid w:val="00334401"/>
    <w:rsid w:val="00334884"/>
    <w:rsid w:val="00334D0A"/>
    <w:rsid w:val="00334DEF"/>
    <w:rsid w:val="00335433"/>
    <w:rsid w:val="003356F2"/>
    <w:rsid w:val="00335A9E"/>
    <w:rsid w:val="00335B7E"/>
    <w:rsid w:val="00335CCC"/>
    <w:rsid w:val="0033664A"/>
    <w:rsid w:val="0033688E"/>
    <w:rsid w:val="00336894"/>
    <w:rsid w:val="003377E4"/>
    <w:rsid w:val="00337D60"/>
    <w:rsid w:val="003404DB"/>
    <w:rsid w:val="0034064F"/>
    <w:rsid w:val="0034086A"/>
    <w:rsid w:val="0034099A"/>
    <w:rsid w:val="00340AA0"/>
    <w:rsid w:val="00340CE6"/>
    <w:rsid w:val="00340E2A"/>
    <w:rsid w:val="003410E1"/>
    <w:rsid w:val="003411BA"/>
    <w:rsid w:val="003416C8"/>
    <w:rsid w:val="00341B5F"/>
    <w:rsid w:val="00341BE3"/>
    <w:rsid w:val="00341E82"/>
    <w:rsid w:val="0034211B"/>
    <w:rsid w:val="003426F6"/>
    <w:rsid w:val="00342A83"/>
    <w:rsid w:val="0034314B"/>
    <w:rsid w:val="00343800"/>
    <w:rsid w:val="0034387B"/>
    <w:rsid w:val="00343A29"/>
    <w:rsid w:val="00343BE1"/>
    <w:rsid w:val="00343CCA"/>
    <w:rsid w:val="00344086"/>
    <w:rsid w:val="0034467C"/>
    <w:rsid w:val="003446D6"/>
    <w:rsid w:val="00344DD7"/>
    <w:rsid w:val="003454B8"/>
    <w:rsid w:val="00345523"/>
    <w:rsid w:val="00345AFE"/>
    <w:rsid w:val="00345E92"/>
    <w:rsid w:val="003461D0"/>
    <w:rsid w:val="0034629F"/>
    <w:rsid w:val="003469A6"/>
    <w:rsid w:val="003473EF"/>
    <w:rsid w:val="0034768E"/>
    <w:rsid w:val="003479F2"/>
    <w:rsid w:val="00347F63"/>
    <w:rsid w:val="0035047B"/>
    <w:rsid w:val="00350487"/>
    <w:rsid w:val="003508D8"/>
    <w:rsid w:val="00350976"/>
    <w:rsid w:val="00350BAF"/>
    <w:rsid w:val="00350E9B"/>
    <w:rsid w:val="0035105A"/>
    <w:rsid w:val="00351905"/>
    <w:rsid w:val="00351A45"/>
    <w:rsid w:val="00351D2D"/>
    <w:rsid w:val="00351D72"/>
    <w:rsid w:val="00351E46"/>
    <w:rsid w:val="00351EF0"/>
    <w:rsid w:val="0035202D"/>
    <w:rsid w:val="00352653"/>
    <w:rsid w:val="0035297B"/>
    <w:rsid w:val="003529FB"/>
    <w:rsid w:val="00352AE6"/>
    <w:rsid w:val="00352D04"/>
    <w:rsid w:val="00353157"/>
    <w:rsid w:val="00353328"/>
    <w:rsid w:val="00353DC4"/>
    <w:rsid w:val="0035449D"/>
    <w:rsid w:val="00354B24"/>
    <w:rsid w:val="00354DE1"/>
    <w:rsid w:val="003551C5"/>
    <w:rsid w:val="003552BB"/>
    <w:rsid w:val="003555BD"/>
    <w:rsid w:val="00355757"/>
    <w:rsid w:val="003557B1"/>
    <w:rsid w:val="00355947"/>
    <w:rsid w:val="00355E8E"/>
    <w:rsid w:val="00356419"/>
    <w:rsid w:val="00356A37"/>
    <w:rsid w:val="00356BE7"/>
    <w:rsid w:val="00356C4B"/>
    <w:rsid w:val="00356E65"/>
    <w:rsid w:val="00357006"/>
    <w:rsid w:val="003575D3"/>
    <w:rsid w:val="00357611"/>
    <w:rsid w:val="0035781F"/>
    <w:rsid w:val="003579E0"/>
    <w:rsid w:val="00357A81"/>
    <w:rsid w:val="00357AEC"/>
    <w:rsid w:val="00360405"/>
    <w:rsid w:val="00360597"/>
    <w:rsid w:val="00360B09"/>
    <w:rsid w:val="00360E8B"/>
    <w:rsid w:val="00361237"/>
    <w:rsid w:val="003614E2"/>
    <w:rsid w:val="0036174E"/>
    <w:rsid w:val="00361762"/>
    <w:rsid w:val="0036196D"/>
    <w:rsid w:val="00361A2D"/>
    <w:rsid w:val="00361C40"/>
    <w:rsid w:val="003624D6"/>
    <w:rsid w:val="00362849"/>
    <w:rsid w:val="00362903"/>
    <w:rsid w:val="00362C27"/>
    <w:rsid w:val="00362C70"/>
    <w:rsid w:val="00362E4E"/>
    <w:rsid w:val="00363422"/>
    <w:rsid w:val="003637F5"/>
    <w:rsid w:val="00363A25"/>
    <w:rsid w:val="00363D96"/>
    <w:rsid w:val="003643DA"/>
    <w:rsid w:val="00364642"/>
    <w:rsid w:val="003646D4"/>
    <w:rsid w:val="00364AF5"/>
    <w:rsid w:val="0036522A"/>
    <w:rsid w:val="00365312"/>
    <w:rsid w:val="003655A5"/>
    <w:rsid w:val="0036567A"/>
    <w:rsid w:val="00365C3D"/>
    <w:rsid w:val="00365E6B"/>
    <w:rsid w:val="00365F4C"/>
    <w:rsid w:val="0036602C"/>
    <w:rsid w:val="00366140"/>
    <w:rsid w:val="003669ED"/>
    <w:rsid w:val="00366C9C"/>
    <w:rsid w:val="00366F06"/>
    <w:rsid w:val="00366F2F"/>
    <w:rsid w:val="00366FE2"/>
    <w:rsid w:val="0036738E"/>
    <w:rsid w:val="00367657"/>
    <w:rsid w:val="003679B2"/>
    <w:rsid w:val="00367DBB"/>
    <w:rsid w:val="00367E9B"/>
    <w:rsid w:val="0037010F"/>
    <w:rsid w:val="003704B3"/>
    <w:rsid w:val="00370BF4"/>
    <w:rsid w:val="00370C79"/>
    <w:rsid w:val="00370E0C"/>
    <w:rsid w:val="003712E2"/>
    <w:rsid w:val="0037154D"/>
    <w:rsid w:val="003717EE"/>
    <w:rsid w:val="003718D6"/>
    <w:rsid w:val="00371E71"/>
    <w:rsid w:val="00372382"/>
    <w:rsid w:val="00372A6C"/>
    <w:rsid w:val="00372C83"/>
    <w:rsid w:val="003734E3"/>
    <w:rsid w:val="00373642"/>
    <w:rsid w:val="003738B4"/>
    <w:rsid w:val="00373CF0"/>
    <w:rsid w:val="00373D1E"/>
    <w:rsid w:val="00373FC0"/>
    <w:rsid w:val="00374040"/>
    <w:rsid w:val="003740E6"/>
    <w:rsid w:val="00374674"/>
    <w:rsid w:val="003756A5"/>
    <w:rsid w:val="00375758"/>
    <w:rsid w:val="003757D3"/>
    <w:rsid w:val="00375AFA"/>
    <w:rsid w:val="0037623F"/>
    <w:rsid w:val="003765B5"/>
    <w:rsid w:val="003765E2"/>
    <w:rsid w:val="00376798"/>
    <w:rsid w:val="0037684A"/>
    <w:rsid w:val="00376939"/>
    <w:rsid w:val="00376CD3"/>
    <w:rsid w:val="00377278"/>
    <w:rsid w:val="003773F9"/>
    <w:rsid w:val="00377831"/>
    <w:rsid w:val="003778C1"/>
    <w:rsid w:val="00377A10"/>
    <w:rsid w:val="00380370"/>
    <w:rsid w:val="00380848"/>
    <w:rsid w:val="003808B8"/>
    <w:rsid w:val="00380EB1"/>
    <w:rsid w:val="00381452"/>
    <w:rsid w:val="003814F1"/>
    <w:rsid w:val="0038162B"/>
    <w:rsid w:val="00381743"/>
    <w:rsid w:val="0038195D"/>
    <w:rsid w:val="00381B5D"/>
    <w:rsid w:val="00381FF2"/>
    <w:rsid w:val="003825D3"/>
    <w:rsid w:val="003832BC"/>
    <w:rsid w:val="00383449"/>
    <w:rsid w:val="00383469"/>
    <w:rsid w:val="00383D40"/>
    <w:rsid w:val="0038427E"/>
    <w:rsid w:val="0038471F"/>
    <w:rsid w:val="00384735"/>
    <w:rsid w:val="00384967"/>
    <w:rsid w:val="00384A34"/>
    <w:rsid w:val="00384AF8"/>
    <w:rsid w:val="00385505"/>
    <w:rsid w:val="00385564"/>
    <w:rsid w:val="00385A50"/>
    <w:rsid w:val="00385F0B"/>
    <w:rsid w:val="00386428"/>
    <w:rsid w:val="003866B9"/>
    <w:rsid w:val="0038677D"/>
    <w:rsid w:val="003869FD"/>
    <w:rsid w:val="00386A11"/>
    <w:rsid w:val="00387346"/>
    <w:rsid w:val="003873C2"/>
    <w:rsid w:val="003873C6"/>
    <w:rsid w:val="00387B33"/>
    <w:rsid w:val="00387CE2"/>
    <w:rsid w:val="00387E08"/>
    <w:rsid w:val="003901C1"/>
    <w:rsid w:val="00390433"/>
    <w:rsid w:val="003905F2"/>
    <w:rsid w:val="00390785"/>
    <w:rsid w:val="00391412"/>
    <w:rsid w:val="00391541"/>
    <w:rsid w:val="0039188B"/>
    <w:rsid w:val="003918F4"/>
    <w:rsid w:val="00391E39"/>
    <w:rsid w:val="0039246D"/>
    <w:rsid w:val="0039293F"/>
    <w:rsid w:val="00392F99"/>
    <w:rsid w:val="003930C9"/>
    <w:rsid w:val="00393ABB"/>
    <w:rsid w:val="0039433D"/>
    <w:rsid w:val="003947CD"/>
    <w:rsid w:val="00394B2B"/>
    <w:rsid w:val="00395109"/>
    <w:rsid w:val="0039572E"/>
    <w:rsid w:val="00395DAD"/>
    <w:rsid w:val="00395F76"/>
    <w:rsid w:val="0039673C"/>
    <w:rsid w:val="0039686A"/>
    <w:rsid w:val="00396E39"/>
    <w:rsid w:val="00397089"/>
    <w:rsid w:val="003973CA"/>
    <w:rsid w:val="00397570"/>
    <w:rsid w:val="0039758A"/>
    <w:rsid w:val="00397BC1"/>
    <w:rsid w:val="00397E4E"/>
    <w:rsid w:val="003A0506"/>
    <w:rsid w:val="003A08BE"/>
    <w:rsid w:val="003A1282"/>
    <w:rsid w:val="003A13C4"/>
    <w:rsid w:val="003A1B01"/>
    <w:rsid w:val="003A1CA5"/>
    <w:rsid w:val="003A1D6C"/>
    <w:rsid w:val="003A20D9"/>
    <w:rsid w:val="003A2545"/>
    <w:rsid w:val="003A2696"/>
    <w:rsid w:val="003A26AB"/>
    <w:rsid w:val="003A2A04"/>
    <w:rsid w:val="003A2B3F"/>
    <w:rsid w:val="003A2DB4"/>
    <w:rsid w:val="003A3038"/>
    <w:rsid w:val="003A30A0"/>
    <w:rsid w:val="003A363E"/>
    <w:rsid w:val="003A492C"/>
    <w:rsid w:val="003A4AB9"/>
    <w:rsid w:val="003A4EDA"/>
    <w:rsid w:val="003A50C5"/>
    <w:rsid w:val="003A5148"/>
    <w:rsid w:val="003A54F1"/>
    <w:rsid w:val="003A5A93"/>
    <w:rsid w:val="003A5DC5"/>
    <w:rsid w:val="003A64B0"/>
    <w:rsid w:val="003A6AD2"/>
    <w:rsid w:val="003A6CBB"/>
    <w:rsid w:val="003A6D48"/>
    <w:rsid w:val="003A75F2"/>
    <w:rsid w:val="003A7789"/>
    <w:rsid w:val="003A7AF1"/>
    <w:rsid w:val="003A7FA7"/>
    <w:rsid w:val="003B0868"/>
    <w:rsid w:val="003B0AB7"/>
    <w:rsid w:val="003B0C30"/>
    <w:rsid w:val="003B0D62"/>
    <w:rsid w:val="003B11B7"/>
    <w:rsid w:val="003B11D0"/>
    <w:rsid w:val="003B122C"/>
    <w:rsid w:val="003B13D9"/>
    <w:rsid w:val="003B14B1"/>
    <w:rsid w:val="003B2911"/>
    <w:rsid w:val="003B2AC8"/>
    <w:rsid w:val="003B2BAA"/>
    <w:rsid w:val="003B2D43"/>
    <w:rsid w:val="003B2F93"/>
    <w:rsid w:val="003B3931"/>
    <w:rsid w:val="003B3C2A"/>
    <w:rsid w:val="003B44C0"/>
    <w:rsid w:val="003B46B7"/>
    <w:rsid w:val="003B493F"/>
    <w:rsid w:val="003B49BD"/>
    <w:rsid w:val="003B4CC1"/>
    <w:rsid w:val="003B5273"/>
    <w:rsid w:val="003B5871"/>
    <w:rsid w:val="003B58CB"/>
    <w:rsid w:val="003B59F2"/>
    <w:rsid w:val="003B5A2E"/>
    <w:rsid w:val="003B622F"/>
    <w:rsid w:val="003B638F"/>
    <w:rsid w:val="003B63BA"/>
    <w:rsid w:val="003B6482"/>
    <w:rsid w:val="003B6DF1"/>
    <w:rsid w:val="003B727B"/>
    <w:rsid w:val="003B7B94"/>
    <w:rsid w:val="003C0180"/>
    <w:rsid w:val="003C059D"/>
    <w:rsid w:val="003C0C11"/>
    <w:rsid w:val="003C0CEF"/>
    <w:rsid w:val="003C0E91"/>
    <w:rsid w:val="003C1204"/>
    <w:rsid w:val="003C12FB"/>
    <w:rsid w:val="003C1526"/>
    <w:rsid w:val="003C1A18"/>
    <w:rsid w:val="003C1DF4"/>
    <w:rsid w:val="003C34B3"/>
    <w:rsid w:val="003C34FA"/>
    <w:rsid w:val="003C3524"/>
    <w:rsid w:val="003C38BD"/>
    <w:rsid w:val="003C3B89"/>
    <w:rsid w:val="003C3D0F"/>
    <w:rsid w:val="003C3DCA"/>
    <w:rsid w:val="003C3E3A"/>
    <w:rsid w:val="003C4D42"/>
    <w:rsid w:val="003C4E6F"/>
    <w:rsid w:val="003C50BD"/>
    <w:rsid w:val="003C53CA"/>
    <w:rsid w:val="003C5496"/>
    <w:rsid w:val="003C5548"/>
    <w:rsid w:val="003C58F9"/>
    <w:rsid w:val="003C5960"/>
    <w:rsid w:val="003C6704"/>
    <w:rsid w:val="003C6ED2"/>
    <w:rsid w:val="003C6EF4"/>
    <w:rsid w:val="003C77DA"/>
    <w:rsid w:val="003C790E"/>
    <w:rsid w:val="003C7C0C"/>
    <w:rsid w:val="003D0204"/>
    <w:rsid w:val="003D05EC"/>
    <w:rsid w:val="003D0800"/>
    <w:rsid w:val="003D0D8F"/>
    <w:rsid w:val="003D11BF"/>
    <w:rsid w:val="003D14F5"/>
    <w:rsid w:val="003D1572"/>
    <w:rsid w:val="003D160E"/>
    <w:rsid w:val="003D1784"/>
    <w:rsid w:val="003D193F"/>
    <w:rsid w:val="003D2302"/>
    <w:rsid w:val="003D244C"/>
    <w:rsid w:val="003D2591"/>
    <w:rsid w:val="003D2BE2"/>
    <w:rsid w:val="003D2E62"/>
    <w:rsid w:val="003D3811"/>
    <w:rsid w:val="003D3873"/>
    <w:rsid w:val="003D3F79"/>
    <w:rsid w:val="003D40FC"/>
    <w:rsid w:val="003D41C6"/>
    <w:rsid w:val="003D45FF"/>
    <w:rsid w:val="003D465E"/>
    <w:rsid w:val="003D4A1C"/>
    <w:rsid w:val="003D5204"/>
    <w:rsid w:val="003D5A41"/>
    <w:rsid w:val="003D5AE6"/>
    <w:rsid w:val="003D5C78"/>
    <w:rsid w:val="003D5D8B"/>
    <w:rsid w:val="003D6016"/>
    <w:rsid w:val="003D659D"/>
    <w:rsid w:val="003D67EE"/>
    <w:rsid w:val="003D69F1"/>
    <w:rsid w:val="003D6FE4"/>
    <w:rsid w:val="003D7295"/>
    <w:rsid w:val="003D73DF"/>
    <w:rsid w:val="003D7606"/>
    <w:rsid w:val="003D7A00"/>
    <w:rsid w:val="003D7A20"/>
    <w:rsid w:val="003E01E1"/>
    <w:rsid w:val="003E04AA"/>
    <w:rsid w:val="003E055B"/>
    <w:rsid w:val="003E0A27"/>
    <w:rsid w:val="003E11F4"/>
    <w:rsid w:val="003E1ABC"/>
    <w:rsid w:val="003E1CFA"/>
    <w:rsid w:val="003E1CFC"/>
    <w:rsid w:val="003E1E1D"/>
    <w:rsid w:val="003E1EF7"/>
    <w:rsid w:val="003E26D1"/>
    <w:rsid w:val="003E2C17"/>
    <w:rsid w:val="003E2CF7"/>
    <w:rsid w:val="003E332A"/>
    <w:rsid w:val="003E38C9"/>
    <w:rsid w:val="003E47F2"/>
    <w:rsid w:val="003E5498"/>
    <w:rsid w:val="003E58C5"/>
    <w:rsid w:val="003E5B66"/>
    <w:rsid w:val="003E5CFB"/>
    <w:rsid w:val="003E5DCE"/>
    <w:rsid w:val="003E5E83"/>
    <w:rsid w:val="003E63CD"/>
    <w:rsid w:val="003E68F2"/>
    <w:rsid w:val="003E6B6A"/>
    <w:rsid w:val="003E6F3A"/>
    <w:rsid w:val="003E6F95"/>
    <w:rsid w:val="003E779D"/>
    <w:rsid w:val="003E7EF5"/>
    <w:rsid w:val="003E7F47"/>
    <w:rsid w:val="003F0933"/>
    <w:rsid w:val="003F0E86"/>
    <w:rsid w:val="003F0F8E"/>
    <w:rsid w:val="003F1438"/>
    <w:rsid w:val="003F14AD"/>
    <w:rsid w:val="003F16CF"/>
    <w:rsid w:val="003F1843"/>
    <w:rsid w:val="003F1B31"/>
    <w:rsid w:val="003F1F56"/>
    <w:rsid w:val="003F2260"/>
    <w:rsid w:val="003F2E13"/>
    <w:rsid w:val="003F2F82"/>
    <w:rsid w:val="003F342C"/>
    <w:rsid w:val="003F354A"/>
    <w:rsid w:val="003F3D0A"/>
    <w:rsid w:val="003F3F0C"/>
    <w:rsid w:val="003F3F85"/>
    <w:rsid w:val="003F477B"/>
    <w:rsid w:val="003F47CC"/>
    <w:rsid w:val="003F48B1"/>
    <w:rsid w:val="003F4B5E"/>
    <w:rsid w:val="003F4FC0"/>
    <w:rsid w:val="003F52ED"/>
    <w:rsid w:val="003F5469"/>
    <w:rsid w:val="003F54E2"/>
    <w:rsid w:val="003F587A"/>
    <w:rsid w:val="003F58B3"/>
    <w:rsid w:val="003F58E5"/>
    <w:rsid w:val="003F5AB3"/>
    <w:rsid w:val="003F5DEA"/>
    <w:rsid w:val="003F6717"/>
    <w:rsid w:val="003F6F19"/>
    <w:rsid w:val="003F7034"/>
    <w:rsid w:val="003F709E"/>
    <w:rsid w:val="003F757F"/>
    <w:rsid w:val="003F7A0A"/>
    <w:rsid w:val="003F7B2F"/>
    <w:rsid w:val="004003E4"/>
    <w:rsid w:val="00400850"/>
    <w:rsid w:val="00400E16"/>
    <w:rsid w:val="00401075"/>
    <w:rsid w:val="00401185"/>
    <w:rsid w:val="00401535"/>
    <w:rsid w:val="0040160D"/>
    <w:rsid w:val="0040201E"/>
    <w:rsid w:val="0040256B"/>
    <w:rsid w:val="00402945"/>
    <w:rsid w:val="004029EF"/>
    <w:rsid w:val="00402D5D"/>
    <w:rsid w:val="0040338E"/>
    <w:rsid w:val="00403579"/>
    <w:rsid w:val="004035EA"/>
    <w:rsid w:val="004037EA"/>
    <w:rsid w:val="00403CFF"/>
    <w:rsid w:val="004041CA"/>
    <w:rsid w:val="00404319"/>
    <w:rsid w:val="00404A93"/>
    <w:rsid w:val="00404C81"/>
    <w:rsid w:val="004052BE"/>
    <w:rsid w:val="004058D2"/>
    <w:rsid w:val="004059E9"/>
    <w:rsid w:val="00405D70"/>
    <w:rsid w:val="00405E6C"/>
    <w:rsid w:val="00406293"/>
    <w:rsid w:val="00406A48"/>
    <w:rsid w:val="00406A59"/>
    <w:rsid w:val="00406F9B"/>
    <w:rsid w:val="0040716D"/>
    <w:rsid w:val="00407421"/>
    <w:rsid w:val="00407552"/>
    <w:rsid w:val="004079B2"/>
    <w:rsid w:val="00407BAE"/>
    <w:rsid w:val="00407CA6"/>
    <w:rsid w:val="00407EC7"/>
    <w:rsid w:val="0041018F"/>
    <w:rsid w:val="004105A9"/>
    <w:rsid w:val="004108D5"/>
    <w:rsid w:val="00410E69"/>
    <w:rsid w:val="004112F6"/>
    <w:rsid w:val="00411364"/>
    <w:rsid w:val="0041185A"/>
    <w:rsid w:val="00411E9E"/>
    <w:rsid w:val="00412347"/>
    <w:rsid w:val="004123D6"/>
    <w:rsid w:val="00412723"/>
    <w:rsid w:val="00412D69"/>
    <w:rsid w:val="00412DC5"/>
    <w:rsid w:val="00413282"/>
    <w:rsid w:val="0041354A"/>
    <w:rsid w:val="004142A2"/>
    <w:rsid w:val="00414E63"/>
    <w:rsid w:val="0041503B"/>
    <w:rsid w:val="00415460"/>
    <w:rsid w:val="00415577"/>
    <w:rsid w:val="0041620E"/>
    <w:rsid w:val="00416258"/>
    <w:rsid w:val="00416711"/>
    <w:rsid w:val="00416EE3"/>
    <w:rsid w:val="00417033"/>
    <w:rsid w:val="00417238"/>
    <w:rsid w:val="00417455"/>
    <w:rsid w:val="0041763B"/>
    <w:rsid w:val="00417A96"/>
    <w:rsid w:val="00420874"/>
    <w:rsid w:val="00420A82"/>
    <w:rsid w:val="00421584"/>
    <w:rsid w:val="00421ABE"/>
    <w:rsid w:val="0042229A"/>
    <w:rsid w:val="0042235A"/>
    <w:rsid w:val="00422426"/>
    <w:rsid w:val="004234DA"/>
    <w:rsid w:val="0042362C"/>
    <w:rsid w:val="00423B42"/>
    <w:rsid w:val="00424130"/>
    <w:rsid w:val="00424396"/>
    <w:rsid w:val="0042474D"/>
    <w:rsid w:val="00424C63"/>
    <w:rsid w:val="00424E3E"/>
    <w:rsid w:val="004251CE"/>
    <w:rsid w:val="0042522B"/>
    <w:rsid w:val="004257A5"/>
    <w:rsid w:val="00425847"/>
    <w:rsid w:val="00425BF6"/>
    <w:rsid w:val="00425C80"/>
    <w:rsid w:val="00425C93"/>
    <w:rsid w:val="00425E05"/>
    <w:rsid w:val="004265B6"/>
    <w:rsid w:val="00426A0F"/>
    <w:rsid w:val="00426C10"/>
    <w:rsid w:val="00427396"/>
    <w:rsid w:val="004273DB"/>
    <w:rsid w:val="004275E6"/>
    <w:rsid w:val="004277B7"/>
    <w:rsid w:val="00427872"/>
    <w:rsid w:val="00427B15"/>
    <w:rsid w:val="00427B4E"/>
    <w:rsid w:val="00427CFF"/>
    <w:rsid w:val="00427FCA"/>
    <w:rsid w:val="004300B9"/>
    <w:rsid w:val="004304B6"/>
    <w:rsid w:val="00430502"/>
    <w:rsid w:val="004305F2"/>
    <w:rsid w:val="00430DCB"/>
    <w:rsid w:val="004312D6"/>
    <w:rsid w:val="00431417"/>
    <w:rsid w:val="0043217F"/>
    <w:rsid w:val="004321C1"/>
    <w:rsid w:val="004322CF"/>
    <w:rsid w:val="00432651"/>
    <w:rsid w:val="004328C8"/>
    <w:rsid w:val="00432B98"/>
    <w:rsid w:val="00432CAE"/>
    <w:rsid w:val="0043371B"/>
    <w:rsid w:val="0043374C"/>
    <w:rsid w:val="00433C95"/>
    <w:rsid w:val="00434219"/>
    <w:rsid w:val="00434D7B"/>
    <w:rsid w:val="00434E33"/>
    <w:rsid w:val="00435052"/>
    <w:rsid w:val="00435309"/>
    <w:rsid w:val="0043599A"/>
    <w:rsid w:val="00435A59"/>
    <w:rsid w:val="00435E04"/>
    <w:rsid w:val="00435E25"/>
    <w:rsid w:val="00436513"/>
    <w:rsid w:val="004371FA"/>
    <w:rsid w:val="004378E4"/>
    <w:rsid w:val="00440464"/>
    <w:rsid w:val="004405BA"/>
    <w:rsid w:val="004408B4"/>
    <w:rsid w:val="00440AD2"/>
    <w:rsid w:val="00440E03"/>
    <w:rsid w:val="00441044"/>
    <w:rsid w:val="004412E4"/>
    <w:rsid w:val="00441DAD"/>
    <w:rsid w:val="00441F1A"/>
    <w:rsid w:val="004427E8"/>
    <w:rsid w:val="00442AAB"/>
    <w:rsid w:val="00442ECD"/>
    <w:rsid w:val="00443BCE"/>
    <w:rsid w:val="00443C70"/>
    <w:rsid w:val="00443CC2"/>
    <w:rsid w:val="00443CD0"/>
    <w:rsid w:val="00443DAB"/>
    <w:rsid w:val="004445AC"/>
    <w:rsid w:val="004447E2"/>
    <w:rsid w:val="004451F0"/>
    <w:rsid w:val="004453AA"/>
    <w:rsid w:val="00445461"/>
    <w:rsid w:val="004454C8"/>
    <w:rsid w:val="004458C7"/>
    <w:rsid w:val="00445D84"/>
    <w:rsid w:val="00446F8B"/>
    <w:rsid w:val="0044714D"/>
    <w:rsid w:val="004471CE"/>
    <w:rsid w:val="004500C7"/>
    <w:rsid w:val="00450570"/>
    <w:rsid w:val="004505BD"/>
    <w:rsid w:val="00450A05"/>
    <w:rsid w:val="00450DAF"/>
    <w:rsid w:val="004517B4"/>
    <w:rsid w:val="00451958"/>
    <w:rsid w:val="00451AF1"/>
    <w:rsid w:val="00451D14"/>
    <w:rsid w:val="00451D48"/>
    <w:rsid w:val="00451EF8"/>
    <w:rsid w:val="0045233F"/>
    <w:rsid w:val="004524DA"/>
    <w:rsid w:val="00452B5E"/>
    <w:rsid w:val="00452B6E"/>
    <w:rsid w:val="0045395F"/>
    <w:rsid w:val="00453AA7"/>
    <w:rsid w:val="00453AD3"/>
    <w:rsid w:val="00453AFB"/>
    <w:rsid w:val="00453C2C"/>
    <w:rsid w:val="00453DEA"/>
    <w:rsid w:val="00453E0F"/>
    <w:rsid w:val="00454007"/>
    <w:rsid w:val="00454251"/>
    <w:rsid w:val="0045463C"/>
    <w:rsid w:val="0045485F"/>
    <w:rsid w:val="0045533F"/>
    <w:rsid w:val="00455594"/>
    <w:rsid w:val="004558FE"/>
    <w:rsid w:val="00455C0E"/>
    <w:rsid w:val="00455CE8"/>
    <w:rsid w:val="00456085"/>
    <w:rsid w:val="004562FF"/>
    <w:rsid w:val="00456625"/>
    <w:rsid w:val="00456686"/>
    <w:rsid w:val="0045698E"/>
    <w:rsid w:val="00456AA6"/>
    <w:rsid w:val="00456E9C"/>
    <w:rsid w:val="00456EF4"/>
    <w:rsid w:val="0045706E"/>
    <w:rsid w:val="004573CB"/>
    <w:rsid w:val="00457685"/>
    <w:rsid w:val="00457753"/>
    <w:rsid w:val="0045782D"/>
    <w:rsid w:val="0045789F"/>
    <w:rsid w:val="004604B7"/>
    <w:rsid w:val="00460B5C"/>
    <w:rsid w:val="00460BD6"/>
    <w:rsid w:val="00460E8A"/>
    <w:rsid w:val="00460F94"/>
    <w:rsid w:val="004611DF"/>
    <w:rsid w:val="004613CB"/>
    <w:rsid w:val="004615D9"/>
    <w:rsid w:val="00461655"/>
    <w:rsid w:val="004616BA"/>
    <w:rsid w:val="004616E6"/>
    <w:rsid w:val="00461AE1"/>
    <w:rsid w:val="00461B88"/>
    <w:rsid w:val="00461CA9"/>
    <w:rsid w:val="00461CAA"/>
    <w:rsid w:val="00461CAD"/>
    <w:rsid w:val="004626A8"/>
    <w:rsid w:val="0046290D"/>
    <w:rsid w:val="00462A22"/>
    <w:rsid w:val="00462AB7"/>
    <w:rsid w:val="00462B73"/>
    <w:rsid w:val="00462E6F"/>
    <w:rsid w:val="00463144"/>
    <w:rsid w:val="00463371"/>
    <w:rsid w:val="004634E3"/>
    <w:rsid w:val="00464543"/>
    <w:rsid w:val="00464DD0"/>
    <w:rsid w:val="00464EFD"/>
    <w:rsid w:val="00464FED"/>
    <w:rsid w:val="004650E7"/>
    <w:rsid w:val="00465104"/>
    <w:rsid w:val="00465768"/>
    <w:rsid w:val="00465A58"/>
    <w:rsid w:val="00465BDF"/>
    <w:rsid w:val="00465CC9"/>
    <w:rsid w:val="00466108"/>
    <w:rsid w:val="00466115"/>
    <w:rsid w:val="004662E2"/>
    <w:rsid w:val="00466537"/>
    <w:rsid w:val="004665F4"/>
    <w:rsid w:val="00466911"/>
    <w:rsid w:val="00466BEE"/>
    <w:rsid w:val="00466C78"/>
    <w:rsid w:val="00466CB5"/>
    <w:rsid w:val="00466FA2"/>
    <w:rsid w:val="00467346"/>
    <w:rsid w:val="004674F1"/>
    <w:rsid w:val="004675A4"/>
    <w:rsid w:val="00467B48"/>
    <w:rsid w:val="00467ED3"/>
    <w:rsid w:val="00467FA2"/>
    <w:rsid w:val="00470741"/>
    <w:rsid w:val="00470E43"/>
    <w:rsid w:val="00470F01"/>
    <w:rsid w:val="0047126C"/>
    <w:rsid w:val="00471F4D"/>
    <w:rsid w:val="00472071"/>
    <w:rsid w:val="00472381"/>
    <w:rsid w:val="004723D9"/>
    <w:rsid w:val="0047288A"/>
    <w:rsid w:val="00472956"/>
    <w:rsid w:val="00472D7E"/>
    <w:rsid w:val="00472D9B"/>
    <w:rsid w:val="00472EFA"/>
    <w:rsid w:val="00473157"/>
    <w:rsid w:val="00473205"/>
    <w:rsid w:val="00473308"/>
    <w:rsid w:val="004733C4"/>
    <w:rsid w:val="0047376D"/>
    <w:rsid w:val="004739A8"/>
    <w:rsid w:val="004739E3"/>
    <w:rsid w:val="004743DA"/>
    <w:rsid w:val="0047451C"/>
    <w:rsid w:val="00474623"/>
    <w:rsid w:val="00474853"/>
    <w:rsid w:val="00474DF3"/>
    <w:rsid w:val="0047512B"/>
    <w:rsid w:val="0047521B"/>
    <w:rsid w:val="00475661"/>
    <w:rsid w:val="00475836"/>
    <w:rsid w:val="004758E8"/>
    <w:rsid w:val="00475943"/>
    <w:rsid w:val="00475AF2"/>
    <w:rsid w:val="00475BBC"/>
    <w:rsid w:val="00475F56"/>
    <w:rsid w:val="00475FF1"/>
    <w:rsid w:val="004760D1"/>
    <w:rsid w:val="004763CA"/>
    <w:rsid w:val="00476751"/>
    <w:rsid w:val="00476BE2"/>
    <w:rsid w:val="00476C5F"/>
    <w:rsid w:val="0047783F"/>
    <w:rsid w:val="00477C7B"/>
    <w:rsid w:val="00477CA5"/>
    <w:rsid w:val="0048013A"/>
    <w:rsid w:val="0048031E"/>
    <w:rsid w:val="004807C8"/>
    <w:rsid w:val="00480859"/>
    <w:rsid w:val="004808FA"/>
    <w:rsid w:val="004816A1"/>
    <w:rsid w:val="004816E8"/>
    <w:rsid w:val="00481B40"/>
    <w:rsid w:val="00482822"/>
    <w:rsid w:val="00482854"/>
    <w:rsid w:val="00482882"/>
    <w:rsid w:val="00482C01"/>
    <w:rsid w:val="0048307E"/>
    <w:rsid w:val="0048310F"/>
    <w:rsid w:val="0048317A"/>
    <w:rsid w:val="00483640"/>
    <w:rsid w:val="00483E97"/>
    <w:rsid w:val="00484075"/>
    <w:rsid w:val="004850F3"/>
    <w:rsid w:val="0048525D"/>
    <w:rsid w:val="00485D1B"/>
    <w:rsid w:val="00485D5A"/>
    <w:rsid w:val="004860CE"/>
    <w:rsid w:val="004861F1"/>
    <w:rsid w:val="004864CB"/>
    <w:rsid w:val="0048669A"/>
    <w:rsid w:val="00486B90"/>
    <w:rsid w:val="00486C63"/>
    <w:rsid w:val="0048774B"/>
    <w:rsid w:val="00487972"/>
    <w:rsid w:val="00487B13"/>
    <w:rsid w:val="00487B98"/>
    <w:rsid w:val="00487FA1"/>
    <w:rsid w:val="004901F6"/>
    <w:rsid w:val="004908B9"/>
    <w:rsid w:val="004908DE"/>
    <w:rsid w:val="00491A44"/>
    <w:rsid w:val="00491C8E"/>
    <w:rsid w:val="00491D8A"/>
    <w:rsid w:val="004921E9"/>
    <w:rsid w:val="004926E2"/>
    <w:rsid w:val="00492715"/>
    <w:rsid w:val="00492D0F"/>
    <w:rsid w:val="00492DD9"/>
    <w:rsid w:val="00492F5B"/>
    <w:rsid w:val="0049328B"/>
    <w:rsid w:val="004934B1"/>
    <w:rsid w:val="004935F1"/>
    <w:rsid w:val="00493610"/>
    <w:rsid w:val="00493A96"/>
    <w:rsid w:val="004942E7"/>
    <w:rsid w:val="0049463D"/>
    <w:rsid w:val="004949B8"/>
    <w:rsid w:val="00494AA9"/>
    <w:rsid w:val="00494D39"/>
    <w:rsid w:val="00494F49"/>
    <w:rsid w:val="0049512F"/>
    <w:rsid w:val="004954D2"/>
    <w:rsid w:val="00495876"/>
    <w:rsid w:val="00495985"/>
    <w:rsid w:val="00495A35"/>
    <w:rsid w:val="00495AE2"/>
    <w:rsid w:val="00495C37"/>
    <w:rsid w:val="00495CC4"/>
    <w:rsid w:val="00496288"/>
    <w:rsid w:val="004962D0"/>
    <w:rsid w:val="004963DE"/>
    <w:rsid w:val="004964F1"/>
    <w:rsid w:val="00496E98"/>
    <w:rsid w:val="0049709D"/>
    <w:rsid w:val="004978E1"/>
    <w:rsid w:val="00497A04"/>
    <w:rsid w:val="004A014A"/>
    <w:rsid w:val="004A07B9"/>
    <w:rsid w:val="004A11CD"/>
    <w:rsid w:val="004A18E6"/>
    <w:rsid w:val="004A1991"/>
    <w:rsid w:val="004A1A2B"/>
    <w:rsid w:val="004A1A76"/>
    <w:rsid w:val="004A1AE9"/>
    <w:rsid w:val="004A2326"/>
    <w:rsid w:val="004A3034"/>
    <w:rsid w:val="004A3192"/>
    <w:rsid w:val="004A36EC"/>
    <w:rsid w:val="004A4018"/>
    <w:rsid w:val="004A420D"/>
    <w:rsid w:val="004A4258"/>
    <w:rsid w:val="004A430A"/>
    <w:rsid w:val="004A444A"/>
    <w:rsid w:val="004A4794"/>
    <w:rsid w:val="004A4833"/>
    <w:rsid w:val="004A48E7"/>
    <w:rsid w:val="004A4B31"/>
    <w:rsid w:val="004A4E32"/>
    <w:rsid w:val="004A53CC"/>
    <w:rsid w:val="004A5410"/>
    <w:rsid w:val="004A5744"/>
    <w:rsid w:val="004A5FA7"/>
    <w:rsid w:val="004A6024"/>
    <w:rsid w:val="004A654F"/>
    <w:rsid w:val="004A65E8"/>
    <w:rsid w:val="004A6DC6"/>
    <w:rsid w:val="004A6E09"/>
    <w:rsid w:val="004A7199"/>
    <w:rsid w:val="004A7413"/>
    <w:rsid w:val="004A77B5"/>
    <w:rsid w:val="004A7A3A"/>
    <w:rsid w:val="004A7C3A"/>
    <w:rsid w:val="004B079D"/>
    <w:rsid w:val="004B0830"/>
    <w:rsid w:val="004B0899"/>
    <w:rsid w:val="004B0E0B"/>
    <w:rsid w:val="004B0FBF"/>
    <w:rsid w:val="004B1F02"/>
    <w:rsid w:val="004B215B"/>
    <w:rsid w:val="004B2340"/>
    <w:rsid w:val="004B2342"/>
    <w:rsid w:val="004B2371"/>
    <w:rsid w:val="004B2373"/>
    <w:rsid w:val="004B26EE"/>
    <w:rsid w:val="004B2EBC"/>
    <w:rsid w:val="004B2EFB"/>
    <w:rsid w:val="004B2F36"/>
    <w:rsid w:val="004B326F"/>
    <w:rsid w:val="004B33DB"/>
    <w:rsid w:val="004B417D"/>
    <w:rsid w:val="004B41AD"/>
    <w:rsid w:val="004B474B"/>
    <w:rsid w:val="004B4F24"/>
    <w:rsid w:val="004B50B8"/>
    <w:rsid w:val="004B5269"/>
    <w:rsid w:val="004B528B"/>
    <w:rsid w:val="004B5344"/>
    <w:rsid w:val="004B539A"/>
    <w:rsid w:val="004B6460"/>
    <w:rsid w:val="004B7201"/>
    <w:rsid w:val="004B72DD"/>
    <w:rsid w:val="004B7D1C"/>
    <w:rsid w:val="004B7EA4"/>
    <w:rsid w:val="004B7F3D"/>
    <w:rsid w:val="004C0E9E"/>
    <w:rsid w:val="004C0EDA"/>
    <w:rsid w:val="004C131E"/>
    <w:rsid w:val="004C171A"/>
    <w:rsid w:val="004C1BFE"/>
    <w:rsid w:val="004C1D4F"/>
    <w:rsid w:val="004C1D8A"/>
    <w:rsid w:val="004C1E38"/>
    <w:rsid w:val="004C22F6"/>
    <w:rsid w:val="004C296B"/>
    <w:rsid w:val="004C2EEE"/>
    <w:rsid w:val="004C32A0"/>
    <w:rsid w:val="004C36CF"/>
    <w:rsid w:val="004C3990"/>
    <w:rsid w:val="004C3D63"/>
    <w:rsid w:val="004C3D72"/>
    <w:rsid w:val="004C4102"/>
    <w:rsid w:val="004C42E5"/>
    <w:rsid w:val="004C436C"/>
    <w:rsid w:val="004C4430"/>
    <w:rsid w:val="004C46D2"/>
    <w:rsid w:val="004C472F"/>
    <w:rsid w:val="004C475E"/>
    <w:rsid w:val="004C4C0C"/>
    <w:rsid w:val="004C524D"/>
    <w:rsid w:val="004C56E1"/>
    <w:rsid w:val="004C5DD2"/>
    <w:rsid w:val="004C5F5C"/>
    <w:rsid w:val="004C60EF"/>
    <w:rsid w:val="004C68E7"/>
    <w:rsid w:val="004C752A"/>
    <w:rsid w:val="004C7973"/>
    <w:rsid w:val="004C7D42"/>
    <w:rsid w:val="004D0AFC"/>
    <w:rsid w:val="004D0B26"/>
    <w:rsid w:val="004D0D52"/>
    <w:rsid w:val="004D1BA3"/>
    <w:rsid w:val="004D2150"/>
    <w:rsid w:val="004D2A32"/>
    <w:rsid w:val="004D2A87"/>
    <w:rsid w:val="004D2AB0"/>
    <w:rsid w:val="004D4170"/>
    <w:rsid w:val="004D4728"/>
    <w:rsid w:val="004D47AF"/>
    <w:rsid w:val="004D487B"/>
    <w:rsid w:val="004D49B8"/>
    <w:rsid w:val="004D5747"/>
    <w:rsid w:val="004D5C93"/>
    <w:rsid w:val="004D5CD4"/>
    <w:rsid w:val="004D5F9B"/>
    <w:rsid w:val="004D6265"/>
    <w:rsid w:val="004D64A7"/>
    <w:rsid w:val="004D681E"/>
    <w:rsid w:val="004D7211"/>
    <w:rsid w:val="004D73C6"/>
    <w:rsid w:val="004D76DC"/>
    <w:rsid w:val="004D7837"/>
    <w:rsid w:val="004D7926"/>
    <w:rsid w:val="004D7A65"/>
    <w:rsid w:val="004D7A78"/>
    <w:rsid w:val="004D7AA7"/>
    <w:rsid w:val="004E01BF"/>
    <w:rsid w:val="004E041D"/>
    <w:rsid w:val="004E0483"/>
    <w:rsid w:val="004E0851"/>
    <w:rsid w:val="004E085C"/>
    <w:rsid w:val="004E1097"/>
    <w:rsid w:val="004E172F"/>
    <w:rsid w:val="004E1CFF"/>
    <w:rsid w:val="004E1E17"/>
    <w:rsid w:val="004E21EA"/>
    <w:rsid w:val="004E2650"/>
    <w:rsid w:val="004E2777"/>
    <w:rsid w:val="004E2905"/>
    <w:rsid w:val="004E2908"/>
    <w:rsid w:val="004E2B0F"/>
    <w:rsid w:val="004E2EEA"/>
    <w:rsid w:val="004E2FE7"/>
    <w:rsid w:val="004E3B6F"/>
    <w:rsid w:val="004E3B83"/>
    <w:rsid w:val="004E3CE1"/>
    <w:rsid w:val="004E3D15"/>
    <w:rsid w:val="004E3D24"/>
    <w:rsid w:val="004E3DA0"/>
    <w:rsid w:val="004E421F"/>
    <w:rsid w:val="004E43EC"/>
    <w:rsid w:val="004E4570"/>
    <w:rsid w:val="004E528E"/>
    <w:rsid w:val="004E5D13"/>
    <w:rsid w:val="004E5ED4"/>
    <w:rsid w:val="004E5EDD"/>
    <w:rsid w:val="004E5F37"/>
    <w:rsid w:val="004E689D"/>
    <w:rsid w:val="004E68F1"/>
    <w:rsid w:val="004E7540"/>
    <w:rsid w:val="004E786E"/>
    <w:rsid w:val="004E79E2"/>
    <w:rsid w:val="004E7D6C"/>
    <w:rsid w:val="004E7E35"/>
    <w:rsid w:val="004F038A"/>
    <w:rsid w:val="004F09A2"/>
    <w:rsid w:val="004F0B24"/>
    <w:rsid w:val="004F0B88"/>
    <w:rsid w:val="004F0D62"/>
    <w:rsid w:val="004F1464"/>
    <w:rsid w:val="004F1F24"/>
    <w:rsid w:val="004F2209"/>
    <w:rsid w:val="004F2493"/>
    <w:rsid w:val="004F24A9"/>
    <w:rsid w:val="004F2BDD"/>
    <w:rsid w:val="004F2FDD"/>
    <w:rsid w:val="004F308D"/>
    <w:rsid w:val="004F30FA"/>
    <w:rsid w:val="004F322E"/>
    <w:rsid w:val="004F327D"/>
    <w:rsid w:val="004F36BF"/>
    <w:rsid w:val="004F36CB"/>
    <w:rsid w:val="004F3B35"/>
    <w:rsid w:val="004F3C2A"/>
    <w:rsid w:val="004F3FE9"/>
    <w:rsid w:val="004F4080"/>
    <w:rsid w:val="004F425E"/>
    <w:rsid w:val="004F46DD"/>
    <w:rsid w:val="004F51DA"/>
    <w:rsid w:val="004F5221"/>
    <w:rsid w:val="004F522A"/>
    <w:rsid w:val="004F57AC"/>
    <w:rsid w:val="004F703F"/>
    <w:rsid w:val="004F734D"/>
    <w:rsid w:val="004F7808"/>
    <w:rsid w:val="004F7D31"/>
    <w:rsid w:val="005003BE"/>
    <w:rsid w:val="00500B37"/>
    <w:rsid w:val="00501303"/>
    <w:rsid w:val="005017A4"/>
    <w:rsid w:val="00501F9A"/>
    <w:rsid w:val="0050204E"/>
    <w:rsid w:val="00502D35"/>
    <w:rsid w:val="00502FBE"/>
    <w:rsid w:val="0050311D"/>
    <w:rsid w:val="005031AE"/>
    <w:rsid w:val="00503495"/>
    <w:rsid w:val="00503E2F"/>
    <w:rsid w:val="005042E3"/>
    <w:rsid w:val="005045DC"/>
    <w:rsid w:val="0050491D"/>
    <w:rsid w:val="00504999"/>
    <w:rsid w:val="0050551C"/>
    <w:rsid w:val="005061CA"/>
    <w:rsid w:val="00506AB6"/>
    <w:rsid w:val="005074A2"/>
    <w:rsid w:val="00507C46"/>
    <w:rsid w:val="005103A8"/>
    <w:rsid w:val="005103A9"/>
    <w:rsid w:val="0051071A"/>
    <w:rsid w:val="005109A1"/>
    <w:rsid w:val="005109F0"/>
    <w:rsid w:val="00510AA5"/>
    <w:rsid w:val="00511039"/>
    <w:rsid w:val="005113A2"/>
    <w:rsid w:val="00511525"/>
    <w:rsid w:val="00513184"/>
    <w:rsid w:val="00513741"/>
    <w:rsid w:val="005138A7"/>
    <w:rsid w:val="00513B59"/>
    <w:rsid w:val="00514162"/>
    <w:rsid w:val="005146BF"/>
    <w:rsid w:val="0051480A"/>
    <w:rsid w:val="00514B78"/>
    <w:rsid w:val="00514E2A"/>
    <w:rsid w:val="00514EA2"/>
    <w:rsid w:val="005158AC"/>
    <w:rsid w:val="0051590C"/>
    <w:rsid w:val="00515C34"/>
    <w:rsid w:val="00515CF4"/>
    <w:rsid w:val="00515DC6"/>
    <w:rsid w:val="00515FCA"/>
    <w:rsid w:val="00516CC3"/>
    <w:rsid w:val="00516D93"/>
    <w:rsid w:val="00516EB2"/>
    <w:rsid w:val="00520129"/>
    <w:rsid w:val="00520889"/>
    <w:rsid w:val="00520B40"/>
    <w:rsid w:val="00520DDF"/>
    <w:rsid w:val="00521320"/>
    <w:rsid w:val="0052144A"/>
    <w:rsid w:val="005216E6"/>
    <w:rsid w:val="00521A6E"/>
    <w:rsid w:val="005220BF"/>
    <w:rsid w:val="00522328"/>
    <w:rsid w:val="005223D9"/>
    <w:rsid w:val="005229CA"/>
    <w:rsid w:val="00522FF8"/>
    <w:rsid w:val="00523950"/>
    <w:rsid w:val="00523ABC"/>
    <w:rsid w:val="00523CB6"/>
    <w:rsid w:val="00523E30"/>
    <w:rsid w:val="0052431A"/>
    <w:rsid w:val="00524D7B"/>
    <w:rsid w:val="00524E0B"/>
    <w:rsid w:val="005250C6"/>
    <w:rsid w:val="00525431"/>
    <w:rsid w:val="005254E4"/>
    <w:rsid w:val="0052582E"/>
    <w:rsid w:val="00525942"/>
    <w:rsid w:val="0052604A"/>
    <w:rsid w:val="0052616B"/>
    <w:rsid w:val="005264A9"/>
    <w:rsid w:val="0052658F"/>
    <w:rsid w:val="005265DA"/>
    <w:rsid w:val="005269E1"/>
    <w:rsid w:val="00526A44"/>
    <w:rsid w:val="00526DB9"/>
    <w:rsid w:val="00526EEC"/>
    <w:rsid w:val="005271B7"/>
    <w:rsid w:val="00527BDE"/>
    <w:rsid w:val="00530048"/>
    <w:rsid w:val="005303D2"/>
    <w:rsid w:val="005308D1"/>
    <w:rsid w:val="00530920"/>
    <w:rsid w:val="00530A61"/>
    <w:rsid w:val="00531288"/>
    <w:rsid w:val="00531368"/>
    <w:rsid w:val="00531470"/>
    <w:rsid w:val="00531763"/>
    <w:rsid w:val="00531A86"/>
    <w:rsid w:val="00531DCA"/>
    <w:rsid w:val="0053229A"/>
    <w:rsid w:val="0053291E"/>
    <w:rsid w:val="0053292B"/>
    <w:rsid w:val="00532B90"/>
    <w:rsid w:val="00532F92"/>
    <w:rsid w:val="00533B53"/>
    <w:rsid w:val="00533FA7"/>
    <w:rsid w:val="00534218"/>
    <w:rsid w:val="00534936"/>
    <w:rsid w:val="00534DC4"/>
    <w:rsid w:val="00535D88"/>
    <w:rsid w:val="00535E07"/>
    <w:rsid w:val="00535E18"/>
    <w:rsid w:val="00536762"/>
    <w:rsid w:val="00536BFF"/>
    <w:rsid w:val="0053716B"/>
    <w:rsid w:val="00537948"/>
    <w:rsid w:val="00537A47"/>
    <w:rsid w:val="00537BF0"/>
    <w:rsid w:val="00537D6B"/>
    <w:rsid w:val="00537DFC"/>
    <w:rsid w:val="00537FD9"/>
    <w:rsid w:val="0054007B"/>
    <w:rsid w:val="00540167"/>
    <w:rsid w:val="005401F2"/>
    <w:rsid w:val="00540591"/>
    <w:rsid w:val="0054065E"/>
    <w:rsid w:val="00540AE9"/>
    <w:rsid w:val="00540FCF"/>
    <w:rsid w:val="0054168B"/>
    <w:rsid w:val="00541C1B"/>
    <w:rsid w:val="00541CFA"/>
    <w:rsid w:val="00541FC2"/>
    <w:rsid w:val="00542312"/>
    <w:rsid w:val="005423FC"/>
    <w:rsid w:val="0054250E"/>
    <w:rsid w:val="0054288F"/>
    <w:rsid w:val="0054289B"/>
    <w:rsid w:val="005430A8"/>
    <w:rsid w:val="00543288"/>
    <w:rsid w:val="00543878"/>
    <w:rsid w:val="005438C9"/>
    <w:rsid w:val="00543B2C"/>
    <w:rsid w:val="00543E11"/>
    <w:rsid w:val="0054423C"/>
    <w:rsid w:val="00544374"/>
    <w:rsid w:val="00544810"/>
    <w:rsid w:val="00544857"/>
    <w:rsid w:val="00544D17"/>
    <w:rsid w:val="00544D79"/>
    <w:rsid w:val="00544F15"/>
    <w:rsid w:val="005450F2"/>
    <w:rsid w:val="00545A69"/>
    <w:rsid w:val="00546575"/>
    <w:rsid w:val="00546CA4"/>
    <w:rsid w:val="00546D00"/>
    <w:rsid w:val="0054722F"/>
    <w:rsid w:val="00547DA1"/>
    <w:rsid w:val="00547E8D"/>
    <w:rsid w:val="00547FBA"/>
    <w:rsid w:val="005500B8"/>
    <w:rsid w:val="005501FD"/>
    <w:rsid w:val="0055088A"/>
    <w:rsid w:val="00550914"/>
    <w:rsid w:val="00550A4D"/>
    <w:rsid w:val="00550BC2"/>
    <w:rsid w:val="00550F5B"/>
    <w:rsid w:val="0055104D"/>
    <w:rsid w:val="005510FA"/>
    <w:rsid w:val="00551764"/>
    <w:rsid w:val="005519B0"/>
    <w:rsid w:val="005527AC"/>
    <w:rsid w:val="00552921"/>
    <w:rsid w:val="0055292F"/>
    <w:rsid w:val="00552EF5"/>
    <w:rsid w:val="00553170"/>
    <w:rsid w:val="0055477B"/>
    <w:rsid w:val="00554BBC"/>
    <w:rsid w:val="00554D53"/>
    <w:rsid w:val="00554DD1"/>
    <w:rsid w:val="005555F7"/>
    <w:rsid w:val="00555EF8"/>
    <w:rsid w:val="00557093"/>
    <w:rsid w:val="005578D6"/>
    <w:rsid w:val="00557CBB"/>
    <w:rsid w:val="0056005B"/>
    <w:rsid w:val="00560330"/>
    <w:rsid w:val="00560734"/>
    <w:rsid w:val="005607AA"/>
    <w:rsid w:val="00560C99"/>
    <w:rsid w:val="00560F0A"/>
    <w:rsid w:val="0056101A"/>
    <w:rsid w:val="00561438"/>
    <w:rsid w:val="005615F2"/>
    <w:rsid w:val="005616A0"/>
    <w:rsid w:val="005617E2"/>
    <w:rsid w:val="00561BF3"/>
    <w:rsid w:val="00561CDF"/>
    <w:rsid w:val="00562083"/>
    <w:rsid w:val="005621ED"/>
    <w:rsid w:val="00562796"/>
    <w:rsid w:val="00562D42"/>
    <w:rsid w:val="00563172"/>
    <w:rsid w:val="00563290"/>
    <w:rsid w:val="00563650"/>
    <w:rsid w:val="00563E71"/>
    <w:rsid w:val="00563EA3"/>
    <w:rsid w:val="00563F82"/>
    <w:rsid w:val="00564430"/>
    <w:rsid w:val="00564BB6"/>
    <w:rsid w:val="00564D39"/>
    <w:rsid w:val="00564F08"/>
    <w:rsid w:val="00564FCA"/>
    <w:rsid w:val="00565A4F"/>
    <w:rsid w:val="00565A85"/>
    <w:rsid w:val="00565AD8"/>
    <w:rsid w:val="00566627"/>
    <w:rsid w:val="00566870"/>
    <w:rsid w:val="00566872"/>
    <w:rsid w:val="005668B4"/>
    <w:rsid w:val="00566D3B"/>
    <w:rsid w:val="00566E43"/>
    <w:rsid w:val="0056795E"/>
    <w:rsid w:val="00567A38"/>
    <w:rsid w:val="00567F64"/>
    <w:rsid w:val="005705B5"/>
    <w:rsid w:val="00571668"/>
    <w:rsid w:val="0057176B"/>
    <w:rsid w:val="005717BC"/>
    <w:rsid w:val="00571E3C"/>
    <w:rsid w:val="00571FBA"/>
    <w:rsid w:val="005720EE"/>
    <w:rsid w:val="00572EC3"/>
    <w:rsid w:val="005737E2"/>
    <w:rsid w:val="00573839"/>
    <w:rsid w:val="00573B61"/>
    <w:rsid w:val="00573DA2"/>
    <w:rsid w:val="00574730"/>
    <w:rsid w:val="005747D4"/>
    <w:rsid w:val="00574A92"/>
    <w:rsid w:val="00574C79"/>
    <w:rsid w:val="00574D61"/>
    <w:rsid w:val="00574F4C"/>
    <w:rsid w:val="00574FD2"/>
    <w:rsid w:val="005751E6"/>
    <w:rsid w:val="00575358"/>
    <w:rsid w:val="005756BA"/>
    <w:rsid w:val="00575724"/>
    <w:rsid w:val="00575D1F"/>
    <w:rsid w:val="00575DBF"/>
    <w:rsid w:val="00575E76"/>
    <w:rsid w:val="00575F7A"/>
    <w:rsid w:val="00576170"/>
    <w:rsid w:val="00576188"/>
    <w:rsid w:val="005761A1"/>
    <w:rsid w:val="005762CD"/>
    <w:rsid w:val="0057639D"/>
    <w:rsid w:val="00576795"/>
    <w:rsid w:val="00576B63"/>
    <w:rsid w:val="00577472"/>
    <w:rsid w:val="005777E7"/>
    <w:rsid w:val="00577878"/>
    <w:rsid w:val="00580170"/>
    <w:rsid w:val="005802FE"/>
    <w:rsid w:val="00580530"/>
    <w:rsid w:val="005817E5"/>
    <w:rsid w:val="0058185D"/>
    <w:rsid w:val="0058232A"/>
    <w:rsid w:val="00582492"/>
    <w:rsid w:val="00582A05"/>
    <w:rsid w:val="00582D4D"/>
    <w:rsid w:val="005830E4"/>
    <w:rsid w:val="00583596"/>
    <w:rsid w:val="00583925"/>
    <w:rsid w:val="00583B93"/>
    <w:rsid w:val="005840E5"/>
    <w:rsid w:val="005842A6"/>
    <w:rsid w:val="00584A17"/>
    <w:rsid w:val="00584D4B"/>
    <w:rsid w:val="00584E0E"/>
    <w:rsid w:val="00584F7B"/>
    <w:rsid w:val="00585078"/>
    <w:rsid w:val="005854E5"/>
    <w:rsid w:val="005857E8"/>
    <w:rsid w:val="00585AA2"/>
    <w:rsid w:val="00585FA3"/>
    <w:rsid w:val="00586876"/>
    <w:rsid w:val="00586971"/>
    <w:rsid w:val="00586A5D"/>
    <w:rsid w:val="00587B3B"/>
    <w:rsid w:val="00587BF2"/>
    <w:rsid w:val="00587EDB"/>
    <w:rsid w:val="00590725"/>
    <w:rsid w:val="00590928"/>
    <w:rsid w:val="0059176C"/>
    <w:rsid w:val="00591CDE"/>
    <w:rsid w:val="00591D75"/>
    <w:rsid w:val="00591E1F"/>
    <w:rsid w:val="00591E37"/>
    <w:rsid w:val="00591F19"/>
    <w:rsid w:val="00592095"/>
    <w:rsid w:val="00592154"/>
    <w:rsid w:val="00592718"/>
    <w:rsid w:val="00592C27"/>
    <w:rsid w:val="00592EB6"/>
    <w:rsid w:val="00593283"/>
    <w:rsid w:val="0059334B"/>
    <w:rsid w:val="005936E9"/>
    <w:rsid w:val="00593A7A"/>
    <w:rsid w:val="00593A98"/>
    <w:rsid w:val="00593B74"/>
    <w:rsid w:val="005945DB"/>
    <w:rsid w:val="005949B1"/>
    <w:rsid w:val="00594ED2"/>
    <w:rsid w:val="005950C3"/>
    <w:rsid w:val="005951E1"/>
    <w:rsid w:val="0059559D"/>
    <w:rsid w:val="00595AAC"/>
    <w:rsid w:val="00595BAD"/>
    <w:rsid w:val="00596087"/>
    <w:rsid w:val="005961B9"/>
    <w:rsid w:val="00596883"/>
    <w:rsid w:val="00596A43"/>
    <w:rsid w:val="005970E8"/>
    <w:rsid w:val="0059718B"/>
    <w:rsid w:val="00597523"/>
    <w:rsid w:val="005975D2"/>
    <w:rsid w:val="00597779"/>
    <w:rsid w:val="005979CD"/>
    <w:rsid w:val="00597DB2"/>
    <w:rsid w:val="005A0107"/>
    <w:rsid w:val="005A07C3"/>
    <w:rsid w:val="005A08E3"/>
    <w:rsid w:val="005A0925"/>
    <w:rsid w:val="005A0B9B"/>
    <w:rsid w:val="005A0CC4"/>
    <w:rsid w:val="005A0DCF"/>
    <w:rsid w:val="005A1F48"/>
    <w:rsid w:val="005A2199"/>
    <w:rsid w:val="005A21D2"/>
    <w:rsid w:val="005A2968"/>
    <w:rsid w:val="005A29DB"/>
    <w:rsid w:val="005A32E3"/>
    <w:rsid w:val="005A3373"/>
    <w:rsid w:val="005A35F7"/>
    <w:rsid w:val="005A3671"/>
    <w:rsid w:val="005A3D84"/>
    <w:rsid w:val="005A3D8D"/>
    <w:rsid w:val="005A3DC7"/>
    <w:rsid w:val="005A3EB7"/>
    <w:rsid w:val="005A4494"/>
    <w:rsid w:val="005A453C"/>
    <w:rsid w:val="005A45E6"/>
    <w:rsid w:val="005A5206"/>
    <w:rsid w:val="005A575E"/>
    <w:rsid w:val="005A5EAE"/>
    <w:rsid w:val="005A5EE9"/>
    <w:rsid w:val="005A6556"/>
    <w:rsid w:val="005A6587"/>
    <w:rsid w:val="005A676B"/>
    <w:rsid w:val="005A6831"/>
    <w:rsid w:val="005A6888"/>
    <w:rsid w:val="005A6A59"/>
    <w:rsid w:val="005A6D87"/>
    <w:rsid w:val="005A7312"/>
    <w:rsid w:val="005A73F8"/>
    <w:rsid w:val="005A7CB3"/>
    <w:rsid w:val="005A7D64"/>
    <w:rsid w:val="005B0073"/>
    <w:rsid w:val="005B03A0"/>
    <w:rsid w:val="005B0409"/>
    <w:rsid w:val="005B053B"/>
    <w:rsid w:val="005B0583"/>
    <w:rsid w:val="005B0728"/>
    <w:rsid w:val="005B0804"/>
    <w:rsid w:val="005B0BF0"/>
    <w:rsid w:val="005B12CE"/>
    <w:rsid w:val="005B15A3"/>
    <w:rsid w:val="005B1816"/>
    <w:rsid w:val="005B1831"/>
    <w:rsid w:val="005B1C6A"/>
    <w:rsid w:val="005B1F2F"/>
    <w:rsid w:val="005B2322"/>
    <w:rsid w:val="005B2351"/>
    <w:rsid w:val="005B2476"/>
    <w:rsid w:val="005B28F4"/>
    <w:rsid w:val="005B2DBF"/>
    <w:rsid w:val="005B31BD"/>
    <w:rsid w:val="005B3611"/>
    <w:rsid w:val="005B3812"/>
    <w:rsid w:val="005B3920"/>
    <w:rsid w:val="005B3E28"/>
    <w:rsid w:val="005B42A4"/>
    <w:rsid w:val="005B4414"/>
    <w:rsid w:val="005B4564"/>
    <w:rsid w:val="005B5125"/>
    <w:rsid w:val="005B5219"/>
    <w:rsid w:val="005B548E"/>
    <w:rsid w:val="005B54FC"/>
    <w:rsid w:val="005B5548"/>
    <w:rsid w:val="005B5658"/>
    <w:rsid w:val="005B5987"/>
    <w:rsid w:val="005B5B4C"/>
    <w:rsid w:val="005B5E15"/>
    <w:rsid w:val="005B6546"/>
    <w:rsid w:val="005B6829"/>
    <w:rsid w:val="005B6E1D"/>
    <w:rsid w:val="005B7025"/>
    <w:rsid w:val="005B7134"/>
    <w:rsid w:val="005B7424"/>
    <w:rsid w:val="005B76B7"/>
    <w:rsid w:val="005B7854"/>
    <w:rsid w:val="005B7AED"/>
    <w:rsid w:val="005B7C1F"/>
    <w:rsid w:val="005B7FD5"/>
    <w:rsid w:val="005C0191"/>
    <w:rsid w:val="005C0455"/>
    <w:rsid w:val="005C04C2"/>
    <w:rsid w:val="005C0709"/>
    <w:rsid w:val="005C0BF7"/>
    <w:rsid w:val="005C0E4E"/>
    <w:rsid w:val="005C1042"/>
    <w:rsid w:val="005C1480"/>
    <w:rsid w:val="005C14AF"/>
    <w:rsid w:val="005C1A52"/>
    <w:rsid w:val="005C1AE3"/>
    <w:rsid w:val="005C1BE4"/>
    <w:rsid w:val="005C1D8F"/>
    <w:rsid w:val="005C1F72"/>
    <w:rsid w:val="005C2025"/>
    <w:rsid w:val="005C2511"/>
    <w:rsid w:val="005C2DA4"/>
    <w:rsid w:val="005C2E82"/>
    <w:rsid w:val="005C3019"/>
    <w:rsid w:val="005C3504"/>
    <w:rsid w:val="005C367D"/>
    <w:rsid w:val="005C3734"/>
    <w:rsid w:val="005C3ADB"/>
    <w:rsid w:val="005C3DA9"/>
    <w:rsid w:val="005C4438"/>
    <w:rsid w:val="005C489E"/>
    <w:rsid w:val="005C50F2"/>
    <w:rsid w:val="005C56AD"/>
    <w:rsid w:val="005C591C"/>
    <w:rsid w:val="005C5DBE"/>
    <w:rsid w:val="005C5E3E"/>
    <w:rsid w:val="005C61F7"/>
    <w:rsid w:val="005C6271"/>
    <w:rsid w:val="005C63F1"/>
    <w:rsid w:val="005C644F"/>
    <w:rsid w:val="005C7365"/>
    <w:rsid w:val="005C7708"/>
    <w:rsid w:val="005C79D6"/>
    <w:rsid w:val="005C7F67"/>
    <w:rsid w:val="005D00F0"/>
    <w:rsid w:val="005D0107"/>
    <w:rsid w:val="005D0294"/>
    <w:rsid w:val="005D0370"/>
    <w:rsid w:val="005D037A"/>
    <w:rsid w:val="005D092B"/>
    <w:rsid w:val="005D0B62"/>
    <w:rsid w:val="005D23BC"/>
    <w:rsid w:val="005D2464"/>
    <w:rsid w:val="005D25AE"/>
    <w:rsid w:val="005D2907"/>
    <w:rsid w:val="005D2B12"/>
    <w:rsid w:val="005D2D48"/>
    <w:rsid w:val="005D2E33"/>
    <w:rsid w:val="005D333C"/>
    <w:rsid w:val="005D3D5E"/>
    <w:rsid w:val="005D4A60"/>
    <w:rsid w:val="005D4AC9"/>
    <w:rsid w:val="005D4DA4"/>
    <w:rsid w:val="005D4F97"/>
    <w:rsid w:val="005D55FB"/>
    <w:rsid w:val="005D5A18"/>
    <w:rsid w:val="005D5D07"/>
    <w:rsid w:val="005D5FD6"/>
    <w:rsid w:val="005D6682"/>
    <w:rsid w:val="005D6961"/>
    <w:rsid w:val="005D6AD9"/>
    <w:rsid w:val="005D6ADF"/>
    <w:rsid w:val="005D76BA"/>
    <w:rsid w:val="005D7A09"/>
    <w:rsid w:val="005E017A"/>
    <w:rsid w:val="005E027E"/>
    <w:rsid w:val="005E0A02"/>
    <w:rsid w:val="005E0CF0"/>
    <w:rsid w:val="005E1196"/>
    <w:rsid w:val="005E153C"/>
    <w:rsid w:val="005E1B88"/>
    <w:rsid w:val="005E2572"/>
    <w:rsid w:val="005E2844"/>
    <w:rsid w:val="005E28A2"/>
    <w:rsid w:val="005E2B06"/>
    <w:rsid w:val="005E2D81"/>
    <w:rsid w:val="005E330B"/>
    <w:rsid w:val="005E336E"/>
    <w:rsid w:val="005E350F"/>
    <w:rsid w:val="005E389D"/>
    <w:rsid w:val="005E4B00"/>
    <w:rsid w:val="005E4BA1"/>
    <w:rsid w:val="005E50E4"/>
    <w:rsid w:val="005E55CE"/>
    <w:rsid w:val="005E5AC5"/>
    <w:rsid w:val="005E5D8F"/>
    <w:rsid w:val="005E5F74"/>
    <w:rsid w:val="005E634F"/>
    <w:rsid w:val="005E679C"/>
    <w:rsid w:val="005E67C4"/>
    <w:rsid w:val="005E6920"/>
    <w:rsid w:val="005E6ED0"/>
    <w:rsid w:val="005E6EEB"/>
    <w:rsid w:val="005E71A2"/>
    <w:rsid w:val="005E78C8"/>
    <w:rsid w:val="005E7E60"/>
    <w:rsid w:val="005F0839"/>
    <w:rsid w:val="005F0C66"/>
    <w:rsid w:val="005F0D30"/>
    <w:rsid w:val="005F0F9A"/>
    <w:rsid w:val="005F122A"/>
    <w:rsid w:val="005F146E"/>
    <w:rsid w:val="005F1F82"/>
    <w:rsid w:val="005F272E"/>
    <w:rsid w:val="005F2E3B"/>
    <w:rsid w:val="005F3383"/>
    <w:rsid w:val="005F34ED"/>
    <w:rsid w:val="005F3641"/>
    <w:rsid w:val="005F3A0D"/>
    <w:rsid w:val="005F3D38"/>
    <w:rsid w:val="005F4074"/>
    <w:rsid w:val="005F49E9"/>
    <w:rsid w:val="005F4C68"/>
    <w:rsid w:val="005F4F1B"/>
    <w:rsid w:val="005F5343"/>
    <w:rsid w:val="005F550A"/>
    <w:rsid w:val="005F550B"/>
    <w:rsid w:val="005F56C0"/>
    <w:rsid w:val="005F5715"/>
    <w:rsid w:val="005F5971"/>
    <w:rsid w:val="005F5AF1"/>
    <w:rsid w:val="005F6330"/>
    <w:rsid w:val="005F64C3"/>
    <w:rsid w:val="005F6C70"/>
    <w:rsid w:val="005F6EF4"/>
    <w:rsid w:val="005F6F4A"/>
    <w:rsid w:val="005F7317"/>
    <w:rsid w:val="005F74F4"/>
    <w:rsid w:val="005F7B1F"/>
    <w:rsid w:val="006003FA"/>
    <w:rsid w:val="0060070C"/>
    <w:rsid w:val="00600BC2"/>
    <w:rsid w:val="0060102C"/>
    <w:rsid w:val="006014B9"/>
    <w:rsid w:val="00601BD5"/>
    <w:rsid w:val="00601FB7"/>
    <w:rsid w:val="0060229A"/>
    <w:rsid w:val="0060239D"/>
    <w:rsid w:val="006028B1"/>
    <w:rsid w:val="00602FC5"/>
    <w:rsid w:val="006036D4"/>
    <w:rsid w:val="00604343"/>
    <w:rsid w:val="00604738"/>
    <w:rsid w:val="00604744"/>
    <w:rsid w:val="00604C4D"/>
    <w:rsid w:val="006055DF"/>
    <w:rsid w:val="00605900"/>
    <w:rsid w:val="00606222"/>
    <w:rsid w:val="0060629B"/>
    <w:rsid w:val="0060661F"/>
    <w:rsid w:val="00607239"/>
    <w:rsid w:val="0060725F"/>
    <w:rsid w:val="0060797C"/>
    <w:rsid w:val="00607BF1"/>
    <w:rsid w:val="00610285"/>
    <w:rsid w:val="0061032A"/>
    <w:rsid w:val="00610530"/>
    <w:rsid w:val="0061084C"/>
    <w:rsid w:val="00610AB5"/>
    <w:rsid w:val="00610B9C"/>
    <w:rsid w:val="00610E2D"/>
    <w:rsid w:val="00610FB1"/>
    <w:rsid w:val="006110A6"/>
    <w:rsid w:val="0061135B"/>
    <w:rsid w:val="006114B0"/>
    <w:rsid w:val="006116D1"/>
    <w:rsid w:val="006121C4"/>
    <w:rsid w:val="006121D8"/>
    <w:rsid w:val="00612424"/>
    <w:rsid w:val="00612488"/>
    <w:rsid w:val="00612FD4"/>
    <w:rsid w:val="00613318"/>
    <w:rsid w:val="0061409A"/>
    <w:rsid w:val="0061447B"/>
    <w:rsid w:val="0061451B"/>
    <w:rsid w:val="0061456F"/>
    <w:rsid w:val="00614ABF"/>
    <w:rsid w:val="00614BB5"/>
    <w:rsid w:val="00614F70"/>
    <w:rsid w:val="006150A8"/>
    <w:rsid w:val="006151E5"/>
    <w:rsid w:val="0061527F"/>
    <w:rsid w:val="0061557B"/>
    <w:rsid w:val="006157C8"/>
    <w:rsid w:val="00615951"/>
    <w:rsid w:val="00615AE5"/>
    <w:rsid w:val="00615C20"/>
    <w:rsid w:val="00615D15"/>
    <w:rsid w:val="00615E1D"/>
    <w:rsid w:val="00615F38"/>
    <w:rsid w:val="0061618F"/>
    <w:rsid w:val="00616AE4"/>
    <w:rsid w:val="00617196"/>
    <w:rsid w:val="00617B34"/>
    <w:rsid w:val="00617C77"/>
    <w:rsid w:val="00620546"/>
    <w:rsid w:val="0062057F"/>
    <w:rsid w:val="00620AB0"/>
    <w:rsid w:val="00620C13"/>
    <w:rsid w:val="00621761"/>
    <w:rsid w:val="0062178F"/>
    <w:rsid w:val="00621E2E"/>
    <w:rsid w:val="00621E2F"/>
    <w:rsid w:val="006220E2"/>
    <w:rsid w:val="00622A58"/>
    <w:rsid w:val="00623178"/>
    <w:rsid w:val="006239FD"/>
    <w:rsid w:val="00623AC3"/>
    <w:rsid w:val="0062404B"/>
    <w:rsid w:val="0062467E"/>
    <w:rsid w:val="00625052"/>
    <w:rsid w:val="006251C0"/>
    <w:rsid w:val="00625618"/>
    <w:rsid w:val="00625B68"/>
    <w:rsid w:val="00625C3E"/>
    <w:rsid w:val="00625D0E"/>
    <w:rsid w:val="00625F01"/>
    <w:rsid w:val="00626659"/>
    <w:rsid w:val="00626743"/>
    <w:rsid w:val="00626F1D"/>
    <w:rsid w:val="006270D6"/>
    <w:rsid w:val="006279A6"/>
    <w:rsid w:val="00627F82"/>
    <w:rsid w:val="0063038B"/>
    <w:rsid w:val="00630599"/>
    <w:rsid w:val="00630A5C"/>
    <w:rsid w:val="00630B9C"/>
    <w:rsid w:val="00630CEA"/>
    <w:rsid w:val="00631293"/>
    <w:rsid w:val="006314E8"/>
    <w:rsid w:val="00631551"/>
    <w:rsid w:val="00631C7A"/>
    <w:rsid w:val="00631F40"/>
    <w:rsid w:val="00632CA9"/>
    <w:rsid w:val="00632DC8"/>
    <w:rsid w:val="00632E9E"/>
    <w:rsid w:val="00632FDB"/>
    <w:rsid w:val="0063326E"/>
    <w:rsid w:val="0063331A"/>
    <w:rsid w:val="0063368D"/>
    <w:rsid w:val="006338A6"/>
    <w:rsid w:val="00633B5C"/>
    <w:rsid w:val="006340FE"/>
    <w:rsid w:val="006344B5"/>
    <w:rsid w:val="0063451E"/>
    <w:rsid w:val="006350A3"/>
    <w:rsid w:val="006351AA"/>
    <w:rsid w:val="006354AE"/>
    <w:rsid w:val="00635AC1"/>
    <w:rsid w:val="00635B78"/>
    <w:rsid w:val="00635FEA"/>
    <w:rsid w:val="006366D8"/>
    <w:rsid w:val="00636730"/>
    <w:rsid w:val="00636CBB"/>
    <w:rsid w:val="00637426"/>
    <w:rsid w:val="00637741"/>
    <w:rsid w:val="00637EE5"/>
    <w:rsid w:val="00640095"/>
    <w:rsid w:val="006405D3"/>
    <w:rsid w:val="00640A06"/>
    <w:rsid w:val="00640B89"/>
    <w:rsid w:val="00640CC8"/>
    <w:rsid w:val="00640EBC"/>
    <w:rsid w:val="00640FFA"/>
    <w:rsid w:val="00641638"/>
    <w:rsid w:val="006418FA"/>
    <w:rsid w:val="0064197A"/>
    <w:rsid w:val="00641988"/>
    <w:rsid w:val="00641E7D"/>
    <w:rsid w:val="00642470"/>
    <w:rsid w:val="0064250D"/>
    <w:rsid w:val="006426DF"/>
    <w:rsid w:val="00642A64"/>
    <w:rsid w:val="00642C08"/>
    <w:rsid w:val="00643113"/>
    <w:rsid w:val="006435CC"/>
    <w:rsid w:val="0064368A"/>
    <w:rsid w:val="006439C4"/>
    <w:rsid w:val="006439C7"/>
    <w:rsid w:val="00644049"/>
    <w:rsid w:val="00644703"/>
    <w:rsid w:val="00645141"/>
    <w:rsid w:val="0064536C"/>
    <w:rsid w:val="00645E3D"/>
    <w:rsid w:val="0064607B"/>
    <w:rsid w:val="00646220"/>
    <w:rsid w:val="00646B7B"/>
    <w:rsid w:val="0064712E"/>
    <w:rsid w:val="0064715F"/>
    <w:rsid w:val="00647175"/>
    <w:rsid w:val="00647421"/>
    <w:rsid w:val="00647443"/>
    <w:rsid w:val="00647663"/>
    <w:rsid w:val="0065000C"/>
    <w:rsid w:val="00650316"/>
    <w:rsid w:val="00650696"/>
    <w:rsid w:val="00650785"/>
    <w:rsid w:val="006509E4"/>
    <w:rsid w:val="00650D7F"/>
    <w:rsid w:val="00650F20"/>
    <w:rsid w:val="00651300"/>
    <w:rsid w:val="00651728"/>
    <w:rsid w:val="00651C5C"/>
    <w:rsid w:val="00652B75"/>
    <w:rsid w:val="0065331F"/>
    <w:rsid w:val="006537DF"/>
    <w:rsid w:val="00653E8D"/>
    <w:rsid w:val="00653E95"/>
    <w:rsid w:val="006545A6"/>
    <w:rsid w:val="0065460A"/>
    <w:rsid w:val="00654639"/>
    <w:rsid w:val="006546A6"/>
    <w:rsid w:val="006546D0"/>
    <w:rsid w:val="00654934"/>
    <w:rsid w:val="00654A58"/>
    <w:rsid w:val="00654DE0"/>
    <w:rsid w:val="0065512C"/>
    <w:rsid w:val="006554A5"/>
    <w:rsid w:val="006556F3"/>
    <w:rsid w:val="0065597B"/>
    <w:rsid w:val="00655DC2"/>
    <w:rsid w:val="0065660E"/>
    <w:rsid w:val="00656A36"/>
    <w:rsid w:val="00657040"/>
    <w:rsid w:val="006571B7"/>
    <w:rsid w:val="00657989"/>
    <w:rsid w:val="00660099"/>
    <w:rsid w:val="00660B2C"/>
    <w:rsid w:val="00661258"/>
    <w:rsid w:val="006614A7"/>
    <w:rsid w:val="0066175A"/>
    <w:rsid w:val="00661856"/>
    <w:rsid w:val="00661A0D"/>
    <w:rsid w:val="00661A73"/>
    <w:rsid w:val="00662204"/>
    <w:rsid w:val="006625FF"/>
    <w:rsid w:val="006626E7"/>
    <w:rsid w:val="0066271E"/>
    <w:rsid w:val="00662977"/>
    <w:rsid w:val="00663383"/>
    <w:rsid w:val="006633AA"/>
    <w:rsid w:val="00663C95"/>
    <w:rsid w:val="0066450B"/>
    <w:rsid w:val="00664997"/>
    <w:rsid w:val="00664CF3"/>
    <w:rsid w:val="00665088"/>
    <w:rsid w:val="006652F3"/>
    <w:rsid w:val="00665532"/>
    <w:rsid w:val="00665627"/>
    <w:rsid w:val="0066584E"/>
    <w:rsid w:val="00665A44"/>
    <w:rsid w:val="00665AC9"/>
    <w:rsid w:val="00665D96"/>
    <w:rsid w:val="00665E96"/>
    <w:rsid w:val="00666476"/>
    <w:rsid w:val="0066664B"/>
    <w:rsid w:val="0066686B"/>
    <w:rsid w:val="00666B03"/>
    <w:rsid w:val="00666DBD"/>
    <w:rsid w:val="006672C4"/>
    <w:rsid w:val="006675BE"/>
    <w:rsid w:val="00667652"/>
    <w:rsid w:val="00667D52"/>
    <w:rsid w:val="00667E8A"/>
    <w:rsid w:val="00667F41"/>
    <w:rsid w:val="00670001"/>
    <w:rsid w:val="00670390"/>
    <w:rsid w:val="00670755"/>
    <w:rsid w:val="00670892"/>
    <w:rsid w:val="0067100F"/>
    <w:rsid w:val="00671569"/>
    <w:rsid w:val="0067213B"/>
    <w:rsid w:val="006727DE"/>
    <w:rsid w:val="00672C2D"/>
    <w:rsid w:val="00672D1C"/>
    <w:rsid w:val="0067302B"/>
    <w:rsid w:val="00673225"/>
    <w:rsid w:val="0067324B"/>
    <w:rsid w:val="00673928"/>
    <w:rsid w:val="00673DF1"/>
    <w:rsid w:val="0067420B"/>
    <w:rsid w:val="006742CE"/>
    <w:rsid w:val="00674712"/>
    <w:rsid w:val="006748DE"/>
    <w:rsid w:val="00674A0D"/>
    <w:rsid w:val="00674A2A"/>
    <w:rsid w:val="00674BC2"/>
    <w:rsid w:val="006751A0"/>
    <w:rsid w:val="00675853"/>
    <w:rsid w:val="0067587F"/>
    <w:rsid w:val="00675941"/>
    <w:rsid w:val="00675CC4"/>
    <w:rsid w:val="00676F88"/>
    <w:rsid w:val="006774E9"/>
    <w:rsid w:val="0067751F"/>
    <w:rsid w:val="00677662"/>
    <w:rsid w:val="00677845"/>
    <w:rsid w:val="00677A44"/>
    <w:rsid w:val="00680418"/>
    <w:rsid w:val="00680B44"/>
    <w:rsid w:val="00680E10"/>
    <w:rsid w:val="006813ED"/>
    <w:rsid w:val="0068145D"/>
    <w:rsid w:val="00681B21"/>
    <w:rsid w:val="00681B28"/>
    <w:rsid w:val="00681C73"/>
    <w:rsid w:val="00681D3C"/>
    <w:rsid w:val="00681D54"/>
    <w:rsid w:val="0068229F"/>
    <w:rsid w:val="0068308D"/>
    <w:rsid w:val="006831C2"/>
    <w:rsid w:val="00683D91"/>
    <w:rsid w:val="00683E81"/>
    <w:rsid w:val="00684488"/>
    <w:rsid w:val="00684DEE"/>
    <w:rsid w:val="006857E5"/>
    <w:rsid w:val="0068586F"/>
    <w:rsid w:val="00685A0E"/>
    <w:rsid w:val="00685CB5"/>
    <w:rsid w:val="00686C87"/>
    <w:rsid w:val="00686E55"/>
    <w:rsid w:val="006870AC"/>
    <w:rsid w:val="0068712B"/>
    <w:rsid w:val="0068724F"/>
    <w:rsid w:val="00687894"/>
    <w:rsid w:val="0068794D"/>
    <w:rsid w:val="00687C77"/>
    <w:rsid w:val="00687DA3"/>
    <w:rsid w:val="0069001B"/>
    <w:rsid w:val="00690367"/>
    <w:rsid w:val="0069046E"/>
    <w:rsid w:val="006909BE"/>
    <w:rsid w:val="00690EF5"/>
    <w:rsid w:val="00691069"/>
    <w:rsid w:val="0069120D"/>
    <w:rsid w:val="006913AA"/>
    <w:rsid w:val="006913E4"/>
    <w:rsid w:val="006915F4"/>
    <w:rsid w:val="00691B0F"/>
    <w:rsid w:val="00691BA2"/>
    <w:rsid w:val="006921F3"/>
    <w:rsid w:val="006925D8"/>
    <w:rsid w:val="006929BB"/>
    <w:rsid w:val="00693197"/>
    <w:rsid w:val="0069354F"/>
    <w:rsid w:val="00693837"/>
    <w:rsid w:val="00693A34"/>
    <w:rsid w:val="00694004"/>
    <w:rsid w:val="00694758"/>
    <w:rsid w:val="0069486C"/>
    <w:rsid w:val="00694B55"/>
    <w:rsid w:val="00694C12"/>
    <w:rsid w:val="00694F85"/>
    <w:rsid w:val="006950DC"/>
    <w:rsid w:val="0069542C"/>
    <w:rsid w:val="006955A6"/>
    <w:rsid w:val="00695C06"/>
    <w:rsid w:val="00695D4E"/>
    <w:rsid w:val="00695F1C"/>
    <w:rsid w:val="00696110"/>
    <w:rsid w:val="00696219"/>
    <w:rsid w:val="006962D3"/>
    <w:rsid w:val="0069650D"/>
    <w:rsid w:val="00696A0A"/>
    <w:rsid w:val="006970F7"/>
    <w:rsid w:val="00697986"/>
    <w:rsid w:val="00697ACE"/>
    <w:rsid w:val="00697EBE"/>
    <w:rsid w:val="006A0313"/>
    <w:rsid w:val="006A0406"/>
    <w:rsid w:val="006A0624"/>
    <w:rsid w:val="006A08FB"/>
    <w:rsid w:val="006A09F6"/>
    <w:rsid w:val="006A10C3"/>
    <w:rsid w:val="006A1165"/>
    <w:rsid w:val="006A11B5"/>
    <w:rsid w:val="006A12A7"/>
    <w:rsid w:val="006A157B"/>
    <w:rsid w:val="006A15CA"/>
    <w:rsid w:val="006A1B1E"/>
    <w:rsid w:val="006A1B24"/>
    <w:rsid w:val="006A230B"/>
    <w:rsid w:val="006A252C"/>
    <w:rsid w:val="006A27F6"/>
    <w:rsid w:val="006A2992"/>
    <w:rsid w:val="006A2A07"/>
    <w:rsid w:val="006A2C73"/>
    <w:rsid w:val="006A2DE6"/>
    <w:rsid w:val="006A2F90"/>
    <w:rsid w:val="006A3868"/>
    <w:rsid w:val="006A3904"/>
    <w:rsid w:val="006A395A"/>
    <w:rsid w:val="006A39E7"/>
    <w:rsid w:val="006A3C38"/>
    <w:rsid w:val="006A3D3D"/>
    <w:rsid w:val="006A429F"/>
    <w:rsid w:val="006A4A42"/>
    <w:rsid w:val="006A4A76"/>
    <w:rsid w:val="006A5134"/>
    <w:rsid w:val="006A51B5"/>
    <w:rsid w:val="006A51E1"/>
    <w:rsid w:val="006A53E3"/>
    <w:rsid w:val="006A5563"/>
    <w:rsid w:val="006A55C7"/>
    <w:rsid w:val="006A5D0D"/>
    <w:rsid w:val="006A63C5"/>
    <w:rsid w:val="006A6440"/>
    <w:rsid w:val="006A6834"/>
    <w:rsid w:val="006A6A96"/>
    <w:rsid w:val="006A6DB4"/>
    <w:rsid w:val="006A6FEF"/>
    <w:rsid w:val="006A7050"/>
    <w:rsid w:val="006A74DF"/>
    <w:rsid w:val="006A7A26"/>
    <w:rsid w:val="006B007C"/>
    <w:rsid w:val="006B05F3"/>
    <w:rsid w:val="006B0B74"/>
    <w:rsid w:val="006B12BD"/>
    <w:rsid w:val="006B13BE"/>
    <w:rsid w:val="006B1A4D"/>
    <w:rsid w:val="006B1B25"/>
    <w:rsid w:val="006B1BBB"/>
    <w:rsid w:val="006B2054"/>
    <w:rsid w:val="006B2125"/>
    <w:rsid w:val="006B22BE"/>
    <w:rsid w:val="006B2435"/>
    <w:rsid w:val="006B26DA"/>
    <w:rsid w:val="006B2831"/>
    <w:rsid w:val="006B28A4"/>
    <w:rsid w:val="006B3020"/>
    <w:rsid w:val="006B3089"/>
    <w:rsid w:val="006B30B5"/>
    <w:rsid w:val="006B3542"/>
    <w:rsid w:val="006B359F"/>
    <w:rsid w:val="006B3AD5"/>
    <w:rsid w:val="006B3B59"/>
    <w:rsid w:val="006B3DEE"/>
    <w:rsid w:val="006B3F54"/>
    <w:rsid w:val="006B4841"/>
    <w:rsid w:val="006B49A7"/>
    <w:rsid w:val="006B4C89"/>
    <w:rsid w:val="006B4C99"/>
    <w:rsid w:val="006B5114"/>
    <w:rsid w:val="006B5193"/>
    <w:rsid w:val="006B578E"/>
    <w:rsid w:val="006B5877"/>
    <w:rsid w:val="006B5B69"/>
    <w:rsid w:val="006B62B1"/>
    <w:rsid w:val="006B6626"/>
    <w:rsid w:val="006B68FD"/>
    <w:rsid w:val="006B6933"/>
    <w:rsid w:val="006B7C73"/>
    <w:rsid w:val="006C0845"/>
    <w:rsid w:val="006C11A9"/>
    <w:rsid w:val="006C11DA"/>
    <w:rsid w:val="006C17A6"/>
    <w:rsid w:val="006C17CA"/>
    <w:rsid w:val="006C1920"/>
    <w:rsid w:val="006C1E08"/>
    <w:rsid w:val="006C20DF"/>
    <w:rsid w:val="006C2369"/>
    <w:rsid w:val="006C2485"/>
    <w:rsid w:val="006C2BD1"/>
    <w:rsid w:val="006C2E29"/>
    <w:rsid w:val="006C3304"/>
    <w:rsid w:val="006C3428"/>
    <w:rsid w:val="006C350D"/>
    <w:rsid w:val="006C3B18"/>
    <w:rsid w:val="006C4461"/>
    <w:rsid w:val="006C5BE8"/>
    <w:rsid w:val="006C5D47"/>
    <w:rsid w:val="006C6061"/>
    <w:rsid w:val="006C638B"/>
    <w:rsid w:val="006C63F5"/>
    <w:rsid w:val="006C6612"/>
    <w:rsid w:val="006C6685"/>
    <w:rsid w:val="006C758B"/>
    <w:rsid w:val="006C75FC"/>
    <w:rsid w:val="006C7A93"/>
    <w:rsid w:val="006C7C06"/>
    <w:rsid w:val="006C7CB1"/>
    <w:rsid w:val="006C7D94"/>
    <w:rsid w:val="006C7FB8"/>
    <w:rsid w:val="006D0032"/>
    <w:rsid w:val="006D014D"/>
    <w:rsid w:val="006D025A"/>
    <w:rsid w:val="006D02A5"/>
    <w:rsid w:val="006D0BEE"/>
    <w:rsid w:val="006D116A"/>
    <w:rsid w:val="006D150D"/>
    <w:rsid w:val="006D1519"/>
    <w:rsid w:val="006D1658"/>
    <w:rsid w:val="006D18F8"/>
    <w:rsid w:val="006D192C"/>
    <w:rsid w:val="006D1935"/>
    <w:rsid w:val="006D1B9A"/>
    <w:rsid w:val="006D1D89"/>
    <w:rsid w:val="006D239C"/>
    <w:rsid w:val="006D2606"/>
    <w:rsid w:val="006D268E"/>
    <w:rsid w:val="006D2918"/>
    <w:rsid w:val="006D2DA2"/>
    <w:rsid w:val="006D2E36"/>
    <w:rsid w:val="006D3044"/>
    <w:rsid w:val="006D416B"/>
    <w:rsid w:val="006D4245"/>
    <w:rsid w:val="006D43B8"/>
    <w:rsid w:val="006D488F"/>
    <w:rsid w:val="006D4B93"/>
    <w:rsid w:val="006D4F2E"/>
    <w:rsid w:val="006D51B6"/>
    <w:rsid w:val="006D51B7"/>
    <w:rsid w:val="006D5902"/>
    <w:rsid w:val="006D5C4B"/>
    <w:rsid w:val="006D5F26"/>
    <w:rsid w:val="006D694E"/>
    <w:rsid w:val="006D6B1F"/>
    <w:rsid w:val="006D70A3"/>
    <w:rsid w:val="006D74DC"/>
    <w:rsid w:val="006D79BC"/>
    <w:rsid w:val="006D7DC2"/>
    <w:rsid w:val="006E00DA"/>
    <w:rsid w:val="006E020C"/>
    <w:rsid w:val="006E02D2"/>
    <w:rsid w:val="006E062B"/>
    <w:rsid w:val="006E0C95"/>
    <w:rsid w:val="006E0F0D"/>
    <w:rsid w:val="006E17BC"/>
    <w:rsid w:val="006E1AB6"/>
    <w:rsid w:val="006E20BF"/>
    <w:rsid w:val="006E2115"/>
    <w:rsid w:val="006E21A2"/>
    <w:rsid w:val="006E24DE"/>
    <w:rsid w:val="006E260B"/>
    <w:rsid w:val="006E27BE"/>
    <w:rsid w:val="006E2934"/>
    <w:rsid w:val="006E2B77"/>
    <w:rsid w:val="006E3802"/>
    <w:rsid w:val="006E3904"/>
    <w:rsid w:val="006E3AB6"/>
    <w:rsid w:val="006E3CB2"/>
    <w:rsid w:val="006E4C2B"/>
    <w:rsid w:val="006E4FE7"/>
    <w:rsid w:val="006E5390"/>
    <w:rsid w:val="006E55C1"/>
    <w:rsid w:val="006E5759"/>
    <w:rsid w:val="006E5AC4"/>
    <w:rsid w:val="006E5E79"/>
    <w:rsid w:val="006E5F93"/>
    <w:rsid w:val="006E6001"/>
    <w:rsid w:val="006E6510"/>
    <w:rsid w:val="006E6947"/>
    <w:rsid w:val="006E7180"/>
    <w:rsid w:val="006E7770"/>
    <w:rsid w:val="006E783E"/>
    <w:rsid w:val="006E7C06"/>
    <w:rsid w:val="006E7C3F"/>
    <w:rsid w:val="006E7E32"/>
    <w:rsid w:val="006F0221"/>
    <w:rsid w:val="006F0703"/>
    <w:rsid w:val="006F0709"/>
    <w:rsid w:val="006F0ADB"/>
    <w:rsid w:val="006F0C56"/>
    <w:rsid w:val="006F0CBF"/>
    <w:rsid w:val="006F0F37"/>
    <w:rsid w:val="006F0F3C"/>
    <w:rsid w:val="006F134C"/>
    <w:rsid w:val="006F1439"/>
    <w:rsid w:val="006F177B"/>
    <w:rsid w:val="006F1B3A"/>
    <w:rsid w:val="006F244D"/>
    <w:rsid w:val="006F2735"/>
    <w:rsid w:val="006F2788"/>
    <w:rsid w:val="006F285C"/>
    <w:rsid w:val="006F338B"/>
    <w:rsid w:val="006F389B"/>
    <w:rsid w:val="006F3D81"/>
    <w:rsid w:val="006F3E59"/>
    <w:rsid w:val="006F53F3"/>
    <w:rsid w:val="006F56B8"/>
    <w:rsid w:val="006F5ADE"/>
    <w:rsid w:val="006F65FE"/>
    <w:rsid w:val="006F6D95"/>
    <w:rsid w:val="006F748F"/>
    <w:rsid w:val="006F7DD7"/>
    <w:rsid w:val="0070017B"/>
    <w:rsid w:val="00700418"/>
    <w:rsid w:val="00700666"/>
    <w:rsid w:val="00700D8C"/>
    <w:rsid w:val="00701016"/>
    <w:rsid w:val="0070130C"/>
    <w:rsid w:val="007014A1"/>
    <w:rsid w:val="00701878"/>
    <w:rsid w:val="00701AB1"/>
    <w:rsid w:val="00701C01"/>
    <w:rsid w:val="00701FD6"/>
    <w:rsid w:val="00702000"/>
    <w:rsid w:val="00702362"/>
    <w:rsid w:val="00702A21"/>
    <w:rsid w:val="00702C07"/>
    <w:rsid w:val="00702C5E"/>
    <w:rsid w:val="00702E85"/>
    <w:rsid w:val="0070300E"/>
    <w:rsid w:val="0070314D"/>
    <w:rsid w:val="00703256"/>
    <w:rsid w:val="00703345"/>
    <w:rsid w:val="00703463"/>
    <w:rsid w:val="00703654"/>
    <w:rsid w:val="00703C18"/>
    <w:rsid w:val="00703E02"/>
    <w:rsid w:val="00704AFD"/>
    <w:rsid w:val="00704BD0"/>
    <w:rsid w:val="007053FE"/>
    <w:rsid w:val="007056A9"/>
    <w:rsid w:val="00705985"/>
    <w:rsid w:val="00705CDB"/>
    <w:rsid w:val="0070697C"/>
    <w:rsid w:val="00706AC5"/>
    <w:rsid w:val="00706D44"/>
    <w:rsid w:val="00706DC8"/>
    <w:rsid w:val="00706EF1"/>
    <w:rsid w:val="00706F85"/>
    <w:rsid w:val="0070704E"/>
    <w:rsid w:val="00707256"/>
    <w:rsid w:val="00707512"/>
    <w:rsid w:val="007078ED"/>
    <w:rsid w:val="00707A90"/>
    <w:rsid w:val="00707B91"/>
    <w:rsid w:val="00707C37"/>
    <w:rsid w:val="00710137"/>
    <w:rsid w:val="0071043E"/>
    <w:rsid w:val="00710A08"/>
    <w:rsid w:val="00711161"/>
    <w:rsid w:val="00711731"/>
    <w:rsid w:val="0071179A"/>
    <w:rsid w:val="00711940"/>
    <w:rsid w:val="00711ECE"/>
    <w:rsid w:val="0071208E"/>
    <w:rsid w:val="007121DF"/>
    <w:rsid w:val="00712249"/>
    <w:rsid w:val="0071244F"/>
    <w:rsid w:val="00712A54"/>
    <w:rsid w:val="00713129"/>
    <w:rsid w:val="00713308"/>
    <w:rsid w:val="00713429"/>
    <w:rsid w:val="00713598"/>
    <w:rsid w:val="00713635"/>
    <w:rsid w:val="00713979"/>
    <w:rsid w:val="00713AC9"/>
    <w:rsid w:val="0071429C"/>
    <w:rsid w:val="00714ABA"/>
    <w:rsid w:val="00714AEE"/>
    <w:rsid w:val="00714B8C"/>
    <w:rsid w:val="0071558C"/>
    <w:rsid w:val="00715A27"/>
    <w:rsid w:val="00715C12"/>
    <w:rsid w:val="0071609F"/>
    <w:rsid w:val="0071617E"/>
    <w:rsid w:val="00716904"/>
    <w:rsid w:val="00716DE5"/>
    <w:rsid w:val="00716E0E"/>
    <w:rsid w:val="00717564"/>
    <w:rsid w:val="007176BB"/>
    <w:rsid w:val="00717CD7"/>
    <w:rsid w:val="00717FE8"/>
    <w:rsid w:val="00720962"/>
    <w:rsid w:val="00720B2A"/>
    <w:rsid w:val="00720B2D"/>
    <w:rsid w:val="00720BE4"/>
    <w:rsid w:val="00720E54"/>
    <w:rsid w:val="00721084"/>
    <w:rsid w:val="007213D7"/>
    <w:rsid w:val="007218F1"/>
    <w:rsid w:val="00721D33"/>
    <w:rsid w:val="007224BE"/>
    <w:rsid w:val="00722531"/>
    <w:rsid w:val="00723199"/>
    <w:rsid w:val="007233A9"/>
    <w:rsid w:val="00723B42"/>
    <w:rsid w:val="00723C90"/>
    <w:rsid w:val="00723D2E"/>
    <w:rsid w:val="007245DB"/>
    <w:rsid w:val="00725161"/>
    <w:rsid w:val="00725237"/>
    <w:rsid w:val="0072599C"/>
    <w:rsid w:val="00725BEA"/>
    <w:rsid w:val="00726542"/>
    <w:rsid w:val="0072689D"/>
    <w:rsid w:val="00726CC0"/>
    <w:rsid w:val="00726E25"/>
    <w:rsid w:val="00727171"/>
    <w:rsid w:val="00727E50"/>
    <w:rsid w:val="0073019A"/>
    <w:rsid w:val="0073023D"/>
    <w:rsid w:val="00730C90"/>
    <w:rsid w:val="00730E9F"/>
    <w:rsid w:val="00731044"/>
    <w:rsid w:val="00731434"/>
    <w:rsid w:val="00731703"/>
    <w:rsid w:val="0073173D"/>
    <w:rsid w:val="00731773"/>
    <w:rsid w:val="00731F1F"/>
    <w:rsid w:val="007320B5"/>
    <w:rsid w:val="0073219F"/>
    <w:rsid w:val="00732264"/>
    <w:rsid w:val="00732621"/>
    <w:rsid w:val="00733063"/>
    <w:rsid w:val="007333CE"/>
    <w:rsid w:val="007337BE"/>
    <w:rsid w:val="00733E37"/>
    <w:rsid w:val="0073414C"/>
    <w:rsid w:val="007341C5"/>
    <w:rsid w:val="00734460"/>
    <w:rsid w:val="00735590"/>
    <w:rsid w:val="007356A4"/>
    <w:rsid w:val="007357D3"/>
    <w:rsid w:val="0073589F"/>
    <w:rsid w:val="00735B10"/>
    <w:rsid w:val="00735DA0"/>
    <w:rsid w:val="00735DB0"/>
    <w:rsid w:val="0073623A"/>
    <w:rsid w:val="0073683F"/>
    <w:rsid w:val="00736AC6"/>
    <w:rsid w:val="00736AD5"/>
    <w:rsid w:val="00736B35"/>
    <w:rsid w:val="007400A9"/>
    <w:rsid w:val="007404CA"/>
    <w:rsid w:val="00740543"/>
    <w:rsid w:val="00740D3F"/>
    <w:rsid w:val="00740F25"/>
    <w:rsid w:val="007411ED"/>
    <w:rsid w:val="0074175C"/>
    <w:rsid w:val="00741B1D"/>
    <w:rsid w:val="00741CC5"/>
    <w:rsid w:val="00741E9C"/>
    <w:rsid w:val="007420CC"/>
    <w:rsid w:val="007423FB"/>
    <w:rsid w:val="00742752"/>
    <w:rsid w:val="00742786"/>
    <w:rsid w:val="00742AD8"/>
    <w:rsid w:val="00742F7F"/>
    <w:rsid w:val="00743063"/>
    <w:rsid w:val="007434F0"/>
    <w:rsid w:val="00743861"/>
    <w:rsid w:val="007438EC"/>
    <w:rsid w:val="00743A7B"/>
    <w:rsid w:val="00743B83"/>
    <w:rsid w:val="0074444E"/>
    <w:rsid w:val="0074458E"/>
    <w:rsid w:val="007445A2"/>
    <w:rsid w:val="00744626"/>
    <w:rsid w:val="007447AC"/>
    <w:rsid w:val="007447CD"/>
    <w:rsid w:val="00744A69"/>
    <w:rsid w:val="00744C85"/>
    <w:rsid w:val="00745006"/>
    <w:rsid w:val="00745394"/>
    <w:rsid w:val="00745642"/>
    <w:rsid w:val="007461F0"/>
    <w:rsid w:val="0074629C"/>
    <w:rsid w:val="007465E9"/>
    <w:rsid w:val="00746757"/>
    <w:rsid w:val="00746A35"/>
    <w:rsid w:val="00746CCB"/>
    <w:rsid w:val="00746E89"/>
    <w:rsid w:val="00746EA1"/>
    <w:rsid w:val="007473D9"/>
    <w:rsid w:val="00747640"/>
    <w:rsid w:val="00747BEE"/>
    <w:rsid w:val="00747F91"/>
    <w:rsid w:val="00750209"/>
    <w:rsid w:val="00750BB7"/>
    <w:rsid w:val="007510D9"/>
    <w:rsid w:val="007514C1"/>
    <w:rsid w:val="00751A5B"/>
    <w:rsid w:val="00751E6E"/>
    <w:rsid w:val="00752187"/>
    <w:rsid w:val="00752568"/>
    <w:rsid w:val="00753670"/>
    <w:rsid w:val="007536CD"/>
    <w:rsid w:val="00753946"/>
    <w:rsid w:val="00753C93"/>
    <w:rsid w:val="00753D66"/>
    <w:rsid w:val="00754419"/>
    <w:rsid w:val="00754968"/>
    <w:rsid w:val="00754BED"/>
    <w:rsid w:val="00755A60"/>
    <w:rsid w:val="00755B80"/>
    <w:rsid w:val="00755C43"/>
    <w:rsid w:val="00755F47"/>
    <w:rsid w:val="00756724"/>
    <w:rsid w:val="0075723D"/>
    <w:rsid w:val="00757E12"/>
    <w:rsid w:val="007602B9"/>
    <w:rsid w:val="007602EF"/>
    <w:rsid w:val="007604DB"/>
    <w:rsid w:val="00760534"/>
    <w:rsid w:val="007605EE"/>
    <w:rsid w:val="00760866"/>
    <w:rsid w:val="00760F08"/>
    <w:rsid w:val="00760FA5"/>
    <w:rsid w:val="007613CF"/>
    <w:rsid w:val="007619FB"/>
    <w:rsid w:val="00761B92"/>
    <w:rsid w:val="00761D57"/>
    <w:rsid w:val="00761DCB"/>
    <w:rsid w:val="00761E75"/>
    <w:rsid w:val="007620C6"/>
    <w:rsid w:val="00762415"/>
    <w:rsid w:val="007624C2"/>
    <w:rsid w:val="0076275F"/>
    <w:rsid w:val="0076295D"/>
    <w:rsid w:val="00762A37"/>
    <w:rsid w:val="00763299"/>
    <w:rsid w:val="007632BE"/>
    <w:rsid w:val="00763CDD"/>
    <w:rsid w:val="007641A1"/>
    <w:rsid w:val="00764302"/>
    <w:rsid w:val="007649BD"/>
    <w:rsid w:val="007649D2"/>
    <w:rsid w:val="00764AA0"/>
    <w:rsid w:val="00765034"/>
    <w:rsid w:val="00765286"/>
    <w:rsid w:val="0076546E"/>
    <w:rsid w:val="0076568B"/>
    <w:rsid w:val="00765BEE"/>
    <w:rsid w:val="00765C15"/>
    <w:rsid w:val="00765D7F"/>
    <w:rsid w:val="00766775"/>
    <w:rsid w:val="0076720D"/>
    <w:rsid w:val="0076732A"/>
    <w:rsid w:val="007674BF"/>
    <w:rsid w:val="007676D3"/>
    <w:rsid w:val="00767C0E"/>
    <w:rsid w:val="00767D4C"/>
    <w:rsid w:val="00767E49"/>
    <w:rsid w:val="00767F7E"/>
    <w:rsid w:val="007706EF"/>
    <w:rsid w:val="0077073A"/>
    <w:rsid w:val="00770FBE"/>
    <w:rsid w:val="007710B6"/>
    <w:rsid w:val="00771219"/>
    <w:rsid w:val="0077192C"/>
    <w:rsid w:val="00771CF0"/>
    <w:rsid w:val="00771D2F"/>
    <w:rsid w:val="007727F7"/>
    <w:rsid w:val="00772B81"/>
    <w:rsid w:val="00772EDB"/>
    <w:rsid w:val="00773382"/>
    <w:rsid w:val="00773906"/>
    <w:rsid w:val="00773BC6"/>
    <w:rsid w:val="00773E18"/>
    <w:rsid w:val="0077495E"/>
    <w:rsid w:val="00774AEF"/>
    <w:rsid w:val="00774B54"/>
    <w:rsid w:val="00774FEB"/>
    <w:rsid w:val="0077528A"/>
    <w:rsid w:val="00775DAE"/>
    <w:rsid w:val="00775EAE"/>
    <w:rsid w:val="00776DFF"/>
    <w:rsid w:val="0077701A"/>
    <w:rsid w:val="007770A7"/>
    <w:rsid w:val="007771CC"/>
    <w:rsid w:val="0077767B"/>
    <w:rsid w:val="007779BC"/>
    <w:rsid w:val="007779F3"/>
    <w:rsid w:val="00780211"/>
    <w:rsid w:val="00780902"/>
    <w:rsid w:val="00780932"/>
    <w:rsid w:val="00780D08"/>
    <w:rsid w:val="00780D7C"/>
    <w:rsid w:val="0078142D"/>
    <w:rsid w:val="00781594"/>
    <w:rsid w:val="00781A0B"/>
    <w:rsid w:val="00781CD6"/>
    <w:rsid w:val="00781CF1"/>
    <w:rsid w:val="00781FC4"/>
    <w:rsid w:val="007821D9"/>
    <w:rsid w:val="00782343"/>
    <w:rsid w:val="00782900"/>
    <w:rsid w:val="00783207"/>
    <w:rsid w:val="00783811"/>
    <w:rsid w:val="00783858"/>
    <w:rsid w:val="00784188"/>
    <w:rsid w:val="007842CA"/>
    <w:rsid w:val="00784391"/>
    <w:rsid w:val="0078463D"/>
    <w:rsid w:val="007849BB"/>
    <w:rsid w:val="0078547F"/>
    <w:rsid w:val="00785970"/>
    <w:rsid w:val="0078646A"/>
    <w:rsid w:val="00786740"/>
    <w:rsid w:val="00786D16"/>
    <w:rsid w:val="00786D41"/>
    <w:rsid w:val="007873C7"/>
    <w:rsid w:val="00787443"/>
    <w:rsid w:val="00790303"/>
    <w:rsid w:val="0079034B"/>
    <w:rsid w:val="0079089B"/>
    <w:rsid w:val="00790C09"/>
    <w:rsid w:val="00790DBD"/>
    <w:rsid w:val="007917A8"/>
    <w:rsid w:val="00791A16"/>
    <w:rsid w:val="00791C0B"/>
    <w:rsid w:val="00791D8C"/>
    <w:rsid w:val="00791FC6"/>
    <w:rsid w:val="007923E0"/>
    <w:rsid w:val="00792996"/>
    <w:rsid w:val="00792A8E"/>
    <w:rsid w:val="00792BB7"/>
    <w:rsid w:val="00792F71"/>
    <w:rsid w:val="00792FE1"/>
    <w:rsid w:val="00793AB5"/>
    <w:rsid w:val="00793EAF"/>
    <w:rsid w:val="0079404A"/>
    <w:rsid w:val="00794061"/>
    <w:rsid w:val="0079578C"/>
    <w:rsid w:val="00795C1E"/>
    <w:rsid w:val="00795C24"/>
    <w:rsid w:val="00796112"/>
    <w:rsid w:val="007967D9"/>
    <w:rsid w:val="00796D79"/>
    <w:rsid w:val="007973A6"/>
    <w:rsid w:val="00797446"/>
    <w:rsid w:val="00797568"/>
    <w:rsid w:val="00797B19"/>
    <w:rsid w:val="00797E16"/>
    <w:rsid w:val="007A0851"/>
    <w:rsid w:val="007A0880"/>
    <w:rsid w:val="007A09C5"/>
    <w:rsid w:val="007A0F1A"/>
    <w:rsid w:val="007A1177"/>
    <w:rsid w:val="007A141D"/>
    <w:rsid w:val="007A1A16"/>
    <w:rsid w:val="007A1BFC"/>
    <w:rsid w:val="007A1CA3"/>
    <w:rsid w:val="007A21F1"/>
    <w:rsid w:val="007A2620"/>
    <w:rsid w:val="007A275C"/>
    <w:rsid w:val="007A2C3A"/>
    <w:rsid w:val="007A37B9"/>
    <w:rsid w:val="007A38B6"/>
    <w:rsid w:val="007A3B11"/>
    <w:rsid w:val="007A3BD7"/>
    <w:rsid w:val="007A3DB2"/>
    <w:rsid w:val="007A41DE"/>
    <w:rsid w:val="007A455F"/>
    <w:rsid w:val="007A45E0"/>
    <w:rsid w:val="007A4AA9"/>
    <w:rsid w:val="007A4E42"/>
    <w:rsid w:val="007A5694"/>
    <w:rsid w:val="007A5867"/>
    <w:rsid w:val="007A5DA1"/>
    <w:rsid w:val="007A6E29"/>
    <w:rsid w:val="007A72A1"/>
    <w:rsid w:val="007A74C2"/>
    <w:rsid w:val="007A7947"/>
    <w:rsid w:val="007B01C3"/>
    <w:rsid w:val="007B04FF"/>
    <w:rsid w:val="007B0706"/>
    <w:rsid w:val="007B0790"/>
    <w:rsid w:val="007B08BF"/>
    <w:rsid w:val="007B0ADD"/>
    <w:rsid w:val="007B0B4A"/>
    <w:rsid w:val="007B0BB5"/>
    <w:rsid w:val="007B0C49"/>
    <w:rsid w:val="007B1484"/>
    <w:rsid w:val="007B1883"/>
    <w:rsid w:val="007B18D6"/>
    <w:rsid w:val="007B19B1"/>
    <w:rsid w:val="007B1A30"/>
    <w:rsid w:val="007B1AEF"/>
    <w:rsid w:val="007B1EEB"/>
    <w:rsid w:val="007B2D9F"/>
    <w:rsid w:val="007B354C"/>
    <w:rsid w:val="007B37E6"/>
    <w:rsid w:val="007B3986"/>
    <w:rsid w:val="007B3BDC"/>
    <w:rsid w:val="007B3F2E"/>
    <w:rsid w:val="007B41AB"/>
    <w:rsid w:val="007B47D5"/>
    <w:rsid w:val="007B47E8"/>
    <w:rsid w:val="007B4B2A"/>
    <w:rsid w:val="007B4D1C"/>
    <w:rsid w:val="007B4F72"/>
    <w:rsid w:val="007B5448"/>
    <w:rsid w:val="007B56FF"/>
    <w:rsid w:val="007B57C8"/>
    <w:rsid w:val="007B6235"/>
    <w:rsid w:val="007B686E"/>
    <w:rsid w:val="007B6F65"/>
    <w:rsid w:val="007B71C8"/>
    <w:rsid w:val="007B7682"/>
    <w:rsid w:val="007B797E"/>
    <w:rsid w:val="007B79F7"/>
    <w:rsid w:val="007C090A"/>
    <w:rsid w:val="007C0A1B"/>
    <w:rsid w:val="007C0ABF"/>
    <w:rsid w:val="007C0B93"/>
    <w:rsid w:val="007C0BE2"/>
    <w:rsid w:val="007C0E64"/>
    <w:rsid w:val="007C1259"/>
    <w:rsid w:val="007C12FD"/>
    <w:rsid w:val="007C13F3"/>
    <w:rsid w:val="007C198D"/>
    <w:rsid w:val="007C19EC"/>
    <w:rsid w:val="007C1C52"/>
    <w:rsid w:val="007C2852"/>
    <w:rsid w:val="007C2F7F"/>
    <w:rsid w:val="007C38DF"/>
    <w:rsid w:val="007C3D4B"/>
    <w:rsid w:val="007C3F5A"/>
    <w:rsid w:val="007C3FDD"/>
    <w:rsid w:val="007C447F"/>
    <w:rsid w:val="007C4ACC"/>
    <w:rsid w:val="007C4BB6"/>
    <w:rsid w:val="007C4BB7"/>
    <w:rsid w:val="007C4FC9"/>
    <w:rsid w:val="007C51E0"/>
    <w:rsid w:val="007C599E"/>
    <w:rsid w:val="007C5C1E"/>
    <w:rsid w:val="007C5D9B"/>
    <w:rsid w:val="007C607E"/>
    <w:rsid w:val="007C6176"/>
    <w:rsid w:val="007C62B2"/>
    <w:rsid w:val="007C6C02"/>
    <w:rsid w:val="007C6D26"/>
    <w:rsid w:val="007C73AF"/>
    <w:rsid w:val="007C74CE"/>
    <w:rsid w:val="007C7811"/>
    <w:rsid w:val="007C7E30"/>
    <w:rsid w:val="007D001D"/>
    <w:rsid w:val="007D043A"/>
    <w:rsid w:val="007D065A"/>
    <w:rsid w:val="007D073E"/>
    <w:rsid w:val="007D0EC6"/>
    <w:rsid w:val="007D0ED6"/>
    <w:rsid w:val="007D13E2"/>
    <w:rsid w:val="007D13F5"/>
    <w:rsid w:val="007D1585"/>
    <w:rsid w:val="007D1ABD"/>
    <w:rsid w:val="007D2220"/>
    <w:rsid w:val="007D2263"/>
    <w:rsid w:val="007D23F3"/>
    <w:rsid w:val="007D253D"/>
    <w:rsid w:val="007D27A9"/>
    <w:rsid w:val="007D27E9"/>
    <w:rsid w:val="007D2CB3"/>
    <w:rsid w:val="007D2D5A"/>
    <w:rsid w:val="007D30A3"/>
    <w:rsid w:val="007D335F"/>
    <w:rsid w:val="007D337F"/>
    <w:rsid w:val="007D34B7"/>
    <w:rsid w:val="007D3A2C"/>
    <w:rsid w:val="007D3CAD"/>
    <w:rsid w:val="007D42D5"/>
    <w:rsid w:val="007D44E3"/>
    <w:rsid w:val="007D4551"/>
    <w:rsid w:val="007D467B"/>
    <w:rsid w:val="007D49E0"/>
    <w:rsid w:val="007D4E6E"/>
    <w:rsid w:val="007D4FF3"/>
    <w:rsid w:val="007D5024"/>
    <w:rsid w:val="007D56C7"/>
    <w:rsid w:val="007D5B61"/>
    <w:rsid w:val="007D5DD1"/>
    <w:rsid w:val="007D61D9"/>
    <w:rsid w:val="007D641B"/>
    <w:rsid w:val="007D6884"/>
    <w:rsid w:val="007D7472"/>
    <w:rsid w:val="007D748F"/>
    <w:rsid w:val="007D753B"/>
    <w:rsid w:val="007D75F9"/>
    <w:rsid w:val="007D7868"/>
    <w:rsid w:val="007D7A48"/>
    <w:rsid w:val="007D7CB0"/>
    <w:rsid w:val="007D7EAB"/>
    <w:rsid w:val="007E00DF"/>
    <w:rsid w:val="007E04EF"/>
    <w:rsid w:val="007E0D17"/>
    <w:rsid w:val="007E0DCA"/>
    <w:rsid w:val="007E0DD9"/>
    <w:rsid w:val="007E0DDC"/>
    <w:rsid w:val="007E0FCB"/>
    <w:rsid w:val="007E1A29"/>
    <w:rsid w:val="007E2448"/>
    <w:rsid w:val="007E24FE"/>
    <w:rsid w:val="007E2678"/>
    <w:rsid w:val="007E27A6"/>
    <w:rsid w:val="007E2A39"/>
    <w:rsid w:val="007E2FD4"/>
    <w:rsid w:val="007E32B7"/>
    <w:rsid w:val="007E37F1"/>
    <w:rsid w:val="007E3BB8"/>
    <w:rsid w:val="007E3F0E"/>
    <w:rsid w:val="007E4C91"/>
    <w:rsid w:val="007E4F9E"/>
    <w:rsid w:val="007E5297"/>
    <w:rsid w:val="007E5346"/>
    <w:rsid w:val="007E54C3"/>
    <w:rsid w:val="007E554C"/>
    <w:rsid w:val="007E5599"/>
    <w:rsid w:val="007E5668"/>
    <w:rsid w:val="007E56D8"/>
    <w:rsid w:val="007E5FD3"/>
    <w:rsid w:val="007E7006"/>
    <w:rsid w:val="007E7116"/>
    <w:rsid w:val="007E71F5"/>
    <w:rsid w:val="007E777B"/>
    <w:rsid w:val="007E7845"/>
    <w:rsid w:val="007E787D"/>
    <w:rsid w:val="007E7B06"/>
    <w:rsid w:val="007E7CF3"/>
    <w:rsid w:val="007F06F2"/>
    <w:rsid w:val="007F0F57"/>
    <w:rsid w:val="007F116E"/>
    <w:rsid w:val="007F1507"/>
    <w:rsid w:val="007F1758"/>
    <w:rsid w:val="007F194C"/>
    <w:rsid w:val="007F1AF3"/>
    <w:rsid w:val="007F2092"/>
    <w:rsid w:val="007F2422"/>
    <w:rsid w:val="007F2AE2"/>
    <w:rsid w:val="007F2CED"/>
    <w:rsid w:val="007F2CF4"/>
    <w:rsid w:val="007F30A5"/>
    <w:rsid w:val="007F32EE"/>
    <w:rsid w:val="007F32F2"/>
    <w:rsid w:val="007F352B"/>
    <w:rsid w:val="007F3C36"/>
    <w:rsid w:val="007F3EA6"/>
    <w:rsid w:val="007F3FF4"/>
    <w:rsid w:val="007F4452"/>
    <w:rsid w:val="007F4CB9"/>
    <w:rsid w:val="007F514B"/>
    <w:rsid w:val="007F5DB1"/>
    <w:rsid w:val="007F6261"/>
    <w:rsid w:val="007F63C3"/>
    <w:rsid w:val="007F6F32"/>
    <w:rsid w:val="007F6FD0"/>
    <w:rsid w:val="007F7062"/>
    <w:rsid w:val="007F7648"/>
    <w:rsid w:val="007F76C4"/>
    <w:rsid w:val="007F7761"/>
    <w:rsid w:val="007F7B52"/>
    <w:rsid w:val="007F7BC4"/>
    <w:rsid w:val="007F7EA3"/>
    <w:rsid w:val="00800508"/>
    <w:rsid w:val="00801239"/>
    <w:rsid w:val="0080130B"/>
    <w:rsid w:val="008013F3"/>
    <w:rsid w:val="00801588"/>
    <w:rsid w:val="00801DD0"/>
    <w:rsid w:val="00801E7B"/>
    <w:rsid w:val="00802235"/>
    <w:rsid w:val="008028E4"/>
    <w:rsid w:val="00802A9D"/>
    <w:rsid w:val="00802F92"/>
    <w:rsid w:val="00803244"/>
    <w:rsid w:val="008034E0"/>
    <w:rsid w:val="00803957"/>
    <w:rsid w:val="00803969"/>
    <w:rsid w:val="00803978"/>
    <w:rsid w:val="00803A2F"/>
    <w:rsid w:val="00803AB4"/>
    <w:rsid w:val="00803B72"/>
    <w:rsid w:val="008046B8"/>
    <w:rsid w:val="00804A3B"/>
    <w:rsid w:val="0080502F"/>
    <w:rsid w:val="00805397"/>
    <w:rsid w:val="0080584F"/>
    <w:rsid w:val="0080591F"/>
    <w:rsid w:val="00805E34"/>
    <w:rsid w:val="0080629A"/>
    <w:rsid w:val="008068C9"/>
    <w:rsid w:val="0080694E"/>
    <w:rsid w:val="00806961"/>
    <w:rsid w:val="00806C68"/>
    <w:rsid w:val="00807302"/>
    <w:rsid w:val="00807800"/>
    <w:rsid w:val="0080780A"/>
    <w:rsid w:val="00807974"/>
    <w:rsid w:val="00807D55"/>
    <w:rsid w:val="008107B9"/>
    <w:rsid w:val="00810CCD"/>
    <w:rsid w:val="008113F0"/>
    <w:rsid w:val="008114CF"/>
    <w:rsid w:val="00811517"/>
    <w:rsid w:val="00812193"/>
    <w:rsid w:val="008126C4"/>
    <w:rsid w:val="00812E13"/>
    <w:rsid w:val="008136C7"/>
    <w:rsid w:val="00813AD1"/>
    <w:rsid w:val="00813B3A"/>
    <w:rsid w:val="00813CA5"/>
    <w:rsid w:val="00813FBC"/>
    <w:rsid w:val="00814390"/>
    <w:rsid w:val="00814564"/>
    <w:rsid w:val="00814785"/>
    <w:rsid w:val="00814812"/>
    <w:rsid w:val="008148C3"/>
    <w:rsid w:val="00814961"/>
    <w:rsid w:val="008154C8"/>
    <w:rsid w:val="00815746"/>
    <w:rsid w:val="00815802"/>
    <w:rsid w:val="0081597F"/>
    <w:rsid w:val="00815B0D"/>
    <w:rsid w:val="00816279"/>
    <w:rsid w:val="00816B46"/>
    <w:rsid w:val="00816C7E"/>
    <w:rsid w:val="00816C83"/>
    <w:rsid w:val="00816CA8"/>
    <w:rsid w:val="00816E8A"/>
    <w:rsid w:val="00816F5A"/>
    <w:rsid w:val="0081707A"/>
    <w:rsid w:val="008170C5"/>
    <w:rsid w:val="00820097"/>
    <w:rsid w:val="008204C4"/>
    <w:rsid w:val="00820846"/>
    <w:rsid w:val="00820D63"/>
    <w:rsid w:val="00821278"/>
    <w:rsid w:val="0082130F"/>
    <w:rsid w:val="0082186A"/>
    <w:rsid w:val="0082195D"/>
    <w:rsid w:val="00821A59"/>
    <w:rsid w:val="00821D69"/>
    <w:rsid w:val="008220CE"/>
    <w:rsid w:val="008224DF"/>
    <w:rsid w:val="00822643"/>
    <w:rsid w:val="00822996"/>
    <w:rsid w:val="00822C9A"/>
    <w:rsid w:val="00822EDC"/>
    <w:rsid w:val="00823421"/>
    <w:rsid w:val="00823676"/>
    <w:rsid w:val="00823840"/>
    <w:rsid w:val="0082385A"/>
    <w:rsid w:val="00823B24"/>
    <w:rsid w:val="00824420"/>
    <w:rsid w:val="008246AD"/>
    <w:rsid w:val="0082491D"/>
    <w:rsid w:val="00824AF0"/>
    <w:rsid w:val="00824F78"/>
    <w:rsid w:val="00825413"/>
    <w:rsid w:val="008256B2"/>
    <w:rsid w:val="00825A08"/>
    <w:rsid w:val="00825EC6"/>
    <w:rsid w:val="00825EDC"/>
    <w:rsid w:val="00826093"/>
    <w:rsid w:val="00826CBF"/>
    <w:rsid w:val="00826D8B"/>
    <w:rsid w:val="00826E21"/>
    <w:rsid w:val="0082710A"/>
    <w:rsid w:val="008273B3"/>
    <w:rsid w:val="008276CD"/>
    <w:rsid w:val="00827785"/>
    <w:rsid w:val="008278E9"/>
    <w:rsid w:val="00827C3F"/>
    <w:rsid w:val="00830728"/>
    <w:rsid w:val="00830809"/>
    <w:rsid w:val="008308E8"/>
    <w:rsid w:val="00830AE4"/>
    <w:rsid w:val="008310B0"/>
    <w:rsid w:val="00831259"/>
    <w:rsid w:val="00831748"/>
    <w:rsid w:val="00831A16"/>
    <w:rsid w:val="0083206D"/>
    <w:rsid w:val="00832281"/>
    <w:rsid w:val="0083253A"/>
    <w:rsid w:val="00832B2D"/>
    <w:rsid w:val="00832F58"/>
    <w:rsid w:val="00833111"/>
    <w:rsid w:val="00833277"/>
    <w:rsid w:val="00833696"/>
    <w:rsid w:val="00833C41"/>
    <w:rsid w:val="00833D4C"/>
    <w:rsid w:val="00833E98"/>
    <w:rsid w:val="00834146"/>
    <w:rsid w:val="0083444B"/>
    <w:rsid w:val="008356CF"/>
    <w:rsid w:val="00835E0C"/>
    <w:rsid w:val="00835EEE"/>
    <w:rsid w:val="00835EF7"/>
    <w:rsid w:val="00835F88"/>
    <w:rsid w:val="008360DA"/>
    <w:rsid w:val="0083657C"/>
    <w:rsid w:val="00836870"/>
    <w:rsid w:val="00836888"/>
    <w:rsid w:val="00836B05"/>
    <w:rsid w:val="00836B20"/>
    <w:rsid w:val="00836EAE"/>
    <w:rsid w:val="00836F2C"/>
    <w:rsid w:val="008370E9"/>
    <w:rsid w:val="0083724E"/>
    <w:rsid w:val="0083739D"/>
    <w:rsid w:val="00837517"/>
    <w:rsid w:val="0083797E"/>
    <w:rsid w:val="00837EFA"/>
    <w:rsid w:val="00837F1A"/>
    <w:rsid w:val="00837F92"/>
    <w:rsid w:val="00840682"/>
    <w:rsid w:val="00840937"/>
    <w:rsid w:val="00840A75"/>
    <w:rsid w:val="00840CAB"/>
    <w:rsid w:val="00840D0F"/>
    <w:rsid w:val="00840FD3"/>
    <w:rsid w:val="00841823"/>
    <w:rsid w:val="008418DA"/>
    <w:rsid w:val="00841D68"/>
    <w:rsid w:val="00842450"/>
    <w:rsid w:val="008424A1"/>
    <w:rsid w:val="008430B3"/>
    <w:rsid w:val="00843C9B"/>
    <w:rsid w:val="00844134"/>
    <w:rsid w:val="008444B5"/>
    <w:rsid w:val="008444F5"/>
    <w:rsid w:val="00844CDF"/>
    <w:rsid w:val="0084511D"/>
    <w:rsid w:val="008457E8"/>
    <w:rsid w:val="00845B20"/>
    <w:rsid w:val="008462E2"/>
    <w:rsid w:val="00846865"/>
    <w:rsid w:val="00846B21"/>
    <w:rsid w:val="00847700"/>
    <w:rsid w:val="00847C15"/>
    <w:rsid w:val="00847EBF"/>
    <w:rsid w:val="00850070"/>
    <w:rsid w:val="00850265"/>
    <w:rsid w:val="0085026A"/>
    <w:rsid w:val="008503F7"/>
    <w:rsid w:val="00851686"/>
    <w:rsid w:val="00851735"/>
    <w:rsid w:val="00851996"/>
    <w:rsid w:val="00851B57"/>
    <w:rsid w:val="00851C3E"/>
    <w:rsid w:val="00851D14"/>
    <w:rsid w:val="00851E9B"/>
    <w:rsid w:val="00851F90"/>
    <w:rsid w:val="008522F6"/>
    <w:rsid w:val="008523C2"/>
    <w:rsid w:val="008526BB"/>
    <w:rsid w:val="0085279F"/>
    <w:rsid w:val="008529DF"/>
    <w:rsid w:val="008532A2"/>
    <w:rsid w:val="00853F7F"/>
    <w:rsid w:val="008542D3"/>
    <w:rsid w:val="008549AF"/>
    <w:rsid w:val="00854EA6"/>
    <w:rsid w:val="00854F39"/>
    <w:rsid w:val="008550A2"/>
    <w:rsid w:val="008552CE"/>
    <w:rsid w:val="008553B7"/>
    <w:rsid w:val="00855798"/>
    <w:rsid w:val="008557EA"/>
    <w:rsid w:val="008558D2"/>
    <w:rsid w:val="00855E2E"/>
    <w:rsid w:val="008561FB"/>
    <w:rsid w:val="0085668D"/>
    <w:rsid w:val="00856B3A"/>
    <w:rsid w:val="00856DCD"/>
    <w:rsid w:val="008571D7"/>
    <w:rsid w:val="00857C2A"/>
    <w:rsid w:val="00857EAD"/>
    <w:rsid w:val="008602B7"/>
    <w:rsid w:val="00860B28"/>
    <w:rsid w:val="00861196"/>
    <w:rsid w:val="0086165E"/>
    <w:rsid w:val="00861A49"/>
    <w:rsid w:val="00861B6D"/>
    <w:rsid w:val="00862529"/>
    <w:rsid w:val="00862791"/>
    <w:rsid w:val="00862D0D"/>
    <w:rsid w:val="00862FBD"/>
    <w:rsid w:val="0086343D"/>
    <w:rsid w:val="00863DBB"/>
    <w:rsid w:val="00864215"/>
    <w:rsid w:val="00864257"/>
    <w:rsid w:val="008643DC"/>
    <w:rsid w:val="00864419"/>
    <w:rsid w:val="008646A9"/>
    <w:rsid w:val="00864769"/>
    <w:rsid w:val="00864A6A"/>
    <w:rsid w:val="00864B82"/>
    <w:rsid w:val="008650F0"/>
    <w:rsid w:val="008656D3"/>
    <w:rsid w:val="008656D8"/>
    <w:rsid w:val="008659AB"/>
    <w:rsid w:val="00865CB5"/>
    <w:rsid w:val="00865D5A"/>
    <w:rsid w:val="00866017"/>
    <w:rsid w:val="00866CEB"/>
    <w:rsid w:val="00866E0F"/>
    <w:rsid w:val="008677CA"/>
    <w:rsid w:val="00867C3A"/>
    <w:rsid w:val="00867DB3"/>
    <w:rsid w:val="0087105D"/>
    <w:rsid w:val="008710D2"/>
    <w:rsid w:val="008711E3"/>
    <w:rsid w:val="00871B34"/>
    <w:rsid w:val="008720D5"/>
    <w:rsid w:val="0087233B"/>
    <w:rsid w:val="008724BD"/>
    <w:rsid w:val="0087280C"/>
    <w:rsid w:val="008728D5"/>
    <w:rsid w:val="0087311A"/>
    <w:rsid w:val="0087349B"/>
    <w:rsid w:val="008737CE"/>
    <w:rsid w:val="00874389"/>
    <w:rsid w:val="008745F9"/>
    <w:rsid w:val="00874638"/>
    <w:rsid w:val="008747CF"/>
    <w:rsid w:val="008748E0"/>
    <w:rsid w:val="00875225"/>
    <w:rsid w:val="00875560"/>
    <w:rsid w:val="008755B3"/>
    <w:rsid w:val="0087594D"/>
    <w:rsid w:val="00875A78"/>
    <w:rsid w:val="00876053"/>
    <w:rsid w:val="00876116"/>
    <w:rsid w:val="0087639E"/>
    <w:rsid w:val="00876701"/>
    <w:rsid w:val="00876DE1"/>
    <w:rsid w:val="00876FE4"/>
    <w:rsid w:val="008770FE"/>
    <w:rsid w:val="0087712F"/>
    <w:rsid w:val="008771BD"/>
    <w:rsid w:val="00877ADE"/>
    <w:rsid w:val="00877B2F"/>
    <w:rsid w:val="00877CD0"/>
    <w:rsid w:val="00880228"/>
    <w:rsid w:val="008807DD"/>
    <w:rsid w:val="00880946"/>
    <w:rsid w:val="00880D78"/>
    <w:rsid w:val="00880F39"/>
    <w:rsid w:val="008813D8"/>
    <w:rsid w:val="0088190A"/>
    <w:rsid w:val="0088193D"/>
    <w:rsid w:val="00881B9A"/>
    <w:rsid w:val="00881D09"/>
    <w:rsid w:val="00881D62"/>
    <w:rsid w:val="00882095"/>
    <w:rsid w:val="0088237F"/>
    <w:rsid w:val="008826DB"/>
    <w:rsid w:val="00882AB8"/>
    <w:rsid w:val="008839FC"/>
    <w:rsid w:val="00884015"/>
    <w:rsid w:val="0088485A"/>
    <w:rsid w:val="00884C8B"/>
    <w:rsid w:val="00884F6D"/>
    <w:rsid w:val="00885036"/>
    <w:rsid w:val="00885054"/>
    <w:rsid w:val="0088519F"/>
    <w:rsid w:val="00885224"/>
    <w:rsid w:val="00885A9F"/>
    <w:rsid w:val="0088605A"/>
    <w:rsid w:val="008865EF"/>
    <w:rsid w:val="008876E8"/>
    <w:rsid w:val="00887B63"/>
    <w:rsid w:val="00887FCF"/>
    <w:rsid w:val="0089021D"/>
    <w:rsid w:val="0089050E"/>
    <w:rsid w:val="00890558"/>
    <w:rsid w:val="0089070F"/>
    <w:rsid w:val="00890FCA"/>
    <w:rsid w:val="00891369"/>
    <w:rsid w:val="00891808"/>
    <w:rsid w:val="00891BCF"/>
    <w:rsid w:val="00891CFD"/>
    <w:rsid w:val="00891E96"/>
    <w:rsid w:val="008920BB"/>
    <w:rsid w:val="00892125"/>
    <w:rsid w:val="008923CA"/>
    <w:rsid w:val="00892B25"/>
    <w:rsid w:val="008931E0"/>
    <w:rsid w:val="00893269"/>
    <w:rsid w:val="00893276"/>
    <w:rsid w:val="00893286"/>
    <w:rsid w:val="008935E4"/>
    <w:rsid w:val="008936EA"/>
    <w:rsid w:val="008943C1"/>
    <w:rsid w:val="00894F02"/>
    <w:rsid w:val="00895194"/>
    <w:rsid w:val="0089537B"/>
    <w:rsid w:val="00895922"/>
    <w:rsid w:val="00895BCD"/>
    <w:rsid w:val="00896CF3"/>
    <w:rsid w:val="00896CF9"/>
    <w:rsid w:val="00896CFC"/>
    <w:rsid w:val="00896D0C"/>
    <w:rsid w:val="008970AC"/>
    <w:rsid w:val="0089721E"/>
    <w:rsid w:val="00897BA5"/>
    <w:rsid w:val="008A0576"/>
    <w:rsid w:val="008A0716"/>
    <w:rsid w:val="008A090A"/>
    <w:rsid w:val="008A0DBC"/>
    <w:rsid w:val="008A0F0B"/>
    <w:rsid w:val="008A1436"/>
    <w:rsid w:val="008A1469"/>
    <w:rsid w:val="008A15B4"/>
    <w:rsid w:val="008A1D88"/>
    <w:rsid w:val="008A2589"/>
    <w:rsid w:val="008A2636"/>
    <w:rsid w:val="008A2AD6"/>
    <w:rsid w:val="008A2CC7"/>
    <w:rsid w:val="008A2E71"/>
    <w:rsid w:val="008A2EB9"/>
    <w:rsid w:val="008A30E0"/>
    <w:rsid w:val="008A325C"/>
    <w:rsid w:val="008A365F"/>
    <w:rsid w:val="008A3A53"/>
    <w:rsid w:val="008A3AB5"/>
    <w:rsid w:val="008A3B95"/>
    <w:rsid w:val="008A3DA3"/>
    <w:rsid w:val="008A3EEE"/>
    <w:rsid w:val="008A4283"/>
    <w:rsid w:val="008A42F6"/>
    <w:rsid w:val="008A43D1"/>
    <w:rsid w:val="008A4544"/>
    <w:rsid w:val="008A47C4"/>
    <w:rsid w:val="008A4C94"/>
    <w:rsid w:val="008A4D81"/>
    <w:rsid w:val="008A4EE9"/>
    <w:rsid w:val="008A4F24"/>
    <w:rsid w:val="008A566C"/>
    <w:rsid w:val="008A63DB"/>
    <w:rsid w:val="008A6920"/>
    <w:rsid w:val="008A6C2C"/>
    <w:rsid w:val="008A6D08"/>
    <w:rsid w:val="008A6D83"/>
    <w:rsid w:val="008A6F09"/>
    <w:rsid w:val="008A7033"/>
    <w:rsid w:val="008A731D"/>
    <w:rsid w:val="008A7585"/>
    <w:rsid w:val="008A7633"/>
    <w:rsid w:val="008A7849"/>
    <w:rsid w:val="008A7A05"/>
    <w:rsid w:val="008A7ECA"/>
    <w:rsid w:val="008B002C"/>
    <w:rsid w:val="008B01F8"/>
    <w:rsid w:val="008B05BE"/>
    <w:rsid w:val="008B0895"/>
    <w:rsid w:val="008B0A76"/>
    <w:rsid w:val="008B0B5C"/>
    <w:rsid w:val="008B11FC"/>
    <w:rsid w:val="008B1AB8"/>
    <w:rsid w:val="008B1D17"/>
    <w:rsid w:val="008B216E"/>
    <w:rsid w:val="008B2732"/>
    <w:rsid w:val="008B2AF9"/>
    <w:rsid w:val="008B2C00"/>
    <w:rsid w:val="008B3255"/>
    <w:rsid w:val="008B32EA"/>
    <w:rsid w:val="008B3416"/>
    <w:rsid w:val="008B34A8"/>
    <w:rsid w:val="008B37C4"/>
    <w:rsid w:val="008B49CC"/>
    <w:rsid w:val="008B4E3B"/>
    <w:rsid w:val="008B4ECA"/>
    <w:rsid w:val="008B56CB"/>
    <w:rsid w:val="008B5A33"/>
    <w:rsid w:val="008B6319"/>
    <w:rsid w:val="008B63A0"/>
    <w:rsid w:val="008B69DD"/>
    <w:rsid w:val="008B7027"/>
    <w:rsid w:val="008B7344"/>
    <w:rsid w:val="008B75F5"/>
    <w:rsid w:val="008B7767"/>
    <w:rsid w:val="008C0069"/>
    <w:rsid w:val="008C0126"/>
    <w:rsid w:val="008C04FD"/>
    <w:rsid w:val="008C0517"/>
    <w:rsid w:val="008C0C24"/>
    <w:rsid w:val="008C0D2B"/>
    <w:rsid w:val="008C0FCE"/>
    <w:rsid w:val="008C1209"/>
    <w:rsid w:val="008C13A9"/>
    <w:rsid w:val="008C14CC"/>
    <w:rsid w:val="008C1AB5"/>
    <w:rsid w:val="008C1DA8"/>
    <w:rsid w:val="008C1DDB"/>
    <w:rsid w:val="008C2001"/>
    <w:rsid w:val="008C2329"/>
    <w:rsid w:val="008C256A"/>
    <w:rsid w:val="008C291D"/>
    <w:rsid w:val="008C2B0F"/>
    <w:rsid w:val="008C2C37"/>
    <w:rsid w:val="008C2E35"/>
    <w:rsid w:val="008C3B2F"/>
    <w:rsid w:val="008C3E3E"/>
    <w:rsid w:val="008C49CE"/>
    <w:rsid w:val="008C4AE0"/>
    <w:rsid w:val="008C517C"/>
    <w:rsid w:val="008C54AC"/>
    <w:rsid w:val="008C5AE4"/>
    <w:rsid w:val="008C5E18"/>
    <w:rsid w:val="008C5F8D"/>
    <w:rsid w:val="008C61B0"/>
    <w:rsid w:val="008C620A"/>
    <w:rsid w:val="008C633D"/>
    <w:rsid w:val="008C637F"/>
    <w:rsid w:val="008C650E"/>
    <w:rsid w:val="008C6603"/>
    <w:rsid w:val="008C6CEB"/>
    <w:rsid w:val="008C6FBB"/>
    <w:rsid w:val="008C7033"/>
    <w:rsid w:val="008C7388"/>
    <w:rsid w:val="008C73F3"/>
    <w:rsid w:val="008C77AC"/>
    <w:rsid w:val="008C7B80"/>
    <w:rsid w:val="008D03DF"/>
    <w:rsid w:val="008D052B"/>
    <w:rsid w:val="008D075E"/>
    <w:rsid w:val="008D08BD"/>
    <w:rsid w:val="008D0A26"/>
    <w:rsid w:val="008D1013"/>
    <w:rsid w:val="008D15A5"/>
    <w:rsid w:val="008D190E"/>
    <w:rsid w:val="008D1BB4"/>
    <w:rsid w:val="008D2504"/>
    <w:rsid w:val="008D2909"/>
    <w:rsid w:val="008D2986"/>
    <w:rsid w:val="008D29C3"/>
    <w:rsid w:val="008D2A04"/>
    <w:rsid w:val="008D2BE7"/>
    <w:rsid w:val="008D3090"/>
    <w:rsid w:val="008D32AF"/>
    <w:rsid w:val="008D3628"/>
    <w:rsid w:val="008D3843"/>
    <w:rsid w:val="008D38C0"/>
    <w:rsid w:val="008D38D5"/>
    <w:rsid w:val="008D39E6"/>
    <w:rsid w:val="008D41DD"/>
    <w:rsid w:val="008D42BC"/>
    <w:rsid w:val="008D5543"/>
    <w:rsid w:val="008D599E"/>
    <w:rsid w:val="008D6165"/>
    <w:rsid w:val="008D61BE"/>
    <w:rsid w:val="008D6510"/>
    <w:rsid w:val="008D6C13"/>
    <w:rsid w:val="008D6CC3"/>
    <w:rsid w:val="008D6D86"/>
    <w:rsid w:val="008D753C"/>
    <w:rsid w:val="008D7AB0"/>
    <w:rsid w:val="008D7E15"/>
    <w:rsid w:val="008D7F16"/>
    <w:rsid w:val="008E0F7C"/>
    <w:rsid w:val="008E10C6"/>
    <w:rsid w:val="008E1143"/>
    <w:rsid w:val="008E1822"/>
    <w:rsid w:val="008E1963"/>
    <w:rsid w:val="008E19A1"/>
    <w:rsid w:val="008E1CBC"/>
    <w:rsid w:val="008E1CDE"/>
    <w:rsid w:val="008E1F43"/>
    <w:rsid w:val="008E207E"/>
    <w:rsid w:val="008E2198"/>
    <w:rsid w:val="008E28A5"/>
    <w:rsid w:val="008E2D48"/>
    <w:rsid w:val="008E2DD2"/>
    <w:rsid w:val="008E2F46"/>
    <w:rsid w:val="008E31E9"/>
    <w:rsid w:val="008E32D4"/>
    <w:rsid w:val="008E3F42"/>
    <w:rsid w:val="008E4124"/>
    <w:rsid w:val="008E41DF"/>
    <w:rsid w:val="008E46C6"/>
    <w:rsid w:val="008E46E5"/>
    <w:rsid w:val="008E4BE7"/>
    <w:rsid w:val="008E4BFA"/>
    <w:rsid w:val="008E4F5C"/>
    <w:rsid w:val="008E5034"/>
    <w:rsid w:val="008E5372"/>
    <w:rsid w:val="008E5949"/>
    <w:rsid w:val="008E5C9D"/>
    <w:rsid w:val="008E6364"/>
    <w:rsid w:val="008E6552"/>
    <w:rsid w:val="008E6ECA"/>
    <w:rsid w:val="008E6F13"/>
    <w:rsid w:val="008E6FD4"/>
    <w:rsid w:val="008E77C7"/>
    <w:rsid w:val="008E795A"/>
    <w:rsid w:val="008E7E57"/>
    <w:rsid w:val="008F0074"/>
    <w:rsid w:val="008F0C44"/>
    <w:rsid w:val="008F1036"/>
    <w:rsid w:val="008F1816"/>
    <w:rsid w:val="008F1876"/>
    <w:rsid w:val="008F2128"/>
    <w:rsid w:val="008F2142"/>
    <w:rsid w:val="008F2A59"/>
    <w:rsid w:val="008F2A5E"/>
    <w:rsid w:val="008F2C27"/>
    <w:rsid w:val="008F2DA9"/>
    <w:rsid w:val="008F2FAA"/>
    <w:rsid w:val="008F3645"/>
    <w:rsid w:val="008F365D"/>
    <w:rsid w:val="008F3871"/>
    <w:rsid w:val="008F3E96"/>
    <w:rsid w:val="008F4052"/>
    <w:rsid w:val="008F42B0"/>
    <w:rsid w:val="008F48A8"/>
    <w:rsid w:val="008F4AF4"/>
    <w:rsid w:val="008F4FCB"/>
    <w:rsid w:val="008F50B7"/>
    <w:rsid w:val="008F5252"/>
    <w:rsid w:val="008F53F0"/>
    <w:rsid w:val="008F5453"/>
    <w:rsid w:val="008F574D"/>
    <w:rsid w:val="008F5F46"/>
    <w:rsid w:val="008F6061"/>
    <w:rsid w:val="008F6CF0"/>
    <w:rsid w:val="008F6DA5"/>
    <w:rsid w:val="008F7310"/>
    <w:rsid w:val="008F77CB"/>
    <w:rsid w:val="008F7D3C"/>
    <w:rsid w:val="009011FD"/>
    <w:rsid w:val="00901259"/>
    <w:rsid w:val="00901288"/>
    <w:rsid w:val="009014A1"/>
    <w:rsid w:val="00902AB4"/>
    <w:rsid w:val="00902B4D"/>
    <w:rsid w:val="009030F4"/>
    <w:rsid w:val="009031D6"/>
    <w:rsid w:val="0090388D"/>
    <w:rsid w:val="00903D31"/>
    <w:rsid w:val="00903EC6"/>
    <w:rsid w:val="0090401F"/>
    <w:rsid w:val="0090424A"/>
    <w:rsid w:val="00904C13"/>
    <w:rsid w:val="0090526E"/>
    <w:rsid w:val="00905402"/>
    <w:rsid w:val="0090552F"/>
    <w:rsid w:val="00905DB5"/>
    <w:rsid w:val="009061F9"/>
    <w:rsid w:val="0090652F"/>
    <w:rsid w:val="00906836"/>
    <w:rsid w:val="00906B47"/>
    <w:rsid w:val="0090703E"/>
    <w:rsid w:val="00907052"/>
    <w:rsid w:val="00907317"/>
    <w:rsid w:val="00907869"/>
    <w:rsid w:val="00907C72"/>
    <w:rsid w:val="00907DEA"/>
    <w:rsid w:val="009101AE"/>
    <w:rsid w:val="0091049D"/>
    <w:rsid w:val="00910690"/>
    <w:rsid w:val="00910709"/>
    <w:rsid w:val="00910A29"/>
    <w:rsid w:val="00910BE3"/>
    <w:rsid w:val="00910C32"/>
    <w:rsid w:val="00910EB4"/>
    <w:rsid w:val="009110CC"/>
    <w:rsid w:val="009114A5"/>
    <w:rsid w:val="00911737"/>
    <w:rsid w:val="00911935"/>
    <w:rsid w:val="00911A4E"/>
    <w:rsid w:val="00911CA9"/>
    <w:rsid w:val="009120F6"/>
    <w:rsid w:val="009121E4"/>
    <w:rsid w:val="009124F7"/>
    <w:rsid w:val="0091266F"/>
    <w:rsid w:val="009127FA"/>
    <w:rsid w:val="009129B3"/>
    <w:rsid w:val="00912F28"/>
    <w:rsid w:val="00913BF1"/>
    <w:rsid w:val="00913FD9"/>
    <w:rsid w:val="009145BC"/>
    <w:rsid w:val="00914977"/>
    <w:rsid w:val="00914F49"/>
    <w:rsid w:val="0091533F"/>
    <w:rsid w:val="009159FC"/>
    <w:rsid w:val="00915BCA"/>
    <w:rsid w:val="00915FE1"/>
    <w:rsid w:val="00916153"/>
    <w:rsid w:val="00916C8B"/>
    <w:rsid w:val="009174D2"/>
    <w:rsid w:val="0091752D"/>
    <w:rsid w:val="00917558"/>
    <w:rsid w:val="009178DA"/>
    <w:rsid w:val="009178F5"/>
    <w:rsid w:val="00917BC3"/>
    <w:rsid w:val="0092049E"/>
    <w:rsid w:val="00920525"/>
    <w:rsid w:val="0092055F"/>
    <w:rsid w:val="0092062B"/>
    <w:rsid w:val="00921738"/>
    <w:rsid w:val="0092190C"/>
    <w:rsid w:val="00921CD3"/>
    <w:rsid w:val="00921CF1"/>
    <w:rsid w:val="00921E51"/>
    <w:rsid w:val="00922147"/>
    <w:rsid w:val="00922686"/>
    <w:rsid w:val="009229A0"/>
    <w:rsid w:val="009229D4"/>
    <w:rsid w:val="00922AC4"/>
    <w:rsid w:val="00922C3A"/>
    <w:rsid w:val="00922E75"/>
    <w:rsid w:val="009234B7"/>
    <w:rsid w:val="0092396B"/>
    <w:rsid w:val="00923A07"/>
    <w:rsid w:val="00924092"/>
    <w:rsid w:val="009247B9"/>
    <w:rsid w:val="0092482C"/>
    <w:rsid w:val="00924A5A"/>
    <w:rsid w:val="00924C1B"/>
    <w:rsid w:val="009257A9"/>
    <w:rsid w:val="0092598F"/>
    <w:rsid w:val="00925A15"/>
    <w:rsid w:val="00926065"/>
    <w:rsid w:val="009262E4"/>
    <w:rsid w:val="00926611"/>
    <w:rsid w:val="0092687F"/>
    <w:rsid w:val="0092694F"/>
    <w:rsid w:val="00926B5D"/>
    <w:rsid w:val="00927016"/>
    <w:rsid w:val="009271F2"/>
    <w:rsid w:val="009273E0"/>
    <w:rsid w:val="00927A08"/>
    <w:rsid w:val="00927E72"/>
    <w:rsid w:val="0093003D"/>
    <w:rsid w:val="00930220"/>
    <w:rsid w:val="0093047B"/>
    <w:rsid w:val="009306EE"/>
    <w:rsid w:val="0093145E"/>
    <w:rsid w:val="009314C6"/>
    <w:rsid w:val="00931E65"/>
    <w:rsid w:val="0093200F"/>
    <w:rsid w:val="00932467"/>
    <w:rsid w:val="00932722"/>
    <w:rsid w:val="00932B07"/>
    <w:rsid w:val="00932FC4"/>
    <w:rsid w:val="00933007"/>
    <w:rsid w:val="009330EB"/>
    <w:rsid w:val="009334E7"/>
    <w:rsid w:val="00933A2D"/>
    <w:rsid w:val="009341D5"/>
    <w:rsid w:val="00934205"/>
    <w:rsid w:val="009342AF"/>
    <w:rsid w:val="0093439B"/>
    <w:rsid w:val="00934646"/>
    <w:rsid w:val="00934D68"/>
    <w:rsid w:val="00934EBA"/>
    <w:rsid w:val="0093620D"/>
    <w:rsid w:val="00936213"/>
    <w:rsid w:val="009362BF"/>
    <w:rsid w:val="00936580"/>
    <w:rsid w:val="009368D2"/>
    <w:rsid w:val="00936B56"/>
    <w:rsid w:val="00937111"/>
    <w:rsid w:val="009372A1"/>
    <w:rsid w:val="009373FD"/>
    <w:rsid w:val="00937402"/>
    <w:rsid w:val="00937FE2"/>
    <w:rsid w:val="009405E1"/>
    <w:rsid w:val="00940D2F"/>
    <w:rsid w:val="00940DD2"/>
    <w:rsid w:val="009410B6"/>
    <w:rsid w:val="00941325"/>
    <w:rsid w:val="0094238E"/>
    <w:rsid w:val="0094243B"/>
    <w:rsid w:val="0094274B"/>
    <w:rsid w:val="00942B38"/>
    <w:rsid w:val="00943146"/>
    <w:rsid w:val="00943246"/>
    <w:rsid w:val="00943363"/>
    <w:rsid w:val="00943823"/>
    <w:rsid w:val="009439FD"/>
    <w:rsid w:val="00943AF8"/>
    <w:rsid w:val="00943CDA"/>
    <w:rsid w:val="009441C4"/>
    <w:rsid w:val="00944485"/>
    <w:rsid w:val="00944652"/>
    <w:rsid w:val="00944687"/>
    <w:rsid w:val="00944C09"/>
    <w:rsid w:val="00944D71"/>
    <w:rsid w:val="009450C4"/>
    <w:rsid w:val="009453D3"/>
    <w:rsid w:val="00945EC4"/>
    <w:rsid w:val="009465F7"/>
    <w:rsid w:val="00946628"/>
    <w:rsid w:val="009469D6"/>
    <w:rsid w:val="00946B43"/>
    <w:rsid w:val="00946C47"/>
    <w:rsid w:val="00947265"/>
    <w:rsid w:val="009473F5"/>
    <w:rsid w:val="00950162"/>
    <w:rsid w:val="00950233"/>
    <w:rsid w:val="009504CF"/>
    <w:rsid w:val="009509A2"/>
    <w:rsid w:val="00951050"/>
    <w:rsid w:val="0095109E"/>
    <w:rsid w:val="00951154"/>
    <w:rsid w:val="009512A2"/>
    <w:rsid w:val="00951D20"/>
    <w:rsid w:val="00951F9F"/>
    <w:rsid w:val="00953992"/>
    <w:rsid w:val="00953BB6"/>
    <w:rsid w:val="0095427F"/>
    <w:rsid w:val="0095461A"/>
    <w:rsid w:val="00954CC9"/>
    <w:rsid w:val="00954F2C"/>
    <w:rsid w:val="00954F8E"/>
    <w:rsid w:val="00955504"/>
    <w:rsid w:val="009566C2"/>
    <w:rsid w:val="00956B23"/>
    <w:rsid w:val="0095701A"/>
    <w:rsid w:val="00957419"/>
    <w:rsid w:val="00957445"/>
    <w:rsid w:val="00957559"/>
    <w:rsid w:val="009575DD"/>
    <w:rsid w:val="0095764B"/>
    <w:rsid w:val="00957BA6"/>
    <w:rsid w:val="00957F60"/>
    <w:rsid w:val="00960177"/>
    <w:rsid w:val="009604CD"/>
    <w:rsid w:val="009605D5"/>
    <w:rsid w:val="00960697"/>
    <w:rsid w:val="00960CE8"/>
    <w:rsid w:val="00960D57"/>
    <w:rsid w:val="00960D79"/>
    <w:rsid w:val="00960E60"/>
    <w:rsid w:val="00961751"/>
    <w:rsid w:val="00961AB8"/>
    <w:rsid w:val="00961C70"/>
    <w:rsid w:val="0096230C"/>
    <w:rsid w:val="0096248E"/>
    <w:rsid w:val="009634DF"/>
    <w:rsid w:val="009636EB"/>
    <w:rsid w:val="00964574"/>
    <w:rsid w:val="00964B29"/>
    <w:rsid w:val="00964C89"/>
    <w:rsid w:val="00964DD9"/>
    <w:rsid w:val="00964E0F"/>
    <w:rsid w:val="00964E6E"/>
    <w:rsid w:val="00964E92"/>
    <w:rsid w:val="0096506D"/>
    <w:rsid w:val="0096532F"/>
    <w:rsid w:val="00965710"/>
    <w:rsid w:val="00965AC1"/>
    <w:rsid w:val="00965AC3"/>
    <w:rsid w:val="00965CA8"/>
    <w:rsid w:val="0096634C"/>
    <w:rsid w:val="009663AA"/>
    <w:rsid w:val="00966869"/>
    <w:rsid w:val="00966FC4"/>
    <w:rsid w:val="00967143"/>
    <w:rsid w:val="00967166"/>
    <w:rsid w:val="009671AC"/>
    <w:rsid w:val="009677AF"/>
    <w:rsid w:val="00970E15"/>
    <w:rsid w:val="009713B2"/>
    <w:rsid w:val="00971940"/>
    <w:rsid w:val="00971BFC"/>
    <w:rsid w:val="00971D9A"/>
    <w:rsid w:val="009725B4"/>
    <w:rsid w:val="00972C73"/>
    <w:rsid w:val="00972FCF"/>
    <w:rsid w:val="009732E9"/>
    <w:rsid w:val="009733DC"/>
    <w:rsid w:val="00973434"/>
    <w:rsid w:val="00973D0A"/>
    <w:rsid w:val="00974018"/>
    <w:rsid w:val="00974376"/>
    <w:rsid w:val="0097481D"/>
    <w:rsid w:val="009748F0"/>
    <w:rsid w:val="00974B2A"/>
    <w:rsid w:val="00975209"/>
    <w:rsid w:val="0097591A"/>
    <w:rsid w:val="009759BA"/>
    <w:rsid w:val="00975BFC"/>
    <w:rsid w:val="00975CA4"/>
    <w:rsid w:val="009768CC"/>
    <w:rsid w:val="00976C38"/>
    <w:rsid w:val="00977606"/>
    <w:rsid w:val="009777AD"/>
    <w:rsid w:val="009777D5"/>
    <w:rsid w:val="0097798D"/>
    <w:rsid w:val="00977DE8"/>
    <w:rsid w:val="00977F6C"/>
    <w:rsid w:val="0098013D"/>
    <w:rsid w:val="00980547"/>
    <w:rsid w:val="009808E4"/>
    <w:rsid w:val="00980BAD"/>
    <w:rsid w:val="00980BEE"/>
    <w:rsid w:val="00980CD8"/>
    <w:rsid w:val="009810AB"/>
    <w:rsid w:val="009814F5"/>
    <w:rsid w:val="00981897"/>
    <w:rsid w:val="009819DA"/>
    <w:rsid w:val="00981BA1"/>
    <w:rsid w:val="00982286"/>
    <w:rsid w:val="00982696"/>
    <w:rsid w:val="00982E48"/>
    <w:rsid w:val="00982F10"/>
    <w:rsid w:val="00983324"/>
    <w:rsid w:val="0098350B"/>
    <w:rsid w:val="00983652"/>
    <w:rsid w:val="00983FA0"/>
    <w:rsid w:val="00984C25"/>
    <w:rsid w:val="00984D1B"/>
    <w:rsid w:val="00985210"/>
    <w:rsid w:val="009854F2"/>
    <w:rsid w:val="009855F1"/>
    <w:rsid w:val="009857C6"/>
    <w:rsid w:val="0098594D"/>
    <w:rsid w:val="00985A3C"/>
    <w:rsid w:val="00985D3B"/>
    <w:rsid w:val="00985F83"/>
    <w:rsid w:val="009861C4"/>
    <w:rsid w:val="0098680B"/>
    <w:rsid w:val="009868F5"/>
    <w:rsid w:val="00986ECC"/>
    <w:rsid w:val="00986F84"/>
    <w:rsid w:val="009870B5"/>
    <w:rsid w:val="009873EE"/>
    <w:rsid w:val="00987600"/>
    <w:rsid w:val="00987B6E"/>
    <w:rsid w:val="00987BCA"/>
    <w:rsid w:val="00987EFA"/>
    <w:rsid w:val="00990B5C"/>
    <w:rsid w:val="00990CD7"/>
    <w:rsid w:val="00990F5D"/>
    <w:rsid w:val="009911B3"/>
    <w:rsid w:val="00991C1B"/>
    <w:rsid w:val="00991C75"/>
    <w:rsid w:val="00991CF6"/>
    <w:rsid w:val="009922FE"/>
    <w:rsid w:val="00992B3B"/>
    <w:rsid w:val="00992CBE"/>
    <w:rsid w:val="00992EC6"/>
    <w:rsid w:val="0099333D"/>
    <w:rsid w:val="009937DF"/>
    <w:rsid w:val="00993984"/>
    <w:rsid w:val="00993B83"/>
    <w:rsid w:val="00993DCB"/>
    <w:rsid w:val="009942E8"/>
    <w:rsid w:val="009948E7"/>
    <w:rsid w:val="00994A21"/>
    <w:rsid w:val="00994E13"/>
    <w:rsid w:val="00994E22"/>
    <w:rsid w:val="00994ECF"/>
    <w:rsid w:val="00995056"/>
    <w:rsid w:val="0099536F"/>
    <w:rsid w:val="00995A42"/>
    <w:rsid w:val="00995B88"/>
    <w:rsid w:val="009962BC"/>
    <w:rsid w:val="009967A5"/>
    <w:rsid w:val="0099741A"/>
    <w:rsid w:val="0099757F"/>
    <w:rsid w:val="00997708"/>
    <w:rsid w:val="00997B0B"/>
    <w:rsid w:val="009A00D0"/>
    <w:rsid w:val="009A056E"/>
    <w:rsid w:val="009A0DA9"/>
    <w:rsid w:val="009A0F46"/>
    <w:rsid w:val="009A105D"/>
    <w:rsid w:val="009A11D2"/>
    <w:rsid w:val="009A1387"/>
    <w:rsid w:val="009A1E66"/>
    <w:rsid w:val="009A22A3"/>
    <w:rsid w:val="009A26E0"/>
    <w:rsid w:val="009A26F5"/>
    <w:rsid w:val="009A289A"/>
    <w:rsid w:val="009A2BB1"/>
    <w:rsid w:val="009A2C7D"/>
    <w:rsid w:val="009A2EB5"/>
    <w:rsid w:val="009A3495"/>
    <w:rsid w:val="009A3C02"/>
    <w:rsid w:val="009A4632"/>
    <w:rsid w:val="009A47ED"/>
    <w:rsid w:val="009A49E7"/>
    <w:rsid w:val="009A4B4B"/>
    <w:rsid w:val="009A4C1F"/>
    <w:rsid w:val="009A4C94"/>
    <w:rsid w:val="009A53C1"/>
    <w:rsid w:val="009A55D4"/>
    <w:rsid w:val="009A5825"/>
    <w:rsid w:val="009A5957"/>
    <w:rsid w:val="009A595F"/>
    <w:rsid w:val="009A6065"/>
    <w:rsid w:val="009A629F"/>
    <w:rsid w:val="009A6735"/>
    <w:rsid w:val="009A7714"/>
    <w:rsid w:val="009A7D66"/>
    <w:rsid w:val="009A7E6A"/>
    <w:rsid w:val="009A7ED7"/>
    <w:rsid w:val="009B007A"/>
    <w:rsid w:val="009B021B"/>
    <w:rsid w:val="009B02D4"/>
    <w:rsid w:val="009B02E5"/>
    <w:rsid w:val="009B04AA"/>
    <w:rsid w:val="009B0578"/>
    <w:rsid w:val="009B08F1"/>
    <w:rsid w:val="009B0FB7"/>
    <w:rsid w:val="009B11EE"/>
    <w:rsid w:val="009B11F5"/>
    <w:rsid w:val="009B123E"/>
    <w:rsid w:val="009B1564"/>
    <w:rsid w:val="009B19BC"/>
    <w:rsid w:val="009B1AF3"/>
    <w:rsid w:val="009B1BB9"/>
    <w:rsid w:val="009B2052"/>
    <w:rsid w:val="009B2DC1"/>
    <w:rsid w:val="009B2E3F"/>
    <w:rsid w:val="009B3061"/>
    <w:rsid w:val="009B3175"/>
    <w:rsid w:val="009B32AE"/>
    <w:rsid w:val="009B41A3"/>
    <w:rsid w:val="009B432F"/>
    <w:rsid w:val="009B4367"/>
    <w:rsid w:val="009B4B44"/>
    <w:rsid w:val="009B4CA0"/>
    <w:rsid w:val="009B4F5A"/>
    <w:rsid w:val="009B5001"/>
    <w:rsid w:val="009B525E"/>
    <w:rsid w:val="009B5333"/>
    <w:rsid w:val="009B5F04"/>
    <w:rsid w:val="009B61C7"/>
    <w:rsid w:val="009B6365"/>
    <w:rsid w:val="009B6542"/>
    <w:rsid w:val="009B7424"/>
    <w:rsid w:val="009B75AA"/>
    <w:rsid w:val="009B7B4C"/>
    <w:rsid w:val="009B7B7F"/>
    <w:rsid w:val="009C0025"/>
    <w:rsid w:val="009C0111"/>
    <w:rsid w:val="009C05CF"/>
    <w:rsid w:val="009C0725"/>
    <w:rsid w:val="009C0AA6"/>
    <w:rsid w:val="009C0DC1"/>
    <w:rsid w:val="009C0FFF"/>
    <w:rsid w:val="009C1087"/>
    <w:rsid w:val="009C131E"/>
    <w:rsid w:val="009C141E"/>
    <w:rsid w:val="009C1552"/>
    <w:rsid w:val="009C1DD8"/>
    <w:rsid w:val="009C25B0"/>
    <w:rsid w:val="009C28B7"/>
    <w:rsid w:val="009C2969"/>
    <w:rsid w:val="009C2BA3"/>
    <w:rsid w:val="009C2D57"/>
    <w:rsid w:val="009C2DFC"/>
    <w:rsid w:val="009C32FE"/>
    <w:rsid w:val="009C37C2"/>
    <w:rsid w:val="009C38B3"/>
    <w:rsid w:val="009C405E"/>
    <w:rsid w:val="009C42EF"/>
    <w:rsid w:val="009C4745"/>
    <w:rsid w:val="009C4C83"/>
    <w:rsid w:val="009C583B"/>
    <w:rsid w:val="009C5B46"/>
    <w:rsid w:val="009C5D2B"/>
    <w:rsid w:val="009C6033"/>
    <w:rsid w:val="009C625F"/>
    <w:rsid w:val="009C6ED3"/>
    <w:rsid w:val="009C746D"/>
    <w:rsid w:val="009C7DDE"/>
    <w:rsid w:val="009D01DF"/>
    <w:rsid w:val="009D0570"/>
    <w:rsid w:val="009D07CF"/>
    <w:rsid w:val="009D0D08"/>
    <w:rsid w:val="009D2056"/>
    <w:rsid w:val="009D21FB"/>
    <w:rsid w:val="009D26B7"/>
    <w:rsid w:val="009D27DD"/>
    <w:rsid w:val="009D281B"/>
    <w:rsid w:val="009D28FB"/>
    <w:rsid w:val="009D2BE6"/>
    <w:rsid w:val="009D2C99"/>
    <w:rsid w:val="009D36B1"/>
    <w:rsid w:val="009D3730"/>
    <w:rsid w:val="009D38B9"/>
    <w:rsid w:val="009D3D27"/>
    <w:rsid w:val="009D4BF1"/>
    <w:rsid w:val="009D4C4E"/>
    <w:rsid w:val="009D4D73"/>
    <w:rsid w:val="009D4F2D"/>
    <w:rsid w:val="009D515A"/>
    <w:rsid w:val="009D556A"/>
    <w:rsid w:val="009D6229"/>
    <w:rsid w:val="009D6733"/>
    <w:rsid w:val="009D6997"/>
    <w:rsid w:val="009D6A90"/>
    <w:rsid w:val="009D6D6B"/>
    <w:rsid w:val="009D6DFA"/>
    <w:rsid w:val="009D6DFB"/>
    <w:rsid w:val="009D6EBC"/>
    <w:rsid w:val="009D6FC3"/>
    <w:rsid w:val="009D7110"/>
    <w:rsid w:val="009D7A10"/>
    <w:rsid w:val="009D7CEA"/>
    <w:rsid w:val="009E00FA"/>
    <w:rsid w:val="009E01F8"/>
    <w:rsid w:val="009E0306"/>
    <w:rsid w:val="009E05F2"/>
    <w:rsid w:val="009E0D69"/>
    <w:rsid w:val="009E0EE4"/>
    <w:rsid w:val="009E1105"/>
    <w:rsid w:val="009E21C4"/>
    <w:rsid w:val="009E21E7"/>
    <w:rsid w:val="009E220C"/>
    <w:rsid w:val="009E2419"/>
    <w:rsid w:val="009E2488"/>
    <w:rsid w:val="009E2657"/>
    <w:rsid w:val="009E2938"/>
    <w:rsid w:val="009E2D53"/>
    <w:rsid w:val="009E32EB"/>
    <w:rsid w:val="009E352A"/>
    <w:rsid w:val="009E35A0"/>
    <w:rsid w:val="009E36B7"/>
    <w:rsid w:val="009E38CB"/>
    <w:rsid w:val="009E3B50"/>
    <w:rsid w:val="009E3D16"/>
    <w:rsid w:val="009E4242"/>
    <w:rsid w:val="009E4855"/>
    <w:rsid w:val="009E4889"/>
    <w:rsid w:val="009E4F3B"/>
    <w:rsid w:val="009E5365"/>
    <w:rsid w:val="009E53E2"/>
    <w:rsid w:val="009E650F"/>
    <w:rsid w:val="009E6558"/>
    <w:rsid w:val="009E6651"/>
    <w:rsid w:val="009E685B"/>
    <w:rsid w:val="009E6E32"/>
    <w:rsid w:val="009E73DA"/>
    <w:rsid w:val="009E7FE3"/>
    <w:rsid w:val="009F003E"/>
    <w:rsid w:val="009F082A"/>
    <w:rsid w:val="009F0990"/>
    <w:rsid w:val="009F0B1A"/>
    <w:rsid w:val="009F0D27"/>
    <w:rsid w:val="009F0E93"/>
    <w:rsid w:val="009F0ED1"/>
    <w:rsid w:val="009F13FE"/>
    <w:rsid w:val="009F187B"/>
    <w:rsid w:val="009F1C17"/>
    <w:rsid w:val="009F1E02"/>
    <w:rsid w:val="009F1E5E"/>
    <w:rsid w:val="009F212C"/>
    <w:rsid w:val="009F2243"/>
    <w:rsid w:val="009F22BD"/>
    <w:rsid w:val="009F2480"/>
    <w:rsid w:val="009F25F1"/>
    <w:rsid w:val="009F2969"/>
    <w:rsid w:val="009F3053"/>
    <w:rsid w:val="009F3920"/>
    <w:rsid w:val="009F4171"/>
    <w:rsid w:val="009F42A2"/>
    <w:rsid w:val="009F42AB"/>
    <w:rsid w:val="009F4503"/>
    <w:rsid w:val="009F4C50"/>
    <w:rsid w:val="009F4E2B"/>
    <w:rsid w:val="009F52EE"/>
    <w:rsid w:val="009F5316"/>
    <w:rsid w:val="009F5834"/>
    <w:rsid w:val="009F5B54"/>
    <w:rsid w:val="009F5BBF"/>
    <w:rsid w:val="009F67C7"/>
    <w:rsid w:val="009F6B55"/>
    <w:rsid w:val="009F6BBB"/>
    <w:rsid w:val="009F6CF3"/>
    <w:rsid w:val="009F6D59"/>
    <w:rsid w:val="009F7728"/>
    <w:rsid w:val="00A002A8"/>
    <w:rsid w:val="00A00DFE"/>
    <w:rsid w:val="00A00ECA"/>
    <w:rsid w:val="00A00FAD"/>
    <w:rsid w:val="00A012DE"/>
    <w:rsid w:val="00A01387"/>
    <w:rsid w:val="00A01749"/>
    <w:rsid w:val="00A01948"/>
    <w:rsid w:val="00A01AED"/>
    <w:rsid w:val="00A020B7"/>
    <w:rsid w:val="00A022FC"/>
    <w:rsid w:val="00A025C9"/>
    <w:rsid w:val="00A02711"/>
    <w:rsid w:val="00A0281C"/>
    <w:rsid w:val="00A02A40"/>
    <w:rsid w:val="00A02F81"/>
    <w:rsid w:val="00A03072"/>
    <w:rsid w:val="00A03232"/>
    <w:rsid w:val="00A0352C"/>
    <w:rsid w:val="00A037C1"/>
    <w:rsid w:val="00A03A7E"/>
    <w:rsid w:val="00A03BEE"/>
    <w:rsid w:val="00A043A5"/>
    <w:rsid w:val="00A04486"/>
    <w:rsid w:val="00A05B4F"/>
    <w:rsid w:val="00A05CED"/>
    <w:rsid w:val="00A060DC"/>
    <w:rsid w:val="00A0623E"/>
    <w:rsid w:val="00A062AE"/>
    <w:rsid w:val="00A06B19"/>
    <w:rsid w:val="00A06C16"/>
    <w:rsid w:val="00A07204"/>
    <w:rsid w:val="00A073EC"/>
    <w:rsid w:val="00A07441"/>
    <w:rsid w:val="00A07B59"/>
    <w:rsid w:val="00A07F25"/>
    <w:rsid w:val="00A10094"/>
    <w:rsid w:val="00A10756"/>
    <w:rsid w:val="00A10A48"/>
    <w:rsid w:val="00A119F9"/>
    <w:rsid w:val="00A11CC8"/>
    <w:rsid w:val="00A11DB0"/>
    <w:rsid w:val="00A11EA3"/>
    <w:rsid w:val="00A12018"/>
    <w:rsid w:val="00A129D5"/>
    <w:rsid w:val="00A12E76"/>
    <w:rsid w:val="00A136C0"/>
    <w:rsid w:val="00A13977"/>
    <w:rsid w:val="00A13CE8"/>
    <w:rsid w:val="00A13E1B"/>
    <w:rsid w:val="00A1402A"/>
    <w:rsid w:val="00A1432E"/>
    <w:rsid w:val="00A146D5"/>
    <w:rsid w:val="00A1491E"/>
    <w:rsid w:val="00A14C94"/>
    <w:rsid w:val="00A14D91"/>
    <w:rsid w:val="00A1554E"/>
    <w:rsid w:val="00A15568"/>
    <w:rsid w:val="00A15D7A"/>
    <w:rsid w:val="00A162C8"/>
    <w:rsid w:val="00A16390"/>
    <w:rsid w:val="00A1674B"/>
    <w:rsid w:val="00A16CB8"/>
    <w:rsid w:val="00A17C27"/>
    <w:rsid w:val="00A17C4C"/>
    <w:rsid w:val="00A17CFF"/>
    <w:rsid w:val="00A17F2F"/>
    <w:rsid w:val="00A20380"/>
    <w:rsid w:val="00A2048B"/>
    <w:rsid w:val="00A205FB"/>
    <w:rsid w:val="00A20C86"/>
    <w:rsid w:val="00A20FF5"/>
    <w:rsid w:val="00A218FE"/>
    <w:rsid w:val="00A21926"/>
    <w:rsid w:val="00A22126"/>
    <w:rsid w:val="00A225DA"/>
    <w:rsid w:val="00A228EB"/>
    <w:rsid w:val="00A22E0E"/>
    <w:rsid w:val="00A231DD"/>
    <w:rsid w:val="00A23664"/>
    <w:rsid w:val="00A236E2"/>
    <w:rsid w:val="00A2374E"/>
    <w:rsid w:val="00A23D2C"/>
    <w:rsid w:val="00A23E27"/>
    <w:rsid w:val="00A24943"/>
    <w:rsid w:val="00A24ABB"/>
    <w:rsid w:val="00A2549E"/>
    <w:rsid w:val="00A2586E"/>
    <w:rsid w:val="00A260F6"/>
    <w:rsid w:val="00A26268"/>
    <w:rsid w:val="00A26731"/>
    <w:rsid w:val="00A26823"/>
    <w:rsid w:val="00A26B9D"/>
    <w:rsid w:val="00A26BD5"/>
    <w:rsid w:val="00A26BF3"/>
    <w:rsid w:val="00A26CEC"/>
    <w:rsid w:val="00A26D7F"/>
    <w:rsid w:val="00A26E40"/>
    <w:rsid w:val="00A272FF"/>
    <w:rsid w:val="00A27478"/>
    <w:rsid w:val="00A27540"/>
    <w:rsid w:val="00A27698"/>
    <w:rsid w:val="00A276F9"/>
    <w:rsid w:val="00A27C5F"/>
    <w:rsid w:val="00A27C6A"/>
    <w:rsid w:val="00A300B9"/>
    <w:rsid w:val="00A30418"/>
    <w:rsid w:val="00A3089D"/>
    <w:rsid w:val="00A30989"/>
    <w:rsid w:val="00A30B97"/>
    <w:rsid w:val="00A314F1"/>
    <w:rsid w:val="00A317C9"/>
    <w:rsid w:val="00A31A2A"/>
    <w:rsid w:val="00A31B45"/>
    <w:rsid w:val="00A31EEA"/>
    <w:rsid w:val="00A331BB"/>
    <w:rsid w:val="00A331C1"/>
    <w:rsid w:val="00A3340F"/>
    <w:rsid w:val="00A33989"/>
    <w:rsid w:val="00A33AAB"/>
    <w:rsid w:val="00A33B1A"/>
    <w:rsid w:val="00A33F2E"/>
    <w:rsid w:val="00A34076"/>
    <w:rsid w:val="00A344F6"/>
    <w:rsid w:val="00A345B1"/>
    <w:rsid w:val="00A34712"/>
    <w:rsid w:val="00A34768"/>
    <w:rsid w:val="00A34B2F"/>
    <w:rsid w:val="00A34B8C"/>
    <w:rsid w:val="00A34BB8"/>
    <w:rsid w:val="00A34E95"/>
    <w:rsid w:val="00A35388"/>
    <w:rsid w:val="00A353EC"/>
    <w:rsid w:val="00A3548D"/>
    <w:rsid w:val="00A35DA7"/>
    <w:rsid w:val="00A35E12"/>
    <w:rsid w:val="00A3676F"/>
    <w:rsid w:val="00A36C7F"/>
    <w:rsid w:val="00A36CF7"/>
    <w:rsid w:val="00A37176"/>
    <w:rsid w:val="00A37A50"/>
    <w:rsid w:val="00A37EA4"/>
    <w:rsid w:val="00A4000C"/>
    <w:rsid w:val="00A4019F"/>
    <w:rsid w:val="00A4035D"/>
    <w:rsid w:val="00A4041F"/>
    <w:rsid w:val="00A40976"/>
    <w:rsid w:val="00A40A32"/>
    <w:rsid w:val="00A40A59"/>
    <w:rsid w:val="00A40AEE"/>
    <w:rsid w:val="00A41099"/>
    <w:rsid w:val="00A41122"/>
    <w:rsid w:val="00A412B5"/>
    <w:rsid w:val="00A412C2"/>
    <w:rsid w:val="00A415CA"/>
    <w:rsid w:val="00A416FB"/>
    <w:rsid w:val="00A41A5E"/>
    <w:rsid w:val="00A41F9F"/>
    <w:rsid w:val="00A42311"/>
    <w:rsid w:val="00A423F9"/>
    <w:rsid w:val="00A423FC"/>
    <w:rsid w:val="00A42949"/>
    <w:rsid w:val="00A42F1B"/>
    <w:rsid w:val="00A43969"/>
    <w:rsid w:val="00A441A0"/>
    <w:rsid w:val="00A442D1"/>
    <w:rsid w:val="00A44495"/>
    <w:rsid w:val="00A44538"/>
    <w:rsid w:val="00A449C7"/>
    <w:rsid w:val="00A44A53"/>
    <w:rsid w:val="00A44DB9"/>
    <w:rsid w:val="00A44DCE"/>
    <w:rsid w:val="00A45299"/>
    <w:rsid w:val="00A45460"/>
    <w:rsid w:val="00A45523"/>
    <w:rsid w:val="00A458CF"/>
    <w:rsid w:val="00A45AD8"/>
    <w:rsid w:val="00A45C47"/>
    <w:rsid w:val="00A46787"/>
    <w:rsid w:val="00A469B7"/>
    <w:rsid w:val="00A47021"/>
    <w:rsid w:val="00A4711D"/>
    <w:rsid w:val="00A47327"/>
    <w:rsid w:val="00A473F2"/>
    <w:rsid w:val="00A47A6A"/>
    <w:rsid w:val="00A47C2F"/>
    <w:rsid w:val="00A47C7B"/>
    <w:rsid w:val="00A47F54"/>
    <w:rsid w:val="00A502A2"/>
    <w:rsid w:val="00A502AC"/>
    <w:rsid w:val="00A5038F"/>
    <w:rsid w:val="00A506AB"/>
    <w:rsid w:val="00A50860"/>
    <w:rsid w:val="00A50C68"/>
    <w:rsid w:val="00A510E6"/>
    <w:rsid w:val="00A513F3"/>
    <w:rsid w:val="00A51424"/>
    <w:rsid w:val="00A514EC"/>
    <w:rsid w:val="00A51514"/>
    <w:rsid w:val="00A515FF"/>
    <w:rsid w:val="00A5192F"/>
    <w:rsid w:val="00A52224"/>
    <w:rsid w:val="00A524AE"/>
    <w:rsid w:val="00A5286F"/>
    <w:rsid w:val="00A529A7"/>
    <w:rsid w:val="00A52C19"/>
    <w:rsid w:val="00A52C4E"/>
    <w:rsid w:val="00A52DA4"/>
    <w:rsid w:val="00A52EE6"/>
    <w:rsid w:val="00A5326E"/>
    <w:rsid w:val="00A53B4E"/>
    <w:rsid w:val="00A53E2C"/>
    <w:rsid w:val="00A5418C"/>
    <w:rsid w:val="00A5430B"/>
    <w:rsid w:val="00A546F8"/>
    <w:rsid w:val="00A54730"/>
    <w:rsid w:val="00A54859"/>
    <w:rsid w:val="00A549F3"/>
    <w:rsid w:val="00A54DCE"/>
    <w:rsid w:val="00A54F92"/>
    <w:rsid w:val="00A55045"/>
    <w:rsid w:val="00A55047"/>
    <w:rsid w:val="00A550DE"/>
    <w:rsid w:val="00A5539B"/>
    <w:rsid w:val="00A5540A"/>
    <w:rsid w:val="00A5551F"/>
    <w:rsid w:val="00A558D1"/>
    <w:rsid w:val="00A55AE4"/>
    <w:rsid w:val="00A56241"/>
    <w:rsid w:val="00A563FE"/>
    <w:rsid w:val="00A567F8"/>
    <w:rsid w:val="00A56D01"/>
    <w:rsid w:val="00A570AD"/>
    <w:rsid w:val="00A571B1"/>
    <w:rsid w:val="00A573DB"/>
    <w:rsid w:val="00A57BD3"/>
    <w:rsid w:val="00A57C8C"/>
    <w:rsid w:val="00A6000F"/>
    <w:rsid w:val="00A60514"/>
    <w:rsid w:val="00A60CD5"/>
    <w:rsid w:val="00A60CE9"/>
    <w:rsid w:val="00A60E24"/>
    <w:rsid w:val="00A60E41"/>
    <w:rsid w:val="00A60E86"/>
    <w:rsid w:val="00A60F53"/>
    <w:rsid w:val="00A60FFD"/>
    <w:rsid w:val="00A61B08"/>
    <w:rsid w:val="00A61D58"/>
    <w:rsid w:val="00A6218E"/>
    <w:rsid w:val="00A62413"/>
    <w:rsid w:val="00A624D0"/>
    <w:rsid w:val="00A62816"/>
    <w:rsid w:val="00A630AF"/>
    <w:rsid w:val="00A633BD"/>
    <w:rsid w:val="00A63EEA"/>
    <w:rsid w:val="00A642C7"/>
    <w:rsid w:val="00A64F37"/>
    <w:rsid w:val="00A65A56"/>
    <w:rsid w:val="00A65C37"/>
    <w:rsid w:val="00A65F9D"/>
    <w:rsid w:val="00A660FD"/>
    <w:rsid w:val="00A66190"/>
    <w:rsid w:val="00A661A3"/>
    <w:rsid w:val="00A66C83"/>
    <w:rsid w:val="00A66E72"/>
    <w:rsid w:val="00A670B7"/>
    <w:rsid w:val="00A6751C"/>
    <w:rsid w:val="00A675C5"/>
    <w:rsid w:val="00A678F8"/>
    <w:rsid w:val="00A67D41"/>
    <w:rsid w:val="00A67F9F"/>
    <w:rsid w:val="00A70754"/>
    <w:rsid w:val="00A70843"/>
    <w:rsid w:val="00A7094F"/>
    <w:rsid w:val="00A70998"/>
    <w:rsid w:val="00A70AC5"/>
    <w:rsid w:val="00A70F33"/>
    <w:rsid w:val="00A71062"/>
    <w:rsid w:val="00A71076"/>
    <w:rsid w:val="00A71136"/>
    <w:rsid w:val="00A711DF"/>
    <w:rsid w:val="00A7127A"/>
    <w:rsid w:val="00A712E1"/>
    <w:rsid w:val="00A712E6"/>
    <w:rsid w:val="00A719C2"/>
    <w:rsid w:val="00A72702"/>
    <w:rsid w:val="00A72B10"/>
    <w:rsid w:val="00A72EDC"/>
    <w:rsid w:val="00A73B05"/>
    <w:rsid w:val="00A74D74"/>
    <w:rsid w:val="00A74F9F"/>
    <w:rsid w:val="00A7519F"/>
    <w:rsid w:val="00A75236"/>
    <w:rsid w:val="00A7571F"/>
    <w:rsid w:val="00A75730"/>
    <w:rsid w:val="00A76105"/>
    <w:rsid w:val="00A762A3"/>
    <w:rsid w:val="00A76322"/>
    <w:rsid w:val="00A763A6"/>
    <w:rsid w:val="00A765FF"/>
    <w:rsid w:val="00A768EA"/>
    <w:rsid w:val="00A76C2B"/>
    <w:rsid w:val="00A7708D"/>
    <w:rsid w:val="00A772F2"/>
    <w:rsid w:val="00A7743C"/>
    <w:rsid w:val="00A7762E"/>
    <w:rsid w:val="00A7765A"/>
    <w:rsid w:val="00A77734"/>
    <w:rsid w:val="00A77C72"/>
    <w:rsid w:val="00A77D4D"/>
    <w:rsid w:val="00A77DE3"/>
    <w:rsid w:val="00A8016C"/>
    <w:rsid w:val="00A80931"/>
    <w:rsid w:val="00A80D82"/>
    <w:rsid w:val="00A80F03"/>
    <w:rsid w:val="00A80FE3"/>
    <w:rsid w:val="00A8109B"/>
    <w:rsid w:val="00A810A0"/>
    <w:rsid w:val="00A8114B"/>
    <w:rsid w:val="00A811B1"/>
    <w:rsid w:val="00A81461"/>
    <w:rsid w:val="00A817AC"/>
    <w:rsid w:val="00A81916"/>
    <w:rsid w:val="00A819BD"/>
    <w:rsid w:val="00A820AF"/>
    <w:rsid w:val="00A820D0"/>
    <w:rsid w:val="00A82273"/>
    <w:rsid w:val="00A82437"/>
    <w:rsid w:val="00A82A0A"/>
    <w:rsid w:val="00A83BEE"/>
    <w:rsid w:val="00A83C4F"/>
    <w:rsid w:val="00A845A1"/>
    <w:rsid w:val="00A8461D"/>
    <w:rsid w:val="00A848BC"/>
    <w:rsid w:val="00A84B1B"/>
    <w:rsid w:val="00A84D9E"/>
    <w:rsid w:val="00A84F0B"/>
    <w:rsid w:val="00A8572B"/>
    <w:rsid w:val="00A85825"/>
    <w:rsid w:val="00A85C2E"/>
    <w:rsid w:val="00A8634F"/>
    <w:rsid w:val="00A86772"/>
    <w:rsid w:val="00A868C0"/>
    <w:rsid w:val="00A86C3F"/>
    <w:rsid w:val="00A87527"/>
    <w:rsid w:val="00A8775E"/>
    <w:rsid w:val="00A87BBA"/>
    <w:rsid w:val="00A87F4E"/>
    <w:rsid w:val="00A904EC"/>
    <w:rsid w:val="00A90912"/>
    <w:rsid w:val="00A90B9F"/>
    <w:rsid w:val="00A90EDC"/>
    <w:rsid w:val="00A90F60"/>
    <w:rsid w:val="00A90FA0"/>
    <w:rsid w:val="00A91348"/>
    <w:rsid w:val="00A91796"/>
    <w:rsid w:val="00A9194E"/>
    <w:rsid w:val="00A92968"/>
    <w:rsid w:val="00A92ECE"/>
    <w:rsid w:val="00A92EFA"/>
    <w:rsid w:val="00A931B2"/>
    <w:rsid w:val="00A9321E"/>
    <w:rsid w:val="00A93A04"/>
    <w:rsid w:val="00A93D42"/>
    <w:rsid w:val="00A93E41"/>
    <w:rsid w:val="00A943C5"/>
    <w:rsid w:val="00A945FA"/>
    <w:rsid w:val="00A946AA"/>
    <w:rsid w:val="00A9493C"/>
    <w:rsid w:val="00A94DD1"/>
    <w:rsid w:val="00A95385"/>
    <w:rsid w:val="00A95DA4"/>
    <w:rsid w:val="00A95F69"/>
    <w:rsid w:val="00A961DC"/>
    <w:rsid w:val="00A96730"/>
    <w:rsid w:val="00A96740"/>
    <w:rsid w:val="00A96C55"/>
    <w:rsid w:val="00A96CC7"/>
    <w:rsid w:val="00A96D4C"/>
    <w:rsid w:val="00A97449"/>
    <w:rsid w:val="00A97476"/>
    <w:rsid w:val="00A978B9"/>
    <w:rsid w:val="00A97ADB"/>
    <w:rsid w:val="00A97CE4"/>
    <w:rsid w:val="00A97E9D"/>
    <w:rsid w:val="00AA0076"/>
    <w:rsid w:val="00AA08DD"/>
    <w:rsid w:val="00AA091C"/>
    <w:rsid w:val="00AA095C"/>
    <w:rsid w:val="00AA09D7"/>
    <w:rsid w:val="00AA09DA"/>
    <w:rsid w:val="00AA0BFF"/>
    <w:rsid w:val="00AA0C04"/>
    <w:rsid w:val="00AA0E3A"/>
    <w:rsid w:val="00AA164B"/>
    <w:rsid w:val="00AA169B"/>
    <w:rsid w:val="00AA16F5"/>
    <w:rsid w:val="00AA2190"/>
    <w:rsid w:val="00AA21F9"/>
    <w:rsid w:val="00AA22CA"/>
    <w:rsid w:val="00AA26BB"/>
    <w:rsid w:val="00AA271B"/>
    <w:rsid w:val="00AA2794"/>
    <w:rsid w:val="00AA287F"/>
    <w:rsid w:val="00AA2BC1"/>
    <w:rsid w:val="00AA3A6B"/>
    <w:rsid w:val="00AA3C86"/>
    <w:rsid w:val="00AA447D"/>
    <w:rsid w:val="00AA47D7"/>
    <w:rsid w:val="00AA4A75"/>
    <w:rsid w:val="00AA5351"/>
    <w:rsid w:val="00AA5C60"/>
    <w:rsid w:val="00AA5D5A"/>
    <w:rsid w:val="00AA61C9"/>
    <w:rsid w:val="00AA6343"/>
    <w:rsid w:val="00AA6589"/>
    <w:rsid w:val="00AA66C2"/>
    <w:rsid w:val="00AA6A70"/>
    <w:rsid w:val="00AA6ED8"/>
    <w:rsid w:val="00AA7214"/>
    <w:rsid w:val="00AB0289"/>
    <w:rsid w:val="00AB1630"/>
    <w:rsid w:val="00AB1BE6"/>
    <w:rsid w:val="00AB2CAB"/>
    <w:rsid w:val="00AB30AA"/>
    <w:rsid w:val="00AB3728"/>
    <w:rsid w:val="00AB3A34"/>
    <w:rsid w:val="00AB3A3D"/>
    <w:rsid w:val="00AB3CD7"/>
    <w:rsid w:val="00AB43AF"/>
    <w:rsid w:val="00AB485D"/>
    <w:rsid w:val="00AB48EC"/>
    <w:rsid w:val="00AB4920"/>
    <w:rsid w:val="00AB4C79"/>
    <w:rsid w:val="00AB4F4D"/>
    <w:rsid w:val="00AB5B96"/>
    <w:rsid w:val="00AB5C28"/>
    <w:rsid w:val="00AB5C5B"/>
    <w:rsid w:val="00AB6204"/>
    <w:rsid w:val="00AB7141"/>
    <w:rsid w:val="00AB7562"/>
    <w:rsid w:val="00AB7696"/>
    <w:rsid w:val="00AB7CA4"/>
    <w:rsid w:val="00AB7D53"/>
    <w:rsid w:val="00AC011A"/>
    <w:rsid w:val="00AC01FA"/>
    <w:rsid w:val="00AC0360"/>
    <w:rsid w:val="00AC07AD"/>
    <w:rsid w:val="00AC09DA"/>
    <w:rsid w:val="00AC1042"/>
    <w:rsid w:val="00AC11A6"/>
    <w:rsid w:val="00AC1AF9"/>
    <w:rsid w:val="00AC1B15"/>
    <w:rsid w:val="00AC279D"/>
    <w:rsid w:val="00AC2994"/>
    <w:rsid w:val="00AC36E4"/>
    <w:rsid w:val="00AC3C7A"/>
    <w:rsid w:val="00AC3F74"/>
    <w:rsid w:val="00AC3FE1"/>
    <w:rsid w:val="00AC43FF"/>
    <w:rsid w:val="00AC4924"/>
    <w:rsid w:val="00AC4BC5"/>
    <w:rsid w:val="00AC4F83"/>
    <w:rsid w:val="00AC5048"/>
    <w:rsid w:val="00AC5364"/>
    <w:rsid w:val="00AC58A6"/>
    <w:rsid w:val="00AC6098"/>
    <w:rsid w:val="00AC6130"/>
    <w:rsid w:val="00AC6880"/>
    <w:rsid w:val="00AC6925"/>
    <w:rsid w:val="00AC6C3D"/>
    <w:rsid w:val="00AC75AA"/>
    <w:rsid w:val="00AC7711"/>
    <w:rsid w:val="00AC77C0"/>
    <w:rsid w:val="00AC7819"/>
    <w:rsid w:val="00AC79F2"/>
    <w:rsid w:val="00AC7BBE"/>
    <w:rsid w:val="00AC7CAD"/>
    <w:rsid w:val="00AC7E25"/>
    <w:rsid w:val="00AD1B8D"/>
    <w:rsid w:val="00AD1B96"/>
    <w:rsid w:val="00AD201D"/>
    <w:rsid w:val="00AD2115"/>
    <w:rsid w:val="00AD2160"/>
    <w:rsid w:val="00AD21F1"/>
    <w:rsid w:val="00AD2735"/>
    <w:rsid w:val="00AD27FD"/>
    <w:rsid w:val="00AD2E9F"/>
    <w:rsid w:val="00AD2F7B"/>
    <w:rsid w:val="00AD31D7"/>
    <w:rsid w:val="00AD3B43"/>
    <w:rsid w:val="00AD3F6E"/>
    <w:rsid w:val="00AD4053"/>
    <w:rsid w:val="00AD420F"/>
    <w:rsid w:val="00AD44C1"/>
    <w:rsid w:val="00AD4867"/>
    <w:rsid w:val="00AD4A79"/>
    <w:rsid w:val="00AD4FBC"/>
    <w:rsid w:val="00AD508B"/>
    <w:rsid w:val="00AD5370"/>
    <w:rsid w:val="00AD5CA0"/>
    <w:rsid w:val="00AD62AA"/>
    <w:rsid w:val="00AD640A"/>
    <w:rsid w:val="00AD70B0"/>
    <w:rsid w:val="00AD718E"/>
    <w:rsid w:val="00AD7733"/>
    <w:rsid w:val="00AD7B3C"/>
    <w:rsid w:val="00AD7D4F"/>
    <w:rsid w:val="00AE0A37"/>
    <w:rsid w:val="00AE0F0C"/>
    <w:rsid w:val="00AE0FB9"/>
    <w:rsid w:val="00AE1035"/>
    <w:rsid w:val="00AE12CB"/>
    <w:rsid w:val="00AE13D4"/>
    <w:rsid w:val="00AE17A4"/>
    <w:rsid w:val="00AE18A7"/>
    <w:rsid w:val="00AE1CA1"/>
    <w:rsid w:val="00AE29AF"/>
    <w:rsid w:val="00AE2BAF"/>
    <w:rsid w:val="00AE3068"/>
    <w:rsid w:val="00AE3270"/>
    <w:rsid w:val="00AE3712"/>
    <w:rsid w:val="00AE42BC"/>
    <w:rsid w:val="00AE4955"/>
    <w:rsid w:val="00AE49CC"/>
    <w:rsid w:val="00AE4BFF"/>
    <w:rsid w:val="00AE5221"/>
    <w:rsid w:val="00AE5906"/>
    <w:rsid w:val="00AE59F1"/>
    <w:rsid w:val="00AE5D91"/>
    <w:rsid w:val="00AE6318"/>
    <w:rsid w:val="00AE65CC"/>
    <w:rsid w:val="00AE67AB"/>
    <w:rsid w:val="00AE69FF"/>
    <w:rsid w:val="00AE6D84"/>
    <w:rsid w:val="00AE72B0"/>
    <w:rsid w:val="00AE7917"/>
    <w:rsid w:val="00AE7CF7"/>
    <w:rsid w:val="00AE7E65"/>
    <w:rsid w:val="00AF01B7"/>
    <w:rsid w:val="00AF051B"/>
    <w:rsid w:val="00AF170E"/>
    <w:rsid w:val="00AF1742"/>
    <w:rsid w:val="00AF17AB"/>
    <w:rsid w:val="00AF19C8"/>
    <w:rsid w:val="00AF1D34"/>
    <w:rsid w:val="00AF2021"/>
    <w:rsid w:val="00AF21FD"/>
    <w:rsid w:val="00AF24A5"/>
    <w:rsid w:val="00AF273B"/>
    <w:rsid w:val="00AF29E5"/>
    <w:rsid w:val="00AF2B24"/>
    <w:rsid w:val="00AF2BA8"/>
    <w:rsid w:val="00AF2C60"/>
    <w:rsid w:val="00AF3244"/>
    <w:rsid w:val="00AF3556"/>
    <w:rsid w:val="00AF3742"/>
    <w:rsid w:val="00AF3807"/>
    <w:rsid w:val="00AF3B64"/>
    <w:rsid w:val="00AF3DE1"/>
    <w:rsid w:val="00AF4172"/>
    <w:rsid w:val="00AF429B"/>
    <w:rsid w:val="00AF42F5"/>
    <w:rsid w:val="00AF46D1"/>
    <w:rsid w:val="00AF47B1"/>
    <w:rsid w:val="00AF4AF8"/>
    <w:rsid w:val="00AF6168"/>
    <w:rsid w:val="00AF62DE"/>
    <w:rsid w:val="00AF6303"/>
    <w:rsid w:val="00AF63C1"/>
    <w:rsid w:val="00AF680A"/>
    <w:rsid w:val="00AF6A26"/>
    <w:rsid w:val="00AF6CB6"/>
    <w:rsid w:val="00AF6CF4"/>
    <w:rsid w:val="00AF7C21"/>
    <w:rsid w:val="00AF7C51"/>
    <w:rsid w:val="00AF7D75"/>
    <w:rsid w:val="00AF7DA2"/>
    <w:rsid w:val="00AF7E91"/>
    <w:rsid w:val="00B00433"/>
    <w:rsid w:val="00B00801"/>
    <w:rsid w:val="00B00938"/>
    <w:rsid w:val="00B009E3"/>
    <w:rsid w:val="00B00B1F"/>
    <w:rsid w:val="00B00EEE"/>
    <w:rsid w:val="00B01022"/>
    <w:rsid w:val="00B01153"/>
    <w:rsid w:val="00B01519"/>
    <w:rsid w:val="00B01AB2"/>
    <w:rsid w:val="00B01C66"/>
    <w:rsid w:val="00B0294C"/>
    <w:rsid w:val="00B02C3C"/>
    <w:rsid w:val="00B031DB"/>
    <w:rsid w:val="00B03205"/>
    <w:rsid w:val="00B0343C"/>
    <w:rsid w:val="00B03446"/>
    <w:rsid w:val="00B03FA9"/>
    <w:rsid w:val="00B0466B"/>
    <w:rsid w:val="00B04674"/>
    <w:rsid w:val="00B056C2"/>
    <w:rsid w:val="00B056D7"/>
    <w:rsid w:val="00B062C3"/>
    <w:rsid w:val="00B06566"/>
    <w:rsid w:val="00B065E7"/>
    <w:rsid w:val="00B067ED"/>
    <w:rsid w:val="00B0687E"/>
    <w:rsid w:val="00B071CB"/>
    <w:rsid w:val="00B07445"/>
    <w:rsid w:val="00B07457"/>
    <w:rsid w:val="00B07499"/>
    <w:rsid w:val="00B0775B"/>
    <w:rsid w:val="00B07C47"/>
    <w:rsid w:val="00B10A20"/>
    <w:rsid w:val="00B10B67"/>
    <w:rsid w:val="00B10E2F"/>
    <w:rsid w:val="00B110D7"/>
    <w:rsid w:val="00B1147C"/>
    <w:rsid w:val="00B11629"/>
    <w:rsid w:val="00B12017"/>
    <w:rsid w:val="00B12053"/>
    <w:rsid w:val="00B124CB"/>
    <w:rsid w:val="00B12972"/>
    <w:rsid w:val="00B12CC8"/>
    <w:rsid w:val="00B13150"/>
    <w:rsid w:val="00B13E87"/>
    <w:rsid w:val="00B1404C"/>
    <w:rsid w:val="00B142BD"/>
    <w:rsid w:val="00B145CA"/>
    <w:rsid w:val="00B14723"/>
    <w:rsid w:val="00B14B59"/>
    <w:rsid w:val="00B14BA6"/>
    <w:rsid w:val="00B14F4D"/>
    <w:rsid w:val="00B15641"/>
    <w:rsid w:val="00B159FD"/>
    <w:rsid w:val="00B15E88"/>
    <w:rsid w:val="00B15EE0"/>
    <w:rsid w:val="00B164FB"/>
    <w:rsid w:val="00B16B1B"/>
    <w:rsid w:val="00B16F5B"/>
    <w:rsid w:val="00B16F6B"/>
    <w:rsid w:val="00B174A4"/>
    <w:rsid w:val="00B176D9"/>
    <w:rsid w:val="00B17939"/>
    <w:rsid w:val="00B17C4E"/>
    <w:rsid w:val="00B17E80"/>
    <w:rsid w:val="00B20041"/>
    <w:rsid w:val="00B206E6"/>
    <w:rsid w:val="00B208EA"/>
    <w:rsid w:val="00B211CA"/>
    <w:rsid w:val="00B213FB"/>
    <w:rsid w:val="00B21496"/>
    <w:rsid w:val="00B21608"/>
    <w:rsid w:val="00B217C6"/>
    <w:rsid w:val="00B21D5A"/>
    <w:rsid w:val="00B222CB"/>
    <w:rsid w:val="00B2241E"/>
    <w:rsid w:val="00B2261C"/>
    <w:rsid w:val="00B22B04"/>
    <w:rsid w:val="00B23198"/>
    <w:rsid w:val="00B23373"/>
    <w:rsid w:val="00B239A0"/>
    <w:rsid w:val="00B23B61"/>
    <w:rsid w:val="00B23BD6"/>
    <w:rsid w:val="00B23D96"/>
    <w:rsid w:val="00B241CB"/>
    <w:rsid w:val="00B2435C"/>
    <w:rsid w:val="00B24362"/>
    <w:rsid w:val="00B24525"/>
    <w:rsid w:val="00B24A71"/>
    <w:rsid w:val="00B24DEC"/>
    <w:rsid w:val="00B25205"/>
    <w:rsid w:val="00B2526D"/>
    <w:rsid w:val="00B254BB"/>
    <w:rsid w:val="00B25908"/>
    <w:rsid w:val="00B267ED"/>
    <w:rsid w:val="00B26D0A"/>
    <w:rsid w:val="00B26EAB"/>
    <w:rsid w:val="00B2757B"/>
    <w:rsid w:val="00B2779A"/>
    <w:rsid w:val="00B305A8"/>
    <w:rsid w:val="00B30C6B"/>
    <w:rsid w:val="00B30FB7"/>
    <w:rsid w:val="00B31324"/>
    <w:rsid w:val="00B31374"/>
    <w:rsid w:val="00B3180D"/>
    <w:rsid w:val="00B321B1"/>
    <w:rsid w:val="00B321B5"/>
    <w:rsid w:val="00B326D9"/>
    <w:rsid w:val="00B327B6"/>
    <w:rsid w:val="00B32B8E"/>
    <w:rsid w:val="00B32C8F"/>
    <w:rsid w:val="00B33007"/>
    <w:rsid w:val="00B33377"/>
    <w:rsid w:val="00B33626"/>
    <w:rsid w:val="00B33653"/>
    <w:rsid w:val="00B33C8F"/>
    <w:rsid w:val="00B33EE4"/>
    <w:rsid w:val="00B33EF7"/>
    <w:rsid w:val="00B34247"/>
    <w:rsid w:val="00B34C16"/>
    <w:rsid w:val="00B35244"/>
    <w:rsid w:val="00B35370"/>
    <w:rsid w:val="00B353DE"/>
    <w:rsid w:val="00B354F3"/>
    <w:rsid w:val="00B357A8"/>
    <w:rsid w:val="00B35B01"/>
    <w:rsid w:val="00B35B50"/>
    <w:rsid w:val="00B35F58"/>
    <w:rsid w:val="00B35F88"/>
    <w:rsid w:val="00B36754"/>
    <w:rsid w:val="00B36AD5"/>
    <w:rsid w:val="00B36E18"/>
    <w:rsid w:val="00B36E9D"/>
    <w:rsid w:val="00B37B7D"/>
    <w:rsid w:val="00B40649"/>
    <w:rsid w:val="00B40808"/>
    <w:rsid w:val="00B40EF6"/>
    <w:rsid w:val="00B40FF3"/>
    <w:rsid w:val="00B41129"/>
    <w:rsid w:val="00B4116C"/>
    <w:rsid w:val="00B412EB"/>
    <w:rsid w:val="00B41391"/>
    <w:rsid w:val="00B41532"/>
    <w:rsid w:val="00B41E79"/>
    <w:rsid w:val="00B42191"/>
    <w:rsid w:val="00B42388"/>
    <w:rsid w:val="00B4260D"/>
    <w:rsid w:val="00B42D31"/>
    <w:rsid w:val="00B42E9E"/>
    <w:rsid w:val="00B42FBC"/>
    <w:rsid w:val="00B4310E"/>
    <w:rsid w:val="00B43183"/>
    <w:rsid w:val="00B4318B"/>
    <w:rsid w:val="00B433EC"/>
    <w:rsid w:val="00B43589"/>
    <w:rsid w:val="00B438B0"/>
    <w:rsid w:val="00B4396A"/>
    <w:rsid w:val="00B43A4D"/>
    <w:rsid w:val="00B44A0A"/>
    <w:rsid w:val="00B44D0F"/>
    <w:rsid w:val="00B44E0C"/>
    <w:rsid w:val="00B44F0E"/>
    <w:rsid w:val="00B456B0"/>
    <w:rsid w:val="00B45ADA"/>
    <w:rsid w:val="00B467AC"/>
    <w:rsid w:val="00B468A2"/>
    <w:rsid w:val="00B46995"/>
    <w:rsid w:val="00B46A7A"/>
    <w:rsid w:val="00B46BE5"/>
    <w:rsid w:val="00B46D13"/>
    <w:rsid w:val="00B46D68"/>
    <w:rsid w:val="00B46E09"/>
    <w:rsid w:val="00B47235"/>
    <w:rsid w:val="00B475C2"/>
    <w:rsid w:val="00B47D22"/>
    <w:rsid w:val="00B50699"/>
    <w:rsid w:val="00B50A98"/>
    <w:rsid w:val="00B50D12"/>
    <w:rsid w:val="00B50DA3"/>
    <w:rsid w:val="00B50E2B"/>
    <w:rsid w:val="00B50FA3"/>
    <w:rsid w:val="00B5104C"/>
    <w:rsid w:val="00B510B2"/>
    <w:rsid w:val="00B51129"/>
    <w:rsid w:val="00B512B1"/>
    <w:rsid w:val="00B51833"/>
    <w:rsid w:val="00B51D23"/>
    <w:rsid w:val="00B51D51"/>
    <w:rsid w:val="00B52251"/>
    <w:rsid w:val="00B5242D"/>
    <w:rsid w:val="00B52787"/>
    <w:rsid w:val="00B527FB"/>
    <w:rsid w:val="00B53247"/>
    <w:rsid w:val="00B533AE"/>
    <w:rsid w:val="00B5382E"/>
    <w:rsid w:val="00B53AEE"/>
    <w:rsid w:val="00B53D0B"/>
    <w:rsid w:val="00B54636"/>
    <w:rsid w:val="00B54AB8"/>
    <w:rsid w:val="00B55401"/>
    <w:rsid w:val="00B55EC8"/>
    <w:rsid w:val="00B55EDF"/>
    <w:rsid w:val="00B55FEA"/>
    <w:rsid w:val="00B56023"/>
    <w:rsid w:val="00B572C4"/>
    <w:rsid w:val="00B5765E"/>
    <w:rsid w:val="00B577C8"/>
    <w:rsid w:val="00B578F0"/>
    <w:rsid w:val="00B57A50"/>
    <w:rsid w:val="00B57EBF"/>
    <w:rsid w:val="00B60721"/>
    <w:rsid w:val="00B6077C"/>
    <w:rsid w:val="00B6090F"/>
    <w:rsid w:val="00B615DD"/>
    <w:rsid w:val="00B6232B"/>
    <w:rsid w:val="00B62440"/>
    <w:rsid w:val="00B624A0"/>
    <w:rsid w:val="00B62A83"/>
    <w:rsid w:val="00B62BC5"/>
    <w:rsid w:val="00B62E0E"/>
    <w:rsid w:val="00B62EE4"/>
    <w:rsid w:val="00B630F2"/>
    <w:rsid w:val="00B6315D"/>
    <w:rsid w:val="00B632C1"/>
    <w:rsid w:val="00B63315"/>
    <w:rsid w:val="00B633BB"/>
    <w:rsid w:val="00B63725"/>
    <w:rsid w:val="00B63CB2"/>
    <w:rsid w:val="00B63F4B"/>
    <w:rsid w:val="00B64062"/>
    <w:rsid w:val="00B64224"/>
    <w:rsid w:val="00B64ED5"/>
    <w:rsid w:val="00B6502F"/>
    <w:rsid w:val="00B651BB"/>
    <w:rsid w:val="00B65444"/>
    <w:rsid w:val="00B657E2"/>
    <w:rsid w:val="00B65C1B"/>
    <w:rsid w:val="00B65DC0"/>
    <w:rsid w:val="00B65DF6"/>
    <w:rsid w:val="00B66272"/>
    <w:rsid w:val="00B6693A"/>
    <w:rsid w:val="00B671E9"/>
    <w:rsid w:val="00B67235"/>
    <w:rsid w:val="00B67B50"/>
    <w:rsid w:val="00B67C4C"/>
    <w:rsid w:val="00B701B2"/>
    <w:rsid w:val="00B70443"/>
    <w:rsid w:val="00B70990"/>
    <w:rsid w:val="00B70A31"/>
    <w:rsid w:val="00B7156F"/>
    <w:rsid w:val="00B71F78"/>
    <w:rsid w:val="00B721A0"/>
    <w:rsid w:val="00B721BE"/>
    <w:rsid w:val="00B72C8C"/>
    <w:rsid w:val="00B7301C"/>
    <w:rsid w:val="00B73266"/>
    <w:rsid w:val="00B7374C"/>
    <w:rsid w:val="00B73AAA"/>
    <w:rsid w:val="00B73F85"/>
    <w:rsid w:val="00B742FC"/>
    <w:rsid w:val="00B7434F"/>
    <w:rsid w:val="00B743F0"/>
    <w:rsid w:val="00B744EF"/>
    <w:rsid w:val="00B74A2B"/>
    <w:rsid w:val="00B74AFF"/>
    <w:rsid w:val="00B750BB"/>
    <w:rsid w:val="00B750E7"/>
    <w:rsid w:val="00B75890"/>
    <w:rsid w:val="00B75B7F"/>
    <w:rsid w:val="00B75F13"/>
    <w:rsid w:val="00B75FD1"/>
    <w:rsid w:val="00B76028"/>
    <w:rsid w:val="00B76626"/>
    <w:rsid w:val="00B76937"/>
    <w:rsid w:val="00B76B31"/>
    <w:rsid w:val="00B777A9"/>
    <w:rsid w:val="00B77A6C"/>
    <w:rsid w:val="00B8076E"/>
    <w:rsid w:val="00B808DF"/>
    <w:rsid w:val="00B809DC"/>
    <w:rsid w:val="00B80D5D"/>
    <w:rsid w:val="00B80DBB"/>
    <w:rsid w:val="00B81179"/>
    <w:rsid w:val="00B812D6"/>
    <w:rsid w:val="00B81954"/>
    <w:rsid w:val="00B81D10"/>
    <w:rsid w:val="00B81F9A"/>
    <w:rsid w:val="00B82416"/>
    <w:rsid w:val="00B82646"/>
    <w:rsid w:val="00B8276A"/>
    <w:rsid w:val="00B828B2"/>
    <w:rsid w:val="00B82B9D"/>
    <w:rsid w:val="00B82D1B"/>
    <w:rsid w:val="00B82F77"/>
    <w:rsid w:val="00B831CB"/>
    <w:rsid w:val="00B83623"/>
    <w:rsid w:val="00B83C08"/>
    <w:rsid w:val="00B83C8D"/>
    <w:rsid w:val="00B84141"/>
    <w:rsid w:val="00B842BC"/>
    <w:rsid w:val="00B84303"/>
    <w:rsid w:val="00B84365"/>
    <w:rsid w:val="00B845DA"/>
    <w:rsid w:val="00B8461F"/>
    <w:rsid w:val="00B849E4"/>
    <w:rsid w:val="00B84D99"/>
    <w:rsid w:val="00B84FC1"/>
    <w:rsid w:val="00B851C4"/>
    <w:rsid w:val="00B85219"/>
    <w:rsid w:val="00B8521C"/>
    <w:rsid w:val="00B852FE"/>
    <w:rsid w:val="00B853C9"/>
    <w:rsid w:val="00B8555F"/>
    <w:rsid w:val="00B85B4A"/>
    <w:rsid w:val="00B85DA4"/>
    <w:rsid w:val="00B85DC6"/>
    <w:rsid w:val="00B867B6"/>
    <w:rsid w:val="00B871CC"/>
    <w:rsid w:val="00B87558"/>
    <w:rsid w:val="00B87657"/>
    <w:rsid w:val="00B87E28"/>
    <w:rsid w:val="00B904E6"/>
    <w:rsid w:val="00B90DA5"/>
    <w:rsid w:val="00B90F6E"/>
    <w:rsid w:val="00B90FD7"/>
    <w:rsid w:val="00B9110F"/>
    <w:rsid w:val="00B912E4"/>
    <w:rsid w:val="00B91DF9"/>
    <w:rsid w:val="00B9276F"/>
    <w:rsid w:val="00B92A47"/>
    <w:rsid w:val="00B92AEA"/>
    <w:rsid w:val="00B935E5"/>
    <w:rsid w:val="00B9369F"/>
    <w:rsid w:val="00B9386F"/>
    <w:rsid w:val="00B93B8F"/>
    <w:rsid w:val="00B943E4"/>
    <w:rsid w:val="00B94E95"/>
    <w:rsid w:val="00B95051"/>
    <w:rsid w:val="00B951EC"/>
    <w:rsid w:val="00B958C6"/>
    <w:rsid w:val="00B95DD7"/>
    <w:rsid w:val="00B967C9"/>
    <w:rsid w:val="00B96964"/>
    <w:rsid w:val="00B96A3D"/>
    <w:rsid w:val="00B96D09"/>
    <w:rsid w:val="00B9743B"/>
    <w:rsid w:val="00B97504"/>
    <w:rsid w:val="00B97CC7"/>
    <w:rsid w:val="00B97DF7"/>
    <w:rsid w:val="00B97FC0"/>
    <w:rsid w:val="00BA0721"/>
    <w:rsid w:val="00BA0821"/>
    <w:rsid w:val="00BA0AFF"/>
    <w:rsid w:val="00BA0BD5"/>
    <w:rsid w:val="00BA0D09"/>
    <w:rsid w:val="00BA1441"/>
    <w:rsid w:val="00BA19A7"/>
    <w:rsid w:val="00BA1D48"/>
    <w:rsid w:val="00BA20A3"/>
    <w:rsid w:val="00BA21A8"/>
    <w:rsid w:val="00BA22B4"/>
    <w:rsid w:val="00BA22FB"/>
    <w:rsid w:val="00BA26A7"/>
    <w:rsid w:val="00BA3497"/>
    <w:rsid w:val="00BA353A"/>
    <w:rsid w:val="00BA3D2E"/>
    <w:rsid w:val="00BA3E36"/>
    <w:rsid w:val="00BA3FA5"/>
    <w:rsid w:val="00BA48F4"/>
    <w:rsid w:val="00BA5022"/>
    <w:rsid w:val="00BA5892"/>
    <w:rsid w:val="00BA58BA"/>
    <w:rsid w:val="00BA60D4"/>
    <w:rsid w:val="00BA661F"/>
    <w:rsid w:val="00BA6A21"/>
    <w:rsid w:val="00BA712E"/>
    <w:rsid w:val="00BA776F"/>
    <w:rsid w:val="00BA7CAC"/>
    <w:rsid w:val="00BA7EDD"/>
    <w:rsid w:val="00BB039A"/>
    <w:rsid w:val="00BB07E0"/>
    <w:rsid w:val="00BB0EAD"/>
    <w:rsid w:val="00BB0F85"/>
    <w:rsid w:val="00BB11D6"/>
    <w:rsid w:val="00BB1AFF"/>
    <w:rsid w:val="00BB1E8E"/>
    <w:rsid w:val="00BB2235"/>
    <w:rsid w:val="00BB2B79"/>
    <w:rsid w:val="00BB3243"/>
    <w:rsid w:val="00BB3569"/>
    <w:rsid w:val="00BB36DE"/>
    <w:rsid w:val="00BB3C22"/>
    <w:rsid w:val="00BB3D48"/>
    <w:rsid w:val="00BB444C"/>
    <w:rsid w:val="00BB44D3"/>
    <w:rsid w:val="00BB4533"/>
    <w:rsid w:val="00BB473C"/>
    <w:rsid w:val="00BB4761"/>
    <w:rsid w:val="00BB4A16"/>
    <w:rsid w:val="00BB4B30"/>
    <w:rsid w:val="00BB4C0F"/>
    <w:rsid w:val="00BB4E73"/>
    <w:rsid w:val="00BB5229"/>
    <w:rsid w:val="00BB5720"/>
    <w:rsid w:val="00BB5773"/>
    <w:rsid w:val="00BB5D68"/>
    <w:rsid w:val="00BB5FCA"/>
    <w:rsid w:val="00BB6683"/>
    <w:rsid w:val="00BB6B1D"/>
    <w:rsid w:val="00BB6BC2"/>
    <w:rsid w:val="00BB6CE5"/>
    <w:rsid w:val="00BB72A0"/>
    <w:rsid w:val="00BB7307"/>
    <w:rsid w:val="00BB7A54"/>
    <w:rsid w:val="00BB7A74"/>
    <w:rsid w:val="00BB7F91"/>
    <w:rsid w:val="00BC0194"/>
    <w:rsid w:val="00BC04DE"/>
    <w:rsid w:val="00BC06E4"/>
    <w:rsid w:val="00BC0D8C"/>
    <w:rsid w:val="00BC0F24"/>
    <w:rsid w:val="00BC166E"/>
    <w:rsid w:val="00BC17E9"/>
    <w:rsid w:val="00BC20C3"/>
    <w:rsid w:val="00BC21ED"/>
    <w:rsid w:val="00BC24CC"/>
    <w:rsid w:val="00BC24DD"/>
    <w:rsid w:val="00BC25AC"/>
    <w:rsid w:val="00BC2699"/>
    <w:rsid w:val="00BC2914"/>
    <w:rsid w:val="00BC2C17"/>
    <w:rsid w:val="00BC350A"/>
    <w:rsid w:val="00BC4157"/>
    <w:rsid w:val="00BC422C"/>
    <w:rsid w:val="00BC47BF"/>
    <w:rsid w:val="00BC4C61"/>
    <w:rsid w:val="00BC4DE7"/>
    <w:rsid w:val="00BC55FB"/>
    <w:rsid w:val="00BC5A3D"/>
    <w:rsid w:val="00BC5BED"/>
    <w:rsid w:val="00BC6031"/>
    <w:rsid w:val="00BC62F1"/>
    <w:rsid w:val="00BC6799"/>
    <w:rsid w:val="00BC6856"/>
    <w:rsid w:val="00BC6D8D"/>
    <w:rsid w:val="00BC709E"/>
    <w:rsid w:val="00BC72BB"/>
    <w:rsid w:val="00BC7615"/>
    <w:rsid w:val="00BC763B"/>
    <w:rsid w:val="00BC776B"/>
    <w:rsid w:val="00BC788E"/>
    <w:rsid w:val="00BD06A2"/>
    <w:rsid w:val="00BD0A30"/>
    <w:rsid w:val="00BD0F3A"/>
    <w:rsid w:val="00BD1016"/>
    <w:rsid w:val="00BD1265"/>
    <w:rsid w:val="00BD1295"/>
    <w:rsid w:val="00BD12A0"/>
    <w:rsid w:val="00BD163D"/>
    <w:rsid w:val="00BD1668"/>
    <w:rsid w:val="00BD16FF"/>
    <w:rsid w:val="00BD19C3"/>
    <w:rsid w:val="00BD1BBC"/>
    <w:rsid w:val="00BD1F02"/>
    <w:rsid w:val="00BD2710"/>
    <w:rsid w:val="00BD2718"/>
    <w:rsid w:val="00BD29C5"/>
    <w:rsid w:val="00BD2B51"/>
    <w:rsid w:val="00BD2D37"/>
    <w:rsid w:val="00BD2DE3"/>
    <w:rsid w:val="00BD2EE2"/>
    <w:rsid w:val="00BD307A"/>
    <w:rsid w:val="00BD3176"/>
    <w:rsid w:val="00BD33BE"/>
    <w:rsid w:val="00BD3415"/>
    <w:rsid w:val="00BD361F"/>
    <w:rsid w:val="00BD3ADD"/>
    <w:rsid w:val="00BD3CE0"/>
    <w:rsid w:val="00BD3CF2"/>
    <w:rsid w:val="00BD3F48"/>
    <w:rsid w:val="00BD4015"/>
    <w:rsid w:val="00BD4312"/>
    <w:rsid w:val="00BD4370"/>
    <w:rsid w:val="00BD4C63"/>
    <w:rsid w:val="00BD4D8F"/>
    <w:rsid w:val="00BD4F1E"/>
    <w:rsid w:val="00BD5117"/>
    <w:rsid w:val="00BD53D4"/>
    <w:rsid w:val="00BD5591"/>
    <w:rsid w:val="00BD58E7"/>
    <w:rsid w:val="00BD59AE"/>
    <w:rsid w:val="00BD5CE4"/>
    <w:rsid w:val="00BD6346"/>
    <w:rsid w:val="00BD6499"/>
    <w:rsid w:val="00BD67FA"/>
    <w:rsid w:val="00BD6AD0"/>
    <w:rsid w:val="00BD6B5D"/>
    <w:rsid w:val="00BD6B8A"/>
    <w:rsid w:val="00BD6BDE"/>
    <w:rsid w:val="00BD6F32"/>
    <w:rsid w:val="00BD76C3"/>
    <w:rsid w:val="00BD7E2E"/>
    <w:rsid w:val="00BE1277"/>
    <w:rsid w:val="00BE130C"/>
    <w:rsid w:val="00BE1823"/>
    <w:rsid w:val="00BE1EAF"/>
    <w:rsid w:val="00BE20E5"/>
    <w:rsid w:val="00BE213D"/>
    <w:rsid w:val="00BE29B0"/>
    <w:rsid w:val="00BE2A2B"/>
    <w:rsid w:val="00BE2BA9"/>
    <w:rsid w:val="00BE2BBA"/>
    <w:rsid w:val="00BE2BCD"/>
    <w:rsid w:val="00BE2E75"/>
    <w:rsid w:val="00BE30BB"/>
    <w:rsid w:val="00BE3136"/>
    <w:rsid w:val="00BE3252"/>
    <w:rsid w:val="00BE3777"/>
    <w:rsid w:val="00BE3D17"/>
    <w:rsid w:val="00BE41E5"/>
    <w:rsid w:val="00BE42B2"/>
    <w:rsid w:val="00BE42D0"/>
    <w:rsid w:val="00BE4738"/>
    <w:rsid w:val="00BE4A5E"/>
    <w:rsid w:val="00BE4ADE"/>
    <w:rsid w:val="00BE4CF3"/>
    <w:rsid w:val="00BE56C2"/>
    <w:rsid w:val="00BE5703"/>
    <w:rsid w:val="00BE584A"/>
    <w:rsid w:val="00BE59F8"/>
    <w:rsid w:val="00BE5B96"/>
    <w:rsid w:val="00BE5F20"/>
    <w:rsid w:val="00BE6214"/>
    <w:rsid w:val="00BE629A"/>
    <w:rsid w:val="00BE63E1"/>
    <w:rsid w:val="00BE641F"/>
    <w:rsid w:val="00BE64E5"/>
    <w:rsid w:val="00BE66E0"/>
    <w:rsid w:val="00BE674E"/>
    <w:rsid w:val="00BE68CC"/>
    <w:rsid w:val="00BE6DD3"/>
    <w:rsid w:val="00BE733B"/>
    <w:rsid w:val="00BE7495"/>
    <w:rsid w:val="00BE79DF"/>
    <w:rsid w:val="00BE7A7E"/>
    <w:rsid w:val="00BF01F8"/>
    <w:rsid w:val="00BF026F"/>
    <w:rsid w:val="00BF0B06"/>
    <w:rsid w:val="00BF0B62"/>
    <w:rsid w:val="00BF0CA5"/>
    <w:rsid w:val="00BF102C"/>
    <w:rsid w:val="00BF10BD"/>
    <w:rsid w:val="00BF1911"/>
    <w:rsid w:val="00BF1AA8"/>
    <w:rsid w:val="00BF1F7E"/>
    <w:rsid w:val="00BF20E5"/>
    <w:rsid w:val="00BF2203"/>
    <w:rsid w:val="00BF2388"/>
    <w:rsid w:val="00BF252D"/>
    <w:rsid w:val="00BF2721"/>
    <w:rsid w:val="00BF2AA2"/>
    <w:rsid w:val="00BF2F4F"/>
    <w:rsid w:val="00BF31FA"/>
    <w:rsid w:val="00BF3521"/>
    <w:rsid w:val="00BF3A98"/>
    <w:rsid w:val="00BF3AA7"/>
    <w:rsid w:val="00BF3BCF"/>
    <w:rsid w:val="00BF3C0E"/>
    <w:rsid w:val="00BF3F2B"/>
    <w:rsid w:val="00BF4113"/>
    <w:rsid w:val="00BF459D"/>
    <w:rsid w:val="00BF4AA1"/>
    <w:rsid w:val="00BF4C43"/>
    <w:rsid w:val="00BF5295"/>
    <w:rsid w:val="00BF52FB"/>
    <w:rsid w:val="00BF62D9"/>
    <w:rsid w:val="00BF6402"/>
    <w:rsid w:val="00BF644E"/>
    <w:rsid w:val="00BF6491"/>
    <w:rsid w:val="00BF672F"/>
    <w:rsid w:val="00BF6FC2"/>
    <w:rsid w:val="00BF70D2"/>
    <w:rsid w:val="00BF75B3"/>
    <w:rsid w:val="00BF78BF"/>
    <w:rsid w:val="00BF7A18"/>
    <w:rsid w:val="00BF7C7F"/>
    <w:rsid w:val="00C006A5"/>
    <w:rsid w:val="00C01227"/>
    <w:rsid w:val="00C01E4E"/>
    <w:rsid w:val="00C01F82"/>
    <w:rsid w:val="00C02566"/>
    <w:rsid w:val="00C027F2"/>
    <w:rsid w:val="00C02ABA"/>
    <w:rsid w:val="00C02F50"/>
    <w:rsid w:val="00C031F0"/>
    <w:rsid w:val="00C0330B"/>
    <w:rsid w:val="00C03496"/>
    <w:rsid w:val="00C03743"/>
    <w:rsid w:val="00C037C8"/>
    <w:rsid w:val="00C03E2F"/>
    <w:rsid w:val="00C0426B"/>
    <w:rsid w:val="00C0427E"/>
    <w:rsid w:val="00C0433B"/>
    <w:rsid w:val="00C04585"/>
    <w:rsid w:val="00C04B50"/>
    <w:rsid w:val="00C04F99"/>
    <w:rsid w:val="00C05112"/>
    <w:rsid w:val="00C05320"/>
    <w:rsid w:val="00C0533E"/>
    <w:rsid w:val="00C0537E"/>
    <w:rsid w:val="00C05497"/>
    <w:rsid w:val="00C05550"/>
    <w:rsid w:val="00C0558F"/>
    <w:rsid w:val="00C05BC3"/>
    <w:rsid w:val="00C05D7A"/>
    <w:rsid w:val="00C0618B"/>
    <w:rsid w:val="00C062F9"/>
    <w:rsid w:val="00C06432"/>
    <w:rsid w:val="00C06A2A"/>
    <w:rsid w:val="00C0713E"/>
    <w:rsid w:val="00C074AC"/>
    <w:rsid w:val="00C078DB"/>
    <w:rsid w:val="00C07912"/>
    <w:rsid w:val="00C07D4E"/>
    <w:rsid w:val="00C07E5C"/>
    <w:rsid w:val="00C07F17"/>
    <w:rsid w:val="00C07FB6"/>
    <w:rsid w:val="00C10289"/>
    <w:rsid w:val="00C10386"/>
    <w:rsid w:val="00C10949"/>
    <w:rsid w:val="00C109B3"/>
    <w:rsid w:val="00C10C59"/>
    <w:rsid w:val="00C10D6D"/>
    <w:rsid w:val="00C10DE6"/>
    <w:rsid w:val="00C10EA5"/>
    <w:rsid w:val="00C1107F"/>
    <w:rsid w:val="00C11336"/>
    <w:rsid w:val="00C11916"/>
    <w:rsid w:val="00C1193C"/>
    <w:rsid w:val="00C11B7D"/>
    <w:rsid w:val="00C11B89"/>
    <w:rsid w:val="00C11C99"/>
    <w:rsid w:val="00C122F0"/>
    <w:rsid w:val="00C12862"/>
    <w:rsid w:val="00C12A1A"/>
    <w:rsid w:val="00C12DFF"/>
    <w:rsid w:val="00C12EBB"/>
    <w:rsid w:val="00C136FA"/>
    <w:rsid w:val="00C13D02"/>
    <w:rsid w:val="00C140B8"/>
    <w:rsid w:val="00C14EDB"/>
    <w:rsid w:val="00C1540C"/>
    <w:rsid w:val="00C15605"/>
    <w:rsid w:val="00C159FA"/>
    <w:rsid w:val="00C16583"/>
    <w:rsid w:val="00C168D5"/>
    <w:rsid w:val="00C16ED1"/>
    <w:rsid w:val="00C1716B"/>
    <w:rsid w:val="00C1738E"/>
    <w:rsid w:val="00C178E8"/>
    <w:rsid w:val="00C17E1C"/>
    <w:rsid w:val="00C17F63"/>
    <w:rsid w:val="00C208CE"/>
    <w:rsid w:val="00C212D9"/>
    <w:rsid w:val="00C213ED"/>
    <w:rsid w:val="00C215B9"/>
    <w:rsid w:val="00C216C4"/>
    <w:rsid w:val="00C21757"/>
    <w:rsid w:val="00C2195A"/>
    <w:rsid w:val="00C21981"/>
    <w:rsid w:val="00C21CB5"/>
    <w:rsid w:val="00C22625"/>
    <w:rsid w:val="00C22EE2"/>
    <w:rsid w:val="00C22F59"/>
    <w:rsid w:val="00C2301A"/>
    <w:rsid w:val="00C23503"/>
    <w:rsid w:val="00C24634"/>
    <w:rsid w:val="00C2494B"/>
    <w:rsid w:val="00C24C0A"/>
    <w:rsid w:val="00C24DD2"/>
    <w:rsid w:val="00C25388"/>
    <w:rsid w:val="00C25437"/>
    <w:rsid w:val="00C25661"/>
    <w:rsid w:val="00C25872"/>
    <w:rsid w:val="00C25AA8"/>
    <w:rsid w:val="00C26372"/>
    <w:rsid w:val="00C26420"/>
    <w:rsid w:val="00C26847"/>
    <w:rsid w:val="00C26A98"/>
    <w:rsid w:val="00C27CBA"/>
    <w:rsid w:val="00C27D07"/>
    <w:rsid w:val="00C30005"/>
    <w:rsid w:val="00C30867"/>
    <w:rsid w:val="00C3096C"/>
    <w:rsid w:val="00C313DE"/>
    <w:rsid w:val="00C31FB3"/>
    <w:rsid w:val="00C32943"/>
    <w:rsid w:val="00C32BB1"/>
    <w:rsid w:val="00C32F07"/>
    <w:rsid w:val="00C331A2"/>
    <w:rsid w:val="00C33231"/>
    <w:rsid w:val="00C339EA"/>
    <w:rsid w:val="00C33DDF"/>
    <w:rsid w:val="00C33F2F"/>
    <w:rsid w:val="00C34056"/>
    <w:rsid w:val="00C345C9"/>
    <w:rsid w:val="00C3462B"/>
    <w:rsid w:val="00C348AA"/>
    <w:rsid w:val="00C34D2B"/>
    <w:rsid w:val="00C35346"/>
    <w:rsid w:val="00C3579E"/>
    <w:rsid w:val="00C35829"/>
    <w:rsid w:val="00C35A81"/>
    <w:rsid w:val="00C35AE1"/>
    <w:rsid w:val="00C35AE2"/>
    <w:rsid w:val="00C35B61"/>
    <w:rsid w:val="00C36DE4"/>
    <w:rsid w:val="00C37855"/>
    <w:rsid w:val="00C378FE"/>
    <w:rsid w:val="00C37A59"/>
    <w:rsid w:val="00C37D1F"/>
    <w:rsid w:val="00C37D41"/>
    <w:rsid w:val="00C403DF"/>
    <w:rsid w:val="00C4042B"/>
    <w:rsid w:val="00C404DE"/>
    <w:rsid w:val="00C4054B"/>
    <w:rsid w:val="00C40920"/>
    <w:rsid w:val="00C40A03"/>
    <w:rsid w:val="00C40FEA"/>
    <w:rsid w:val="00C41287"/>
    <w:rsid w:val="00C41BC5"/>
    <w:rsid w:val="00C42177"/>
    <w:rsid w:val="00C42411"/>
    <w:rsid w:val="00C42F11"/>
    <w:rsid w:val="00C42F35"/>
    <w:rsid w:val="00C435AE"/>
    <w:rsid w:val="00C438A1"/>
    <w:rsid w:val="00C4398E"/>
    <w:rsid w:val="00C43BA9"/>
    <w:rsid w:val="00C4419F"/>
    <w:rsid w:val="00C441AD"/>
    <w:rsid w:val="00C44289"/>
    <w:rsid w:val="00C44428"/>
    <w:rsid w:val="00C444D6"/>
    <w:rsid w:val="00C445F8"/>
    <w:rsid w:val="00C44C4B"/>
    <w:rsid w:val="00C454EC"/>
    <w:rsid w:val="00C455B3"/>
    <w:rsid w:val="00C45789"/>
    <w:rsid w:val="00C45C1E"/>
    <w:rsid w:val="00C4624F"/>
    <w:rsid w:val="00C4632A"/>
    <w:rsid w:val="00C474DC"/>
    <w:rsid w:val="00C47617"/>
    <w:rsid w:val="00C47B9D"/>
    <w:rsid w:val="00C47CC0"/>
    <w:rsid w:val="00C47DD5"/>
    <w:rsid w:val="00C50513"/>
    <w:rsid w:val="00C5053D"/>
    <w:rsid w:val="00C50D86"/>
    <w:rsid w:val="00C50E74"/>
    <w:rsid w:val="00C510C0"/>
    <w:rsid w:val="00C5210E"/>
    <w:rsid w:val="00C5281B"/>
    <w:rsid w:val="00C5287F"/>
    <w:rsid w:val="00C52D9D"/>
    <w:rsid w:val="00C52DD4"/>
    <w:rsid w:val="00C539F0"/>
    <w:rsid w:val="00C53A36"/>
    <w:rsid w:val="00C53A47"/>
    <w:rsid w:val="00C53B03"/>
    <w:rsid w:val="00C544A9"/>
    <w:rsid w:val="00C54558"/>
    <w:rsid w:val="00C56227"/>
    <w:rsid w:val="00C56ACC"/>
    <w:rsid w:val="00C5707B"/>
    <w:rsid w:val="00C571FA"/>
    <w:rsid w:val="00C57331"/>
    <w:rsid w:val="00C57668"/>
    <w:rsid w:val="00C57935"/>
    <w:rsid w:val="00C57D12"/>
    <w:rsid w:val="00C60931"/>
    <w:rsid w:val="00C60CC1"/>
    <w:rsid w:val="00C61337"/>
    <w:rsid w:val="00C61B47"/>
    <w:rsid w:val="00C61BF3"/>
    <w:rsid w:val="00C61C21"/>
    <w:rsid w:val="00C61DA8"/>
    <w:rsid w:val="00C61FC5"/>
    <w:rsid w:val="00C622A0"/>
    <w:rsid w:val="00C62392"/>
    <w:rsid w:val="00C623DC"/>
    <w:rsid w:val="00C62C44"/>
    <w:rsid w:val="00C62D0D"/>
    <w:rsid w:val="00C62D56"/>
    <w:rsid w:val="00C62FBA"/>
    <w:rsid w:val="00C63123"/>
    <w:rsid w:val="00C633A4"/>
    <w:rsid w:val="00C635DD"/>
    <w:rsid w:val="00C63B3C"/>
    <w:rsid w:val="00C63D3E"/>
    <w:rsid w:val="00C63E74"/>
    <w:rsid w:val="00C640EF"/>
    <w:rsid w:val="00C641A8"/>
    <w:rsid w:val="00C64353"/>
    <w:rsid w:val="00C64471"/>
    <w:rsid w:val="00C64C2C"/>
    <w:rsid w:val="00C650ED"/>
    <w:rsid w:val="00C65538"/>
    <w:rsid w:val="00C65673"/>
    <w:rsid w:val="00C65BD1"/>
    <w:rsid w:val="00C65D3D"/>
    <w:rsid w:val="00C6617C"/>
    <w:rsid w:val="00C6626A"/>
    <w:rsid w:val="00C66282"/>
    <w:rsid w:val="00C6669E"/>
    <w:rsid w:val="00C66D4B"/>
    <w:rsid w:val="00C66DA6"/>
    <w:rsid w:val="00C66F25"/>
    <w:rsid w:val="00C67223"/>
    <w:rsid w:val="00C675AE"/>
    <w:rsid w:val="00C67663"/>
    <w:rsid w:val="00C677F8"/>
    <w:rsid w:val="00C67C9D"/>
    <w:rsid w:val="00C67E26"/>
    <w:rsid w:val="00C70139"/>
    <w:rsid w:val="00C7037F"/>
    <w:rsid w:val="00C705E4"/>
    <w:rsid w:val="00C70699"/>
    <w:rsid w:val="00C70A62"/>
    <w:rsid w:val="00C70DD0"/>
    <w:rsid w:val="00C70FA9"/>
    <w:rsid w:val="00C71535"/>
    <w:rsid w:val="00C71799"/>
    <w:rsid w:val="00C7180E"/>
    <w:rsid w:val="00C7183F"/>
    <w:rsid w:val="00C71908"/>
    <w:rsid w:val="00C71CE8"/>
    <w:rsid w:val="00C726C0"/>
    <w:rsid w:val="00C72A0C"/>
    <w:rsid w:val="00C72AC6"/>
    <w:rsid w:val="00C72B81"/>
    <w:rsid w:val="00C7352E"/>
    <w:rsid w:val="00C7357E"/>
    <w:rsid w:val="00C73687"/>
    <w:rsid w:val="00C73A11"/>
    <w:rsid w:val="00C7405E"/>
    <w:rsid w:val="00C74153"/>
    <w:rsid w:val="00C7421D"/>
    <w:rsid w:val="00C742CC"/>
    <w:rsid w:val="00C74612"/>
    <w:rsid w:val="00C74938"/>
    <w:rsid w:val="00C74DCF"/>
    <w:rsid w:val="00C74E10"/>
    <w:rsid w:val="00C74FB9"/>
    <w:rsid w:val="00C75360"/>
    <w:rsid w:val="00C7583A"/>
    <w:rsid w:val="00C75C1E"/>
    <w:rsid w:val="00C75ED7"/>
    <w:rsid w:val="00C7618D"/>
    <w:rsid w:val="00C761DD"/>
    <w:rsid w:val="00C76384"/>
    <w:rsid w:val="00C76600"/>
    <w:rsid w:val="00C766D4"/>
    <w:rsid w:val="00C76E1D"/>
    <w:rsid w:val="00C76EFD"/>
    <w:rsid w:val="00C77148"/>
    <w:rsid w:val="00C77680"/>
    <w:rsid w:val="00C80D52"/>
    <w:rsid w:val="00C812C5"/>
    <w:rsid w:val="00C813EB"/>
    <w:rsid w:val="00C815A9"/>
    <w:rsid w:val="00C8183B"/>
    <w:rsid w:val="00C81C22"/>
    <w:rsid w:val="00C82793"/>
    <w:rsid w:val="00C827FF"/>
    <w:rsid w:val="00C82AE1"/>
    <w:rsid w:val="00C82BEB"/>
    <w:rsid w:val="00C8317A"/>
    <w:rsid w:val="00C8345A"/>
    <w:rsid w:val="00C8361E"/>
    <w:rsid w:val="00C83647"/>
    <w:rsid w:val="00C83739"/>
    <w:rsid w:val="00C841CB"/>
    <w:rsid w:val="00C84506"/>
    <w:rsid w:val="00C84686"/>
    <w:rsid w:val="00C8471E"/>
    <w:rsid w:val="00C84ABA"/>
    <w:rsid w:val="00C84B05"/>
    <w:rsid w:val="00C852A8"/>
    <w:rsid w:val="00C852DB"/>
    <w:rsid w:val="00C8538C"/>
    <w:rsid w:val="00C85537"/>
    <w:rsid w:val="00C85B49"/>
    <w:rsid w:val="00C864A1"/>
    <w:rsid w:val="00C867FB"/>
    <w:rsid w:val="00C86B78"/>
    <w:rsid w:val="00C86FA9"/>
    <w:rsid w:val="00C878E2"/>
    <w:rsid w:val="00C87D3A"/>
    <w:rsid w:val="00C87FE1"/>
    <w:rsid w:val="00C90A3B"/>
    <w:rsid w:val="00C90A80"/>
    <w:rsid w:val="00C90BEA"/>
    <w:rsid w:val="00C90C92"/>
    <w:rsid w:val="00C90E45"/>
    <w:rsid w:val="00C91C45"/>
    <w:rsid w:val="00C91FF3"/>
    <w:rsid w:val="00C926AE"/>
    <w:rsid w:val="00C92912"/>
    <w:rsid w:val="00C92A54"/>
    <w:rsid w:val="00C92ED1"/>
    <w:rsid w:val="00C93977"/>
    <w:rsid w:val="00C9430B"/>
    <w:rsid w:val="00C94913"/>
    <w:rsid w:val="00C9493B"/>
    <w:rsid w:val="00C94B49"/>
    <w:rsid w:val="00C94C25"/>
    <w:rsid w:val="00C94C2C"/>
    <w:rsid w:val="00C94F5D"/>
    <w:rsid w:val="00C9501D"/>
    <w:rsid w:val="00C95113"/>
    <w:rsid w:val="00C95659"/>
    <w:rsid w:val="00C9570B"/>
    <w:rsid w:val="00C958DC"/>
    <w:rsid w:val="00C96543"/>
    <w:rsid w:val="00C9691D"/>
    <w:rsid w:val="00C9695E"/>
    <w:rsid w:val="00C96AC0"/>
    <w:rsid w:val="00C96FE4"/>
    <w:rsid w:val="00C97518"/>
    <w:rsid w:val="00C97671"/>
    <w:rsid w:val="00C976F7"/>
    <w:rsid w:val="00C97847"/>
    <w:rsid w:val="00C97891"/>
    <w:rsid w:val="00C97F39"/>
    <w:rsid w:val="00CA04D3"/>
    <w:rsid w:val="00CA0595"/>
    <w:rsid w:val="00CA0FFE"/>
    <w:rsid w:val="00CA1D1D"/>
    <w:rsid w:val="00CA1DD1"/>
    <w:rsid w:val="00CA1DE2"/>
    <w:rsid w:val="00CA21A6"/>
    <w:rsid w:val="00CA2A96"/>
    <w:rsid w:val="00CA2B1C"/>
    <w:rsid w:val="00CA310B"/>
    <w:rsid w:val="00CA3736"/>
    <w:rsid w:val="00CA3990"/>
    <w:rsid w:val="00CA423E"/>
    <w:rsid w:val="00CA47CC"/>
    <w:rsid w:val="00CA4EFC"/>
    <w:rsid w:val="00CA50BD"/>
    <w:rsid w:val="00CA521F"/>
    <w:rsid w:val="00CA56B5"/>
    <w:rsid w:val="00CA585F"/>
    <w:rsid w:val="00CA5A26"/>
    <w:rsid w:val="00CA60B0"/>
    <w:rsid w:val="00CA6173"/>
    <w:rsid w:val="00CA65DE"/>
    <w:rsid w:val="00CA6AD3"/>
    <w:rsid w:val="00CA7074"/>
    <w:rsid w:val="00CA7F7E"/>
    <w:rsid w:val="00CB02A5"/>
    <w:rsid w:val="00CB054E"/>
    <w:rsid w:val="00CB06BC"/>
    <w:rsid w:val="00CB0710"/>
    <w:rsid w:val="00CB0C10"/>
    <w:rsid w:val="00CB0EB7"/>
    <w:rsid w:val="00CB0EC3"/>
    <w:rsid w:val="00CB1615"/>
    <w:rsid w:val="00CB1718"/>
    <w:rsid w:val="00CB1733"/>
    <w:rsid w:val="00CB1744"/>
    <w:rsid w:val="00CB18E4"/>
    <w:rsid w:val="00CB1B12"/>
    <w:rsid w:val="00CB1D0D"/>
    <w:rsid w:val="00CB1EBE"/>
    <w:rsid w:val="00CB2231"/>
    <w:rsid w:val="00CB22C9"/>
    <w:rsid w:val="00CB2310"/>
    <w:rsid w:val="00CB2C2B"/>
    <w:rsid w:val="00CB2C2F"/>
    <w:rsid w:val="00CB2CF5"/>
    <w:rsid w:val="00CB32F8"/>
    <w:rsid w:val="00CB3394"/>
    <w:rsid w:val="00CB347C"/>
    <w:rsid w:val="00CB3506"/>
    <w:rsid w:val="00CB3792"/>
    <w:rsid w:val="00CB3ABB"/>
    <w:rsid w:val="00CB3C3E"/>
    <w:rsid w:val="00CB4619"/>
    <w:rsid w:val="00CB4B4C"/>
    <w:rsid w:val="00CB4EE6"/>
    <w:rsid w:val="00CB59D9"/>
    <w:rsid w:val="00CB5CE0"/>
    <w:rsid w:val="00CB615B"/>
    <w:rsid w:val="00CB64DF"/>
    <w:rsid w:val="00CB65EE"/>
    <w:rsid w:val="00CB6B98"/>
    <w:rsid w:val="00CB7C7A"/>
    <w:rsid w:val="00CC0023"/>
    <w:rsid w:val="00CC00A2"/>
    <w:rsid w:val="00CC00D1"/>
    <w:rsid w:val="00CC01CA"/>
    <w:rsid w:val="00CC028F"/>
    <w:rsid w:val="00CC050E"/>
    <w:rsid w:val="00CC05D9"/>
    <w:rsid w:val="00CC063D"/>
    <w:rsid w:val="00CC076F"/>
    <w:rsid w:val="00CC0F6E"/>
    <w:rsid w:val="00CC1024"/>
    <w:rsid w:val="00CC179E"/>
    <w:rsid w:val="00CC1B88"/>
    <w:rsid w:val="00CC1C20"/>
    <w:rsid w:val="00CC2062"/>
    <w:rsid w:val="00CC23E6"/>
    <w:rsid w:val="00CC2443"/>
    <w:rsid w:val="00CC24CC"/>
    <w:rsid w:val="00CC2635"/>
    <w:rsid w:val="00CC2919"/>
    <w:rsid w:val="00CC2983"/>
    <w:rsid w:val="00CC2B39"/>
    <w:rsid w:val="00CC2CEA"/>
    <w:rsid w:val="00CC3117"/>
    <w:rsid w:val="00CC312D"/>
    <w:rsid w:val="00CC324B"/>
    <w:rsid w:val="00CC4780"/>
    <w:rsid w:val="00CC49B4"/>
    <w:rsid w:val="00CC5352"/>
    <w:rsid w:val="00CC573B"/>
    <w:rsid w:val="00CC5C80"/>
    <w:rsid w:val="00CC619F"/>
    <w:rsid w:val="00CC653F"/>
    <w:rsid w:val="00CC686A"/>
    <w:rsid w:val="00CC6CF5"/>
    <w:rsid w:val="00CC6D24"/>
    <w:rsid w:val="00CC7200"/>
    <w:rsid w:val="00CC7876"/>
    <w:rsid w:val="00CD021C"/>
    <w:rsid w:val="00CD0370"/>
    <w:rsid w:val="00CD03B5"/>
    <w:rsid w:val="00CD0BAA"/>
    <w:rsid w:val="00CD12DD"/>
    <w:rsid w:val="00CD1ADF"/>
    <w:rsid w:val="00CD1C44"/>
    <w:rsid w:val="00CD1D93"/>
    <w:rsid w:val="00CD20D9"/>
    <w:rsid w:val="00CD238C"/>
    <w:rsid w:val="00CD2775"/>
    <w:rsid w:val="00CD3020"/>
    <w:rsid w:val="00CD31EA"/>
    <w:rsid w:val="00CD3448"/>
    <w:rsid w:val="00CD36BA"/>
    <w:rsid w:val="00CD3C9F"/>
    <w:rsid w:val="00CD4588"/>
    <w:rsid w:val="00CD5D04"/>
    <w:rsid w:val="00CD60F1"/>
    <w:rsid w:val="00CD6201"/>
    <w:rsid w:val="00CD6278"/>
    <w:rsid w:val="00CD6935"/>
    <w:rsid w:val="00CD7002"/>
    <w:rsid w:val="00CD78DE"/>
    <w:rsid w:val="00CD7EFF"/>
    <w:rsid w:val="00CE046B"/>
    <w:rsid w:val="00CE055F"/>
    <w:rsid w:val="00CE05CA"/>
    <w:rsid w:val="00CE066F"/>
    <w:rsid w:val="00CE085C"/>
    <w:rsid w:val="00CE0CB3"/>
    <w:rsid w:val="00CE0CC4"/>
    <w:rsid w:val="00CE161C"/>
    <w:rsid w:val="00CE16EE"/>
    <w:rsid w:val="00CE172A"/>
    <w:rsid w:val="00CE1908"/>
    <w:rsid w:val="00CE234A"/>
    <w:rsid w:val="00CE2455"/>
    <w:rsid w:val="00CE251C"/>
    <w:rsid w:val="00CE25EE"/>
    <w:rsid w:val="00CE2DC7"/>
    <w:rsid w:val="00CE2E2B"/>
    <w:rsid w:val="00CE2FE3"/>
    <w:rsid w:val="00CE32D1"/>
    <w:rsid w:val="00CE34CC"/>
    <w:rsid w:val="00CE465B"/>
    <w:rsid w:val="00CE46C7"/>
    <w:rsid w:val="00CE46D3"/>
    <w:rsid w:val="00CE47E8"/>
    <w:rsid w:val="00CE497B"/>
    <w:rsid w:val="00CE4BA8"/>
    <w:rsid w:val="00CE4E16"/>
    <w:rsid w:val="00CE5930"/>
    <w:rsid w:val="00CE60DB"/>
    <w:rsid w:val="00CE6557"/>
    <w:rsid w:val="00CE68C9"/>
    <w:rsid w:val="00CE6976"/>
    <w:rsid w:val="00CE6C1B"/>
    <w:rsid w:val="00CE6E29"/>
    <w:rsid w:val="00CE6ECB"/>
    <w:rsid w:val="00CE70AD"/>
    <w:rsid w:val="00CE7161"/>
    <w:rsid w:val="00CE7607"/>
    <w:rsid w:val="00CE7651"/>
    <w:rsid w:val="00CE7D28"/>
    <w:rsid w:val="00CF0250"/>
    <w:rsid w:val="00CF02AB"/>
    <w:rsid w:val="00CF062E"/>
    <w:rsid w:val="00CF0641"/>
    <w:rsid w:val="00CF070A"/>
    <w:rsid w:val="00CF08CB"/>
    <w:rsid w:val="00CF08EB"/>
    <w:rsid w:val="00CF0922"/>
    <w:rsid w:val="00CF0A48"/>
    <w:rsid w:val="00CF0DC0"/>
    <w:rsid w:val="00CF16E2"/>
    <w:rsid w:val="00CF16FA"/>
    <w:rsid w:val="00CF1A09"/>
    <w:rsid w:val="00CF1AF1"/>
    <w:rsid w:val="00CF1B23"/>
    <w:rsid w:val="00CF1D0D"/>
    <w:rsid w:val="00CF1D6D"/>
    <w:rsid w:val="00CF221C"/>
    <w:rsid w:val="00CF26E2"/>
    <w:rsid w:val="00CF2817"/>
    <w:rsid w:val="00CF2AC8"/>
    <w:rsid w:val="00CF39CB"/>
    <w:rsid w:val="00CF3B30"/>
    <w:rsid w:val="00CF416B"/>
    <w:rsid w:val="00CF4CE4"/>
    <w:rsid w:val="00CF5191"/>
    <w:rsid w:val="00CF5C55"/>
    <w:rsid w:val="00CF5D69"/>
    <w:rsid w:val="00CF63B8"/>
    <w:rsid w:val="00CF65A3"/>
    <w:rsid w:val="00CF6BBE"/>
    <w:rsid w:val="00CF6FAA"/>
    <w:rsid w:val="00CF6FCE"/>
    <w:rsid w:val="00CF6FF7"/>
    <w:rsid w:val="00CF7210"/>
    <w:rsid w:val="00CF76BD"/>
    <w:rsid w:val="00CF7835"/>
    <w:rsid w:val="00D0023D"/>
    <w:rsid w:val="00D00863"/>
    <w:rsid w:val="00D00BFA"/>
    <w:rsid w:val="00D00C53"/>
    <w:rsid w:val="00D015AB"/>
    <w:rsid w:val="00D016DC"/>
    <w:rsid w:val="00D019F2"/>
    <w:rsid w:val="00D02018"/>
    <w:rsid w:val="00D020D1"/>
    <w:rsid w:val="00D021E0"/>
    <w:rsid w:val="00D02432"/>
    <w:rsid w:val="00D02547"/>
    <w:rsid w:val="00D028BA"/>
    <w:rsid w:val="00D028D7"/>
    <w:rsid w:val="00D02B4D"/>
    <w:rsid w:val="00D02C40"/>
    <w:rsid w:val="00D030C7"/>
    <w:rsid w:val="00D0327F"/>
    <w:rsid w:val="00D0353B"/>
    <w:rsid w:val="00D036EC"/>
    <w:rsid w:val="00D0434A"/>
    <w:rsid w:val="00D045C4"/>
    <w:rsid w:val="00D0497E"/>
    <w:rsid w:val="00D04ADD"/>
    <w:rsid w:val="00D04DEF"/>
    <w:rsid w:val="00D04EA9"/>
    <w:rsid w:val="00D0557C"/>
    <w:rsid w:val="00D05ABB"/>
    <w:rsid w:val="00D05C51"/>
    <w:rsid w:val="00D05DF0"/>
    <w:rsid w:val="00D061F1"/>
    <w:rsid w:val="00D06D14"/>
    <w:rsid w:val="00D06E1C"/>
    <w:rsid w:val="00D06FF4"/>
    <w:rsid w:val="00D07219"/>
    <w:rsid w:val="00D07458"/>
    <w:rsid w:val="00D0748D"/>
    <w:rsid w:val="00D0781C"/>
    <w:rsid w:val="00D079E9"/>
    <w:rsid w:val="00D079EF"/>
    <w:rsid w:val="00D07F95"/>
    <w:rsid w:val="00D102D1"/>
    <w:rsid w:val="00D108D1"/>
    <w:rsid w:val="00D10C4A"/>
    <w:rsid w:val="00D111CC"/>
    <w:rsid w:val="00D1158A"/>
    <w:rsid w:val="00D116BC"/>
    <w:rsid w:val="00D11E21"/>
    <w:rsid w:val="00D12151"/>
    <w:rsid w:val="00D12C94"/>
    <w:rsid w:val="00D12D9C"/>
    <w:rsid w:val="00D12EEB"/>
    <w:rsid w:val="00D1391D"/>
    <w:rsid w:val="00D140F2"/>
    <w:rsid w:val="00D14506"/>
    <w:rsid w:val="00D14CA7"/>
    <w:rsid w:val="00D14F84"/>
    <w:rsid w:val="00D1578B"/>
    <w:rsid w:val="00D15F93"/>
    <w:rsid w:val="00D16131"/>
    <w:rsid w:val="00D16412"/>
    <w:rsid w:val="00D164CA"/>
    <w:rsid w:val="00D16731"/>
    <w:rsid w:val="00D168DA"/>
    <w:rsid w:val="00D16967"/>
    <w:rsid w:val="00D17179"/>
    <w:rsid w:val="00D174D6"/>
    <w:rsid w:val="00D17516"/>
    <w:rsid w:val="00D179E9"/>
    <w:rsid w:val="00D17D71"/>
    <w:rsid w:val="00D17F58"/>
    <w:rsid w:val="00D2024F"/>
    <w:rsid w:val="00D20668"/>
    <w:rsid w:val="00D2090B"/>
    <w:rsid w:val="00D20AF7"/>
    <w:rsid w:val="00D20EC0"/>
    <w:rsid w:val="00D20F24"/>
    <w:rsid w:val="00D215ED"/>
    <w:rsid w:val="00D21B8C"/>
    <w:rsid w:val="00D21D8F"/>
    <w:rsid w:val="00D21E98"/>
    <w:rsid w:val="00D21FB5"/>
    <w:rsid w:val="00D22152"/>
    <w:rsid w:val="00D222D6"/>
    <w:rsid w:val="00D228D8"/>
    <w:rsid w:val="00D22B78"/>
    <w:rsid w:val="00D22DDA"/>
    <w:rsid w:val="00D22E1E"/>
    <w:rsid w:val="00D232CD"/>
    <w:rsid w:val="00D233C0"/>
    <w:rsid w:val="00D235BF"/>
    <w:rsid w:val="00D23EB2"/>
    <w:rsid w:val="00D2417C"/>
    <w:rsid w:val="00D248B0"/>
    <w:rsid w:val="00D2579A"/>
    <w:rsid w:val="00D25ECF"/>
    <w:rsid w:val="00D2615F"/>
    <w:rsid w:val="00D26195"/>
    <w:rsid w:val="00D2643A"/>
    <w:rsid w:val="00D267EC"/>
    <w:rsid w:val="00D27E88"/>
    <w:rsid w:val="00D27EF0"/>
    <w:rsid w:val="00D30287"/>
    <w:rsid w:val="00D307A2"/>
    <w:rsid w:val="00D30C79"/>
    <w:rsid w:val="00D3126C"/>
    <w:rsid w:val="00D31503"/>
    <w:rsid w:val="00D31526"/>
    <w:rsid w:val="00D32308"/>
    <w:rsid w:val="00D325D7"/>
    <w:rsid w:val="00D32AD2"/>
    <w:rsid w:val="00D32D11"/>
    <w:rsid w:val="00D32E81"/>
    <w:rsid w:val="00D3303F"/>
    <w:rsid w:val="00D33568"/>
    <w:rsid w:val="00D33807"/>
    <w:rsid w:val="00D33987"/>
    <w:rsid w:val="00D33CE0"/>
    <w:rsid w:val="00D3436D"/>
    <w:rsid w:val="00D344EF"/>
    <w:rsid w:val="00D3470D"/>
    <w:rsid w:val="00D34719"/>
    <w:rsid w:val="00D3476B"/>
    <w:rsid w:val="00D353E1"/>
    <w:rsid w:val="00D35AFE"/>
    <w:rsid w:val="00D3614C"/>
    <w:rsid w:val="00D36ECB"/>
    <w:rsid w:val="00D37112"/>
    <w:rsid w:val="00D373B9"/>
    <w:rsid w:val="00D373F9"/>
    <w:rsid w:val="00D375C2"/>
    <w:rsid w:val="00D37C6A"/>
    <w:rsid w:val="00D37F75"/>
    <w:rsid w:val="00D40565"/>
    <w:rsid w:val="00D405B1"/>
    <w:rsid w:val="00D40603"/>
    <w:rsid w:val="00D40FBF"/>
    <w:rsid w:val="00D410D7"/>
    <w:rsid w:val="00D41227"/>
    <w:rsid w:val="00D41940"/>
    <w:rsid w:val="00D41A7D"/>
    <w:rsid w:val="00D42567"/>
    <w:rsid w:val="00D4352A"/>
    <w:rsid w:val="00D435A4"/>
    <w:rsid w:val="00D436CE"/>
    <w:rsid w:val="00D43758"/>
    <w:rsid w:val="00D4394E"/>
    <w:rsid w:val="00D43CC4"/>
    <w:rsid w:val="00D44068"/>
    <w:rsid w:val="00D44090"/>
    <w:rsid w:val="00D44113"/>
    <w:rsid w:val="00D4417B"/>
    <w:rsid w:val="00D443AD"/>
    <w:rsid w:val="00D447B7"/>
    <w:rsid w:val="00D44C49"/>
    <w:rsid w:val="00D44DED"/>
    <w:rsid w:val="00D4528E"/>
    <w:rsid w:val="00D458D5"/>
    <w:rsid w:val="00D45910"/>
    <w:rsid w:val="00D45D78"/>
    <w:rsid w:val="00D45DBF"/>
    <w:rsid w:val="00D46541"/>
    <w:rsid w:val="00D46ACB"/>
    <w:rsid w:val="00D46BC3"/>
    <w:rsid w:val="00D46EDA"/>
    <w:rsid w:val="00D4706F"/>
    <w:rsid w:val="00D475B3"/>
    <w:rsid w:val="00D477D6"/>
    <w:rsid w:val="00D47DF1"/>
    <w:rsid w:val="00D504FA"/>
    <w:rsid w:val="00D5060C"/>
    <w:rsid w:val="00D50855"/>
    <w:rsid w:val="00D51729"/>
    <w:rsid w:val="00D51F58"/>
    <w:rsid w:val="00D52771"/>
    <w:rsid w:val="00D52DF6"/>
    <w:rsid w:val="00D52E32"/>
    <w:rsid w:val="00D53113"/>
    <w:rsid w:val="00D53124"/>
    <w:rsid w:val="00D5313D"/>
    <w:rsid w:val="00D5323A"/>
    <w:rsid w:val="00D53517"/>
    <w:rsid w:val="00D54117"/>
    <w:rsid w:val="00D548C5"/>
    <w:rsid w:val="00D5491F"/>
    <w:rsid w:val="00D54AC1"/>
    <w:rsid w:val="00D54FDE"/>
    <w:rsid w:val="00D552E1"/>
    <w:rsid w:val="00D556E7"/>
    <w:rsid w:val="00D55980"/>
    <w:rsid w:val="00D55DD5"/>
    <w:rsid w:val="00D56272"/>
    <w:rsid w:val="00D57037"/>
    <w:rsid w:val="00D57188"/>
    <w:rsid w:val="00D57304"/>
    <w:rsid w:val="00D577E0"/>
    <w:rsid w:val="00D57AB5"/>
    <w:rsid w:val="00D57ABC"/>
    <w:rsid w:val="00D57B3B"/>
    <w:rsid w:val="00D57CD8"/>
    <w:rsid w:val="00D57ED5"/>
    <w:rsid w:val="00D60066"/>
    <w:rsid w:val="00D601CD"/>
    <w:rsid w:val="00D60FCF"/>
    <w:rsid w:val="00D6120B"/>
    <w:rsid w:val="00D61491"/>
    <w:rsid w:val="00D6190D"/>
    <w:rsid w:val="00D619B8"/>
    <w:rsid w:val="00D61A00"/>
    <w:rsid w:val="00D621C5"/>
    <w:rsid w:val="00D6243F"/>
    <w:rsid w:val="00D628F8"/>
    <w:rsid w:val="00D634F7"/>
    <w:rsid w:val="00D6355A"/>
    <w:rsid w:val="00D638E6"/>
    <w:rsid w:val="00D63F81"/>
    <w:rsid w:val="00D640A7"/>
    <w:rsid w:val="00D642E9"/>
    <w:rsid w:val="00D64408"/>
    <w:rsid w:val="00D645FB"/>
    <w:rsid w:val="00D646E6"/>
    <w:rsid w:val="00D64AC9"/>
    <w:rsid w:val="00D64DF8"/>
    <w:rsid w:val="00D64FB6"/>
    <w:rsid w:val="00D650C7"/>
    <w:rsid w:val="00D656DB"/>
    <w:rsid w:val="00D65AB2"/>
    <w:rsid w:val="00D6653B"/>
    <w:rsid w:val="00D66644"/>
    <w:rsid w:val="00D667A0"/>
    <w:rsid w:val="00D66A4C"/>
    <w:rsid w:val="00D66D10"/>
    <w:rsid w:val="00D66D1F"/>
    <w:rsid w:val="00D671A8"/>
    <w:rsid w:val="00D67B91"/>
    <w:rsid w:val="00D704F6"/>
    <w:rsid w:val="00D70692"/>
    <w:rsid w:val="00D70DFB"/>
    <w:rsid w:val="00D71017"/>
    <w:rsid w:val="00D71158"/>
    <w:rsid w:val="00D7116C"/>
    <w:rsid w:val="00D7127B"/>
    <w:rsid w:val="00D712F6"/>
    <w:rsid w:val="00D714E6"/>
    <w:rsid w:val="00D71577"/>
    <w:rsid w:val="00D71984"/>
    <w:rsid w:val="00D72682"/>
    <w:rsid w:val="00D72740"/>
    <w:rsid w:val="00D7392B"/>
    <w:rsid w:val="00D739A4"/>
    <w:rsid w:val="00D73A21"/>
    <w:rsid w:val="00D74359"/>
    <w:rsid w:val="00D74773"/>
    <w:rsid w:val="00D747B2"/>
    <w:rsid w:val="00D74D04"/>
    <w:rsid w:val="00D7523F"/>
    <w:rsid w:val="00D75409"/>
    <w:rsid w:val="00D75542"/>
    <w:rsid w:val="00D75867"/>
    <w:rsid w:val="00D759E0"/>
    <w:rsid w:val="00D75FCA"/>
    <w:rsid w:val="00D763AD"/>
    <w:rsid w:val="00D764D1"/>
    <w:rsid w:val="00D766C2"/>
    <w:rsid w:val="00D766DC"/>
    <w:rsid w:val="00D76B77"/>
    <w:rsid w:val="00D76C80"/>
    <w:rsid w:val="00D76DA8"/>
    <w:rsid w:val="00D76E03"/>
    <w:rsid w:val="00D773A7"/>
    <w:rsid w:val="00D773E0"/>
    <w:rsid w:val="00D773F6"/>
    <w:rsid w:val="00D774CF"/>
    <w:rsid w:val="00D77A3A"/>
    <w:rsid w:val="00D77B84"/>
    <w:rsid w:val="00D77CC5"/>
    <w:rsid w:val="00D801ED"/>
    <w:rsid w:val="00D803D4"/>
    <w:rsid w:val="00D80426"/>
    <w:rsid w:val="00D80838"/>
    <w:rsid w:val="00D80D36"/>
    <w:rsid w:val="00D80EFA"/>
    <w:rsid w:val="00D81141"/>
    <w:rsid w:val="00D81165"/>
    <w:rsid w:val="00D81482"/>
    <w:rsid w:val="00D819FE"/>
    <w:rsid w:val="00D81A41"/>
    <w:rsid w:val="00D81C7B"/>
    <w:rsid w:val="00D81DF8"/>
    <w:rsid w:val="00D82282"/>
    <w:rsid w:val="00D82658"/>
    <w:rsid w:val="00D82ADE"/>
    <w:rsid w:val="00D82D3B"/>
    <w:rsid w:val="00D82E3F"/>
    <w:rsid w:val="00D830CD"/>
    <w:rsid w:val="00D83294"/>
    <w:rsid w:val="00D83750"/>
    <w:rsid w:val="00D838CB"/>
    <w:rsid w:val="00D84CA8"/>
    <w:rsid w:val="00D84D8F"/>
    <w:rsid w:val="00D85518"/>
    <w:rsid w:val="00D8578A"/>
    <w:rsid w:val="00D859CC"/>
    <w:rsid w:val="00D85C82"/>
    <w:rsid w:val="00D85DDA"/>
    <w:rsid w:val="00D86429"/>
    <w:rsid w:val="00D866E4"/>
    <w:rsid w:val="00D8678D"/>
    <w:rsid w:val="00D86986"/>
    <w:rsid w:val="00D869BE"/>
    <w:rsid w:val="00D86C5B"/>
    <w:rsid w:val="00D877EB"/>
    <w:rsid w:val="00D87871"/>
    <w:rsid w:val="00D87CFF"/>
    <w:rsid w:val="00D9014E"/>
    <w:rsid w:val="00D90536"/>
    <w:rsid w:val="00D9060C"/>
    <w:rsid w:val="00D90640"/>
    <w:rsid w:val="00D90CC6"/>
    <w:rsid w:val="00D90E0E"/>
    <w:rsid w:val="00D90F48"/>
    <w:rsid w:val="00D910D7"/>
    <w:rsid w:val="00D915BA"/>
    <w:rsid w:val="00D916BB"/>
    <w:rsid w:val="00D92CAA"/>
    <w:rsid w:val="00D92DB0"/>
    <w:rsid w:val="00D92EB0"/>
    <w:rsid w:val="00D94090"/>
    <w:rsid w:val="00D9418B"/>
    <w:rsid w:val="00D94326"/>
    <w:rsid w:val="00D94337"/>
    <w:rsid w:val="00D94E44"/>
    <w:rsid w:val="00D95080"/>
    <w:rsid w:val="00D951C5"/>
    <w:rsid w:val="00D957B6"/>
    <w:rsid w:val="00D95E1B"/>
    <w:rsid w:val="00D96078"/>
    <w:rsid w:val="00D9614D"/>
    <w:rsid w:val="00D963BC"/>
    <w:rsid w:val="00D9643A"/>
    <w:rsid w:val="00D96BB6"/>
    <w:rsid w:val="00D96D14"/>
    <w:rsid w:val="00D9734A"/>
    <w:rsid w:val="00D978B3"/>
    <w:rsid w:val="00D97B5E"/>
    <w:rsid w:val="00D97D38"/>
    <w:rsid w:val="00D97E89"/>
    <w:rsid w:val="00DA00A4"/>
    <w:rsid w:val="00DA01A9"/>
    <w:rsid w:val="00DA05D2"/>
    <w:rsid w:val="00DA13D6"/>
    <w:rsid w:val="00DA1432"/>
    <w:rsid w:val="00DA1A60"/>
    <w:rsid w:val="00DA1C3A"/>
    <w:rsid w:val="00DA1C64"/>
    <w:rsid w:val="00DA24CA"/>
    <w:rsid w:val="00DA24F5"/>
    <w:rsid w:val="00DA269F"/>
    <w:rsid w:val="00DA28BF"/>
    <w:rsid w:val="00DA2CC7"/>
    <w:rsid w:val="00DA338B"/>
    <w:rsid w:val="00DA3771"/>
    <w:rsid w:val="00DA3E49"/>
    <w:rsid w:val="00DA3EA0"/>
    <w:rsid w:val="00DA42B6"/>
    <w:rsid w:val="00DA4A25"/>
    <w:rsid w:val="00DA4AD6"/>
    <w:rsid w:val="00DA4C8E"/>
    <w:rsid w:val="00DA4D74"/>
    <w:rsid w:val="00DA5385"/>
    <w:rsid w:val="00DA5C68"/>
    <w:rsid w:val="00DA5CAF"/>
    <w:rsid w:val="00DA61A3"/>
    <w:rsid w:val="00DA6FC7"/>
    <w:rsid w:val="00DA7237"/>
    <w:rsid w:val="00DA75BA"/>
    <w:rsid w:val="00DA78F8"/>
    <w:rsid w:val="00DA7B0B"/>
    <w:rsid w:val="00DB068C"/>
    <w:rsid w:val="00DB100E"/>
    <w:rsid w:val="00DB168C"/>
    <w:rsid w:val="00DB17CE"/>
    <w:rsid w:val="00DB1A2F"/>
    <w:rsid w:val="00DB1E7D"/>
    <w:rsid w:val="00DB268F"/>
    <w:rsid w:val="00DB2C66"/>
    <w:rsid w:val="00DB34EF"/>
    <w:rsid w:val="00DB356D"/>
    <w:rsid w:val="00DB3638"/>
    <w:rsid w:val="00DB3E37"/>
    <w:rsid w:val="00DB3FF2"/>
    <w:rsid w:val="00DB4ABD"/>
    <w:rsid w:val="00DB4C15"/>
    <w:rsid w:val="00DB50DD"/>
    <w:rsid w:val="00DB6047"/>
    <w:rsid w:val="00DB63CB"/>
    <w:rsid w:val="00DB690B"/>
    <w:rsid w:val="00DB6DE8"/>
    <w:rsid w:val="00DB6F9C"/>
    <w:rsid w:val="00DB7299"/>
    <w:rsid w:val="00DB77F0"/>
    <w:rsid w:val="00DB7E54"/>
    <w:rsid w:val="00DC01AA"/>
    <w:rsid w:val="00DC0340"/>
    <w:rsid w:val="00DC06E6"/>
    <w:rsid w:val="00DC07B5"/>
    <w:rsid w:val="00DC097D"/>
    <w:rsid w:val="00DC0A0D"/>
    <w:rsid w:val="00DC0B5E"/>
    <w:rsid w:val="00DC1457"/>
    <w:rsid w:val="00DC184E"/>
    <w:rsid w:val="00DC1D32"/>
    <w:rsid w:val="00DC1D85"/>
    <w:rsid w:val="00DC1E9B"/>
    <w:rsid w:val="00DC1FCF"/>
    <w:rsid w:val="00DC2524"/>
    <w:rsid w:val="00DC27C7"/>
    <w:rsid w:val="00DC342C"/>
    <w:rsid w:val="00DC3540"/>
    <w:rsid w:val="00DC36F2"/>
    <w:rsid w:val="00DC3970"/>
    <w:rsid w:val="00DC3C1E"/>
    <w:rsid w:val="00DC3D45"/>
    <w:rsid w:val="00DC3EB7"/>
    <w:rsid w:val="00DC4216"/>
    <w:rsid w:val="00DC47AB"/>
    <w:rsid w:val="00DC47E3"/>
    <w:rsid w:val="00DC4AE4"/>
    <w:rsid w:val="00DC4C49"/>
    <w:rsid w:val="00DC4C60"/>
    <w:rsid w:val="00DC50C3"/>
    <w:rsid w:val="00DC5625"/>
    <w:rsid w:val="00DC574D"/>
    <w:rsid w:val="00DC5881"/>
    <w:rsid w:val="00DC58B4"/>
    <w:rsid w:val="00DC5C58"/>
    <w:rsid w:val="00DC5C9D"/>
    <w:rsid w:val="00DC7636"/>
    <w:rsid w:val="00DC79F9"/>
    <w:rsid w:val="00DC7B5A"/>
    <w:rsid w:val="00DC7E51"/>
    <w:rsid w:val="00DD0EFA"/>
    <w:rsid w:val="00DD1996"/>
    <w:rsid w:val="00DD24DD"/>
    <w:rsid w:val="00DD24E5"/>
    <w:rsid w:val="00DD25D3"/>
    <w:rsid w:val="00DD261E"/>
    <w:rsid w:val="00DD2BB2"/>
    <w:rsid w:val="00DD2E19"/>
    <w:rsid w:val="00DD2E56"/>
    <w:rsid w:val="00DD31CF"/>
    <w:rsid w:val="00DD3431"/>
    <w:rsid w:val="00DD3711"/>
    <w:rsid w:val="00DD374C"/>
    <w:rsid w:val="00DD37EC"/>
    <w:rsid w:val="00DD381C"/>
    <w:rsid w:val="00DD3858"/>
    <w:rsid w:val="00DD3B8C"/>
    <w:rsid w:val="00DD3BFB"/>
    <w:rsid w:val="00DD3CED"/>
    <w:rsid w:val="00DD3D5D"/>
    <w:rsid w:val="00DD3D67"/>
    <w:rsid w:val="00DD3F0D"/>
    <w:rsid w:val="00DD469D"/>
    <w:rsid w:val="00DD47F4"/>
    <w:rsid w:val="00DD4AD4"/>
    <w:rsid w:val="00DD4B99"/>
    <w:rsid w:val="00DD5009"/>
    <w:rsid w:val="00DD52FC"/>
    <w:rsid w:val="00DD5969"/>
    <w:rsid w:val="00DD59E4"/>
    <w:rsid w:val="00DD5B23"/>
    <w:rsid w:val="00DD5CE8"/>
    <w:rsid w:val="00DD6238"/>
    <w:rsid w:val="00DD6366"/>
    <w:rsid w:val="00DD6666"/>
    <w:rsid w:val="00DD682E"/>
    <w:rsid w:val="00DD6DD4"/>
    <w:rsid w:val="00DD6F42"/>
    <w:rsid w:val="00DD718A"/>
    <w:rsid w:val="00DD7436"/>
    <w:rsid w:val="00DD75E4"/>
    <w:rsid w:val="00DD76D4"/>
    <w:rsid w:val="00DD7900"/>
    <w:rsid w:val="00DD7A82"/>
    <w:rsid w:val="00DE0323"/>
    <w:rsid w:val="00DE0412"/>
    <w:rsid w:val="00DE065C"/>
    <w:rsid w:val="00DE07BE"/>
    <w:rsid w:val="00DE0B85"/>
    <w:rsid w:val="00DE105F"/>
    <w:rsid w:val="00DE1130"/>
    <w:rsid w:val="00DE1304"/>
    <w:rsid w:val="00DE146C"/>
    <w:rsid w:val="00DE14B9"/>
    <w:rsid w:val="00DE14E5"/>
    <w:rsid w:val="00DE201E"/>
    <w:rsid w:val="00DE2093"/>
    <w:rsid w:val="00DE2A93"/>
    <w:rsid w:val="00DE2DF8"/>
    <w:rsid w:val="00DE393D"/>
    <w:rsid w:val="00DE3CBD"/>
    <w:rsid w:val="00DE3F8D"/>
    <w:rsid w:val="00DE3FFC"/>
    <w:rsid w:val="00DE40F4"/>
    <w:rsid w:val="00DE41F4"/>
    <w:rsid w:val="00DE429D"/>
    <w:rsid w:val="00DE4742"/>
    <w:rsid w:val="00DE4E9A"/>
    <w:rsid w:val="00DE503D"/>
    <w:rsid w:val="00DE51F3"/>
    <w:rsid w:val="00DE5629"/>
    <w:rsid w:val="00DE57E3"/>
    <w:rsid w:val="00DE59E7"/>
    <w:rsid w:val="00DE5CE9"/>
    <w:rsid w:val="00DE5EC1"/>
    <w:rsid w:val="00DE6325"/>
    <w:rsid w:val="00DE73FB"/>
    <w:rsid w:val="00DE7A4B"/>
    <w:rsid w:val="00DE7DCF"/>
    <w:rsid w:val="00DF0014"/>
    <w:rsid w:val="00DF03F2"/>
    <w:rsid w:val="00DF0475"/>
    <w:rsid w:val="00DF04C9"/>
    <w:rsid w:val="00DF07B4"/>
    <w:rsid w:val="00DF09F7"/>
    <w:rsid w:val="00DF0A91"/>
    <w:rsid w:val="00DF1124"/>
    <w:rsid w:val="00DF13BC"/>
    <w:rsid w:val="00DF1BCC"/>
    <w:rsid w:val="00DF1D55"/>
    <w:rsid w:val="00DF1D6E"/>
    <w:rsid w:val="00DF2334"/>
    <w:rsid w:val="00DF2F4D"/>
    <w:rsid w:val="00DF2FFB"/>
    <w:rsid w:val="00DF3680"/>
    <w:rsid w:val="00DF3CB1"/>
    <w:rsid w:val="00DF3DF5"/>
    <w:rsid w:val="00DF3EFA"/>
    <w:rsid w:val="00DF412A"/>
    <w:rsid w:val="00DF4200"/>
    <w:rsid w:val="00DF43F8"/>
    <w:rsid w:val="00DF46FA"/>
    <w:rsid w:val="00DF48ED"/>
    <w:rsid w:val="00DF4D57"/>
    <w:rsid w:val="00DF4FDE"/>
    <w:rsid w:val="00DF5C01"/>
    <w:rsid w:val="00DF62D0"/>
    <w:rsid w:val="00DF653A"/>
    <w:rsid w:val="00DF69DD"/>
    <w:rsid w:val="00DF6E04"/>
    <w:rsid w:val="00DF6EB7"/>
    <w:rsid w:val="00DF6EBA"/>
    <w:rsid w:val="00DF78EE"/>
    <w:rsid w:val="00DF7D25"/>
    <w:rsid w:val="00DF7E6E"/>
    <w:rsid w:val="00DF7F2F"/>
    <w:rsid w:val="00DF7F8A"/>
    <w:rsid w:val="00E001E9"/>
    <w:rsid w:val="00E0047D"/>
    <w:rsid w:val="00E00A80"/>
    <w:rsid w:val="00E00F87"/>
    <w:rsid w:val="00E0143C"/>
    <w:rsid w:val="00E0178D"/>
    <w:rsid w:val="00E018D3"/>
    <w:rsid w:val="00E01A94"/>
    <w:rsid w:val="00E01B4A"/>
    <w:rsid w:val="00E01E73"/>
    <w:rsid w:val="00E0206F"/>
    <w:rsid w:val="00E0241B"/>
    <w:rsid w:val="00E0243D"/>
    <w:rsid w:val="00E02758"/>
    <w:rsid w:val="00E028D7"/>
    <w:rsid w:val="00E02A67"/>
    <w:rsid w:val="00E03290"/>
    <w:rsid w:val="00E035DA"/>
    <w:rsid w:val="00E04CB6"/>
    <w:rsid w:val="00E05091"/>
    <w:rsid w:val="00E0712C"/>
    <w:rsid w:val="00E07312"/>
    <w:rsid w:val="00E0733B"/>
    <w:rsid w:val="00E10082"/>
    <w:rsid w:val="00E1089A"/>
    <w:rsid w:val="00E10C32"/>
    <w:rsid w:val="00E10C41"/>
    <w:rsid w:val="00E10FBD"/>
    <w:rsid w:val="00E1105D"/>
    <w:rsid w:val="00E110D3"/>
    <w:rsid w:val="00E1145E"/>
    <w:rsid w:val="00E1188F"/>
    <w:rsid w:val="00E12144"/>
    <w:rsid w:val="00E1247C"/>
    <w:rsid w:val="00E124C5"/>
    <w:rsid w:val="00E1296B"/>
    <w:rsid w:val="00E130CD"/>
    <w:rsid w:val="00E1314E"/>
    <w:rsid w:val="00E13368"/>
    <w:rsid w:val="00E13486"/>
    <w:rsid w:val="00E134CF"/>
    <w:rsid w:val="00E13E08"/>
    <w:rsid w:val="00E13E44"/>
    <w:rsid w:val="00E13F17"/>
    <w:rsid w:val="00E1460B"/>
    <w:rsid w:val="00E14648"/>
    <w:rsid w:val="00E14B49"/>
    <w:rsid w:val="00E14F4D"/>
    <w:rsid w:val="00E15CEA"/>
    <w:rsid w:val="00E1609C"/>
    <w:rsid w:val="00E1628A"/>
    <w:rsid w:val="00E16464"/>
    <w:rsid w:val="00E16CBF"/>
    <w:rsid w:val="00E16F84"/>
    <w:rsid w:val="00E17024"/>
    <w:rsid w:val="00E171D3"/>
    <w:rsid w:val="00E17525"/>
    <w:rsid w:val="00E17607"/>
    <w:rsid w:val="00E17B73"/>
    <w:rsid w:val="00E17F88"/>
    <w:rsid w:val="00E2042F"/>
    <w:rsid w:val="00E208C5"/>
    <w:rsid w:val="00E20F67"/>
    <w:rsid w:val="00E210D7"/>
    <w:rsid w:val="00E21112"/>
    <w:rsid w:val="00E216BD"/>
    <w:rsid w:val="00E2193A"/>
    <w:rsid w:val="00E219C7"/>
    <w:rsid w:val="00E21BD2"/>
    <w:rsid w:val="00E22406"/>
    <w:rsid w:val="00E22477"/>
    <w:rsid w:val="00E22E1C"/>
    <w:rsid w:val="00E22E40"/>
    <w:rsid w:val="00E22F0F"/>
    <w:rsid w:val="00E23584"/>
    <w:rsid w:val="00E241E8"/>
    <w:rsid w:val="00E2420E"/>
    <w:rsid w:val="00E244E2"/>
    <w:rsid w:val="00E24691"/>
    <w:rsid w:val="00E246F7"/>
    <w:rsid w:val="00E25ABB"/>
    <w:rsid w:val="00E25F44"/>
    <w:rsid w:val="00E25F92"/>
    <w:rsid w:val="00E261AE"/>
    <w:rsid w:val="00E26866"/>
    <w:rsid w:val="00E268CD"/>
    <w:rsid w:val="00E26C14"/>
    <w:rsid w:val="00E26CBF"/>
    <w:rsid w:val="00E26D27"/>
    <w:rsid w:val="00E2733A"/>
    <w:rsid w:val="00E2753D"/>
    <w:rsid w:val="00E27805"/>
    <w:rsid w:val="00E305A8"/>
    <w:rsid w:val="00E30738"/>
    <w:rsid w:val="00E30914"/>
    <w:rsid w:val="00E3124C"/>
    <w:rsid w:val="00E31800"/>
    <w:rsid w:val="00E31B2C"/>
    <w:rsid w:val="00E31DE9"/>
    <w:rsid w:val="00E3236E"/>
    <w:rsid w:val="00E323E3"/>
    <w:rsid w:val="00E32E1F"/>
    <w:rsid w:val="00E32F59"/>
    <w:rsid w:val="00E33125"/>
    <w:rsid w:val="00E331ED"/>
    <w:rsid w:val="00E34160"/>
    <w:rsid w:val="00E34E9E"/>
    <w:rsid w:val="00E3512A"/>
    <w:rsid w:val="00E3513D"/>
    <w:rsid w:val="00E35D54"/>
    <w:rsid w:val="00E3614F"/>
    <w:rsid w:val="00E36237"/>
    <w:rsid w:val="00E364CE"/>
    <w:rsid w:val="00E36502"/>
    <w:rsid w:val="00E3663E"/>
    <w:rsid w:val="00E36911"/>
    <w:rsid w:val="00E36AA7"/>
    <w:rsid w:val="00E36E9A"/>
    <w:rsid w:val="00E37732"/>
    <w:rsid w:val="00E4002F"/>
    <w:rsid w:val="00E403F9"/>
    <w:rsid w:val="00E4050E"/>
    <w:rsid w:val="00E4063B"/>
    <w:rsid w:val="00E4085E"/>
    <w:rsid w:val="00E4102C"/>
    <w:rsid w:val="00E41335"/>
    <w:rsid w:val="00E41A84"/>
    <w:rsid w:val="00E41BBE"/>
    <w:rsid w:val="00E41F98"/>
    <w:rsid w:val="00E421A6"/>
    <w:rsid w:val="00E42661"/>
    <w:rsid w:val="00E4278A"/>
    <w:rsid w:val="00E427CE"/>
    <w:rsid w:val="00E42B35"/>
    <w:rsid w:val="00E42C90"/>
    <w:rsid w:val="00E43002"/>
    <w:rsid w:val="00E43802"/>
    <w:rsid w:val="00E4383B"/>
    <w:rsid w:val="00E43ADE"/>
    <w:rsid w:val="00E44077"/>
    <w:rsid w:val="00E441C6"/>
    <w:rsid w:val="00E44908"/>
    <w:rsid w:val="00E44AE0"/>
    <w:rsid w:val="00E44BB4"/>
    <w:rsid w:val="00E4539D"/>
    <w:rsid w:val="00E45E0D"/>
    <w:rsid w:val="00E46226"/>
    <w:rsid w:val="00E46718"/>
    <w:rsid w:val="00E469DB"/>
    <w:rsid w:val="00E4708A"/>
    <w:rsid w:val="00E47162"/>
    <w:rsid w:val="00E47713"/>
    <w:rsid w:val="00E47769"/>
    <w:rsid w:val="00E47B22"/>
    <w:rsid w:val="00E47BC4"/>
    <w:rsid w:val="00E47CB9"/>
    <w:rsid w:val="00E47E95"/>
    <w:rsid w:val="00E5053F"/>
    <w:rsid w:val="00E50722"/>
    <w:rsid w:val="00E5080D"/>
    <w:rsid w:val="00E50979"/>
    <w:rsid w:val="00E50DB5"/>
    <w:rsid w:val="00E5114A"/>
    <w:rsid w:val="00E514EB"/>
    <w:rsid w:val="00E5153A"/>
    <w:rsid w:val="00E5159A"/>
    <w:rsid w:val="00E5182E"/>
    <w:rsid w:val="00E51873"/>
    <w:rsid w:val="00E51899"/>
    <w:rsid w:val="00E519E0"/>
    <w:rsid w:val="00E51CEB"/>
    <w:rsid w:val="00E523EA"/>
    <w:rsid w:val="00E527F6"/>
    <w:rsid w:val="00E52B2B"/>
    <w:rsid w:val="00E52D59"/>
    <w:rsid w:val="00E52E6B"/>
    <w:rsid w:val="00E52FEC"/>
    <w:rsid w:val="00E53229"/>
    <w:rsid w:val="00E532F1"/>
    <w:rsid w:val="00E53400"/>
    <w:rsid w:val="00E538DB"/>
    <w:rsid w:val="00E53941"/>
    <w:rsid w:val="00E53D85"/>
    <w:rsid w:val="00E544EC"/>
    <w:rsid w:val="00E545BD"/>
    <w:rsid w:val="00E5477A"/>
    <w:rsid w:val="00E549DC"/>
    <w:rsid w:val="00E550BF"/>
    <w:rsid w:val="00E5513F"/>
    <w:rsid w:val="00E55AF3"/>
    <w:rsid w:val="00E561A4"/>
    <w:rsid w:val="00E564C6"/>
    <w:rsid w:val="00E566FF"/>
    <w:rsid w:val="00E568B3"/>
    <w:rsid w:val="00E56D10"/>
    <w:rsid w:val="00E56DB7"/>
    <w:rsid w:val="00E56E37"/>
    <w:rsid w:val="00E57256"/>
    <w:rsid w:val="00E57297"/>
    <w:rsid w:val="00E575A0"/>
    <w:rsid w:val="00E579DC"/>
    <w:rsid w:val="00E57DD3"/>
    <w:rsid w:val="00E600C3"/>
    <w:rsid w:val="00E60210"/>
    <w:rsid w:val="00E6060E"/>
    <w:rsid w:val="00E60779"/>
    <w:rsid w:val="00E607BC"/>
    <w:rsid w:val="00E60830"/>
    <w:rsid w:val="00E60832"/>
    <w:rsid w:val="00E60A5A"/>
    <w:rsid w:val="00E60A63"/>
    <w:rsid w:val="00E611FA"/>
    <w:rsid w:val="00E61938"/>
    <w:rsid w:val="00E619BC"/>
    <w:rsid w:val="00E61C2D"/>
    <w:rsid w:val="00E61F88"/>
    <w:rsid w:val="00E6206E"/>
    <w:rsid w:val="00E62176"/>
    <w:rsid w:val="00E6246A"/>
    <w:rsid w:val="00E627BE"/>
    <w:rsid w:val="00E62CE8"/>
    <w:rsid w:val="00E6305C"/>
    <w:rsid w:val="00E63222"/>
    <w:rsid w:val="00E632D4"/>
    <w:rsid w:val="00E635F8"/>
    <w:rsid w:val="00E638CD"/>
    <w:rsid w:val="00E638E6"/>
    <w:rsid w:val="00E63DDA"/>
    <w:rsid w:val="00E64079"/>
    <w:rsid w:val="00E643AC"/>
    <w:rsid w:val="00E64571"/>
    <w:rsid w:val="00E64B86"/>
    <w:rsid w:val="00E64BE1"/>
    <w:rsid w:val="00E64D4A"/>
    <w:rsid w:val="00E6542C"/>
    <w:rsid w:val="00E65568"/>
    <w:rsid w:val="00E65787"/>
    <w:rsid w:val="00E65B0F"/>
    <w:rsid w:val="00E6600B"/>
    <w:rsid w:val="00E66867"/>
    <w:rsid w:val="00E66965"/>
    <w:rsid w:val="00E671AE"/>
    <w:rsid w:val="00E67357"/>
    <w:rsid w:val="00E6755F"/>
    <w:rsid w:val="00E67A06"/>
    <w:rsid w:val="00E67C9F"/>
    <w:rsid w:val="00E67F9B"/>
    <w:rsid w:val="00E705A5"/>
    <w:rsid w:val="00E7106C"/>
    <w:rsid w:val="00E71263"/>
    <w:rsid w:val="00E717C3"/>
    <w:rsid w:val="00E71966"/>
    <w:rsid w:val="00E71DA5"/>
    <w:rsid w:val="00E71E1D"/>
    <w:rsid w:val="00E71FE0"/>
    <w:rsid w:val="00E723ED"/>
    <w:rsid w:val="00E72431"/>
    <w:rsid w:val="00E72621"/>
    <w:rsid w:val="00E7268D"/>
    <w:rsid w:val="00E7280B"/>
    <w:rsid w:val="00E72F05"/>
    <w:rsid w:val="00E72F69"/>
    <w:rsid w:val="00E73268"/>
    <w:rsid w:val="00E7399A"/>
    <w:rsid w:val="00E739B9"/>
    <w:rsid w:val="00E73C78"/>
    <w:rsid w:val="00E7442D"/>
    <w:rsid w:val="00E744AB"/>
    <w:rsid w:val="00E74620"/>
    <w:rsid w:val="00E747CB"/>
    <w:rsid w:val="00E74B59"/>
    <w:rsid w:val="00E74E48"/>
    <w:rsid w:val="00E758CC"/>
    <w:rsid w:val="00E759E8"/>
    <w:rsid w:val="00E75A04"/>
    <w:rsid w:val="00E75CEC"/>
    <w:rsid w:val="00E76043"/>
    <w:rsid w:val="00E76357"/>
    <w:rsid w:val="00E76897"/>
    <w:rsid w:val="00E76B8D"/>
    <w:rsid w:val="00E76C56"/>
    <w:rsid w:val="00E76DC5"/>
    <w:rsid w:val="00E77137"/>
    <w:rsid w:val="00E77330"/>
    <w:rsid w:val="00E77905"/>
    <w:rsid w:val="00E77C67"/>
    <w:rsid w:val="00E80327"/>
    <w:rsid w:val="00E80364"/>
    <w:rsid w:val="00E8040E"/>
    <w:rsid w:val="00E807EC"/>
    <w:rsid w:val="00E8132D"/>
    <w:rsid w:val="00E816CE"/>
    <w:rsid w:val="00E816D5"/>
    <w:rsid w:val="00E81D74"/>
    <w:rsid w:val="00E81F90"/>
    <w:rsid w:val="00E82BD6"/>
    <w:rsid w:val="00E82D80"/>
    <w:rsid w:val="00E8318C"/>
    <w:rsid w:val="00E8328E"/>
    <w:rsid w:val="00E83ACD"/>
    <w:rsid w:val="00E84898"/>
    <w:rsid w:val="00E84EEC"/>
    <w:rsid w:val="00E85073"/>
    <w:rsid w:val="00E8527A"/>
    <w:rsid w:val="00E85567"/>
    <w:rsid w:val="00E856C7"/>
    <w:rsid w:val="00E85744"/>
    <w:rsid w:val="00E85A36"/>
    <w:rsid w:val="00E85B16"/>
    <w:rsid w:val="00E85B67"/>
    <w:rsid w:val="00E863E5"/>
    <w:rsid w:val="00E8664B"/>
    <w:rsid w:val="00E86C2E"/>
    <w:rsid w:val="00E86C8C"/>
    <w:rsid w:val="00E87236"/>
    <w:rsid w:val="00E87914"/>
    <w:rsid w:val="00E8797E"/>
    <w:rsid w:val="00E87D20"/>
    <w:rsid w:val="00E87F0D"/>
    <w:rsid w:val="00E90286"/>
    <w:rsid w:val="00E90B4C"/>
    <w:rsid w:val="00E90C6E"/>
    <w:rsid w:val="00E90F1D"/>
    <w:rsid w:val="00E91871"/>
    <w:rsid w:val="00E91932"/>
    <w:rsid w:val="00E92164"/>
    <w:rsid w:val="00E9274F"/>
    <w:rsid w:val="00E9294E"/>
    <w:rsid w:val="00E92A1B"/>
    <w:rsid w:val="00E92A90"/>
    <w:rsid w:val="00E92EF8"/>
    <w:rsid w:val="00E9411B"/>
    <w:rsid w:val="00E945D1"/>
    <w:rsid w:val="00E94B36"/>
    <w:rsid w:val="00E95378"/>
    <w:rsid w:val="00E955F1"/>
    <w:rsid w:val="00E9576E"/>
    <w:rsid w:val="00E95A05"/>
    <w:rsid w:val="00E95AA8"/>
    <w:rsid w:val="00E960CF"/>
    <w:rsid w:val="00E96AEE"/>
    <w:rsid w:val="00E971B3"/>
    <w:rsid w:val="00E9777C"/>
    <w:rsid w:val="00E97CAB"/>
    <w:rsid w:val="00E97CCB"/>
    <w:rsid w:val="00E97E35"/>
    <w:rsid w:val="00EA08AB"/>
    <w:rsid w:val="00EA0F05"/>
    <w:rsid w:val="00EA140C"/>
    <w:rsid w:val="00EA169F"/>
    <w:rsid w:val="00EA16F5"/>
    <w:rsid w:val="00EA16FB"/>
    <w:rsid w:val="00EA195E"/>
    <w:rsid w:val="00EA1A96"/>
    <w:rsid w:val="00EA21A6"/>
    <w:rsid w:val="00EA24FA"/>
    <w:rsid w:val="00EA2ACA"/>
    <w:rsid w:val="00EA2BEE"/>
    <w:rsid w:val="00EA2E23"/>
    <w:rsid w:val="00EA3213"/>
    <w:rsid w:val="00EA33D4"/>
    <w:rsid w:val="00EA3734"/>
    <w:rsid w:val="00EA394C"/>
    <w:rsid w:val="00EA4B16"/>
    <w:rsid w:val="00EA4C90"/>
    <w:rsid w:val="00EA4DA7"/>
    <w:rsid w:val="00EA4EE6"/>
    <w:rsid w:val="00EA5061"/>
    <w:rsid w:val="00EA573C"/>
    <w:rsid w:val="00EA58A1"/>
    <w:rsid w:val="00EA58DE"/>
    <w:rsid w:val="00EA5ACE"/>
    <w:rsid w:val="00EA5CFA"/>
    <w:rsid w:val="00EA64CD"/>
    <w:rsid w:val="00EA6630"/>
    <w:rsid w:val="00EA786F"/>
    <w:rsid w:val="00EA7C27"/>
    <w:rsid w:val="00EA7D18"/>
    <w:rsid w:val="00EA7E39"/>
    <w:rsid w:val="00EB00C8"/>
    <w:rsid w:val="00EB04F2"/>
    <w:rsid w:val="00EB05E9"/>
    <w:rsid w:val="00EB0A55"/>
    <w:rsid w:val="00EB0ED0"/>
    <w:rsid w:val="00EB1830"/>
    <w:rsid w:val="00EB1865"/>
    <w:rsid w:val="00EB1BAA"/>
    <w:rsid w:val="00EB1BF4"/>
    <w:rsid w:val="00EB25DB"/>
    <w:rsid w:val="00EB2BEE"/>
    <w:rsid w:val="00EB2D54"/>
    <w:rsid w:val="00EB2E89"/>
    <w:rsid w:val="00EB2F6B"/>
    <w:rsid w:val="00EB2F9F"/>
    <w:rsid w:val="00EB3037"/>
    <w:rsid w:val="00EB318B"/>
    <w:rsid w:val="00EB32AD"/>
    <w:rsid w:val="00EB3988"/>
    <w:rsid w:val="00EB4015"/>
    <w:rsid w:val="00EB4399"/>
    <w:rsid w:val="00EB4682"/>
    <w:rsid w:val="00EB483A"/>
    <w:rsid w:val="00EB494C"/>
    <w:rsid w:val="00EB4AD1"/>
    <w:rsid w:val="00EB4F0D"/>
    <w:rsid w:val="00EB51AB"/>
    <w:rsid w:val="00EB5553"/>
    <w:rsid w:val="00EB6043"/>
    <w:rsid w:val="00EB60D2"/>
    <w:rsid w:val="00EB6100"/>
    <w:rsid w:val="00EB66F2"/>
    <w:rsid w:val="00EB6E68"/>
    <w:rsid w:val="00EB707D"/>
    <w:rsid w:val="00EB7360"/>
    <w:rsid w:val="00EB74DA"/>
    <w:rsid w:val="00EB77BD"/>
    <w:rsid w:val="00EB79BD"/>
    <w:rsid w:val="00EB7AB5"/>
    <w:rsid w:val="00EB7C68"/>
    <w:rsid w:val="00EC01BE"/>
    <w:rsid w:val="00EC01D7"/>
    <w:rsid w:val="00EC02C9"/>
    <w:rsid w:val="00EC057A"/>
    <w:rsid w:val="00EC0B44"/>
    <w:rsid w:val="00EC0FAC"/>
    <w:rsid w:val="00EC1C56"/>
    <w:rsid w:val="00EC1DE4"/>
    <w:rsid w:val="00EC2198"/>
    <w:rsid w:val="00EC22DB"/>
    <w:rsid w:val="00EC24D2"/>
    <w:rsid w:val="00EC2506"/>
    <w:rsid w:val="00EC2539"/>
    <w:rsid w:val="00EC2D1A"/>
    <w:rsid w:val="00EC3BB7"/>
    <w:rsid w:val="00EC3CAB"/>
    <w:rsid w:val="00EC41CF"/>
    <w:rsid w:val="00EC43CF"/>
    <w:rsid w:val="00EC466C"/>
    <w:rsid w:val="00EC4742"/>
    <w:rsid w:val="00EC497D"/>
    <w:rsid w:val="00EC4B93"/>
    <w:rsid w:val="00EC51D1"/>
    <w:rsid w:val="00EC56FB"/>
    <w:rsid w:val="00EC5F15"/>
    <w:rsid w:val="00EC6608"/>
    <w:rsid w:val="00EC6781"/>
    <w:rsid w:val="00EC6828"/>
    <w:rsid w:val="00ED0022"/>
    <w:rsid w:val="00ED0774"/>
    <w:rsid w:val="00ED105D"/>
    <w:rsid w:val="00ED11A1"/>
    <w:rsid w:val="00ED1212"/>
    <w:rsid w:val="00ED1C84"/>
    <w:rsid w:val="00ED2282"/>
    <w:rsid w:val="00ED2898"/>
    <w:rsid w:val="00ED2902"/>
    <w:rsid w:val="00ED2991"/>
    <w:rsid w:val="00ED2EE7"/>
    <w:rsid w:val="00ED3049"/>
    <w:rsid w:val="00ED396F"/>
    <w:rsid w:val="00ED3FAC"/>
    <w:rsid w:val="00ED429A"/>
    <w:rsid w:val="00ED464A"/>
    <w:rsid w:val="00ED49FB"/>
    <w:rsid w:val="00ED4A6D"/>
    <w:rsid w:val="00ED4A8F"/>
    <w:rsid w:val="00ED50E3"/>
    <w:rsid w:val="00ED5516"/>
    <w:rsid w:val="00ED591D"/>
    <w:rsid w:val="00ED5A81"/>
    <w:rsid w:val="00ED5B1A"/>
    <w:rsid w:val="00ED5D7E"/>
    <w:rsid w:val="00ED61F5"/>
    <w:rsid w:val="00ED6298"/>
    <w:rsid w:val="00ED65FF"/>
    <w:rsid w:val="00ED665D"/>
    <w:rsid w:val="00ED666D"/>
    <w:rsid w:val="00ED6762"/>
    <w:rsid w:val="00ED679C"/>
    <w:rsid w:val="00ED725D"/>
    <w:rsid w:val="00ED738A"/>
    <w:rsid w:val="00ED73D6"/>
    <w:rsid w:val="00ED79D0"/>
    <w:rsid w:val="00ED7A9C"/>
    <w:rsid w:val="00ED7ACA"/>
    <w:rsid w:val="00ED7C2B"/>
    <w:rsid w:val="00EE02E3"/>
    <w:rsid w:val="00EE0412"/>
    <w:rsid w:val="00EE063E"/>
    <w:rsid w:val="00EE0A3F"/>
    <w:rsid w:val="00EE0C79"/>
    <w:rsid w:val="00EE0FDB"/>
    <w:rsid w:val="00EE1566"/>
    <w:rsid w:val="00EE1864"/>
    <w:rsid w:val="00EE1F9F"/>
    <w:rsid w:val="00EE23D4"/>
    <w:rsid w:val="00EE252D"/>
    <w:rsid w:val="00EE299F"/>
    <w:rsid w:val="00EE302D"/>
    <w:rsid w:val="00EE3463"/>
    <w:rsid w:val="00EE3B96"/>
    <w:rsid w:val="00EE3D86"/>
    <w:rsid w:val="00EE44B4"/>
    <w:rsid w:val="00EE4606"/>
    <w:rsid w:val="00EE4787"/>
    <w:rsid w:val="00EE4E70"/>
    <w:rsid w:val="00EE4E8D"/>
    <w:rsid w:val="00EE5128"/>
    <w:rsid w:val="00EE519A"/>
    <w:rsid w:val="00EE5751"/>
    <w:rsid w:val="00EE57F8"/>
    <w:rsid w:val="00EE5EC1"/>
    <w:rsid w:val="00EE5F8D"/>
    <w:rsid w:val="00EE648A"/>
    <w:rsid w:val="00EE666A"/>
    <w:rsid w:val="00EE6D29"/>
    <w:rsid w:val="00EE6EF0"/>
    <w:rsid w:val="00EE7EAC"/>
    <w:rsid w:val="00EE7F2F"/>
    <w:rsid w:val="00EE7FCE"/>
    <w:rsid w:val="00EF0344"/>
    <w:rsid w:val="00EF065C"/>
    <w:rsid w:val="00EF115E"/>
    <w:rsid w:val="00EF17C3"/>
    <w:rsid w:val="00EF1847"/>
    <w:rsid w:val="00EF1ACA"/>
    <w:rsid w:val="00EF1CE4"/>
    <w:rsid w:val="00EF238F"/>
    <w:rsid w:val="00EF2945"/>
    <w:rsid w:val="00EF3385"/>
    <w:rsid w:val="00EF3724"/>
    <w:rsid w:val="00EF3808"/>
    <w:rsid w:val="00EF464F"/>
    <w:rsid w:val="00EF4AFB"/>
    <w:rsid w:val="00EF5024"/>
    <w:rsid w:val="00EF536C"/>
    <w:rsid w:val="00EF57FF"/>
    <w:rsid w:val="00EF59F6"/>
    <w:rsid w:val="00EF5AF1"/>
    <w:rsid w:val="00EF5BB2"/>
    <w:rsid w:val="00EF5BC3"/>
    <w:rsid w:val="00EF5C15"/>
    <w:rsid w:val="00EF5C9F"/>
    <w:rsid w:val="00EF6262"/>
    <w:rsid w:val="00EF69DC"/>
    <w:rsid w:val="00EF6ADA"/>
    <w:rsid w:val="00EF707C"/>
    <w:rsid w:val="00EF7322"/>
    <w:rsid w:val="00EF736D"/>
    <w:rsid w:val="00EF75AF"/>
    <w:rsid w:val="00EF75FE"/>
    <w:rsid w:val="00EF7E1D"/>
    <w:rsid w:val="00EF7E70"/>
    <w:rsid w:val="00F00A9A"/>
    <w:rsid w:val="00F00E24"/>
    <w:rsid w:val="00F01381"/>
    <w:rsid w:val="00F01445"/>
    <w:rsid w:val="00F016BA"/>
    <w:rsid w:val="00F01732"/>
    <w:rsid w:val="00F01C85"/>
    <w:rsid w:val="00F0202C"/>
    <w:rsid w:val="00F020EA"/>
    <w:rsid w:val="00F024A4"/>
    <w:rsid w:val="00F027C7"/>
    <w:rsid w:val="00F028E1"/>
    <w:rsid w:val="00F02BDA"/>
    <w:rsid w:val="00F02FC7"/>
    <w:rsid w:val="00F0316E"/>
    <w:rsid w:val="00F031FA"/>
    <w:rsid w:val="00F03256"/>
    <w:rsid w:val="00F03303"/>
    <w:rsid w:val="00F037DA"/>
    <w:rsid w:val="00F040B8"/>
    <w:rsid w:val="00F04213"/>
    <w:rsid w:val="00F042F8"/>
    <w:rsid w:val="00F043FC"/>
    <w:rsid w:val="00F0480B"/>
    <w:rsid w:val="00F04A43"/>
    <w:rsid w:val="00F06277"/>
    <w:rsid w:val="00F0699A"/>
    <w:rsid w:val="00F06B22"/>
    <w:rsid w:val="00F0703C"/>
    <w:rsid w:val="00F07059"/>
    <w:rsid w:val="00F07928"/>
    <w:rsid w:val="00F07BCE"/>
    <w:rsid w:val="00F07D38"/>
    <w:rsid w:val="00F10111"/>
    <w:rsid w:val="00F10647"/>
    <w:rsid w:val="00F106D4"/>
    <w:rsid w:val="00F10853"/>
    <w:rsid w:val="00F1094F"/>
    <w:rsid w:val="00F1095E"/>
    <w:rsid w:val="00F10D9A"/>
    <w:rsid w:val="00F10DD1"/>
    <w:rsid w:val="00F1123F"/>
    <w:rsid w:val="00F11709"/>
    <w:rsid w:val="00F11D89"/>
    <w:rsid w:val="00F129FB"/>
    <w:rsid w:val="00F12EBC"/>
    <w:rsid w:val="00F12F39"/>
    <w:rsid w:val="00F1378F"/>
    <w:rsid w:val="00F1382C"/>
    <w:rsid w:val="00F139C9"/>
    <w:rsid w:val="00F13D1F"/>
    <w:rsid w:val="00F13DC7"/>
    <w:rsid w:val="00F142E0"/>
    <w:rsid w:val="00F147A4"/>
    <w:rsid w:val="00F14899"/>
    <w:rsid w:val="00F1501E"/>
    <w:rsid w:val="00F150E5"/>
    <w:rsid w:val="00F1515D"/>
    <w:rsid w:val="00F153C2"/>
    <w:rsid w:val="00F15F21"/>
    <w:rsid w:val="00F161EB"/>
    <w:rsid w:val="00F16487"/>
    <w:rsid w:val="00F16607"/>
    <w:rsid w:val="00F166D6"/>
    <w:rsid w:val="00F1671E"/>
    <w:rsid w:val="00F16985"/>
    <w:rsid w:val="00F17331"/>
    <w:rsid w:val="00F17A44"/>
    <w:rsid w:val="00F17B66"/>
    <w:rsid w:val="00F17E29"/>
    <w:rsid w:val="00F203DD"/>
    <w:rsid w:val="00F2041C"/>
    <w:rsid w:val="00F209BC"/>
    <w:rsid w:val="00F20EA8"/>
    <w:rsid w:val="00F2114F"/>
    <w:rsid w:val="00F21610"/>
    <w:rsid w:val="00F21AB3"/>
    <w:rsid w:val="00F21C8C"/>
    <w:rsid w:val="00F21C99"/>
    <w:rsid w:val="00F21E34"/>
    <w:rsid w:val="00F21FE0"/>
    <w:rsid w:val="00F22262"/>
    <w:rsid w:val="00F228B6"/>
    <w:rsid w:val="00F22910"/>
    <w:rsid w:val="00F22977"/>
    <w:rsid w:val="00F22C8C"/>
    <w:rsid w:val="00F2302D"/>
    <w:rsid w:val="00F2321E"/>
    <w:rsid w:val="00F23547"/>
    <w:rsid w:val="00F23BA4"/>
    <w:rsid w:val="00F23C6D"/>
    <w:rsid w:val="00F23FFB"/>
    <w:rsid w:val="00F241CE"/>
    <w:rsid w:val="00F244D9"/>
    <w:rsid w:val="00F24D66"/>
    <w:rsid w:val="00F250C5"/>
    <w:rsid w:val="00F251C9"/>
    <w:rsid w:val="00F2523D"/>
    <w:rsid w:val="00F2543B"/>
    <w:rsid w:val="00F25664"/>
    <w:rsid w:val="00F256E8"/>
    <w:rsid w:val="00F25DD7"/>
    <w:rsid w:val="00F26074"/>
    <w:rsid w:val="00F26325"/>
    <w:rsid w:val="00F273FA"/>
    <w:rsid w:val="00F27758"/>
    <w:rsid w:val="00F277D5"/>
    <w:rsid w:val="00F27A34"/>
    <w:rsid w:val="00F27E0B"/>
    <w:rsid w:val="00F30074"/>
    <w:rsid w:val="00F30194"/>
    <w:rsid w:val="00F302A6"/>
    <w:rsid w:val="00F305CF"/>
    <w:rsid w:val="00F307BB"/>
    <w:rsid w:val="00F307ED"/>
    <w:rsid w:val="00F30E40"/>
    <w:rsid w:val="00F30F23"/>
    <w:rsid w:val="00F31371"/>
    <w:rsid w:val="00F31FEB"/>
    <w:rsid w:val="00F3282B"/>
    <w:rsid w:val="00F32878"/>
    <w:rsid w:val="00F32922"/>
    <w:rsid w:val="00F331D4"/>
    <w:rsid w:val="00F336FD"/>
    <w:rsid w:val="00F337F0"/>
    <w:rsid w:val="00F34FFA"/>
    <w:rsid w:val="00F35126"/>
    <w:rsid w:val="00F35575"/>
    <w:rsid w:val="00F3617E"/>
    <w:rsid w:val="00F36473"/>
    <w:rsid w:val="00F367B2"/>
    <w:rsid w:val="00F36864"/>
    <w:rsid w:val="00F36968"/>
    <w:rsid w:val="00F36DF7"/>
    <w:rsid w:val="00F36FA3"/>
    <w:rsid w:val="00F37487"/>
    <w:rsid w:val="00F37CFA"/>
    <w:rsid w:val="00F37EC0"/>
    <w:rsid w:val="00F40066"/>
    <w:rsid w:val="00F4015E"/>
    <w:rsid w:val="00F40476"/>
    <w:rsid w:val="00F40663"/>
    <w:rsid w:val="00F406CC"/>
    <w:rsid w:val="00F40731"/>
    <w:rsid w:val="00F4088E"/>
    <w:rsid w:val="00F40896"/>
    <w:rsid w:val="00F411EB"/>
    <w:rsid w:val="00F4135E"/>
    <w:rsid w:val="00F41742"/>
    <w:rsid w:val="00F4197C"/>
    <w:rsid w:val="00F41A3E"/>
    <w:rsid w:val="00F41B64"/>
    <w:rsid w:val="00F42265"/>
    <w:rsid w:val="00F42382"/>
    <w:rsid w:val="00F4259B"/>
    <w:rsid w:val="00F426F4"/>
    <w:rsid w:val="00F42910"/>
    <w:rsid w:val="00F429E3"/>
    <w:rsid w:val="00F433A7"/>
    <w:rsid w:val="00F435AB"/>
    <w:rsid w:val="00F4371E"/>
    <w:rsid w:val="00F438CF"/>
    <w:rsid w:val="00F44533"/>
    <w:rsid w:val="00F45447"/>
    <w:rsid w:val="00F456CE"/>
    <w:rsid w:val="00F45A33"/>
    <w:rsid w:val="00F45A5E"/>
    <w:rsid w:val="00F45CF9"/>
    <w:rsid w:val="00F45DED"/>
    <w:rsid w:val="00F463A7"/>
    <w:rsid w:val="00F4679D"/>
    <w:rsid w:val="00F47067"/>
    <w:rsid w:val="00F470B8"/>
    <w:rsid w:val="00F470CD"/>
    <w:rsid w:val="00F470E7"/>
    <w:rsid w:val="00F477FE"/>
    <w:rsid w:val="00F479AC"/>
    <w:rsid w:val="00F47AE2"/>
    <w:rsid w:val="00F47E02"/>
    <w:rsid w:val="00F5024D"/>
    <w:rsid w:val="00F50AA7"/>
    <w:rsid w:val="00F50E15"/>
    <w:rsid w:val="00F50F32"/>
    <w:rsid w:val="00F512B6"/>
    <w:rsid w:val="00F512F0"/>
    <w:rsid w:val="00F5144E"/>
    <w:rsid w:val="00F519A9"/>
    <w:rsid w:val="00F51B31"/>
    <w:rsid w:val="00F528D9"/>
    <w:rsid w:val="00F5321A"/>
    <w:rsid w:val="00F53321"/>
    <w:rsid w:val="00F5342D"/>
    <w:rsid w:val="00F538CF"/>
    <w:rsid w:val="00F53E55"/>
    <w:rsid w:val="00F54774"/>
    <w:rsid w:val="00F54D8F"/>
    <w:rsid w:val="00F55058"/>
    <w:rsid w:val="00F56935"/>
    <w:rsid w:val="00F56CDB"/>
    <w:rsid w:val="00F57030"/>
    <w:rsid w:val="00F57274"/>
    <w:rsid w:val="00F574B2"/>
    <w:rsid w:val="00F5754F"/>
    <w:rsid w:val="00F57566"/>
    <w:rsid w:val="00F578A0"/>
    <w:rsid w:val="00F57B7E"/>
    <w:rsid w:val="00F57C3C"/>
    <w:rsid w:val="00F60137"/>
    <w:rsid w:val="00F60244"/>
    <w:rsid w:val="00F604F7"/>
    <w:rsid w:val="00F6072B"/>
    <w:rsid w:val="00F60EF1"/>
    <w:rsid w:val="00F60F4B"/>
    <w:rsid w:val="00F6102F"/>
    <w:rsid w:val="00F61A73"/>
    <w:rsid w:val="00F61D3C"/>
    <w:rsid w:val="00F61F46"/>
    <w:rsid w:val="00F621C7"/>
    <w:rsid w:val="00F62975"/>
    <w:rsid w:val="00F62ADD"/>
    <w:rsid w:val="00F631D7"/>
    <w:rsid w:val="00F63BD4"/>
    <w:rsid w:val="00F63C66"/>
    <w:rsid w:val="00F63DC6"/>
    <w:rsid w:val="00F64FEE"/>
    <w:rsid w:val="00F6597D"/>
    <w:rsid w:val="00F65AC7"/>
    <w:rsid w:val="00F65C3E"/>
    <w:rsid w:val="00F6660A"/>
    <w:rsid w:val="00F66AA1"/>
    <w:rsid w:val="00F67137"/>
    <w:rsid w:val="00F671EF"/>
    <w:rsid w:val="00F677EB"/>
    <w:rsid w:val="00F67B91"/>
    <w:rsid w:val="00F708B9"/>
    <w:rsid w:val="00F70A1B"/>
    <w:rsid w:val="00F70F98"/>
    <w:rsid w:val="00F713F3"/>
    <w:rsid w:val="00F71679"/>
    <w:rsid w:val="00F718A5"/>
    <w:rsid w:val="00F71DA2"/>
    <w:rsid w:val="00F71F5A"/>
    <w:rsid w:val="00F7256B"/>
    <w:rsid w:val="00F73256"/>
    <w:rsid w:val="00F7345C"/>
    <w:rsid w:val="00F73AB3"/>
    <w:rsid w:val="00F73BCA"/>
    <w:rsid w:val="00F73F39"/>
    <w:rsid w:val="00F746C9"/>
    <w:rsid w:val="00F748BB"/>
    <w:rsid w:val="00F74B0E"/>
    <w:rsid w:val="00F753A5"/>
    <w:rsid w:val="00F75A0B"/>
    <w:rsid w:val="00F75F6B"/>
    <w:rsid w:val="00F75FF2"/>
    <w:rsid w:val="00F76117"/>
    <w:rsid w:val="00F7660D"/>
    <w:rsid w:val="00F767F7"/>
    <w:rsid w:val="00F76BA8"/>
    <w:rsid w:val="00F77B90"/>
    <w:rsid w:val="00F802FC"/>
    <w:rsid w:val="00F806A9"/>
    <w:rsid w:val="00F807E3"/>
    <w:rsid w:val="00F812B9"/>
    <w:rsid w:val="00F81975"/>
    <w:rsid w:val="00F81BA3"/>
    <w:rsid w:val="00F81BCC"/>
    <w:rsid w:val="00F81E68"/>
    <w:rsid w:val="00F820D9"/>
    <w:rsid w:val="00F82374"/>
    <w:rsid w:val="00F823FF"/>
    <w:rsid w:val="00F8255C"/>
    <w:rsid w:val="00F82710"/>
    <w:rsid w:val="00F8271B"/>
    <w:rsid w:val="00F82F63"/>
    <w:rsid w:val="00F83255"/>
    <w:rsid w:val="00F83579"/>
    <w:rsid w:val="00F83940"/>
    <w:rsid w:val="00F83BEF"/>
    <w:rsid w:val="00F8472B"/>
    <w:rsid w:val="00F84D48"/>
    <w:rsid w:val="00F84EF3"/>
    <w:rsid w:val="00F84FE7"/>
    <w:rsid w:val="00F850A4"/>
    <w:rsid w:val="00F850A7"/>
    <w:rsid w:val="00F853E3"/>
    <w:rsid w:val="00F85870"/>
    <w:rsid w:val="00F860E5"/>
    <w:rsid w:val="00F86659"/>
    <w:rsid w:val="00F86948"/>
    <w:rsid w:val="00F86B41"/>
    <w:rsid w:val="00F86BA8"/>
    <w:rsid w:val="00F870C2"/>
    <w:rsid w:val="00F874A0"/>
    <w:rsid w:val="00F87A16"/>
    <w:rsid w:val="00F87A4E"/>
    <w:rsid w:val="00F87A71"/>
    <w:rsid w:val="00F9056F"/>
    <w:rsid w:val="00F905F4"/>
    <w:rsid w:val="00F9064B"/>
    <w:rsid w:val="00F906AB"/>
    <w:rsid w:val="00F907E4"/>
    <w:rsid w:val="00F9084F"/>
    <w:rsid w:val="00F91232"/>
    <w:rsid w:val="00F912D3"/>
    <w:rsid w:val="00F9134C"/>
    <w:rsid w:val="00F9137A"/>
    <w:rsid w:val="00F917B8"/>
    <w:rsid w:val="00F91B92"/>
    <w:rsid w:val="00F91D4C"/>
    <w:rsid w:val="00F9266F"/>
    <w:rsid w:val="00F92C49"/>
    <w:rsid w:val="00F92D90"/>
    <w:rsid w:val="00F92DBF"/>
    <w:rsid w:val="00F9353B"/>
    <w:rsid w:val="00F93593"/>
    <w:rsid w:val="00F936AF"/>
    <w:rsid w:val="00F93F95"/>
    <w:rsid w:val="00F948C8"/>
    <w:rsid w:val="00F95084"/>
    <w:rsid w:val="00F951A4"/>
    <w:rsid w:val="00F951AA"/>
    <w:rsid w:val="00F954A7"/>
    <w:rsid w:val="00F954BD"/>
    <w:rsid w:val="00F954DA"/>
    <w:rsid w:val="00F9569D"/>
    <w:rsid w:val="00F95A19"/>
    <w:rsid w:val="00F95C91"/>
    <w:rsid w:val="00F965E2"/>
    <w:rsid w:val="00F966C1"/>
    <w:rsid w:val="00F969C7"/>
    <w:rsid w:val="00F96A68"/>
    <w:rsid w:val="00F96C04"/>
    <w:rsid w:val="00F96D89"/>
    <w:rsid w:val="00F9730C"/>
    <w:rsid w:val="00F973BE"/>
    <w:rsid w:val="00F975DA"/>
    <w:rsid w:val="00F978F2"/>
    <w:rsid w:val="00F97A0B"/>
    <w:rsid w:val="00F97B64"/>
    <w:rsid w:val="00F97EC3"/>
    <w:rsid w:val="00FA02DD"/>
    <w:rsid w:val="00FA069B"/>
    <w:rsid w:val="00FA0791"/>
    <w:rsid w:val="00FA0CD8"/>
    <w:rsid w:val="00FA114C"/>
    <w:rsid w:val="00FA117E"/>
    <w:rsid w:val="00FA133A"/>
    <w:rsid w:val="00FA14E2"/>
    <w:rsid w:val="00FA17E5"/>
    <w:rsid w:val="00FA1B4D"/>
    <w:rsid w:val="00FA1CFE"/>
    <w:rsid w:val="00FA218E"/>
    <w:rsid w:val="00FA21C0"/>
    <w:rsid w:val="00FA21F6"/>
    <w:rsid w:val="00FA2255"/>
    <w:rsid w:val="00FA2397"/>
    <w:rsid w:val="00FA23BF"/>
    <w:rsid w:val="00FA2431"/>
    <w:rsid w:val="00FA25C1"/>
    <w:rsid w:val="00FA2A12"/>
    <w:rsid w:val="00FA2B74"/>
    <w:rsid w:val="00FA2D4D"/>
    <w:rsid w:val="00FA2E38"/>
    <w:rsid w:val="00FA3263"/>
    <w:rsid w:val="00FA3718"/>
    <w:rsid w:val="00FA37D0"/>
    <w:rsid w:val="00FA3B83"/>
    <w:rsid w:val="00FA3E7B"/>
    <w:rsid w:val="00FA4290"/>
    <w:rsid w:val="00FA4373"/>
    <w:rsid w:val="00FA46AA"/>
    <w:rsid w:val="00FA4AD9"/>
    <w:rsid w:val="00FA4BE2"/>
    <w:rsid w:val="00FA57E0"/>
    <w:rsid w:val="00FA58F1"/>
    <w:rsid w:val="00FA5B70"/>
    <w:rsid w:val="00FA5D3B"/>
    <w:rsid w:val="00FA61B3"/>
    <w:rsid w:val="00FA68A7"/>
    <w:rsid w:val="00FA6C13"/>
    <w:rsid w:val="00FA71DC"/>
    <w:rsid w:val="00FA7EB8"/>
    <w:rsid w:val="00FB0030"/>
    <w:rsid w:val="00FB01D4"/>
    <w:rsid w:val="00FB0500"/>
    <w:rsid w:val="00FB0706"/>
    <w:rsid w:val="00FB0B19"/>
    <w:rsid w:val="00FB0F32"/>
    <w:rsid w:val="00FB10F6"/>
    <w:rsid w:val="00FB1BA1"/>
    <w:rsid w:val="00FB1E1F"/>
    <w:rsid w:val="00FB1FCE"/>
    <w:rsid w:val="00FB228A"/>
    <w:rsid w:val="00FB2686"/>
    <w:rsid w:val="00FB2ABF"/>
    <w:rsid w:val="00FB2CEC"/>
    <w:rsid w:val="00FB2FB2"/>
    <w:rsid w:val="00FB33D2"/>
    <w:rsid w:val="00FB33E6"/>
    <w:rsid w:val="00FB34F8"/>
    <w:rsid w:val="00FB38BD"/>
    <w:rsid w:val="00FB3F30"/>
    <w:rsid w:val="00FB4351"/>
    <w:rsid w:val="00FB480A"/>
    <w:rsid w:val="00FB4884"/>
    <w:rsid w:val="00FB48A1"/>
    <w:rsid w:val="00FB4DC0"/>
    <w:rsid w:val="00FB4EEE"/>
    <w:rsid w:val="00FB4F00"/>
    <w:rsid w:val="00FB50C6"/>
    <w:rsid w:val="00FB5770"/>
    <w:rsid w:val="00FB5A11"/>
    <w:rsid w:val="00FB5C6F"/>
    <w:rsid w:val="00FB62CB"/>
    <w:rsid w:val="00FB6782"/>
    <w:rsid w:val="00FB6F01"/>
    <w:rsid w:val="00FB6FA8"/>
    <w:rsid w:val="00FB6FF8"/>
    <w:rsid w:val="00FB6FFC"/>
    <w:rsid w:val="00FB78E2"/>
    <w:rsid w:val="00FC01F8"/>
    <w:rsid w:val="00FC0222"/>
    <w:rsid w:val="00FC04B7"/>
    <w:rsid w:val="00FC0792"/>
    <w:rsid w:val="00FC0A90"/>
    <w:rsid w:val="00FC0AF1"/>
    <w:rsid w:val="00FC0C91"/>
    <w:rsid w:val="00FC0CFB"/>
    <w:rsid w:val="00FC1347"/>
    <w:rsid w:val="00FC1856"/>
    <w:rsid w:val="00FC1AF0"/>
    <w:rsid w:val="00FC1C58"/>
    <w:rsid w:val="00FC1FB8"/>
    <w:rsid w:val="00FC21AB"/>
    <w:rsid w:val="00FC2229"/>
    <w:rsid w:val="00FC2352"/>
    <w:rsid w:val="00FC2BEE"/>
    <w:rsid w:val="00FC37EC"/>
    <w:rsid w:val="00FC399C"/>
    <w:rsid w:val="00FC3E23"/>
    <w:rsid w:val="00FC44D0"/>
    <w:rsid w:val="00FC461B"/>
    <w:rsid w:val="00FC47B5"/>
    <w:rsid w:val="00FC4A88"/>
    <w:rsid w:val="00FC4AFE"/>
    <w:rsid w:val="00FC4CA1"/>
    <w:rsid w:val="00FC5139"/>
    <w:rsid w:val="00FC5350"/>
    <w:rsid w:val="00FC53A6"/>
    <w:rsid w:val="00FC5499"/>
    <w:rsid w:val="00FC54B2"/>
    <w:rsid w:val="00FC55A2"/>
    <w:rsid w:val="00FC580B"/>
    <w:rsid w:val="00FC5A5F"/>
    <w:rsid w:val="00FC5C38"/>
    <w:rsid w:val="00FC5E8B"/>
    <w:rsid w:val="00FC6115"/>
    <w:rsid w:val="00FC61AA"/>
    <w:rsid w:val="00FC62A8"/>
    <w:rsid w:val="00FC65BD"/>
    <w:rsid w:val="00FC685D"/>
    <w:rsid w:val="00FC6F93"/>
    <w:rsid w:val="00FC737B"/>
    <w:rsid w:val="00FC748E"/>
    <w:rsid w:val="00FC772A"/>
    <w:rsid w:val="00FC774A"/>
    <w:rsid w:val="00FC7768"/>
    <w:rsid w:val="00FC77D2"/>
    <w:rsid w:val="00FC7A14"/>
    <w:rsid w:val="00FD039B"/>
    <w:rsid w:val="00FD0AA4"/>
    <w:rsid w:val="00FD10E6"/>
    <w:rsid w:val="00FD11D0"/>
    <w:rsid w:val="00FD149F"/>
    <w:rsid w:val="00FD153C"/>
    <w:rsid w:val="00FD1CE9"/>
    <w:rsid w:val="00FD1F3F"/>
    <w:rsid w:val="00FD1FAE"/>
    <w:rsid w:val="00FD2108"/>
    <w:rsid w:val="00FD21C2"/>
    <w:rsid w:val="00FD221E"/>
    <w:rsid w:val="00FD242A"/>
    <w:rsid w:val="00FD24B9"/>
    <w:rsid w:val="00FD25FD"/>
    <w:rsid w:val="00FD2AC0"/>
    <w:rsid w:val="00FD2AEC"/>
    <w:rsid w:val="00FD2CCC"/>
    <w:rsid w:val="00FD2F0D"/>
    <w:rsid w:val="00FD3182"/>
    <w:rsid w:val="00FD3355"/>
    <w:rsid w:val="00FD3AD8"/>
    <w:rsid w:val="00FD3E0E"/>
    <w:rsid w:val="00FD3F6C"/>
    <w:rsid w:val="00FD4149"/>
    <w:rsid w:val="00FD4531"/>
    <w:rsid w:val="00FD4B29"/>
    <w:rsid w:val="00FD4B6B"/>
    <w:rsid w:val="00FD4C29"/>
    <w:rsid w:val="00FD4EFF"/>
    <w:rsid w:val="00FD5118"/>
    <w:rsid w:val="00FD5729"/>
    <w:rsid w:val="00FD5B9A"/>
    <w:rsid w:val="00FD5D18"/>
    <w:rsid w:val="00FD62B4"/>
    <w:rsid w:val="00FD6941"/>
    <w:rsid w:val="00FD6DA5"/>
    <w:rsid w:val="00FD7467"/>
    <w:rsid w:val="00FD7687"/>
    <w:rsid w:val="00FD7BAD"/>
    <w:rsid w:val="00FD7CDE"/>
    <w:rsid w:val="00FD7FF4"/>
    <w:rsid w:val="00FE02A1"/>
    <w:rsid w:val="00FE050A"/>
    <w:rsid w:val="00FE0CE3"/>
    <w:rsid w:val="00FE1187"/>
    <w:rsid w:val="00FE12D5"/>
    <w:rsid w:val="00FE186F"/>
    <w:rsid w:val="00FE1937"/>
    <w:rsid w:val="00FE1B2C"/>
    <w:rsid w:val="00FE1BE5"/>
    <w:rsid w:val="00FE1FE8"/>
    <w:rsid w:val="00FE2DE9"/>
    <w:rsid w:val="00FE2E22"/>
    <w:rsid w:val="00FE2E8C"/>
    <w:rsid w:val="00FE2EAB"/>
    <w:rsid w:val="00FE3246"/>
    <w:rsid w:val="00FE357F"/>
    <w:rsid w:val="00FE3981"/>
    <w:rsid w:val="00FE3C02"/>
    <w:rsid w:val="00FE40E2"/>
    <w:rsid w:val="00FE4F7C"/>
    <w:rsid w:val="00FE4FFC"/>
    <w:rsid w:val="00FE543D"/>
    <w:rsid w:val="00FE5879"/>
    <w:rsid w:val="00FE662F"/>
    <w:rsid w:val="00FE66C0"/>
    <w:rsid w:val="00FE6C59"/>
    <w:rsid w:val="00FE6D16"/>
    <w:rsid w:val="00FE70C9"/>
    <w:rsid w:val="00FE7544"/>
    <w:rsid w:val="00FE771E"/>
    <w:rsid w:val="00FE7824"/>
    <w:rsid w:val="00FE7A0D"/>
    <w:rsid w:val="00FF09F7"/>
    <w:rsid w:val="00FF0BED"/>
    <w:rsid w:val="00FF0DF5"/>
    <w:rsid w:val="00FF1200"/>
    <w:rsid w:val="00FF125A"/>
    <w:rsid w:val="00FF1268"/>
    <w:rsid w:val="00FF12C0"/>
    <w:rsid w:val="00FF14E4"/>
    <w:rsid w:val="00FF15F5"/>
    <w:rsid w:val="00FF195F"/>
    <w:rsid w:val="00FF1BB1"/>
    <w:rsid w:val="00FF1C8A"/>
    <w:rsid w:val="00FF1E65"/>
    <w:rsid w:val="00FF1EB0"/>
    <w:rsid w:val="00FF2134"/>
    <w:rsid w:val="00FF2246"/>
    <w:rsid w:val="00FF2262"/>
    <w:rsid w:val="00FF2355"/>
    <w:rsid w:val="00FF2432"/>
    <w:rsid w:val="00FF2A92"/>
    <w:rsid w:val="00FF389B"/>
    <w:rsid w:val="00FF3D0D"/>
    <w:rsid w:val="00FF42D0"/>
    <w:rsid w:val="00FF4F5B"/>
    <w:rsid w:val="00FF5096"/>
    <w:rsid w:val="00FF5315"/>
    <w:rsid w:val="00FF5696"/>
    <w:rsid w:val="00FF59BA"/>
    <w:rsid w:val="00FF600A"/>
    <w:rsid w:val="00FF63C5"/>
    <w:rsid w:val="00FF6DAA"/>
    <w:rsid w:val="00FF7150"/>
    <w:rsid w:val="00FF753C"/>
    <w:rsid w:val="00FF7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 style="mso-position-horizontal-relative:margin;mso-position-vertical-relative:margin" fillcolor="silver" stroke="f">
      <v:fill color="silver"/>
      <v:stroke on="f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72F2CB22"/>
  <w15:docId w15:val="{F3D524CE-D812-4043-83E9-7FE74A68B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iPriority="99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2E2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5717BC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5717B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5717B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5717B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571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43"/>
      <w:jc w:val="center"/>
      <w:outlineLvl w:val="4"/>
    </w:pPr>
    <w:rPr>
      <w:rFonts w:ascii="Times New Roman" w:hAnsi="Times New Roman" w:cs="EucrosiaUPC"/>
      <w:b/>
      <w:bCs/>
      <w:sz w:val="30"/>
      <w:szCs w:val="30"/>
      <w:u w:val="single"/>
    </w:rPr>
  </w:style>
  <w:style w:type="paragraph" w:styleId="Heading6">
    <w:name w:val="heading 6"/>
    <w:basedOn w:val="Normal"/>
    <w:next w:val="Normal"/>
    <w:link w:val="Heading6Char"/>
    <w:qFormat/>
    <w:rsid w:val="00571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571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571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571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5717BC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5717B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5717B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5717BC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5717BC"/>
    <w:rPr>
      <w:rFonts w:cs="Times New Roman"/>
      <w:b/>
      <w:bCs/>
    </w:rPr>
  </w:style>
  <w:style w:type="paragraph" w:styleId="ListBullet">
    <w:name w:val="List Bullet"/>
    <w:basedOn w:val="Normal"/>
    <w:rsid w:val="005717B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5717B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5717B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5717B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5717B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5717B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5717B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5717BC"/>
    <w:pPr>
      <w:ind w:left="284"/>
    </w:pPr>
  </w:style>
  <w:style w:type="paragraph" w:customStyle="1" w:styleId="AAFrameAddress">
    <w:name w:val="AA Frame Address"/>
    <w:basedOn w:val="Heading1"/>
    <w:rsid w:val="005717B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5717B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5717B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5717B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5717B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5717B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5717BC"/>
    <w:pPr>
      <w:ind w:left="851" w:hanging="284"/>
    </w:pPr>
  </w:style>
  <w:style w:type="paragraph" w:styleId="Index4">
    <w:name w:val="index 4"/>
    <w:basedOn w:val="Normal"/>
    <w:next w:val="Normal"/>
    <w:semiHidden/>
    <w:rsid w:val="005717BC"/>
    <w:pPr>
      <w:ind w:left="1135" w:hanging="284"/>
    </w:pPr>
  </w:style>
  <w:style w:type="paragraph" w:styleId="Index6">
    <w:name w:val="index 6"/>
    <w:basedOn w:val="Normal"/>
    <w:next w:val="Normal"/>
    <w:semiHidden/>
    <w:rsid w:val="005717B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5717BC"/>
    <w:pPr>
      <w:ind w:left="1418" w:hanging="284"/>
    </w:pPr>
  </w:style>
  <w:style w:type="paragraph" w:styleId="Index7">
    <w:name w:val="index 7"/>
    <w:basedOn w:val="Normal"/>
    <w:next w:val="Normal"/>
    <w:semiHidden/>
    <w:rsid w:val="005717BC"/>
    <w:pPr>
      <w:ind w:left="1985" w:hanging="284"/>
    </w:pPr>
  </w:style>
  <w:style w:type="paragraph" w:styleId="Index8">
    <w:name w:val="index 8"/>
    <w:basedOn w:val="Normal"/>
    <w:next w:val="Normal"/>
    <w:semiHidden/>
    <w:rsid w:val="005717BC"/>
    <w:pPr>
      <w:ind w:left="2269" w:hanging="284"/>
    </w:pPr>
  </w:style>
  <w:style w:type="paragraph" w:styleId="Index9">
    <w:name w:val="index 9"/>
    <w:basedOn w:val="Normal"/>
    <w:next w:val="Normal"/>
    <w:semiHidden/>
    <w:rsid w:val="005717BC"/>
    <w:pPr>
      <w:ind w:left="2552" w:hanging="284"/>
    </w:pPr>
  </w:style>
  <w:style w:type="paragraph" w:styleId="TOC2">
    <w:name w:val="toc 2"/>
    <w:basedOn w:val="Normal"/>
    <w:next w:val="Normal"/>
    <w:semiHidden/>
    <w:rsid w:val="005717B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5717B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5717BC"/>
    <w:pPr>
      <w:ind w:left="851"/>
    </w:pPr>
  </w:style>
  <w:style w:type="paragraph" w:styleId="TOC5">
    <w:name w:val="toc 5"/>
    <w:basedOn w:val="Normal"/>
    <w:next w:val="Normal"/>
    <w:semiHidden/>
    <w:rsid w:val="005717BC"/>
    <w:pPr>
      <w:ind w:left="1134"/>
    </w:pPr>
  </w:style>
  <w:style w:type="paragraph" w:styleId="TOC6">
    <w:name w:val="toc 6"/>
    <w:basedOn w:val="Normal"/>
    <w:next w:val="Normal"/>
    <w:semiHidden/>
    <w:rsid w:val="005717BC"/>
    <w:pPr>
      <w:ind w:left="1418"/>
    </w:pPr>
  </w:style>
  <w:style w:type="paragraph" w:styleId="TOC7">
    <w:name w:val="toc 7"/>
    <w:basedOn w:val="Normal"/>
    <w:next w:val="Normal"/>
    <w:semiHidden/>
    <w:rsid w:val="005717BC"/>
    <w:pPr>
      <w:ind w:left="1701"/>
    </w:pPr>
  </w:style>
  <w:style w:type="paragraph" w:styleId="TOC8">
    <w:name w:val="toc 8"/>
    <w:basedOn w:val="Normal"/>
    <w:next w:val="Normal"/>
    <w:semiHidden/>
    <w:rsid w:val="005717BC"/>
    <w:pPr>
      <w:ind w:left="1985"/>
    </w:pPr>
  </w:style>
  <w:style w:type="paragraph" w:styleId="TOC9">
    <w:name w:val="toc 9"/>
    <w:basedOn w:val="Normal"/>
    <w:next w:val="Normal"/>
    <w:semiHidden/>
    <w:rsid w:val="005717BC"/>
    <w:pPr>
      <w:ind w:left="2268"/>
    </w:pPr>
  </w:style>
  <w:style w:type="paragraph" w:styleId="TableofFigures">
    <w:name w:val="table of figures"/>
    <w:basedOn w:val="Normal"/>
    <w:next w:val="Normal"/>
    <w:semiHidden/>
    <w:rsid w:val="005717BC"/>
    <w:pPr>
      <w:ind w:left="567" w:hanging="567"/>
    </w:pPr>
  </w:style>
  <w:style w:type="paragraph" w:styleId="ListBullet5">
    <w:name w:val="List Bullet 5"/>
    <w:basedOn w:val="Normal"/>
    <w:rsid w:val="005717B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5717BC"/>
    <w:pPr>
      <w:spacing w:after="120"/>
    </w:pPr>
  </w:style>
  <w:style w:type="paragraph" w:styleId="BodyTextFirstIndent">
    <w:name w:val="Body Text First Indent"/>
    <w:basedOn w:val="BodyText"/>
    <w:link w:val="BodyTextFirstIndentChar"/>
    <w:rsid w:val="005717BC"/>
    <w:pPr>
      <w:ind w:firstLine="284"/>
    </w:pPr>
  </w:style>
  <w:style w:type="paragraph" w:styleId="BodyTextIndent">
    <w:name w:val="Body Text Indent"/>
    <w:aliases w:val="i"/>
    <w:basedOn w:val="Normal"/>
    <w:link w:val="BodyTextIndentChar"/>
    <w:rsid w:val="005717BC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rsid w:val="005717BC"/>
    <w:pPr>
      <w:ind w:left="284" w:firstLine="284"/>
    </w:pPr>
  </w:style>
  <w:style w:type="character" w:styleId="Strong">
    <w:name w:val="Strong"/>
    <w:qFormat/>
    <w:rsid w:val="005717B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5717B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5717B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5717B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5717B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5717B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5717B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5717B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5717B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5717BC"/>
    <w:pPr>
      <w:framePr w:h="1054" w:wrap="around" w:y="5920"/>
    </w:pPr>
  </w:style>
  <w:style w:type="paragraph" w:customStyle="1" w:styleId="ReportHeading3">
    <w:name w:val="ReportHeading3"/>
    <w:basedOn w:val="ReportHeading2"/>
    <w:rsid w:val="005717BC"/>
    <w:pPr>
      <w:framePr w:h="443" w:wrap="around" w:y="8223"/>
    </w:pPr>
  </w:style>
  <w:style w:type="paragraph" w:customStyle="1" w:styleId="a">
    <w:name w:val="¢éÍ¤ÇÒÁ"/>
    <w:basedOn w:val="Normal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5717B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5717B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5717B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5717B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5717B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5717B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5717BC"/>
  </w:style>
  <w:style w:type="paragraph" w:customStyle="1" w:styleId="a0">
    <w:name w:val="ºÇ¡"/>
    <w:basedOn w:val="Normal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3">
    <w:name w:val="µÒÃÒ§3ªèÍ§"/>
    <w:basedOn w:val="Normal"/>
    <w:uiPriority w:val="99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2">
    <w:name w:val="??"/>
    <w:basedOn w:val="Normal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table" w:styleId="TableGrid">
    <w:name w:val="Table Grid"/>
    <w:basedOn w:val="TableNormal"/>
    <w:uiPriority w:val="39"/>
    <w:rsid w:val="00051F2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policyheading"/>
    <w:basedOn w:val="Normal"/>
    <w:uiPriority w:val="99"/>
    <w:rsid w:val="00EF5C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/>
      <w:sz w:val="28"/>
      <w:szCs w:val="28"/>
      <w:lang w:eastAsia="ja-JP"/>
    </w:rPr>
  </w:style>
  <w:style w:type="paragraph" w:styleId="BodyText3">
    <w:name w:val="Body Text 3"/>
    <w:basedOn w:val="Normal"/>
    <w:link w:val="BodyText3Char"/>
    <w:rsid w:val="00BD6BDE"/>
    <w:pPr>
      <w:spacing w:after="120"/>
    </w:pPr>
    <w:rPr>
      <w:sz w:val="16"/>
      <w:szCs w:val="16"/>
    </w:rPr>
  </w:style>
  <w:style w:type="paragraph" w:customStyle="1" w:styleId="30">
    <w:name w:val="?????3????"/>
    <w:basedOn w:val="Normal"/>
    <w:rsid w:val="00BD6B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BD6B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alloonText">
    <w:name w:val="Balloon Text"/>
    <w:basedOn w:val="Normal"/>
    <w:link w:val="BalloonTextChar"/>
    <w:semiHidden/>
    <w:rsid w:val="007B1883"/>
    <w:rPr>
      <w:rFonts w:ascii="Tahoma" w:hAnsi="Tahoma" w:cs="Tahoma"/>
      <w:sz w:val="16"/>
      <w:szCs w:val="16"/>
    </w:rPr>
  </w:style>
  <w:style w:type="paragraph" w:customStyle="1" w:styleId="a4">
    <w:name w:val="???????"/>
    <w:basedOn w:val="Normal"/>
    <w:rsid w:val="00824A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rsid w:val="00183A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15 pt,Bold,Thai Distributed Justification,Left:  0...."/>
    <w:basedOn w:val="BodyText"/>
    <w:link w:val="blockChar"/>
    <w:rsid w:val="008C291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"/>
    <w:link w:val="BodyText"/>
    <w:rsid w:val="000F5578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index">
    <w:name w:val="index"/>
    <w:aliases w:val="ix"/>
    <w:basedOn w:val="BodyText"/>
    <w:rsid w:val="00984D1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5">
    <w:name w:val="อักขระ"/>
    <w:basedOn w:val="Normal"/>
    <w:uiPriority w:val="99"/>
    <w:rsid w:val="00BC5BE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">
    <w:name w:val="Char"/>
    <w:basedOn w:val="Normal"/>
    <w:uiPriority w:val="99"/>
    <w:rsid w:val="00E7280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2D5CC2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B65C1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PlainText">
    <w:name w:val="Plain Text"/>
    <w:basedOn w:val="Normal"/>
    <w:link w:val="PlainTextChar"/>
    <w:rsid w:val="000F02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rsid w:val="000F025C"/>
    <w:rPr>
      <w:rFonts w:ascii="Consolas" w:hAnsi="Consolas"/>
      <w:sz w:val="21"/>
      <w:szCs w:val="26"/>
    </w:rPr>
  </w:style>
  <w:style w:type="character" w:customStyle="1" w:styleId="Heading1Char">
    <w:name w:val="Heading 1 Char"/>
    <w:link w:val="Heading1"/>
    <w:locked/>
    <w:rsid w:val="00575E76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locked/>
    <w:rsid w:val="00575E76"/>
    <w:rPr>
      <w:rFonts w:ascii="Arial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locked/>
    <w:rsid w:val="00575E76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575E76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575E76"/>
    <w:rPr>
      <w:rFonts w:cs="EucrosiaUPC"/>
      <w:b/>
      <w:bCs/>
      <w:sz w:val="30"/>
      <w:szCs w:val="30"/>
      <w:u w:val="single"/>
    </w:rPr>
  </w:style>
  <w:style w:type="character" w:customStyle="1" w:styleId="Heading6Char">
    <w:name w:val="Heading 6 Char"/>
    <w:link w:val="Heading6"/>
    <w:locked/>
    <w:rsid w:val="00575E76"/>
    <w:rPr>
      <w:rFonts w:cs="EucrosiaUPC"/>
      <w:b/>
      <w:bCs/>
      <w:sz w:val="32"/>
      <w:szCs w:val="32"/>
    </w:rPr>
  </w:style>
  <w:style w:type="character" w:customStyle="1" w:styleId="Heading7Char">
    <w:name w:val="Heading 7 Char"/>
    <w:link w:val="Heading7"/>
    <w:locked/>
    <w:rsid w:val="00575E76"/>
    <w:rPr>
      <w:rFonts w:cs="EucrosiaUPC"/>
      <w:b/>
      <w:bCs/>
      <w:sz w:val="30"/>
      <w:szCs w:val="30"/>
    </w:rPr>
  </w:style>
  <w:style w:type="character" w:customStyle="1" w:styleId="Heading8Char">
    <w:name w:val="Heading 8 Char"/>
    <w:link w:val="Heading8"/>
    <w:locked/>
    <w:rsid w:val="00575E76"/>
    <w:rPr>
      <w:rFonts w:cs="EucrosiaUPC"/>
      <w:b/>
      <w:bCs/>
      <w:sz w:val="28"/>
      <w:szCs w:val="28"/>
    </w:rPr>
  </w:style>
  <w:style w:type="character" w:customStyle="1" w:styleId="Heading9Char">
    <w:name w:val="Heading 9 Char"/>
    <w:link w:val="Heading9"/>
    <w:locked/>
    <w:rsid w:val="00575E76"/>
    <w:rPr>
      <w:rFonts w:cs="EucrosiaUPC"/>
      <w:sz w:val="28"/>
      <w:szCs w:val="28"/>
      <w:lang w:val="th-TH"/>
    </w:rPr>
  </w:style>
  <w:style w:type="character" w:customStyle="1" w:styleId="BodyTextChar1">
    <w:name w:val="Body Text Char1"/>
    <w:aliases w:val="bt Char1,body text Char1,Body Char1"/>
    <w:uiPriority w:val="99"/>
    <w:locked/>
    <w:rsid w:val="00575E76"/>
    <w:rPr>
      <w:rFonts w:ascii="Arial" w:hAnsi="Arial" w:cs="Angsana New"/>
      <w:sz w:val="22"/>
      <w:szCs w:val="22"/>
    </w:rPr>
  </w:style>
  <w:style w:type="character" w:customStyle="1" w:styleId="HeaderChar">
    <w:name w:val="Header Char"/>
    <w:link w:val="Header"/>
    <w:uiPriority w:val="99"/>
    <w:locked/>
    <w:rsid w:val="00575E76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locked/>
    <w:rsid w:val="00575E76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locked/>
    <w:rsid w:val="00575E76"/>
    <w:rPr>
      <w:rFonts w:ascii="Arial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ink w:val="BodyTextIndent"/>
    <w:locked/>
    <w:rsid w:val="00575E76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link w:val="BodyTextFirstIndent2"/>
    <w:locked/>
    <w:rsid w:val="00575E76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locked/>
    <w:rsid w:val="00575E76"/>
    <w:rPr>
      <w:rFonts w:ascii="Book Antiqua" w:hAnsi="Book Antiqua"/>
      <w:sz w:val="22"/>
      <w:szCs w:val="22"/>
    </w:rPr>
  </w:style>
  <w:style w:type="paragraph" w:customStyle="1" w:styleId="T0">
    <w:name w:val="????? T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E">
    <w:name w:val="ª×èÍºÃÔÉÑ· E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6">
    <w:name w:val="ลบ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character" w:customStyle="1" w:styleId="BodyText3Char">
    <w:name w:val="Body Text 3 Char"/>
    <w:link w:val="BodyText3"/>
    <w:locked/>
    <w:rsid w:val="00575E76"/>
    <w:rPr>
      <w:rFonts w:ascii="Arial" w:hAnsi="Arial"/>
      <w:sz w:val="16"/>
      <w:szCs w:val="16"/>
    </w:rPr>
  </w:style>
  <w:style w:type="paragraph" w:customStyle="1" w:styleId="ASSETS">
    <w:name w:val="ASSETS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character" w:customStyle="1" w:styleId="BodyTextIndent2Char">
    <w:name w:val="Body Text Indent 2 Char"/>
    <w:link w:val="BodyTextIndent2"/>
    <w:locked/>
    <w:rsid w:val="00575E76"/>
    <w:rPr>
      <w:rFonts w:cs="EucrosiaUPC"/>
      <w:sz w:val="30"/>
      <w:szCs w:val="30"/>
    </w:rPr>
  </w:style>
  <w:style w:type="character" w:customStyle="1" w:styleId="BalloonTextChar">
    <w:name w:val="Balloon Text Char"/>
    <w:link w:val="BalloonText"/>
    <w:semiHidden/>
    <w:locked/>
    <w:rsid w:val="00575E76"/>
    <w:rPr>
      <w:rFonts w:ascii="Tahoma" w:hAnsi="Tahoma" w:cs="Tahoma"/>
      <w:sz w:val="16"/>
      <w:szCs w:val="16"/>
    </w:rPr>
  </w:style>
  <w:style w:type="paragraph" w:customStyle="1" w:styleId="AccPolicyHeading0">
    <w:name w:val="Acc Policy Heading"/>
    <w:basedOn w:val="BodyText"/>
    <w:link w:val="AccPolicyHeadingChar"/>
    <w:autoRedefine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0"/>
    <w:locked/>
    <w:rsid w:val="00575E76"/>
    <w:rPr>
      <w:rFonts w:ascii="Angsana New" w:hAnsi="Angsana New"/>
      <w:b/>
      <w:bCs/>
      <w:i/>
      <w:iCs/>
      <w:sz w:val="30"/>
      <w:szCs w:val="30"/>
      <w:lang w:val="en-GB"/>
    </w:rPr>
  </w:style>
  <w:style w:type="paragraph" w:styleId="Signature">
    <w:name w:val="Signature"/>
    <w:basedOn w:val="Normal"/>
    <w:link w:val="SignatureChar"/>
    <w:rsid w:val="00575E76"/>
    <w:pPr>
      <w:spacing w:line="240" w:lineRule="auto"/>
    </w:pPr>
    <w:rPr>
      <w:rFonts w:cs="Times New Roman"/>
    </w:rPr>
  </w:style>
  <w:style w:type="character" w:customStyle="1" w:styleId="SignatureChar">
    <w:name w:val="Signature Char"/>
    <w:link w:val="Signature"/>
    <w:rsid w:val="00575E76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575E7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rsid w:val="00575E76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575E7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575E76"/>
    <w:pPr>
      <w:spacing w:after="0"/>
    </w:pPr>
  </w:style>
  <w:style w:type="paragraph" w:customStyle="1" w:styleId="acctdividends">
    <w:name w:val="acct dividends"/>
    <w:aliases w:val="ad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575E76"/>
    <w:pPr>
      <w:spacing w:after="0"/>
    </w:pPr>
  </w:style>
  <w:style w:type="paragraph" w:customStyle="1" w:styleId="acctindent">
    <w:name w:val="acct indent"/>
    <w:aliases w:val="ai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575E7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575E7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575E7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575E7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575E7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575E7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575E7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575E76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575E7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575E76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575E76"/>
    <w:pPr>
      <w:spacing w:after="0"/>
    </w:pPr>
  </w:style>
  <w:style w:type="paragraph" w:customStyle="1" w:styleId="List1a">
    <w:name w:val="List 1a"/>
    <w:aliases w:val="1a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575E7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575E76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575E7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575E76"/>
  </w:style>
  <w:style w:type="paragraph" w:customStyle="1" w:styleId="zreportaddinfo">
    <w:name w:val="zreport addinfo"/>
    <w:basedOn w:val="Normal"/>
    <w:rsid w:val="00575E7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575E7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575E7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575E7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575E7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575E7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575E76"/>
    <w:rPr>
      <w:b/>
      <w:bCs/>
    </w:rPr>
  </w:style>
  <w:style w:type="paragraph" w:customStyle="1" w:styleId="nineptbodytext">
    <w:name w:val="nine pt body text"/>
    <w:aliases w:val="9bt"/>
    <w:basedOn w:val="nineptnormal"/>
    <w:rsid w:val="00575E76"/>
    <w:pPr>
      <w:spacing w:after="220"/>
    </w:pPr>
  </w:style>
  <w:style w:type="paragraph" w:customStyle="1" w:styleId="nineptnormal">
    <w:name w:val="nine pt normal"/>
    <w:aliases w:val="9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575E76"/>
    <w:pPr>
      <w:jc w:val="center"/>
    </w:pPr>
  </w:style>
  <w:style w:type="paragraph" w:customStyle="1" w:styleId="heading">
    <w:name w:val="heading"/>
    <w:aliases w:val="h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575E7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575E76"/>
  </w:style>
  <w:style w:type="paragraph" w:customStyle="1" w:styleId="nineptheadingcentredbold">
    <w:name w:val="nine pt heading centred bold"/>
    <w:aliases w:val="9hcb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575E7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575E7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575E76"/>
    <w:rPr>
      <w:b/>
    </w:rPr>
  </w:style>
  <w:style w:type="paragraph" w:customStyle="1" w:styleId="nineptcolumntab1">
    <w:name w:val="nine pt column tab1"/>
    <w:aliases w:val="a91"/>
    <w:basedOn w:val="nineptnormal"/>
    <w:rsid w:val="00575E7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575E7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575E76"/>
    <w:pPr>
      <w:jc w:val="center"/>
    </w:pPr>
  </w:style>
  <w:style w:type="paragraph" w:customStyle="1" w:styleId="Normalheading">
    <w:name w:val="Normal heading"/>
    <w:aliases w:val="nh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575E76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575E76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575E76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575E7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575E7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575E7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575E7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575E7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575E7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575E7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575E7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575E7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575E76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575E7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575E76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575E7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575E7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575E7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575E76"/>
    <w:pPr>
      <w:spacing w:after="0"/>
    </w:pPr>
  </w:style>
  <w:style w:type="paragraph" w:customStyle="1" w:styleId="smallreturn">
    <w:name w:val="small return"/>
    <w:aliases w:val="sr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575E76"/>
    <w:pPr>
      <w:spacing w:after="0"/>
    </w:pPr>
  </w:style>
  <w:style w:type="paragraph" w:customStyle="1" w:styleId="headingbolditalic">
    <w:name w:val="heading bold italic"/>
    <w:aliases w:val="hbi"/>
    <w:basedOn w:val="heading"/>
    <w:rsid w:val="00575E7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575E7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575E7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575E7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575E76"/>
    <w:pPr>
      <w:spacing w:after="0"/>
    </w:pPr>
  </w:style>
  <w:style w:type="paragraph" w:customStyle="1" w:styleId="blockbullet">
    <w:name w:val="block bullet"/>
    <w:aliases w:val="bb"/>
    <w:basedOn w:val="block"/>
    <w:rsid w:val="00575E76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575E7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575E76"/>
    <w:pPr>
      <w:spacing w:after="0"/>
    </w:pPr>
  </w:style>
  <w:style w:type="paragraph" w:customStyle="1" w:styleId="eightptnormal">
    <w:name w:val="eight pt normal"/>
    <w:aliases w:val="8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575E7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575E7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575E7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575E76"/>
    <w:rPr>
      <w:b/>
      <w:bCs/>
    </w:rPr>
  </w:style>
  <w:style w:type="paragraph" w:customStyle="1" w:styleId="eightptbodytext">
    <w:name w:val="eight pt body text"/>
    <w:aliases w:val="8bt"/>
    <w:basedOn w:val="eightptnormal"/>
    <w:rsid w:val="00575E7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575E7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575E7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575E7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575E76"/>
    <w:pPr>
      <w:spacing w:after="0"/>
    </w:pPr>
  </w:style>
  <w:style w:type="paragraph" w:customStyle="1" w:styleId="eightptblock">
    <w:name w:val="eight pt block"/>
    <w:aliases w:val="8b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575E7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575E7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575E7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575E76"/>
    <w:pPr>
      <w:spacing w:after="0"/>
    </w:pPr>
  </w:style>
  <w:style w:type="paragraph" w:customStyle="1" w:styleId="blockindent">
    <w:name w:val="block indent"/>
    <w:aliases w:val="bi"/>
    <w:basedOn w:val="block"/>
    <w:rsid w:val="00575E76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575E76"/>
    <w:pPr>
      <w:jc w:val="center"/>
    </w:pPr>
  </w:style>
  <w:style w:type="paragraph" w:customStyle="1" w:styleId="nineptcol">
    <w:name w:val="nine pt %col"/>
    <w:aliases w:val="9%"/>
    <w:basedOn w:val="nineptnormal"/>
    <w:rsid w:val="00575E7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575E7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575E7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575E76"/>
    <w:pPr>
      <w:spacing w:after="0"/>
    </w:pPr>
  </w:style>
  <w:style w:type="paragraph" w:customStyle="1" w:styleId="nineptblocklist">
    <w:name w:val="nine pt block list"/>
    <w:aliases w:val="9bl"/>
    <w:basedOn w:val="nineptblock"/>
    <w:rsid w:val="00575E7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575E7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575E7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575E7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575E7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575E7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575E7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575E76"/>
    <w:pPr>
      <w:spacing w:after="20"/>
    </w:pPr>
  </w:style>
  <w:style w:type="paragraph" w:customStyle="1" w:styleId="blockbulletnospaceafter">
    <w:name w:val="block bullet no space after"/>
    <w:aliases w:val="bbn,block bullet no sp"/>
    <w:rsid w:val="00575E76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575E7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575E7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575E76"/>
    <w:pPr>
      <w:spacing w:after="80"/>
    </w:pPr>
  </w:style>
  <w:style w:type="paragraph" w:customStyle="1" w:styleId="nineptratecol">
    <w:name w:val="nine pt rate col"/>
    <w:aliases w:val="a9r"/>
    <w:basedOn w:val="nineptnormal"/>
    <w:rsid w:val="00575E7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575E7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575E7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575E7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575E7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575E7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575E7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575E7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575E7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575E7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575E7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575E76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575E7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575E7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575E7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575E7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575E7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575E7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575E7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575E76"/>
    <w:pPr>
      <w:spacing w:after="80"/>
    </w:pPr>
  </w:style>
  <w:style w:type="paragraph" w:customStyle="1" w:styleId="blockbullet2">
    <w:name w:val="block bullet 2"/>
    <w:aliases w:val="bb2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575E7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575E7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575E76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575E76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575E76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575E7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575E7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rsid w:val="00575E7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rsid w:val="00575E76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575E76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575E76"/>
    <w:rPr>
      <w:rFonts w:cs="Times New Roman"/>
      <w:sz w:val="29"/>
      <w:szCs w:val="29"/>
    </w:rPr>
  </w:style>
  <w:style w:type="character" w:customStyle="1" w:styleId="hps">
    <w:name w:val="hps"/>
    <w:rsid w:val="00575E76"/>
    <w:rPr>
      <w:rFonts w:cs="Times New Roman"/>
    </w:rPr>
  </w:style>
  <w:style w:type="character" w:customStyle="1" w:styleId="gt-icon-text1">
    <w:name w:val="gt-icon-text1"/>
    <w:rsid w:val="00575E76"/>
    <w:rPr>
      <w:rFonts w:cs="Times New Roman"/>
    </w:rPr>
  </w:style>
  <w:style w:type="character" w:customStyle="1" w:styleId="shorttext">
    <w:name w:val="short_text"/>
    <w:rsid w:val="00575E76"/>
    <w:rPr>
      <w:rFonts w:cs="Times New Roman"/>
    </w:rPr>
  </w:style>
  <w:style w:type="paragraph" w:customStyle="1" w:styleId="Default">
    <w:name w:val="Default"/>
    <w:rsid w:val="00575E76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575E76"/>
    <w:rPr>
      <w:rFonts w:cs="Times New Roman"/>
    </w:rPr>
  </w:style>
  <w:style w:type="character" w:styleId="CommentReference">
    <w:name w:val="annotation reference"/>
    <w:rsid w:val="00575E76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575E76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rsid w:val="00575E76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575E76"/>
    <w:rPr>
      <w:b/>
      <w:bCs/>
    </w:rPr>
  </w:style>
  <w:style w:type="character" w:customStyle="1" w:styleId="CommentSubjectChar">
    <w:name w:val="Comment Subject Char"/>
    <w:link w:val="CommentSubject"/>
    <w:rsid w:val="00575E76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575E76"/>
    <w:rPr>
      <w:rFonts w:ascii="Arial" w:hAnsi="Arial"/>
      <w:sz w:val="18"/>
      <w:szCs w:val="22"/>
    </w:rPr>
  </w:style>
  <w:style w:type="paragraph" w:styleId="NormalWeb">
    <w:name w:val="Normal (Web)"/>
    <w:basedOn w:val="Normal"/>
    <w:uiPriority w:val="99"/>
    <w:unhideWhenUsed/>
    <w:rsid w:val="005C64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A52C4E"/>
    <w:rPr>
      <w:sz w:val="22"/>
      <w:lang w:val="en-GB" w:bidi="ar-SA"/>
    </w:rPr>
  </w:style>
  <w:style w:type="character" w:customStyle="1" w:styleId="Heading1Char1">
    <w:name w:val="Heading 1 Char1"/>
    <w:rsid w:val="007E5297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7E529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7E5297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7E529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7E529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7E5297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7E5297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7E529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7E5297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7E5297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7E5297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7E5297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7E5297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7E5297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7E5297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7E5297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7E5297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7E5297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7E5297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7E529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7E5297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7E5297"/>
  </w:style>
  <w:style w:type="character" w:styleId="Emphasis">
    <w:name w:val="Emphasis"/>
    <w:uiPriority w:val="20"/>
    <w:qFormat/>
    <w:rsid w:val="007E5297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7E5297"/>
  </w:style>
  <w:style w:type="character" w:styleId="Hyperlink">
    <w:name w:val="Hyperlink"/>
    <w:uiPriority w:val="99"/>
    <w:semiHidden/>
    <w:unhideWhenUsed/>
    <w:rsid w:val="007E5297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7E5297"/>
    <w:rPr>
      <w:color w:val="4D90F0"/>
    </w:rPr>
  </w:style>
  <w:style w:type="paragraph" w:customStyle="1" w:styleId="RNormal">
    <w:name w:val="RNormal"/>
    <w:basedOn w:val="Normal"/>
    <w:rsid w:val="007E52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character" w:styleId="FootnoteReference">
    <w:name w:val="footnote reference"/>
    <w:uiPriority w:val="99"/>
    <w:semiHidden/>
    <w:unhideWhenUsed/>
    <w:rsid w:val="007E5297"/>
    <w:rPr>
      <w:vertAlign w:val="superscript"/>
    </w:rPr>
  </w:style>
  <w:style w:type="paragraph" w:styleId="NoSpacing">
    <w:name w:val="No Spacing"/>
    <w:uiPriority w:val="1"/>
    <w:qFormat/>
    <w:rsid w:val="00527BD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6A51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72060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105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907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6793508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8330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30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459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082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50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1097532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053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699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7466">
      <w:bodyDiv w:val="1"/>
      <w:marLeft w:val="33"/>
      <w:marRight w:val="3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78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136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0615637">
                  <w:marLeft w:val="20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796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881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8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8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1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1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3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5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22743">
      <w:bodyDiv w:val="1"/>
      <w:marLeft w:val="25"/>
      <w:marRight w:val="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764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23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6622689">
                  <w:marLeft w:val="1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3177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267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5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3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11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96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2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72427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533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06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1662762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05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090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2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0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0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3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21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82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6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2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7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7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4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7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0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8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03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2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9701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9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1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48B57D-B055-4B83-A98C-C162DEA1E8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0</TotalTime>
  <Pages>3</Pages>
  <Words>410</Words>
  <Characters>1657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พฤกษา เรียลเอสเตท จำกัด</vt:lpstr>
    </vt:vector>
  </TitlesOfParts>
  <Company>KPMG</Company>
  <LinksUpToDate>false</LinksUpToDate>
  <CharactersWithSpaces>2063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พฤกษา เรียลเอสเตท จำกัด</dc:title>
  <dc:subject/>
  <dc:creator>thippapha_670</dc:creator>
  <cp:keywords/>
  <dc:description/>
  <cp:lastModifiedBy>Khanitha Bunchuchuen</cp:lastModifiedBy>
  <cp:revision>2</cp:revision>
  <cp:lastPrinted>2020-05-04T10:08:00Z</cp:lastPrinted>
  <dcterms:created xsi:type="dcterms:W3CDTF">2020-05-15T11:06:00Z</dcterms:created>
  <dcterms:modified xsi:type="dcterms:W3CDTF">2020-05-15T11:06:00Z</dcterms:modified>
</cp:coreProperties>
</file>