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4D487B">
        <w:tc>
          <w:tcPr>
            <w:tcW w:w="1188" w:type="dxa"/>
          </w:tcPr>
          <w:p w14:paraId="39FA3D2F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4D487B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4D487B">
        <w:tc>
          <w:tcPr>
            <w:tcW w:w="1188" w:type="dxa"/>
          </w:tcPr>
          <w:p w14:paraId="7DB2E943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4D487B">
        <w:tc>
          <w:tcPr>
            <w:tcW w:w="1188" w:type="dxa"/>
          </w:tcPr>
          <w:p w14:paraId="2932BCFA" w14:textId="77777777" w:rsidR="00AD7733" w:rsidRPr="00463144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4D487B">
        <w:tc>
          <w:tcPr>
            <w:tcW w:w="1188" w:type="dxa"/>
          </w:tcPr>
          <w:p w14:paraId="20559E16" w14:textId="58B2F9F9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4D487B">
        <w:tc>
          <w:tcPr>
            <w:tcW w:w="1188" w:type="dxa"/>
          </w:tcPr>
          <w:p w14:paraId="65563BAE" w14:textId="082E048A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3E5733F2" w14:textId="77777777" w:rsidTr="004D487B">
        <w:tc>
          <w:tcPr>
            <w:tcW w:w="1188" w:type="dxa"/>
          </w:tcPr>
          <w:p w14:paraId="3C5B395F" w14:textId="49F0C82A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12B4D4DF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737E2" w:rsidRPr="009566C2" w14:paraId="6A4E8F49" w14:textId="77777777" w:rsidTr="004D487B">
        <w:tc>
          <w:tcPr>
            <w:tcW w:w="1188" w:type="dxa"/>
          </w:tcPr>
          <w:p w14:paraId="3270A8F3" w14:textId="53D8D700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270E4A8B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737E2" w:rsidRPr="009566C2" w14:paraId="1B2EDA72" w14:textId="77777777" w:rsidTr="004D487B">
        <w:tc>
          <w:tcPr>
            <w:tcW w:w="1188" w:type="dxa"/>
          </w:tcPr>
          <w:p w14:paraId="62DBC6B9" w14:textId="2E68327E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  <w:shd w:val="clear" w:color="auto" w:fill="auto"/>
          </w:tcPr>
          <w:p w14:paraId="246393EE" w14:textId="77777777" w:rsidR="005737E2" w:rsidRPr="00463144" w:rsidRDefault="005737E2" w:rsidP="005737E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46314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หนี้สินที่มีภาระดอกเบี้ย</w:t>
            </w:r>
          </w:p>
        </w:tc>
      </w:tr>
      <w:tr w:rsidR="005737E2" w:rsidRPr="009566C2" w14:paraId="2C507E7C" w14:textId="77777777" w:rsidTr="004D487B">
        <w:tc>
          <w:tcPr>
            <w:tcW w:w="1188" w:type="dxa"/>
          </w:tcPr>
          <w:p w14:paraId="6F7EF7BE" w14:textId="52411695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74F313EE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ข้อมูลทางการเงินจำแนกตามส่วนงาน</w:t>
            </w:r>
          </w:p>
        </w:tc>
      </w:tr>
      <w:tr w:rsidR="005737E2" w:rsidRPr="009566C2" w14:paraId="4EA119E7" w14:textId="77777777" w:rsidTr="004D487B">
        <w:tc>
          <w:tcPr>
            <w:tcW w:w="1188" w:type="dxa"/>
          </w:tcPr>
          <w:p w14:paraId="2711199D" w14:textId="3D86892E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56106936" w14:textId="1B417835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737E2" w:rsidRPr="009566C2" w14:paraId="4F037D36" w14:textId="77777777" w:rsidTr="004D487B">
        <w:tc>
          <w:tcPr>
            <w:tcW w:w="1188" w:type="dxa"/>
          </w:tcPr>
          <w:p w14:paraId="156B923B" w14:textId="34B67305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45" w:type="dxa"/>
          </w:tcPr>
          <w:p w14:paraId="5AD596B5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737E2" w:rsidRPr="009566C2" w14:paraId="4050D0C7" w14:textId="77777777" w:rsidTr="004D487B">
        <w:tc>
          <w:tcPr>
            <w:tcW w:w="1188" w:type="dxa"/>
          </w:tcPr>
          <w:p w14:paraId="53E76A31" w14:textId="57CE54E0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345" w:type="dxa"/>
          </w:tcPr>
          <w:p w14:paraId="6FE1B104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46314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เหตุการณ์ภายหลังรอบระยะเวลารายงาน</w:t>
            </w:r>
          </w:p>
        </w:tc>
      </w:tr>
    </w:tbl>
    <w:p w14:paraId="7766328A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4398E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</w:t>
      </w:r>
      <w:r w:rsidR="00FA46AA" w:rsidRPr="00537948">
        <w:rPr>
          <w:rFonts w:ascii="Angsana New" w:hAnsi="Angsana New"/>
          <w:sz w:val="30"/>
          <w:szCs w:val="30"/>
          <w:cs/>
        </w:rPr>
        <w:t>เงิน</w:t>
      </w:r>
      <w:r w:rsidR="000B077A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</w:t>
      </w:r>
    </w:p>
    <w:p w14:paraId="26ADC694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3A7EBB6" w14:textId="20C981FA" w:rsidR="00091CCD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890558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="006B3F54" w:rsidRPr="00537948">
        <w:rPr>
          <w:rFonts w:ascii="Angsana New" w:hAnsi="Angsana New"/>
          <w:sz w:val="30"/>
          <w:szCs w:val="30"/>
          <w:cs/>
        </w:rPr>
        <w:t>นี้</w:t>
      </w:r>
      <w:r w:rsidRPr="00537948">
        <w:rPr>
          <w:rFonts w:ascii="Angsana New" w:hAnsi="Angsana New"/>
          <w:sz w:val="30"/>
          <w:szCs w:val="30"/>
          <w:cs/>
        </w:rPr>
        <w:t>ได้รับ</w:t>
      </w:r>
      <w:r w:rsidR="00AA164B" w:rsidRPr="00537948">
        <w:rPr>
          <w:rFonts w:ascii="Angsana New" w:hAnsi="Angsana New"/>
          <w:sz w:val="30"/>
          <w:szCs w:val="30"/>
          <w:cs/>
        </w:rPr>
        <w:t>อนุมัติ</w:t>
      </w:r>
      <w:r w:rsidR="00B70443" w:rsidRPr="00537948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537948">
        <w:rPr>
          <w:rFonts w:ascii="Angsana New" w:hAnsi="Angsana New"/>
          <w:sz w:val="30"/>
          <w:szCs w:val="30"/>
          <w:cs/>
        </w:rPr>
        <w:t>จาก</w:t>
      </w:r>
      <w:r w:rsidR="00F30074" w:rsidRPr="00537948">
        <w:rPr>
          <w:rFonts w:ascii="Angsana New" w:hAnsi="Angsana New"/>
          <w:sz w:val="30"/>
          <w:szCs w:val="30"/>
          <w:cs/>
        </w:rPr>
        <w:t>คณะ</w:t>
      </w:r>
      <w:r w:rsidRPr="00537948">
        <w:rPr>
          <w:rFonts w:ascii="Angsana New" w:hAnsi="Angsana New"/>
          <w:sz w:val="30"/>
          <w:szCs w:val="30"/>
          <w:cs/>
        </w:rPr>
        <w:t>กรรมการ</w:t>
      </w:r>
      <w:r w:rsidR="00D645FB" w:rsidRPr="00537948">
        <w:rPr>
          <w:rFonts w:ascii="Angsana New" w:hAnsi="Angsana New"/>
          <w:sz w:val="30"/>
          <w:szCs w:val="30"/>
          <w:cs/>
        </w:rPr>
        <w:t>เมื่อ</w:t>
      </w:r>
      <w:r w:rsidR="00F028E1" w:rsidRPr="00537948">
        <w:rPr>
          <w:rFonts w:ascii="Angsana New" w:hAnsi="Angsana New"/>
          <w:sz w:val="30"/>
          <w:szCs w:val="30"/>
          <w:cs/>
        </w:rPr>
        <w:t>วันที</w:t>
      </w:r>
      <w:r w:rsidR="00F028E1"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732621">
        <w:rPr>
          <w:rFonts w:ascii="Angsana New" w:hAnsi="Angsana New"/>
          <w:sz w:val="30"/>
          <w:szCs w:val="30"/>
        </w:rPr>
        <w:t>1</w:t>
      </w:r>
      <w:r w:rsidR="005737E2">
        <w:rPr>
          <w:rFonts w:ascii="Angsana New" w:hAnsi="Angsana New"/>
          <w:sz w:val="30"/>
          <w:szCs w:val="30"/>
        </w:rPr>
        <w:t>5</w:t>
      </w:r>
      <w:r w:rsidR="007F2CED" w:rsidRPr="00537948">
        <w:rPr>
          <w:rFonts w:ascii="Angsana New" w:hAnsi="Angsana New"/>
          <w:sz w:val="30"/>
          <w:szCs w:val="30"/>
        </w:rPr>
        <w:t xml:space="preserve"> </w:t>
      </w:r>
      <w:r w:rsidR="005E153C" w:rsidRPr="00537948">
        <w:rPr>
          <w:rFonts w:ascii="Angsana New" w:hAnsi="Angsana New" w:hint="cs"/>
          <w:sz w:val="30"/>
          <w:szCs w:val="30"/>
          <w:cs/>
        </w:rPr>
        <w:t>พฤษภาคม</w:t>
      </w:r>
      <w:r w:rsidR="007F2CED" w:rsidRPr="00537948">
        <w:rPr>
          <w:rFonts w:ascii="Angsana New" w:hAnsi="Angsana New" w:hint="cs"/>
          <w:sz w:val="30"/>
          <w:szCs w:val="30"/>
          <w:cs/>
        </w:rPr>
        <w:t xml:space="preserve"> </w:t>
      </w:r>
      <w:r w:rsidR="007F2CED" w:rsidRPr="00537948">
        <w:rPr>
          <w:rFonts w:ascii="Angsana New" w:hAnsi="Angsana New"/>
          <w:sz w:val="30"/>
          <w:szCs w:val="30"/>
        </w:rPr>
        <w:t>256</w:t>
      </w:r>
      <w:r w:rsidR="005E153C" w:rsidRPr="00537948">
        <w:rPr>
          <w:rFonts w:ascii="Angsana New" w:hAnsi="Angsana New"/>
          <w:sz w:val="30"/>
          <w:szCs w:val="30"/>
        </w:rPr>
        <w:t>3</w:t>
      </w:r>
    </w:p>
    <w:p w14:paraId="0C0A9E0E" w14:textId="77777777" w:rsidR="00922686" w:rsidRPr="00537948" w:rsidRDefault="00922686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E5E3929" w14:textId="77777777" w:rsidR="00091CCD" w:rsidRPr="00537948" w:rsidRDefault="00922686" w:rsidP="00C3582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1</w:t>
      </w:r>
      <w:r w:rsidR="00091CCD" w:rsidRPr="00537948">
        <w:rPr>
          <w:rFonts w:ascii="Angsana New" w:hAnsi="Angsana New" w:cs="Angsana New"/>
          <w:b/>
          <w:bCs/>
          <w:cs/>
        </w:rPr>
        <w:tab/>
      </w:r>
      <w:r w:rsidR="002B2215" w:rsidRPr="00537948">
        <w:rPr>
          <w:rFonts w:ascii="Angsana New" w:hAnsi="Angsana New" w:cs="Angsana New"/>
          <w:b/>
          <w:bCs/>
          <w:cs/>
        </w:rPr>
        <w:t>ข้อมูล</w:t>
      </w:r>
      <w:r w:rsidR="00091CCD" w:rsidRPr="00537948">
        <w:rPr>
          <w:rFonts w:ascii="Angsana New" w:hAnsi="Angsana New" w:cs="Angsana New"/>
          <w:b/>
          <w:bCs/>
          <w:cs/>
        </w:rPr>
        <w:t>ทั่วไป</w:t>
      </w:r>
    </w:p>
    <w:p w14:paraId="4FC3849A" w14:textId="77777777" w:rsidR="00091CCD" w:rsidRPr="00537948" w:rsidRDefault="00091CCD" w:rsidP="00C3582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AC2F651" w14:textId="7274FAD6" w:rsidR="00A506AB" w:rsidRPr="00537948" w:rsidRDefault="00051F2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="00F30074" w:rsidRPr="00537948">
        <w:rPr>
          <w:rFonts w:ascii="Angsana New" w:hAnsi="Angsana New" w:cs="Angsana New"/>
          <w:cs/>
        </w:rPr>
        <w:t>ผลิตเพลารถกระบะและที่รองแหนบรถบรรทุก</w:t>
      </w:r>
      <w:r w:rsidR="00922686" w:rsidRPr="00537948">
        <w:rPr>
          <w:rFonts w:ascii="Angsana New" w:hAnsi="Angsana New" w:cs="Angsana New"/>
          <w:cs/>
        </w:rPr>
        <w:t xml:space="preserve"> </w:t>
      </w:r>
      <w:r w:rsidR="00183A2B" w:rsidRPr="00537948">
        <w:rPr>
          <w:rFonts w:ascii="Angsana New" w:hAnsi="Angsana New" w:cs="Angsana New"/>
          <w:cs/>
        </w:rPr>
        <w:t>รายละเอียดของ</w:t>
      </w:r>
      <w:r w:rsidR="00922686" w:rsidRPr="00537948">
        <w:rPr>
          <w:rFonts w:ascii="Angsana New" w:hAnsi="Angsana New" w:cs="Angsana New"/>
          <w:cs/>
        </w:rPr>
        <w:t>บริษัทย่อย</w:t>
      </w:r>
      <w:r w:rsidR="00BD53D4"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="00DF3CB1" w:rsidRPr="00537948">
        <w:rPr>
          <w:rFonts w:ascii="Angsana New" w:hAnsi="Angsana New" w:cs="Angsana New"/>
          <w:cs/>
        </w:rPr>
        <w:t xml:space="preserve"> </w:t>
      </w:r>
      <w:r w:rsidR="00901259" w:rsidRPr="00537948">
        <w:rPr>
          <w:rFonts w:ascii="Angsana New" w:hAnsi="Angsana New" w:cs="Angsana New"/>
          <w:cs/>
        </w:rPr>
        <w:t xml:space="preserve">ณ </w:t>
      </w:r>
      <w:r w:rsidR="0078463D" w:rsidRPr="00537948">
        <w:rPr>
          <w:rFonts w:ascii="Angsana New" w:hAnsi="Angsana New" w:cs="Angsana New" w:hint="cs"/>
          <w:cs/>
        </w:rPr>
        <w:t xml:space="preserve">วันที่ </w:t>
      </w:r>
      <w:bookmarkStart w:id="1" w:name="_Hlk35076687"/>
      <w:r w:rsidR="0078463D" w:rsidRPr="00537948">
        <w:rPr>
          <w:rFonts w:ascii="Angsana New" w:hAnsi="Angsana New" w:cs="Angsana New"/>
          <w:lang w:val="en-US"/>
        </w:rPr>
        <w:t xml:space="preserve">31 </w:t>
      </w:r>
      <w:r w:rsidR="0078463D" w:rsidRPr="00537948">
        <w:rPr>
          <w:rFonts w:ascii="Angsana New" w:hAnsi="Angsana New" w:cs="Angsana New" w:hint="cs"/>
          <w:cs/>
          <w:lang w:val="en-US"/>
        </w:rPr>
        <w:t>มีนาคม</w:t>
      </w:r>
      <w:r w:rsidR="00736B35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EF17C3" w:rsidRPr="00537948">
        <w:rPr>
          <w:rFonts w:ascii="Angsana New" w:hAnsi="Angsana New" w:cs="Angsana New"/>
          <w:lang w:val="en-US"/>
        </w:rPr>
        <w:t>3</w:t>
      </w:r>
      <w:r w:rsidR="00E47713" w:rsidRPr="00537948">
        <w:rPr>
          <w:rFonts w:ascii="Angsana New" w:hAnsi="Angsana New" w:cs="Angsana New" w:hint="cs"/>
          <w:cs/>
          <w:lang w:val="en-US"/>
        </w:rPr>
        <w:t xml:space="preserve"> </w:t>
      </w:r>
      <w:bookmarkEnd w:id="1"/>
      <w:r w:rsidR="0078463D" w:rsidRPr="00537948">
        <w:rPr>
          <w:rFonts w:ascii="Angsana New" w:hAnsi="Angsana New" w:cs="Angsana New" w:hint="cs"/>
          <w:cs/>
        </w:rPr>
        <w:t xml:space="preserve">และ </w:t>
      </w:r>
      <w:r w:rsidR="0078463D" w:rsidRPr="00537948">
        <w:rPr>
          <w:rFonts w:ascii="Angsana New" w:hAnsi="Angsana New" w:cs="Angsana New"/>
          <w:lang w:val="en-US"/>
        </w:rPr>
        <w:t>31</w:t>
      </w:r>
      <w:r w:rsidR="00B871CC" w:rsidRPr="00537948">
        <w:rPr>
          <w:rFonts w:ascii="Angsana New" w:hAnsi="Angsana New" w:cs="Angsana New"/>
          <w:cs/>
        </w:rPr>
        <w:t xml:space="preserve"> ธันวาค</w:t>
      </w:r>
      <w:r w:rsidR="0078463D" w:rsidRPr="00537948">
        <w:rPr>
          <w:rFonts w:ascii="Angsana New" w:hAnsi="Angsana New" w:cs="Angsana New" w:hint="cs"/>
          <w:cs/>
        </w:rPr>
        <w:t xml:space="preserve">ม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EF17C3" w:rsidRPr="00537948">
        <w:rPr>
          <w:rFonts w:ascii="Angsana New" w:hAnsi="Angsana New" w:cs="Angsana New"/>
          <w:lang w:val="en-US"/>
        </w:rPr>
        <w:t>2</w:t>
      </w:r>
      <w:r w:rsidR="00901259" w:rsidRPr="00537948">
        <w:rPr>
          <w:rFonts w:ascii="Angsana New" w:hAnsi="Angsana New" w:cs="Angsana New"/>
          <w:cs/>
        </w:rPr>
        <w:t xml:space="preserve"> </w:t>
      </w:r>
      <w:r w:rsidR="00960D57" w:rsidRPr="00537948">
        <w:rPr>
          <w:rFonts w:ascii="Angsana New" w:hAnsi="Angsana New" w:cs="Angsana New" w:hint="cs"/>
          <w:cs/>
        </w:rPr>
        <w:t>ได้เปิดเ</w:t>
      </w:r>
      <w:r w:rsidR="000B1C93" w:rsidRPr="00537948">
        <w:rPr>
          <w:rFonts w:ascii="Angsana New" w:hAnsi="Angsana New" w:cs="Angsana New" w:hint="cs"/>
          <w:cs/>
        </w:rPr>
        <w:t>ผยไว้ในหมายเหตุประกอบ</w:t>
      </w:r>
      <w:r w:rsidR="007C19EC" w:rsidRPr="00537948">
        <w:rPr>
          <w:rFonts w:ascii="Angsana New" w:hAnsi="Angsana New" w:cs="Angsana New" w:hint="cs"/>
          <w:cs/>
        </w:rPr>
        <w:t xml:space="preserve">    </w:t>
      </w:r>
      <w:r w:rsidR="00EF17C3" w:rsidRPr="00537948">
        <w:rPr>
          <w:rFonts w:ascii="Angsana New" w:hAnsi="Angsana New" w:cs="Angsana New"/>
          <w:cs/>
        </w:rPr>
        <w:br/>
      </w:r>
      <w:r w:rsidR="000B1C93" w:rsidRPr="00537948">
        <w:rPr>
          <w:rFonts w:ascii="Angsana New" w:hAnsi="Angsana New" w:cs="Angsana New" w:hint="cs"/>
          <w:cs/>
        </w:rPr>
        <w:t>งบการเงิน</w:t>
      </w:r>
      <w:r w:rsidR="00DC50C3" w:rsidRPr="00537948">
        <w:rPr>
          <w:rFonts w:ascii="Angsana New" w:hAnsi="Angsana New" w:cs="Angsana New" w:hint="cs"/>
          <w:cs/>
        </w:rPr>
        <w:t>ข้อ</w:t>
      </w:r>
      <w:r w:rsidR="00E36502" w:rsidRPr="00537948">
        <w:rPr>
          <w:rFonts w:ascii="Angsana New" w:hAnsi="Angsana New" w:cs="Angsana New" w:hint="cs"/>
          <w:cs/>
        </w:rPr>
        <w:t xml:space="preserve"> </w:t>
      </w:r>
      <w:r w:rsidR="005737E2">
        <w:rPr>
          <w:rFonts w:ascii="Angsana New" w:hAnsi="Angsana New" w:cs="Angsana New"/>
          <w:lang w:val="en-US"/>
        </w:rPr>
        <w:t>4</w:t>
      </w:r>
      <w:r w:rsidR="00E36502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554BBC" w:rsidRPr="00537948">
        <w:rPr>
          <w:rFonts w:ascii="Angsana New" w:hAnsi="Angsana New" w:cs="Angsana New" w:hint="cs"/>
          <w:cs/>
          <w:lang w:val="en-US"/>
        </w:rPr>
        <w:t>และ</w:t>
      </w:r>
      <w:r w:rsidR="00E36502" w:rsidRPr="00537948">
        <w:rPr>
          <w:rFonts w:ascii="Angsana New" w:hAnsi="Angsana New" w:cs="Angsana New" w:hint="cs"/>
          <w:cs/>
          <w:lang w:val="en-US"/>
        </w:rPr>
        <w:t xml:space="preserve"> </w:t>
      </w:r>
      <w:r w:rsidR="005737E2">
        <w:rPr>
          <w:rFonts w:ascii="Angsana New" w:hAnsi="Angsana New" w:cs="Angsana New"/>
          <w:lang w:val="en-US"/>
        </w:rPr>
        <w:t>5</w:t>
      </w:r>
    </w:p>
    <w:p w14:paraId="44704A42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22DD8EBC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2</w:t>
      </w:r>
      <w:r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28B98416" w14:textId="77777777" w:rsidR="00A506AB" w:rsidRPr="00537948" w:rsidRDefault="00A506AB" w:rsidP="00A506AB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700D05E6" w14:textId="77777777" w:rsidR="00A506AB" w:rsidRPr="00537948" w:rsidRDefault="00A506AB" w:rsidP="00A506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537948">
        <w:rPr>
          <w:rFonts w:ascii="Angsana New" w:hAnsi="Angsana New"/>
          <w:i/>
          <w:iCs/>
          <w:color w:val="000000"/>
          <w:sz w:val="30"/>
          <w:szCs w:val="30"/>
          <w:cs/>
        </w:rPr>
        <w:t>(ก)</w:t>
      </w:r>
      <w:r w:rsidRPr="00537948">
        <w:rPr>
          <w:rFonts w:ascii="Angsana New" w:hAnsi="Angsana New"/>
          <w:i/>
          <w:iCs/>
          <w:color w:val="000000"/>
          <w:sz w:val="30"/>
          <w:szCs w:val="30"/>
          <w:cs/>
        </w:rPr>
        <w:tab/>
        <w:t>เกณฑ์การถือปฏิบัติ</w:t>
      </w:r>
    </w:p>
    <w:p w14:paraId="3EA83474" w14:textId="77777777" w:rsidR="00A506AB" w:rsidRPr="00537948" w:rsidRDefault="00A506AB" w:rsidP="00A506AB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3794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55F10F32" w14:textId="1B761355" w:rsidR="00A506AB" w:rsidRPr="00537948" w:rsidRDefault="00525431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 w:hint="cs"/>
          <w:sz w:val="30"/>
          <w:szCs w:val="30"/>
          <w:cs/>
        </w:rPr>
        <w:t>แบบย่อ</w:t>
      </w:r>
      <w:r w:rsidRPr="00537948">
        <w:rPr>
          <w:rFonts w:ascii="Angsana New" w:hAnsi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 (</w:t>
      </w:r>
      <w:r w:rsidR="009121E4" w:rsidRPr="00537948">
        <w:rPr>
          <w:rFonts w:ascii="Angsana New" w:hAnsi="Angsana New"/>
          <w:sz w:val="30"/>
          <w:szCs w:val="30"/>
        </w:rPr>
        <w:t>“</w:t>
      </w:r>
      <w:r w:rsidR="009121E4"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/>
          <w:sz w:val="30"/>
          <w:szCs w:val="30"/>
        </w:rPr>
        <w:t>”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) </w:t>
      </w:r>
      <w:r w:rsidRPr="0053794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B74A2B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06AB" w:rsidRPr="00537948">
        <w:rPr>
          <w:rFonts w:ascii="Angsana New" w:hAnsi="Angsana New"/>
          <w:sz w:val="30"/>
          <w:szCs w:val="30"/>
        </w:rPr>
        <w:t xml:space="preserve"> </w:t>
      </w:r>
    </w:p>
    <w:p w14:paraId="1BE0CED4" w14:textId="77777777" w:rsidR="000C164D" w:rsidRPr="00537948" w:rsidRDefault="000C164D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6B5071" w14:textId="7D8D747C" w:rsidR="00A506AB" w:rsidRPr="00537948" w:rsidRDefault="00A506A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F5754F"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75FCA" w:rsidRPr="00537948">
        <w:rPr>
          <w:rFonts w:ascii="Angsana New" w:hAnsi="Angsana New"/>
          <w:sz w:val="30"/>
          <w:szCs w:val="30"/>
        </w:rPr>
        <w:t>31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463D" w:rsidRPr="00537948">
        <w:rPr>
          <w:rFonts w:ascii="Angsana New" w:hAnsi="Angsana New"/>
          <w:sz w:val="30"/>
          <w:szCs w:val="30"/>
        </w:rPr>
        <w:t>25</w:t>
      </w:r>
      <w:r w:rsidR="009229D4" w:rsidRPr="00537948">
        <w:rPr>
          <w:rFonts w:ascii="Angsana New" w:hAnsi="Angsana New"/>
          <w:sz w:val="30"/>
          <w:szCs w:val="30"/>
        </w:rPr>
        <w:t>6</w:t>
      </w:r>
      <w:r w:rsidR="0078463D" w:rsidRPr="00537948">
        <w:rPr>
          <w:rFonts w:ascii="Angsana New" w:hAnsi="Angsana New"/>
          <w:sz w:val="30"/>
          <w:szCs w:val="30"/>
        </w:rPr>
        <w:t>2</w:t>
      </w:r>
    </w:p>
    <w:p w14:paraId="21F9C616" w14:textId="77777777" w:rsidR="0003172B" w:rsidRPr="00537948" w:rsidRDefault="0003172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30F4F7" w14:textId="77777777" w:rsidR="0003172B" w:rsidRPr="00537948" w:rsidRDefault="0003172B" w:rsidP="0003172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 w:hint="cs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537948">
        <w:rPr>
          <w:rFonts w:ascii="Angsana New" w:hAnsi="Angsana New" w:hint="cs"/>
          <w:sz w:val="30"/>
          <w:szCs w:val="30"/>
        </w:rPr>
        <w:t xml:space="preserve">16 </w:t>
      </w:r>
      <w:r w:rsidRPr="0053794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 xml:space="preserve">สัญญาเช่า </w:t>
      </w:r>
      <w:r w:rsidRPr="00537948">
        <w:rPr>
          <w:rFonts w:ascii="Angsana New" w:hAnsi="Angsana New" w:hint="cs"/>
          <w:sz w:val="30"/>
          <w:szCs w:val="30"/>
          <w:cs/>
        </w:rPr>
        <w:t>(</w:t>
      </w:r>
      <w:r w:rsidRPr="00537948">
        <w:rPr>
          <w:rFonts w:ascii="Angsana New" w:hAnsi="Angsana New" w:hint="cs"/>
          <w:sz w:val="30"/>
          <w:szCs w:val="30"/>
        </w:rPr>
        <w:t>TFRS 16</w:t>
      </w:r>
      <w:r w:rsidRPr="00537948">
        <w:rPr>
          <w:rFonts w:ascii="Angsana New" w:hAnsi="Angsana New" w:hint="cs"/>
          <w:sz w:val="30"/>
          <w:szCs w:val="30"/>
          <w:cs/>
        </w:rPr>
        <w:t>)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เป็นครั้งแรกซึ่ง</w:t>
      </w:r>
      <w:r w:rsidR="005950C3" w:rsidRPr="00537948">
        <w:rPr>
          <w:rFonts w:ascii="Angsana New" w:hAnsi="Angsana New" w:hint="cs"/>
          <w:sz w:val="30"/>
          <w:szCs w:val="30"/>
          <w:cs/>
        </w:rPr>
        <w:t>ไม่มีผลกระทบต่องบการเงินอย่างมีสาระสำคัญ</w:t>
      </w:r>
    </w:p>
    <w:p w14:paraId="1F325956" w14:textId="77777777" w:rsidR="0003172B" w:rsidRPr="0003172B" w:rsidRDefault="0003172B" w:rsidP="00A50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999F528" w14:textId="505AD728" w:rsidR="002D5CC2" w:rsidRPr="00E758CC" w:rsidRDefault="000C164D" w:rsidP="002218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D5CC2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(</w:t>
      </w:r>
      <w:r w:rsidR="00495876" w:rsidRPr="0022186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</w:t>
      </w:r>
      <w:r w:rsidR="005705B5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="00221865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221865" w:rsidRPr="00C027F2"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  <w:r w:rsidR="00D645FB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การ</w:t>
      </w:r>
      <w:r w:rsidR="006B3DEE" w:rsidRPr="00221865">
        <w:rPr>
          <w:rFonts w:ascii="Angsana New" w:hAnsi="Angsana New"/>
          <w:i/>
          <w:iCs/>
          <w:color w:val="000000"/>
          <w:sz w:val="30"/>
          <w:szCs w:val="30"/>
          <w:cs/>
        </w:rPr>
        <w:t>ใช้วิจารณญาณ</w:t>
      </w:r>
      <w:r w:rsidR="00230FF0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155450" w:rsidRPr="0015545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การประมาณกา</w:t>
      </w:r>
      <w:r w:rsidR="0043505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</w:t>
      </w:r>
      <w:r w:rsidR="00230FF0">
        <w:rPr>
          <w:rFonts w:ascii="Angsana New" w:hAnsi="Angsana New" w:hint="cs"/>
          <w:i/>
          <w:iCs/>
          <w:color w:val="000000"/>
          <w:sz w:val="30"/>
          <w:szCs w:val="30"/>
          <w:cs/>
        </w:rPr>
        <w:t>และ</w:t>
      </w:r>
      <w:r w:rsidR="00230FF0" w:rsidRPr="00230FF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นโยบายการบัญชี</w:t>
      </w:r>
    </w:p>
    <w:p w14:paraId="525EF338" w14:textId="77777777" w:rsidR="00020DA6" w:rsidRDefault="00020DA6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A59692" w14:textId="34F084F2" w:rsidR="00D85C82" w:rsidRDefault="00D85C82" w:rsidP="00BA6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2562 </w:t>
      </w:r>
      <w:r w:rsidRPr="00E867C2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="009C5B46">
        <w:rPr>
          <w:rFonts w:ascii="Angsana New" w:hAnsi="Angsana New"/>
          <w:sz w:val="30"/>
          <w:szCs w:val="30"/>
        </w:rPr>
        <w:t>2019</w:t>
      </w:r>
      <w:r w:rsidRPr="00E867C2">
        <w:rPr>
          <w:rFonts w:ascii="Angsana New" w:hAnsi="Angsana New"/>
          <w:sz w:val="30"/>
          <w:szCs w:val="30"/>
          <w:cs/>
        </w:rPr>
        <w:t xml:space="preserve"> (</w:t>
      </w:r>
      <w:r w:rsidRPr="00E867C2">
        <w:rPr>
          <w:rFonts w:ascii="Angsana New" w:hAnsi="Angsana New"/>
          <w:sz w:val="30"/>
          <w:szCs w:val="30"/>
        </w:rPr>
        <w:t>C</w:t>
      </w:r>
      <w:r w:rsidR="00BB473C">
        <w:rPr>
          <w:rFonts w:ascii="Angsana New" w:hAnsi="Angsana New"/>
          <w:sz w:val="30"/>
          <w:szCs w:val="30"/>
        </w:rPr>
        <w:t>OVID</w:t>
      </w:r>
      <w:r w:rsidRPr="00E867C2">
        <w:rPr>
          <w:rFonts w:ascii="Angsana New" w:hAnsi="Angsana New"/>
          <w:sz w:val="30"/>
          <w:szCs w:val="30"/>
        </w:rPr>
        <w:t>-</w:t>
      </w:r>
      <w:r w:rsidRPr="00E867C2">
        <w:rPr>
          <w:rFonts w:ascii="Angsana New" w:hAnsi="Angsana New"/>
          <w:sz w:val="30"/>
          <w:szCs w:val="30"/>
          <w:cs/>
        </w:rPr>
        <w:t>19)</w:t>
      </w:r>
    </w:p>
    <w:p w14:paraId="2E8E0FBE" w14:textId="77777777" w:rsidR="00D85C82" w:rsidRDefault="00D85C82" w:rsidP="00BA6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FEC86A" w14:textId="77777777" w:rsidR="00D85C82" w:rsidRPr="00E867C2" w:rsidRDefault="00D85C82" w:rsidP="00BA6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Pr="00E867C2">
        <w:rPr>
          <w:rFonts w:ascii="Angsana New" w:hAnsi="Angsana New"/>
          <w:sz w:val="30"/>
          <w:szCs w:val="30"/>
          <w:cs/>
        </w:rPr>
        <w:t xml:space="preserve">วันที่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/>
          <w:sz w:val="30"/>
          <w:szCs w:val="30"/>
          <w:cs/>
        </w:rPr>
        <w:t xml:space="preserve">มีนาคม </w:t>
      </w:r>
      <w:r w:rsidRPr="00E867C2">
        <w:rPr>
          <w:rFonts w:ascii="Angsana New" w:hAnsi="Angsana New"/>
          <w:sz w:val="30"/>
          <w:szCs w:val="30"/>
        </w:rPr>
        <w:t xml:space="preserve">2563 </w:t>
      </w:r>
      <w:r w:rsidRPr="00E867C2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="003F14AD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/>
          <w:sz w:val="30"/>
          <w:szCs w:val="30"/>
          <w:cs/>
        </w:rPr>
        <w:t>กลุ่มบริษัท</w:t>
      </w:r>
      <w:r w:rsidRPr="00E867C2">
        <w:rPr>
          <w:rFonts w:ascii="Angsana New" w:hAnsi="Angsana New" w:hint="cs"/>
          <w:sz w:val="30"/>
          <w:szCs w:val="30"/>
          <w:cs/>
        </w:rPr>
        <w:t>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2019</w:t>
      </w:r>
      <w:r w:rsidRPr="00E867C2">
        <w:rPr>
          <w:rFonts w:ascii="Angsana New" w:hAnsi="Angsana New"/>
          <w:sz w:val="30"/>
          <w:szCs w:val="30"/>
          <w:cs/>
        </w:rPr>
        <w:t xml:space="preserve"> (</w:t>
      </w:r>
      <w:r w:rsidRPr="00E867C2">
        <w:rPr>
          <w:rFonts w:ascii="Angsana New" w:hAnsi="Angsana New"/>
          <w:sz w:val="30"/>
          <w:szCs w:val="30"/>
        </w:rPr>
        <w:t>COVID</w:t>
      </w:r>
      <w:r>
        <w:rPr>
          <w:rFonts w:ascii="Angsana New" w:hAnsi="Angsana New"/>
          <w:sz w:val="30"/>
          <w:szCs w:val="30"/>
        </w:rPr>
        <w:t>-19</w:t>
      </w:r>
      <w:r w:rsidRPr="00E867C2">
        <w:rPr>
          <w:rFonts w:ascii="Angsana New" w:hAnsi="Angsana New"/>
          <w:sz w:val="30"/>
          <w:szCs w:val="30"/>
          <w:cs/>
        </w:rPr>
        <w:t>)</w:t>
      </w:r>
      <w:r w:rsidRPr="00E867C2">
        <w:rPr>
          <w:rFonts w:ascii="Angsana New" w:hAnsi="Angsana New" w:hint="cs"/>
          <w:sz w:val="30"/>
          <w:szCs w:val="30"/>
          <w:cs/>
        </w:rPr>
        <w:t xml:space="preserve"> ในเรื่องดังต่อไปนี้</w:t>
      </w:r>
    </w:p>
    <w:p w14:paraId="3B5B3C8F" w14:textId="77777777" w:rsidR="00D85C82" w:rsidRDefault="00D85C82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2F20AD" w14:textId="77777777" w:rsidR="00D85C82" w:rsidRPr="00701C01" w:rsidRDefault="00D85C82" w:rsidP="00701C0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701C01">
        <w:rPr>
          <w:rFonts w:ascii="Angsana New" w:hAnsi="Angsana New" w:hint="cs"/>
          <w:i/>
          <w:iCs/>
          <w:sz w:val="30"/>
          <w:szCs w:val="30"/>
          <w:cs/>
        </w:rPr>
        <w:t>การด้อยค่าของสินทรัพย์</w:t>
      </w:r>
    </w:p>
    <w:p w14:paraId="490567CF" w14:textId="77777777" w:rsidR="00D85C82" w:rsidRPr="00E867C2" w:rsidRDefault="00D85C82" w:rsidP="00D85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F6C5DAB" w14:textId="77777777" w:rsidR="00D85C82" w:rsidRPr="00E867C2" w:rsidRDefault="00D85C82" w:rsidP="00BA6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/>
          <w:sz w:val="30"/>
          <w:szCs w:val="30"/>
          <w:cs/>
        </w:rPr>
        <w:t>กลุ่มบริษัท</w:t>
      </w:r>
      <w:r w:rsidRPr="00E867C2">
        <w:rPr>
          <w:rFonts w:ascii="Angsana New" w:hAnsi="Angsana New" w:hint="cs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E867C2">
        <w:rPr>
          <w:rFonts w:ascii="Angsana New" w:hAnsi="Angsana New"/>
          <w:sz w:val="30"/>
          <w:szCs w:val="30"/>
          <w:cs/>
        </w:rPr>
        <w:t xml:space="preserve"> (</w:t>
      </w:r>
      <w:r w:rsidRPr="00E867C2">
        <w:rPr>
          <w:rFonts w:ascii="Angsana New" w:hAnsi="Angsana New"/>
          <w:sz w:val="30"/>
          <w:szCs w:val="30"/>
        </w:rPr>
        <w:t>Simplified approach)</w:t>
      </w:r>
      <w:r w:rsidRPr="00E867C2">
        <w:rPr>
          <w:rFonts w:ascii="Angsana New" w:hAnsi="Angsana New" w:hint="cs"/>
          <w:sz w:val="30"/>
          <w:szCs w:val="30"/>
          <w:cs/>
        </w:rPr>
        <w:t xml:space="preserve"> โดยใช้ข้อมูล</w:t>
      </w:r>
      <w:r w:rsidRPr="00E867C2">
        <w:rPr>
          <w:rFonts w:ascii="Angsana New" w:hAnsi="Angsana New"/>
          <w:sz w:val="30"/>
          <w:szCs w:val="30"/>
        </w:rPr>
        <w:t xml:space="preserve">             </w:t>
      </w:r>
      <w:r w:rsidRPr="00E867C2">
        <w:rPr>
          <w:rFonts w:ascii="Angsana New" w:hAnsi="Angsana New" w:hint="cs"/>
          <w:sz w:val="30"/>
          <w:szCs w:val="30"/>
          <w:cs/>
        </w:rPr>
        <w:t>ผลขาดทุนด้านเครดิตในอดีตมาพิจารณาอัตราการสูญเสีย</w:t>
      </w:r>
      <w:r w:rsidRPr="00E867C2">
        <w:rPr>
          <w:rFonts w:ascii="Angsana New" w:hAnsi="Angsana New"/>
          <w:sz w:val="30"/>
          <w:szCs w:val="30"/>
          <w:cs/>
        </w:rPr>
        <w:t xml:space="preserve"> (</w:t>
      </w:r>
      <w:r w:rsidRPr="00E867C2">
        <w:rPr>
          <w:rFonts w:ascii="Angsana New" w:hAnsi="Angsana New"/>
          <w:sz w:val="30"/>
          <w:szCs w:val="30"/>
        </w:rPr>
        <w:t>loss rate)</w:t>
      </w:r>
      <w:r w:rsidRPr="00E867C2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867C2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E867C2">
        <w:rPr>
          <w:rFonts w:ascii="Angsana New" w:hAnsi="Angsana New"/>
          <w:sz w:val="30"/>
          <w:szCs w:val="30"/>
        </w:rPr>
        <w:t xml:space="preserve">(Forward-looking information) </w:t>
      </w:r>
      <w:r w:rsidRPr="00E867C2">
        <w:rPr>
          <w:rFonts w:ascii="Angsana New" w:hAnsi="Angsana New"/>
          <w:sz w:val="30"/>
          <w:szCs w:val="30"/>
          <w:cs/>
        </w:rPr>
        <w:t>มา</w:t>
      </w:r>
      <w:r w:rsidRPr="00E867C2">
        <w:rPr>
          <w:rFonts w:ascii="Angsana New" w:hAnsi="Angsana New" w:hint="cs"/>
          <w:sz w:val="30"/>
          <w:szCs w:val="30"/>
          <w:cs/>
        </w:rPr>
        <w:t>พิจารณา</w:t>
      </w:r>
    </w:p>
    <w:p w14:paraId="2B52516C" w14:textId="77777777" w:rsidR="00D85C82" w:rsidRPr="00E867C2" w:rsidRDefault="00D85C82" w:rsidP="00BA6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00A7015" w14:textId="0F99682B" w:rsidR="00D85C82" w:rsidRDefault="00D85C82" w:rsidP="00BA6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/>
          <w:sz w:val="30"/>
          <w:szCs w:val="30"/>
          <w:cs/>
        </w:rPr>
        <w:t>กลุ่มบริษัท</w:t>
      </w:r>
      <w:r w:rsidRPr="00E867C2">
        <w:rPr>
          <w:rFonts w:ascii="Angsana New" w:hAnsi="Angsana New" w:hint="cs"/>
          <w:sz w:val="30"/>
          <w:szCs w:val="30"/>
          <w:cs/>
        </w:rPr>
        <w:t>เลือก</w:t>
      </w:r>
      <w:r w:rsidRPr="00E867C2">
        <w:rPr>
          <w:rFonts w:ascii="Angsana New" w:hAnsi="Angsana New"/>
          <w:sz w:val="30"/>
          <w:szCs w:val="30"/>
          <w:cs/>
        </w:rPr>
        <w:t>ไม่นำข้อมูล</w:t>
      </w:r>
      <w:r w:rsidRPr="00E867C2">
        <w:rPr>
          <w:rFonts w:ascii="Angsana New" w:hAnsi="Angsana New" w:hint="cs"/>
          <w:sz w:val="30"/>
          <w:szCs w:val="30"/>
          <w:cs/>
        </w:rPr>
        <w:t xml:space="preserve">สถานการณ์ </w:t>
      </w:r>
      <w:r w:rsidRPr="00E867C2">
        <w:rPr>
          <w:rFonts w:ascii="Angsana New" w:hAnsi="Angsana New"/>
          <w:sz w:val="30"/>
          <w:szCs w:val="30"/>
        </w:rPr>
        <w:t>COVID-19</w:t>
      </w:r>
      <w:r w:rsidRPr="00E867C2">
        <w:rPr>
          <w:rFonts w:ascii="Angsana New" w:hAnsi="Angsana New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</w:t>
      </w:r>
      <w:r w:rsidRPr="00E867C2">
        <w:rPr>
          <w:rFonts w:ascii="Angsana New" w:hAnsi="Angsana New" w:hint="cs"/>
          <w:sz w:val="30"/>
          <w:szCs w:val="30"/>
          <w:cs/>
        </w:rPr>
        <w:t>ขอ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E867C2">
        <w:rPr>
          <w:rFonts w:ascii="Angsana New" w:hAnsi="Angsana New"/>
          <w:sz w:val="30"/>
          <w:szCs w:val="30"/>
          <w:cs/>
        </w:rPr>
        <w:t>ค่าความนิยม</w:t>
      </w:r>
    </w:p>
    <w:p w14:paraId="0B3DE7C8" w14:textId="60F192EF" w:rsidR="001E5EAB" w:rsidRDefault="001E5EAB" w:rsidP="00BA6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58EC7EC" w14:textId="2A8FA65A" w:rsidR="006F0CBF" w:rsidRPr="006F0CBF" w:rsidRDefault="006F0CBF" w:rsidP="006F0CB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6F0CBF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14:paraId="1198832D" w14:textId="77777777" w:rsidR="006F0CBF" w:rsidRPr="006F0CBF" w:rsidRDefault="006F0CBF" w:rsidP="006F0C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E9ECC44" w14:textId="559F439A" w:rsidR="001E5EAB" w:rsidRDefault="006F0CBF" w:rsidP="006F0C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F0CBF">
        <w:rPr>
          <w:rFonts w:ascii="Angsana New" w:hAnsi="Angsana New" w:hint="cs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 w:hint="cs"/>
          <w:sz w:val="30"/>
          <w:szCs w:val="30"/>
          <w:cs/>
        </w:rPr>
        <w:t>ณ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 w:hint="cs"/>
          <w:sz w:val="30"/>
          <w:szCs w:val="30"/>
          <w:cs/>
        </w:rPr>
        <w:t>วันที่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/>
          <w:sz w:val="30"/>
          <w:szCs w:val="30"/>
        </w:rPr>
        <w:t xml:space="preserve">31 </w:t>
      </w:r>
      <w:r w:rsidRPr="006F0CBF">
        <w:rPr>
          <w:rFonts w:ascii="Angsana New" w:hAnsi="Angsana New" w:hint="cs"/>
          <w:sz w:val="30"/>
          <w:szCs w:val="30"/>
          <w:cs/>
        </w:rPr>
        <w:t>มีนาคม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/>
          <w:sz w:val="30"/>
          <w:szCs w:val="30"/>
        </w:rPr>
        <w:t xml:space="preserve">2563 </w:t>
      </w:r>
      <w:r w:rsidRPr="006F0CBF">
        <w:rPr>
          <w:rFonts w:ascii="Angsana New" w:hAnsi="Angsana New" w:hint="cs"/>
          <w:sz w:val="30"/>
          <w:szCs w:val="30"/>
          <w:cs/>
        </w:rPr>
        <w:t>ด้วยมูลค่ายุติธรรม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 w:hint="cs"/>
          <w:sz w:val="30"/>
          <w:szCs w:val="30"/>
          <w:cs/>
        </w:rPr>
        <w:t>ณ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 w:hint="cs"/>
          <w:sz w:val="30"/>
          <w:szCs w:val="30"/>
          <w:cs/>
        </w:rPr>
        <w:t>วันที่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/>
          <w:sz w:val="30"/>
          <w:szCs w:val="30"/>
        </w:rPr>
        <w:t xml:space="preserve">1 </w:t>
      </w:r>
      <w:r w:rsidRPr="006F0CBF">
        <w:rPr>
          <w:rFonts w:ascii="Angsana New" w:hAnsi="Angsana New" w:hint="cs"/>
          <w:sz w:val="30"/>
          <w:szCs w:val="30"/>
          <w:cs/>
        </w:rPr>
        <w:t>มกราคม</w:t>
      </w:r>
      <w:r w:rsidRPr="006F0CBF">
        <w:rPr>
          <w:rFonts w:ascii="Angsana New" w:hAnsi="Angsana New"/>
          <w:sz w:val="30"/>
          <w:szCs w:val="30"/>
          <w:cs/>
        </w:rPr>
        <w:t xml:space="preserve"> </w:t>
      </w:r>
      <w:r w:rsidRPr="006F0CBF">
        <w:rPr>
          <w:rFonts w:ascii="Angsana New" w:hAnsi="Angsana New"/>
          <w:sz w:val="30"/>
          <w:szCs w:val="30"/>
        </w:rPr>
        <w:t>2563</w:t>
      </w:r>
    </w:p>
    <w:p w14:paraId="7B7A92EB" w14:textId="77777777" w:rsidR="00D85C82" w:rsidRPr="00E867C2" w:rsidRDefault="00D85C82" w:rsidP="00D85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863318A" w14:textId="77777777" w:rsidR="00D85C82" w:rsidRPr="00701C01" w:rsidRDefault="00D85C82" w:rsidP="00701C0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01C0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007051D4" w14:textId="77777777" w:rsidR="00D85C82" w:rsidRPr="00D85C82" w:rsidRDefault="00D85C82" w:rsidP="00D85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FCB9F9" w14:textId="59F1447C" w:rsidR="00524E0B" w:rsidRDefault="00D85C82" w:rsidP="006F0C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B3E82">
        <w:rPr>
          <w:rFonts w:ascii="Angsana New" w:hAnsi="Angsana New"/>
          <w:sz w:val="30"/>
          <w:szCs w:val="30"/>
          <w:cs/>
        </w:rPr>
        <w:t>กลุ่มบริษัท</w:t>
      </w:r>
      <w:r w:rsidRPr="00AB3E82">
        <w:rPr>
          <w:rFonts w:ascii="Angsana New" w:hAnsi="Angsana New" w:hint="cs"/>
          <w:sz w:val="30"/>
          <w:szCs w:val="30"/>
          <w:cs/>
        </w:rPr>
        <w:t>เลือกไม่นำข้อมูลสถานการณ์</w:t>
      </w:r>
      <w:r w:rsidRPr="00AB3E82">
        <w:rPr>
          <w:rFonts w:ascii="Angsana New" w:hAnsi="Angsana New"/>
          <w:sz w:val="30"/>
          <w:szCs w:val="30"/>
          <w:cs/>
        </w:rPr>
        <w:t xml:space="preserve"> </w:t>
      </w:r>
      <w:r w:rsidRPr="00AB3E82">
        <w:rPr>
          <w:rFonts w:ascii="Angsana New" w:hAnsi="Angsana New"/>
          <w:sz w:val="30"/>
          <w:szCs w:val="30"/>
        </w:rPr>
        <w:t xml:space="preserve">COVID-19 </w:t>
      </w:r>
      <w:r w:rsidRPr="00AB3E82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AB3E82">
        <w:rPr>
          <w:rFonts w:ascii="Angsana New" w:hAnsi="Angsana New"/>
          <w:sz w:val="30"/>
          <w:szCs w:val="30"/>
        </w:rPr>
        <w:t xml:space="preserve">31 </w:t>
      </w:r>
      <w:r w:rsidRPr="00AB3E82">
        <w:rPr>
          <w:rFonts w:ascii="Angsana New" w:hAnsi="Angsana New"/>
          <w:sz w:val="30"/>
          <w:szCs w:val="30"/>
          <w:cs/>
        </w:rPr>
        <w:t xml:space="preserve">มีนาคม </w:t>
      </w:r>
      <w:r w:rsidRPr="00AB3E82">
        <w:rPr>
          <w:rFonts w:ascii="Angsana New" w:hAnsi="Angsana New"/>
          <w:sz w:val="30"/>
          <w:szCs w:val="30"/>
        </w:rPr>
        <w:t>2563</w:t>
      </w:r>
      <w:r w:rsidR="00524E0B">
        <w:rPr>
          <w:rFonts w:ascii="Angsana New" w:hAnsi="Angsana New"/>
          <w:sz w:val="30"/>
          <w:szCs w:val="30"/>
        </w:rPr>
        <w:br w:type="page"/>
      </w:r>
    </w:p>
    <w:p w14:paraId="52FF16AE" w14:textId="47DE32B7" w:rsidR="00F71679" w:rsidRPr="00C7421D" w:rsidRDefault="005737E2" w:rsidP="00DE14E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i/>
          <w:iCs/>
          <w:lang w:val="en-GB"/>
        </w:rPr>
      </w:pPr>
      <w:r>
        <w:rPr>
          <w:rFonts w:ascii="Angsana New" w:hAnsi="Angsana New" w:cs="Angsana New" w:hint="cs"/>
          <w:b/>
          <w:bCs/>
          <w:cs/>
        </w:rPr>
        <w:lastRenderedPageBreak/>
        <w:t>3</w:t>
      </w:r>
      <w:r w:rsidR="00DE14E5" w:rsidRPr="00C4398E">
        <w:rPr>
          <w:rFonts w:ascii="Angsana New" w:hAnsi="Angsana New" w:cs="Angsana New"/>
          <w:b/>
          <w:bCs/>
          <w:cs/>
        </w:rPr>
        <w:tab/>
      </w:r>
      <w:r w:rsidR="00DD0EFA" w:rsidRPr="00DE14E5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1F15E06A" w14:textId="77777777" w:rsidR="001409DC" w:rsidRPr="00C7421D" w:rsidRDefault="001409DC" w:rsidP="00880946">
      <w:pPr>
        <w:tabs>
          <w:tab w:val="clear" w:pos="227"/>
          <w:tab w:val="clear" w:pos="454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4EF5C3" w14:textId="1AB9BDE2" w:rsidR="00D22E1E" w:rsidRPr="00C7421D" w:rsidRDefault="006354AE" w:rsidP="008809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C7421D">
        <w:rPr>
          <w:rFonts w:ascii="Angsana New" w:hAnsi="Angsana New"/>
          <w:spacing w:val="4"/>
          <w:sz w:val="30"/>
          <w:szCs w:val="30"/>
          <w:cs/>
        </w:rPr>
        <w:t>ความสัมพันธ์ที่มีกับบริษัท</w:t>
      </w:r>
      <w:r w:rsidR="00D16967">
        <w:rPr>
          <w:rFonts w:ascii="Angsana New" w:hAnsi="Angsana New" w:hint="cs"/>
          <w:spacing w:val="4"/>
          <w:sz w:val="30"/>
          <w:szCs w:val="30"/>
          <w:cs/>
        </w:rPr>
        <w:t xml:space="preserve">ย่อย </w:t>
      </w:r>
      <w:r w:rsidRPr="00C7421D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D16967">
        <w:rPr>
          <w:rFonts w:ascii="Angsana New" w:hAnsi="Angsana New" w:hint="cs"/>
          <w:spacing w:val="4"/>
          <w:sz w:val="30"/>
          <w:szCs w:val="30"/>
          <w:cs/>
        </w:rPr>
        <w:t>ร่วม และการร่วมค้า</w:t>
      </w:r>
      <w:r w:rsidRPr="00C7421D">
        <w:rPr>
          <w:rFonts w:ascii="Angsana New" w:hAnsi="Angsana New"/>
          <w:spacing w:val="4"/>
          <w:sz w:val="30"/>
          <w:szCs w:val="30"/>
          <w:cs/>
        </w:rPr>
        <w:t>ได้เปิดเผยในหมายเหตุข้อ</w:t>
      </w:r>
      <w:r w:rsidR="00E3236E">
        <w:rPr>
          <w:rFonts w:ascii="Angsana New" w:hAnsi="Angsana New"/>
          <w:spacing w:val="4"/>
          <w:sz w:val="30"/>
          <w:szCs w:val="30"/>
        </w:rPr>
        <w:t xml:space="preserve"> </w:t>
      </w:r>
      <w:r w:rsidR="00455C0E">
        <w:rPr>
          <w:rFonts w:ascii="Angsana New" w:hAnsi="Angsana New"/>
          <w:spacing w:val="4"/>
          <w:sz w:val="30"/>
          <w:szCs w:val="30"/>
        </w:rPr>
        <w:t>4</w:t>
      </w:r>
      <w:r w:rsidR="00C42F35" w:rsidRPr="00C7421D">
        <w:rPr>
          <w:rFonts w:ascii="Angsana New" w:hAnsi="Angsana New"/>
          <w:spacing w:val="4"/>
          <w:sz w:val="30"/>
          <w:szCs w:val="30"/>
        </w:rPr>
        <w:t xml:space="preserve"> </w:t>
      </w:r>
      <w:r w:rsidRPr="00C7421D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455C0E">
        <w:rPr>
          <w:rFonts w:ascii="Angsana New" w:hAnsi="Angsana New"/>
          <w:spacing w:val="4"/>
          <w:sz w:val="30"/>
          <w:szCs w:val="30"/>
        </w:rPr>
        <w:t>5</w:t>
      </w:r>
      <w:r w:rsidRPr="00C7421D">
        <w:rPr>
          <w:rFonts w:ascii="Angsana New" w:hAnsi="Angsana New"/>
          <w:spacing w:val="4"/>
          <w:sz w:val="30"/>
          <w:szCs w:val="30"/>
          <w:cs/>
        </w:rPr>
        <w:t xml:space="preserve"> </w:t>
      </w:r>
    </w:p>
    <w:p w14:paraId="6136F69B" w14:textId="77777777" w:rsidR="00D22E1E" w:rsidRPr="00C7421D" w:rsidRDefault="00D22E1E" w:rsidP="001D4032">
      <w:pPr>
        <w:tabs>
          <w:tab w:val="clear" w:pos="22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9F7E10" w14:textId="77777777" w:rsidR="00734460" w:rsidRDefault="00734460" w:rsidP="00734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5C1E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795C1E">
        <w:rPr>
          <w:rFonts w:ascii="Angsana New" w:hAnsi="Angsana New"/>
          <w:b/>
          <w:spacing w:val="6"/>
          <w:sz w:val="30"/>
          <w:szCs w:val="30"/>
          <w:cs/>
        </w:rPr>
        <w:t>บุคคลหรือกิจการที่เกี่ยวข้องกัน</w:t>
      </w:r>
      <w:r w:rsidRPr="00795C1E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EB6043">
        <w:rPr>
          <w:rFonts w:ascii="Angsana New" w:hAnsi="Angsana New" w:hint="cs"/>
          <w:sz w:val="30"/>
          <w:szCs w:val="30"/>
          <w:cs/>
        </w:rPr>
        <w:t>เดือน</w:t>
      </w:r>
      <w:r w:rsidRPr="00EB6043">
        <w:rPr>
          <w:rFonts w:ascii="Angsana New" w:hAnsi="Angsana New"/>
          <w:sz w:val="30"/>
          <w:szCs w:val="30"/>
          <w:cs/>
        </w:rPr>
        <w:t>สิ้นสุด</w:t>
      </w:r>
      <w:r w:rsidRPr="00795C1E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มีนาคม </w:t>
      </w:r>
      <w:r w:rsidRPr="00795C1E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5B3F8EA" w14:textId="77777777" w:rsidR="00734460" w:rsidRPr="002F13D0" w:rsidRDefault="00734460" w:rsidP="00734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1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83"/>
        <w:gridCol w:w="2185"/>
        <w:gridCol w:w="1032"/>
        <w:gridCol w:w="270"/>
        <w:gridCol w:w="952"/>
        <w:gridCol w:w="35"/>
        <w:gridCol w:w="235"/>
        <w:gridCol w:w="35"/>
        <w:gridCol w:w="971"/>
        <w:gridCol w:w="270"/>
        <w:gridCol w:w="939"/>
        <w:gridCol w:w="35"/>
        <w:gridCol w:w="971"/>
      </w:tblGrid>
      <w:tr w:rsidR="00734460" w:rsidRPr="00AD115E" w14:paraId="06FAAB4D" w14:textId="77777777" w:rsidTr="0054065E">
        <w:trPr>
          <w:gridAfter w:val="2"/>
          <w:wAfter w:w="1006" w:type="dxa"/>
          <w:trHeight w:val="87"/>
          <w:tblHeader/>
        </w:trPr>
        <w:tc>
          <w:tcPr>
            <w:tcW w:w="2183" w:type="dxa"/>
          </w:tcPr>
          <w:p w14:paraId="2460FF54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185" w:type="dxa"/>
          </w:tcPr>
          <w:p w14:paraId="382FF695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254" w:type="dxa"/>
            <w:gridSpan w:val="3"/>
          </w:tcPr>
          <w:p w14:paraId="23138D65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024184F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5" w:type="dxa"/>
            <w:gridSpan w:val="4"/>
          </w:tcPr>
          <w:p w14:paraId="43C56684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4460" w:rsidRPr="00AD115E" w14:paraId="4AD11D0B" w14:textId="77777777" w:rsidTr="0054065E">
        <w:trPr>
          <w:gridAfter w:val="1"/>
          <w:wAfter w:w="971" w:type="dxa"/>
          <w:tblHeader/>
        </w:trPr>
        <w:tc>
          <w:tcPr>
            <w:tcW w:w="2183" w:type="dxa"/>
          </w:tcPr>
          <w:p w14:paraId="598A582D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1 มีนาคม</w:t>
            </w:r>
          </w:p>
        </w:tc>
        <w:tc>
          <w:tcPr>
            <w:tcW w:w="2185" w:type="dxa"/>
          </w:tcPr>
          <w:p w14:paraId="2B65A0D3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14:paraId="74D77665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30C9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8E6064B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7B8C19A0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30C9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48BFF9AC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07DA20B7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30C9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625CF2A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0389716D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30C9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34460" w:rsidRPr="00AD115E" w14:paraId="51373687" w14:textId="77777777" w:rsidTr="0054065E">
        <w:trPr>
          <w:gridAfter w:val="2"/>
          <w:wAfter w:w="1006" w:type="dxa"/>
          <w:tblHeader/>
        </w:trPr>
        <w:tc>
          <w:tcPr>
            <w:tcW w:w="2183" w:type="dxa"/>
          </w:tcPr>
          <w:p w14:paraId="5353FC8C" w14:textId="77777777" w:rsidR="00734460" w:rsidRPr="00B80DBB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85" w:type="dxa"/>
          </w:tcPr>
          <w:p w14:paraId="580C609F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9" w:type="dxa"/>
            <w:gridSpan w:val="9"/>
          </w:tcPr>
          <w:p w14:paraId="6DE3A4D3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D11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4460" w:rsidRPr="00AD115E" w14:paraId="3FAF7ADA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4E33A6E5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185" w:type="dxa"/>
          </w:tcPr>
          <w:p w14:paraId="2E966E78" w14:textId="77777777" w:rsidR="00734460" w:rsidRPr="00AD115E" w:rsidRDefault="00734460" w:rsidP="00020DA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62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14:paraId="5C18ABD0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42993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1E3BAC2B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248B733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6AA9079A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58452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00234C7" w14:textId="77777777" w:rsidR="00734460" w:rsidRPr="00AD115E" w:rsidRDefault="00734460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651" w:rsidRPr="00AD115E" w14:paraId="3D5E7DB5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4A08DEC0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185" w:type="dxa"/>
          </w:tcPr>
          <w:p w14:paraId="5156589F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32" w:type="dxa"/>
          </w:tcPr>
          <w:p w14:paraId="7892A2AD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77BBAA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08672321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7BB6F91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6CB411EC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53207B80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202EC594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9E6651" w:rsidRPr="00AD115E" w14:paraId="7F1A04E7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2A46893C" w14:textId="77777777" w:rsidR="009E6651" w:rsidRPr="005B28F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28F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185" w:type="dxa"/>
            <w:shd w:val="clear" w:color="auto" w:fill="auto"/>
          </w:tcPr>
          <w:p w14:paraId="6F0B8F25" w14:textId="77777777" w:rsidR="009E6651" w:rsidRPr="005B28F4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5B28F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อัตราที่ตกลงตามสัญญา</w:t>
            </w:r>
          </w:p>
        </w:tc>
        <w:tc>
          <w:tcPr>
            <w:tcW w:w="1032" w:type="dxa"/>
          </w:tcPr>
          <w:p w14:paraId="297F822B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B16BB0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007CFE08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62A2A22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2A9F4128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A936290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43390FA5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E6651" w:rsidRPr="00AD115E" w14:paraId="5E704387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243B1B90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0A9D30B8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115E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185" w:type="dxa"/>
          </w:tcPr>
          <w:p w14:paraId="4B62A84F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  <w:p w14:paraId="22DFB1A6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32" w:type="dxa"/>
          </w:tcPr>
          <w:p w14:paraId="7AAEE3B3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2624549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8D3B8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00AEF74A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3518342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9256FB6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2C3BA4A3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727BD16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1A8DAD7E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48456C9A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A6421C5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9E6651" w:rsidRPr="00AD115E" w14:paraId="1F987B75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13DB7E64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ค่าสาธารณูปโภครับ</w:t>
            </w:r>
          </w:p>
        </w:tc>
        <w:tc>
          <w:tcPr>
            <w:tcW w:w="2185" w:type="dxa"/>
          </w:tcPr>
          <w:p w14:paraId="668C8ED4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1032" w:type="dxa"/>
          </w:tcPr>
          <w:p w14:paraId="39504650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64919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214F1C5A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2FF5B1F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49579777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5A9CF4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6F44059E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E6651" w:rsidRPr="00AD115E" w14:paraId="093A984C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37C4F120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185" w:type="dxa"/>
          </w:tcPr>
          <w:p w14:paraId="19632641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32" w:type="dxa"/>
          </w:tcPr>
          <w:p w14:paraId="0BBF45FC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EC9B21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67081EDF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D9541B4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2206776D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204CB0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0B2AEFB5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E6651" w:rsidRPr="00AD115E" w14:paraId="2C5E4F34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27F14F29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185" w:type="dxa"/>
          </w:tcPr>
          <w:p w14:paraId="6F76B088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32" w:type="dxa"/>
          </w:tcPr>
          <w:p w14:paraId="375F4D0A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B4762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578E50C5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9BD6B10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42C101F4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74CFE0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79577CDE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E6651" w:rsidRPr="00AD115E" w14:paraId="452CA0CF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39115B54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185" w:type="dxa"/>
          </w:tcPr>
          <w:p w14:paraId="69E96C65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32" w:type="dxa"/>
          </w:tcPr>
          <w:p w14:paraId="3AF05873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7E13FD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4CD18D14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E1E0CA3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01D790ED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DF810E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2A66CF54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6651" w:rsidRPr="00AD115E" w14:paraId="7137D9F3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5C21F020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185" w:type="dxa"/>
          </w:tcPr>
          <w:p w14:paraId="1D05EE0B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32" w:type="dxa"/>
          </w:tcPr>
          <w:p w14:paraId="0789DD7D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2AE72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34EB216F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B6E66E2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156DB17D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3EC388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7EDFF7F1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6651" w:rsidRPr="00AD115E" w14:paraId="2BC31FAB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06B133CB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185" w:type="dxa"/>
          </w:tcPr>
          <w:p w14:paraId="571CB79B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1032" w:type="dxa"/>
          </w:tcPr>
          <w:p w14:paraId="03BC8C61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21B42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15BCB1C2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2FC1FD8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1D5E5612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18B7A6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A4A343F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E6651" w:rsidRPr="00C41BC5" w14:paraId="0086509B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4B99A976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185" w:type="dxa"/>
          </w:tcPr>
          <w:p w14:paraId="6106FD84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32" w:type="dxa"/>
          </w:tcPr>
          <w:p w14:paraId="6438A624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6C4A9036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987" w:type="dxa"/>
            <w:gridSpan w:val="2"/>
          </w:tcPr>
          <w:p w14:paraId="038B5F5B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gridSpan w:val="2"/>
          </w:tcPr>
          <w:p w14:paraId="14D5E3BA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971" w:type="dxa"/>
          </w:tcPr>
          <w:p w14:paraId="6C8E1CDA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22F5BF93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974" w:type="dxa"/>
            <w:gridSpan w:val="2"/>
          </w:tcPr>
          <w:p w14:paraId="48C31EED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</w:tr>
      <w:tr w:rsidR="009E6651" w:rsidRPr="00AD115E" w14:paraId="29F6138C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3BCEEA01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185" w:type="dxa"/>
          </w:tcPr>
          <w:p w14:paraId="0BF3FBD7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14:paraId="2A110D05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D4F35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44448EA7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52173D0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3F64AF8E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FAEE2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32D4D4D7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651" w:rsidRPr="00AD115E" w14:paraId="17B3122E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6058BAB9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185" w:type="dxa"/>
          </w:tcPr>
          <w:p w14:paraId="47003561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32" w:type="dxa"/>
          </w:tcPr>
          <w:p w14:paraId="6E0CB2D6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835AB75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3DFFA11D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12D4A7E2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0339547C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6AC22F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FA85434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6651" w:rsidRPr="00AD115E" w14:paraId="30FA3E3B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4BCD2688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184C159C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115E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185" w:type="dxa"/>
          </w:tcPr>
          <w:p w14:paraId="39E5D238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  <w:p w14:paraId="40BE924C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32" w:type="dxa"/>
          </w:tcPr>
          <w:p w14:paraId="69FF5349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32B0405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445E7E5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28DDF8E3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6A1EBE3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6CE351FB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67CD0750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F9E6F17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C1895D4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638C301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A9DC0CD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E6651" w:rsidRPr="00AD115E" w14:paraId="796068A2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0B323B66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ดอกเบี้ยรับ</w:t>
            </w:r>
          </w:p>
        </w:tc>
        <w:tc>
          <w:tcPr>
            <w:tcW w:w="2185" w:type="dxa"/>
          </w:tcPr>
          <w:p w14:paraId="211D62FE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อัตรา</w:t>
            </w:r>
            <w:r w:rsidRPr="00AD115E">
              <w:rPr>
                <w:rFonts w:ascii="Angsana New" w:hAnsi="Angsana New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1032" w:type="dxa"/>
          </w:tcPr>
          <w:p w14:paraId="7F6B60D1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56E3B1E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00DEDE38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00FFC88A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6FBD0077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C7D29F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4CE7F2F4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E6651" w:rsidRPr="00AD115E" w14:paraId="0E928E28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029B0192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2185" w:type="dxa"/>
          </w:tcPr>
          <w:p w14:paraId="0F97F51D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32" w:type="dxa"/>
          </w:tcPr>
          <w:p w14:paraId="53A3206B" w14:textId="75631A7B" w:rsidR="009E6651" w:rsidRPr="005B7025" w:rsidRDefault="006B6626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702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41F9345" w14:textId="77777777" w:rsidR="009E6651" w:rsidRPr="005B7025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3A619535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4CA5F59C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15CC35F8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3F2BD5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508161D2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6651" w:rsidRPr="00C41BC5" w14:paraId="20FDF383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27645858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185" w:type="dxa"/>
          </w:tcPr>
          <w:p w14:paraId="4F9DEA34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32" w:type="dxa"/>
          </w:tcPr>
          <w:p w14:paraId="782EBC9B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34067FD8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987" w:type="dxa"/>
            <w:gridSpan w:val="2"/>
          </w:tcPr>
          <w:p w14:paraId="78634CEB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gridSpan w:val="2"/>
          </w:tcPr>
          <w:p w14:paraId="148AD034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971" w:type="dxa"/>
          </w:tcPr>
          <w:p w14:paraId="2C62260C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</w:tcPr>
          <w:p w14:paraId="4C5A54F4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974" w:type="dxa"/>
            <w:gridSpan w:val="2"/>
          </w:tcPr>
          <w:p w14:paraId="4079F021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</w:tr>
      <w:tr w:rsidR="009E6651" w:rsidRPr="00AD115E" w14:paraId="50F13C2B" w14:textId="77777777" w:rsidTr="0054065E">
        <w:tc>
          <w:tcPr>
            <w:tcW w:w="4368" w:type="dxa"/>
            <w:gridSpan w:val="2"/>
          </w:tcPr>
          <w:p w14:paraId="4973B40B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32" w:type="dxa"/>
          </w:tcPr>
          <w:p w14:paraId="76CEE076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6003B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24C3D0E5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731A59B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16AAD891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3016D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2C9A88C4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3F7D9CB2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651" w:rsidRPr="00AD115E" w14:paraId="7D91EEF1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519E1FDA" w14:textId="77777777" w:rsidR="009E6651" w:rsidRPr="00AD115E" w:rsidRDefault="009E6651" w:rsidP="009E665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185" w:type="dxa"/>
          </w:tcPr>
          <w:p w14:paraId="3A38CD0E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32" w:type="dxa"/>
          </w:tcPr>
          <w:p w14:paraId="301F6A47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03CF79D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7DF4295C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gridSpan w:val="2"/>
          </w:tcPr>
          <w:p w14:paraId="1AE39AC5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28B54438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06EB37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D7A72C7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C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6651" w:rsidRPr="00AD115E" w14:paraId="7D36B45D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62888BA9" w14:textId="77777777" w:rsidR="009E6651" w:rsidRPr="00AD115E" w:rsidRDefault="009E6651" w:rsidP="009E665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5" w:type="dxa"/>
          </w:tcPr>
          <w:p w14:paraId="2B62B2D4" w14:textId="77777777" w:rsidR="009E6651" w:rsidRPr="00AD115E" w:rsidRDefault="009E665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14:paraId="04734018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E7A5C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2D590A9E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BF91827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2E207852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4A7B3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6392438F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CC1" w:rsidRPr="00AD115E" w14:paraId="15CB7D3F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3AAE0C92" w14:textId="77777777" w:rsidR="003B4CC1" w:rsidRPr="00AD115E" w:rsidRDefault="003B4CC1" w:rsidP="009E665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5" w:type="dxa"/>
          </w:tcPr>
          <w:p w14:paraId="422520C5" w14:textId="77777777" w:rsidR="003B4CC1" w:rsidRPr="00AD115E" w:rsidRDefault="003B4CC1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14:paraId="2566F657" w14:textId="77777777" w:rsidR="003B4CC1" w:rsidRDefault="003B4CC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53A19" w14:textId="77777777" w:rsidR="003B4CC1" w:rsidRPr="00AD115E" w:rsidRDefault="003B4CC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3592D0C3" w14:textId="77777777" w:rsidR="003B4CC1" w:rsidRDefault="003B4CC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C5F9018" w14:textId="77777777" w:rsidR="003B4CC1" w:rsidRPr="00AD115E" w:rsidRDefault="003B4CC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5927DEF4" w14:textId="77777777" w:rsidR="003B4CC1" w:rsidRPr="00A14C94" w:rsidRDefault="003B4CC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1289B" w14:textId="77777777" w:rsidR="003B4CC1" w:rsidRPr="00A14C94" w:rsidRDefault="003B4CC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669FA6B6" w14:textId="77777777" w:rsidR="003B4CC1" w:rsidRDefault="003B4CC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AA7" w:rsidRPr="00AD115E" w14:paraId="735F70AD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31F441A8" w14:textId="77777777" w:rsidR="00022AA7" w:rsidRPr="00AD115E" w:rsidRDefault="00022AA7" w:rsidP="009E665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5" w:type="dxa"/>
          </w:tcPr>
          <w:p w14:paraId="0287A8BF" w14:textId="77777777" w:rsidR="00022AA7" w:rsidRPr="00AD115E" w:rsidRDefault="00022AA7" w:rsidP="009E66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14:paraId="29614B47" w14:textId="77777777" w:rsidR="00022AA7" w:rsidRDefault="00022AA7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1BCDD" w14:textId="77777777" w:rsidR="00022AA7" w:rsidRPr="00AD115E" w:rsidRDefault="00022AA7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36071B24" w14:textId="77777777" w:rsidR="00022AA7" w:rsidRDefault="00022AA7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9A8F80A" w14:textId="77777777" w:rsidR="00022AA7" w:rsidRPr="00AD115E" w:rsidRDefault="00022AA7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724067CE" w14:textId="77777777" w:rsidR="00022AA7" w:rsidRPr="00A14C94" w:rsidRDefault="00022AA7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B3150" w14:textId="77777777" w:rsidR="00022AA7" w:rsidRPr="00A14C94" w:rsidRDefault="00022AA7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12FF9E0F" w14:textId="77777777" w:rsidR="00022AA7" w:rsidRDefault="00022AA7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651" w:rsidRPr="00AD115E" w14:paraId="4D210E94" w14:textId="77777777" w:rsidTr="0054065E">
        <w:trPr>
          <w:gridAfter w:val="1"/>
          <w:wAfter w:w="971" w:type="dxa"/>
        </w:trPr>
        <w:tc>
          <w:tcPr>
            <w:tcW w:w="4368" w:type="dxa"/>
            <w:gridSpan w:val="2"/>
          </w:tcPr>
          <w:p w14:paraId="4A6CCEFE" w14:textId="77777777" w:rsidR="009E6651" w:rsidRPr="00C331A2" w:rsidRDefault="009E6651" w:rsidP="009E665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3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32" w:type="dxa"/>
          </w:tcPr>
          <w:p w14:paraId="4B4DCE33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C51E6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3F0E9017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CBA8A4A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0B5811C0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DB68F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3F41748D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651" w:rsidRPr="00AD115E" w14:paraId="628846F9" w14:textId="77777777" w:rsidTr="0054065E">
        <w:trPr>
          <w:gridAfter w:val="1"/>
          <w:wAfter w:w="971" w:type="dxa"/>
        </w:trPr>
        <w:tc>
          <w:tcPr>
            <w:tcW w:w="4368" w:type="dxa"/>
            <w:gridSpan w:val="2"/>
          </w:tcPr>
          <w:p w14:paraId="083916F1" w14:textId="77777777" w:rsidR="009E6651" w:rsidRPr="00C331A2" w:rsidRDefault="009E6651" w:rsidP="009E665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31A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32" w:type="dxa"/>
          </w:tcPr>
          <w:p w14:paraId="1131C07E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26A4E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23A50595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D3F767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3AC6EED4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50EA2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2ECF51F7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651" w:rsidRPr="00AD115E" w14:paraId="2B6E3EB8" w14:textId="77777777" w:rsidTr="0054065E">
        <w:trPr>
          <w:gridAfter w:val="1"/>
          <w:wAfter w:w="971" w:type="dxa"/>
        </w:trPr>
        <w:tc>
          <w:tcPr>
            <w:tcW w:w="4368" w:type="dxa"/>
            <w:gridSpan w:val="2"/>
          </w:tcPr>
          <w:p w14:paraId="21179AEC" w14:textId="77777777" w:rsidR="009E6651" w:rsidRPr="00C331A2" w:rsidRDefault="009E6651" w:rsidP="009E665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31A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32" w:type="dxa"/>
          </w:tcPr>
          <w:p w14:paraId="219F08C2" w14:textId="63E44020" w:rsidR="009E6651" w:rsidRPr="00C331A2" w:rsidRDefault="0076732A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D1FB6B7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74B18C2E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331A2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gridSpan w:val="2"/>
          </w:tcPr>
          <w:p w14:paraId="5A5BAABC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09B1C90A" w14:textId="3B16E393" w:rsidR="009E6651" w:rsidRPr="00C331A2" w:rsidRDefault="0076732A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47A36D7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5F967E0A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31A2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9E6651" w:rsidRPr="00AD115E" w14:paraId="711B70C8" w14:textId="77777777" w:rsidTr="0054065E">
        <w:trPr>
          <w:gridAfter w:val="1"/>
          <w:wAfter w:w="971" w:type="dxa"/>
        </w:trPr>
        <w:tc>
          <w:tcPr>
            <w:tcW w:w="4368" w:type="dxa"/>
            <w:gridSpan w:val="2"/>
          </w:tcPr>
          <w:p w14:paraId="3F68E0B3" w14:textId="77777777" w:rsidR="009E6651" w:rsidRPr="00C331A2" w:rsidRDefault="009E6651" w:rsidP="009E6651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31A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35811449" w14:textId="467CEA7C" w:rsidR="009E6651" w:rsidRPr="00C331A2" w:rsidRDefault="0076732A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F40585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14:paraId="3384805B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331A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7D3CF002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25D06B79" w14:textId="78254AE7" w:rsidR="009E6651" w:rsidRPr="00C331A2" w:rsidRDefault="0076732A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7B7C66A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bottom w:val="single" w:sz="4" w:space="0" w:color="auto"/>
            </w:tcBorders>
          </w:tcPr>
          <w:p w14:paraId="7043B8F5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31A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E6651" w:rsidRPr="00AD115E" w14:paraId="2D10A3BE" w14:textId="77777777" w:rsidTr="0054065E">
        <w:trPr>
          <w:gridAfter w:val="1"/>
          <w:wAfter w:w="971" w:type="dxa"/>
        </w:trPr>
        <w:tc>
          <w:tcPr>
            <w:tcW w:w="4368" w:type="dxa"/>
            <w:gridSpan w:val="2"/>
          </w:tcPr>
          <w:p w14:paraId="44C2AA82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3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7B140ED2" w14:textId="468448FB" w:rsidR="009E6651" w:rsidRPr="00C331A2" w:rsidRDefault="0076732A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B898713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0FB63F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31A2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gridSpan w:val="2"/>
          </w:tcPr>
          <w:p w14:paraId="53CF80A1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5A867023" w14:textId="1C98FB05" w:rsidR="009E6651" w:rsidRPr="00C331A2" w:rsidRDefault="0076732A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288CBC6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FE5BB3" w14:textId="77777777" w:rsidR="009E6651" w:rsidRPr="00C331A2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31A2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  <w:tr w:rsidR="009E6651" w:rsidRPr="00AD115E" w14:paraId="667D6F25" w14:textId="77777777" w:rsidTr="0054065E">
        <w:trPr>
          <w:gridAfter w:val="1"/>
          <w:wAfter w:w="971" w:type="dxa"/>
          <w:trHeight w:val="431"/>
        </w:trPr>
        <w:tc>
          <w:tcPr>
            <w:tcW w:w="4368" w:type="dxa"/>
            <w:gridSpan w:val="2"/>
          </w:tcPr>
          <w:p w14:paraId="72666EF6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14:paraId="5EBBC362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375B8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0B07FBFF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C5B2B8B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60A25F64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26EBF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39CF730C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E6651" w:rsidRPr="00AD115E" w14:paraId="4757C34C" w14:textId="77777777" w:rsidTr="0054065E">
        <w:trPr>
          <w:gridAfter w:val="1"/>
          <w:wAfter w:w="971" w:type="dxa"/>
          <w:trHeight w:val="431"/>
        </w:trPr>
        <w:tc>
          <w:tcPr>
            <w:tcW w:w="4368" w:type="dxa"/>
            <w:gridSpan w:val="2"/>
          </w:tcPr>
          <w:p w14:paraId="751DCBD5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32" w:type="dxa"/>
          </w:tcPr>
          <w:p w14:paraId="1321B214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95AF2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77E2B9CC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FEB6AD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79B2F684" w14:textId="77777777" w:rsidR="009E6651" w:rsidRPr="00A14C94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826D4" w14:textId="77777777" w:rsidR="009E6651" w:rsidRPr="00AD115E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0AE67D0B" w14:textId="77777777" w:rsidR="009E6651" w:rsidRDefault="009E6651" w:rsidP="009E6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E6651" w:rsidRPr="00AD115E" w14:paraId="1347BC89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0CEC0C36" w14:textId="77777777" w:rsidR="009E6651" w:rsidRPr="00FC737B" w:rsidRDefault="009E6651" w:rsidP="00FC737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737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185" w:type="dxa"/>
          </w:tcPr>
          <w:p w14:paraId="569D1FAD" w14:textId="77777777" w:rsidR="009E6651" w:rsidRPr="00FC737B" w:rsidRDefault="009E6651" w:rsidP="00FC737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737B">
              <w:rPr>
                <w:rFonts w:ascii="Angsana New" w:hAnsi="Angsana New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32" w:type="dxa"/>
          </w:tcPr>
          <w:p w14:paraId="64D50231" w14:textId="77777777" w:rsidR="009E6651" w:rsidRPr="00FC737B" w:rsidRDefault="00C10D6D" w:rsidP="00FC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73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C2038A" w14:textId="77777777" w:rsidR="009E6651" w:rsidRPr="00FC737B" w:rsidRDefault="009E6651" w:rsidP="00FC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600EBAFE" w14:textId="77777777" w:rsidR="009E6651" w:rsidRPr="00FC737B" w:rsidRDefault="009E6651" w:rsidP="00FC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73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302897C3" w14:textId="77777777" w:rsidR="009E6651" w:rsidRPr="00FC737B" w:rsidRDefault="009E6651" w:rsidP="00FC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2052E67D" w14:textId="77777777" w:rsidR="009E6651" w:rsidRPr="00FC737B" w:rsidRDefault="009E6651" w:rsidP="00FC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737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7610A4D" w14:textId="77777777" w:rsidR="009E6651" w:rsidRPr="00FC737B" w:rsidRDefault="009E6651" w:rsidP="00FC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50D4EAFD" w14:textId="77777777" w:rsidR="009E6651" w:rsidRPr="00FC737B" w:rsidRDefault="009E6651" w:rsidP="00FC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737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E6651" w:rsidRPr="00AD115E" w14:paraId="50C6BF0F" w14:textId="77777777" w:rsidTr="0054065E">
        <w:trPr>
          <w:gridAfter w:val="1"/>
          <w:wAfter w:w="971" w:type="dxa"/>
        </w:trPr>
        <w:tc>
          <w:tcPr>
            <w:tcW w:w="2183" w:type="dxa"/>
          </w:tcPr>
          <w:p w14:paraId="42189854" w14:textId="77777777" w:rsidR="009E6651" w:rsidRPr="00AD115E" w:rsidRDefault="009E6651" w:rsidP="003575D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</w:p>
          <w:p w14:paraId="4498B013" w14:textId="77777777" w:rsidR="009E6651" w:rsidRPr="00EB0FF2" w:rsidRDefault="009E6651" w:rsidP="003575D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115E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185" w:type="dxa"/>
          </w:tcPr>
          <w:p w14:paraId="30A78F69" w14:textId="77777777" w:rsidR="009E6651" w:rsidRDefault="009E6651" w:rsidP="003575D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7358610" w14:textId="77777777" w:rsidR="009E6651" w:rsidRPr="00EB0FF2" w:rsidRDefault="009E6651" w:rsidP="003575D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32" w:type="dxa"/>
          </w:tcPr>
          <w:p w14:paraId="4B64E243" w14:textId="77777777" w:rsidR="001A1739" w:rsidRDefault="001A1739" w:rsidP="003575D3">
            <w:pPr>
              <w:tabs>
                <w:tab w:val="clear" w:pos="227"/>
                <w:tab w:val="decimal" w:pos="612"/>
                <w:tab w:val="left" w:pos="14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84904FF" w14:textId="77777777" w:rsidR="009E6651" w:rsidRPr="0068712B" w:rsidRDefault="001A1739" w:rsidP="0013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451909E" w14:textId="77777777" w:rsidR="009E6651" w:rsidRPr="00AE72B0" w:rsidRDefault="009E6651" w:rsidP="003575D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6825B91D" w14:textId="77777777" w:rsidR="009E6651" w:rsidRDefault="009E6651" w:rsidP="003575D3">
            <w:pPr>
              <w:tabs>
                <w:tab w:val="clear" w:pos="227"/>
                <w:tab w:val="decimal" w:pos="612"/>
                <w:tab w:val="left" w:pos="14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A3B84D3" w14:textId="77777777" w:rsidR="009E6651" w:rsidRPr="0068712B" w:rsidRDefault="009E6651" w:rsidP="0013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28634CB9" w14:textId="77777777" w:rsidR="009E6651" w:rsidRPr="00A14C94" w:rsidRDefault="009E6651" w:rsidP="003575D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04832649" w14:textId="77777777" w:rsidR="009E6651" w:rsidRDefault="009E6651" w:rsidP="003575D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660602A" w14:textId="77777777" w:rsidR="009E6651" w:rsidRPr="00A14C94" w:rsidRDefault="009E6651" w:rsidP="0013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55F417" w14:textId="77777777" w:rsidR="009E6651" w:rsidRPr="00AE72B0" w:rsidRDefault="009E6651" w:rsidP="003575D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</w:tcPr>
          <w:p w14:paraId="3E81DF1C" w14:textId="77777777" w:rsidR="009E6651" w:rsidRDefault="009E6651" w:rsidP="003575D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7591D53" w14:textId="77777777" w:rsidR="009E6651" w:rsidRPr="00AE72B0" w:rsidRDefault="009E6651" w:rsidP="0013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739C8E58" w14:textId="77777777" w:rsidR="00322DAB" w:rsidRDefault="00322DAB" w:rsidP="00F51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="Angsana New" w:hAnsi="Angsana New"/>
          <w:sz w:val="24"/>
          <w:szCs w:val="24"/>
          <w:cs/>
        </w:rPr>
      </w:pPr>
    </w:p>
    <w:p w14:paraId="580DB563" w14:textId="77777777" w:rsidR="00F71679" w:rsidRDefault="008748E0" w:rsidP="00F51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="Angsana New" w:hAnsi="Angsana New"/>
          <w:sz w:val="30"/>
          <w:szCs w:val="30"/>
        </w:rPr>
      </w:pPr>
      <w:r w:rsidRPr="00312608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4F36C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F36CB">
        <w:rPr>
          <w:rFonts w:ascii="Angsana New" w:hAnsi="Angsana New"/>
          <w:sz w:val="30"/>
          <w:szCs w:val="30"/>
        </w:rPr>
        <w:t xml:space="preserve">31 </w:t>
      </w:r>
      <w:r w:rsidR="004F36CB">
        <w:rPr>
          <w:rFonts w:ascii="Angsana New" w:hAnsi="Angsana New" w:hint="cs"/>
          <w:sz w:val="30"/>
          <w:szCs w:val="30"/>
          <w:cs/>
        </w:rPr>
        <w:t>มีนาคม</w:t>
      </w:r>
      <w:r w:rsidR="000E653A">
        <w:rPr>
          <w:rFonts w:ascii="Angsana New" w:hAnsi="Angsana New" w:hint="cs"/>
          <w:sz w:val="30"/>
          <w:szCs w:val="30"/>
          <w:cs/>
        </w:rPr>
        <w:t xml:space="preserve"> </w:t>
      </w:r>
      <w:r w:rsidR="004F36CB">
        <w:rPr>
          <w:rFonts w:ascii="Angsana New" w:hAnsi="Angsana New"/>
          <w:sz w:val="30"/>
          <w:szCs w:val="30"/>
        </w:rPr>
        <w:t>25</w:t>
      </w:r>
      <w:r w:rsidR="00E47713">
        <w:rPr>
          <w:rFonts w:ascii="Angsana New" w:hAnsi="Angsana New" w:hint="cs"/>
          <w:sz w:val="30"/>
          <w:szCs w:val="30"/>
          <w:cs/>
        </w:rPr>
        <w:t>6</w:t>
      </w:r>
      <w:r w:rsidR="004F36CB">
        <w:rPr>
          <w:rFonts w:ascii="Angsana New" w:hAnsi="Angsana New"/>
          <w:sz w:val="30"/>
          <w:szCs w:val="30"/>
        </w:rPr>
        <w:t>3</w:t>
      </w:r>
      <w:r w:rsidR="00E47713">
        <w:rPr>
          <w:rFonts w:ascii="Angsana New" w:hAnsi="Angsana New" w:hint="cs"/>
          <w:sz w:val="30"/>
          <w:szCs w:val="30"/>
          <w:cs/>
        </w:rPr>
        <w:t xml:space="preserve"> </w:t>
      </w:r>
      <w:r w:rsidRPr="00312608">
        <w:rPr>
          <w:rFonts w:ascii="Angsana New" w:hAnsi="Angsana New"/>
          <w:sz w:val="30"/>
          <w:szCs w:val="30"/>
          <w:cs/>
        </w:rPr>
        <w:t>และ</w:t>
      </w:r>
      <w:r w:rsidRPr="00312608">
        <w:rPr>
          <w:rFonts w:ascii="Angsana New" w:hAnsi="Angsana New"/>
          <w:sz w:val="30"/>
          <w:szCs w:val="30"/>
        </w:rPr>
        <w:t xml:space="preserve"> 31 </w:t>
      </w:r>
      <w:r w:rsidRPr="0031260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12608">
        <w:rPr>
          <w:rFonts w:ascii="Angsana New" w:hAnsi="Angsana New"/>
          <w:sz w:val="30"/>
          <w:szCs w:val="30"/>
        </w:rPr>
        <w:t>25</w:t>
      </w:r>
      <w:r w:rsidR="00E47713">
        <w:rPr>
          <w:rFonts w:ascii="Angsana New" w:hAnsi="Angsana New" w:hint="cs"/>
          <w:sz w:val="30"/>
          <w:szCs w:val="30"/>
          <w:cs/>
        </w:rPr>
        <w:t>6</w:t>
      </w:r>
      <w:r w:rsidR="004F36CB">
        <w:rPr>
          <w:rFonts w:ascii="Angsana New" w:hAnsi="Angsana New"/>
          <w:sz w:val="30"/>
          <w:szCs w:val="30"/>
        </w:rPr>
        <w:t>2</w:t>
      </w:r>
      <w:r w:rsidR="00E47713">
        <w:rPr>
          <w:rFonts w:ascii="Angsana New" w:hAnsi="Angsana New" w:hint="cs"/>
          <w:sz w:val="30"/>
          <w:szCs w:val="30"/>
          <w:cs/>
        </w:rPr>
        <w:t xml:space="preserve"> </w:t>
      </w:r>
      <w:r w:rsidRPr="00312608">
        <w:rPr>
          <w:rFonts w:ascii="Angsana New" w:hAnsi="Angsana New"/>
          <w:sz w:val="30"/>
          <w:szCs w:val="30"/>
          <w:cs/>
        </w:rPr>
        <w:t>มีดังนี้</w:t>
      </w:r>
    </w:p>
    <w:p w14:paraId="20F474B4" w14:textId="77777777" w:rsidR="000E653A" w:rsidRPr="00322DAB" w:rsidRDefault="000E653A" w:rsidP="00F51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BE5B96" w:rsidRPr="009566C2" w14:paraId="114942DB" w14:textId="77777777" w:rsidTr="00B2241E">
        <w:tc>
          <w:tcPr>
            <w:tcW w:w="4410" w:type="dxa"/>
          </w:tcPr>
          <w:p w14:paraId="5D2DD9C8" w14:textId="77777777" w:rsidR="00BE5B96" w:rsidRPr="001E72A4" w:rsidRDefault="00BE5B96" w:rsidP="0078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4308B6EE" w14:textId="77777777" w:rsidR="00BE5B96" w:rsidRPr="00BE68CC" w:rsidRDefault="00BE5B96" w:rsidP="0078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68C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E68C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05EAA2B" w14:textId="77777777" w:rsidR="00BE5B96" w:rsidRPr="00BE68CC" w:rsidRDefault="00BE5B96" w:rsidP="0078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AB30812" w14:textId="77777777" w:rsidR="00BE5B96" w:rsidRPr="009566C2" w:rsidRDefault="00BE5B96" w:rsidP="0078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68C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66C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51514" w:rsidRPr="009566C2" w14:paraId="45EAD49D" w14:textId="77777777" w:rsidTr="00B2241E">
        <w:tc>
          <w:tcPr>
            <w:tcW w:w="4410" w:type="dxa"/>
          </w:tcPr>
          <w:p w14:paraId="42967465" w14:textId="77777777"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0FC204F" w14:textId="77777777" w:rsidR="00A51514" w:rsidRPr="009566C2" w:rsidRDefault="004F36CB" w:rsidP="00A5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3703378" w14:textId="77777777" w:rsidR="00A51514" w:rsidRPr="009566C2" w:rsidRDefault="00A51514" w:rsidP="00A5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7341FD" w14:textId="77777777" w:rsidR="00A51514" w:rsidRPr="009566C2" w:rsidRDefault="004F36CB" w:rsidP="00A5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A51514"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AB72DA7" w14:textId="77777777"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05F0FA1" w14:textId="77777777" w:rsidR="00A51514" w:rsidRPr="009566C2" w:rsidRDefault="004F36CB" w:rsidP="00A5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9E74131" w14:textId="77777777" w:rsidR="00A51514" w:rsidRPr="009566C2" w:rsidRDefault="00A51514" w:rsidP="00A5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BCED5D" w14:textId="77777777" w:rsidR="00A51514" w:rsidRPr="009566C2" w:rsidRDefault="004F36CB" w:rsidP="00A5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A51514"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51514" w:rsidRPr="009566C2" w14:paraId="2A209C56" w14:textId="77777777" w:rsidTr="00B2241E">
        <w:tc>
          <w:tcPr>
            <w:tcW w:w="4410" w:type="dxa"/>
          </w:tcPr>
          <w:p w14:paraId="5CEB5DFB" w14:textId="77777777"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C8142F2" w14:textId="77777777"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 w:rsidR="004F36C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5F212D0" w14:textId="77777777"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C86153" w14:textId="77777777"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F36C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C4A63A0" w14:textId="77777777"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CDCCCFE" w14:textId="77777777"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 w:rsidR="004F36C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B0EAEA" w14:textId="77777777"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30E726" w14:textId="77777777" w:rsidR="00A51514" w:rsidRPr="009566C2" w:rsidRDefault="00A51514" w:rsidP="00A5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F36C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51514" w:rsidRPr="009566C2" w14:paraId="62FDDE98" w14:textId="77777777" w:rsidTr="00B2241E">
        <w:tc>
          <w:tcPr>
            <w:tcW w:w="4410" w:type="dxa"/>
          </w:tcPr>
          <w:p w14:paraId="401A48B6" w14:textId="77777777" w:rsidR="00A51514" w:rsidRPr="009566C2" w:rsidRDefault="00A51514" w:rsidP="00A51514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4B64542B" w14:textId="77777777" w:rsidR="00A51514" w:rsidRPr="009566C2" w:rsidRDefault="00A51514" w:rsidP="00A5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1DF8" w:rsidRPr="009566C2" w14:paraId="2FAFC1DD" w14:textId="77777777" w:rsidTr="00B2241E">
        <w:tc>
          <w:tcPr>
            <w:tcW w:w="4410" w:type="dxa"/>
          </w:tcPr>
          <w:p w14:paraId="4051596A" w14:textId="77777777" w:rsidR="00D81DF8" w:rsidRPr="009566C2" w:rsidRDefault="00D81DF8" w:rsidP="00A51514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E7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770" w:type="dxa"/>
            <w:gridSpan w:val="7"/>
          </w:tcPr>
          <w:p w14:paraId="0BE01C71" w14:textId="77777777" w:rsidR="00D81DF8" w:rsidRPr="009566C2" w:rsidRDefault="00D81DF8" w:rsidP="00A515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E46D3" w:rsidRPr="009566C2" w14:paraId="2D1D464F" w14:textId="77777777" w:rsidTr="00B2241E">
        <w:tc>
          <w:tcPr>
            <w:tcW w:w="4410" w:type="dxa"/>
          </w:tcPr>
          <w:p w14:paraId="04AD1893" w14:textId="77777777"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F947858" w14:textId="77777777" w:rsidR="00CE46D3" w:rsidRPr="00335CCC" w:rsidRDefault="00D766C2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D9C9F7" w14:textId="77777777"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260EA1" w14:textId="77777777" w:rsidR="00CE46D3" w:rsidRPr="00335CCC" w:rsidRDefault="00006E1A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0C00BD" w14:textId="77777777"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855317" w14:textId="77777777" w:rsidR="00CE46D3" w:rsidRPr="00335CCC" w:rsidRDefault="00A5286F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18,08</w:t>
            </w:r>
            <w:r w:rsidR="005B6E1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D159B8" w14:textId="77777777"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6BC2CE" w14:textId="77777777" w:rsidR="00CE46D3" w:rsidRPr="00335CCC" w:rsidRDefault="00006E1A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27,391</w:t>
            </w:r>
          </w:p>
        </w:tc>
      </w:tr>
      <w:tr w:rsidR="00335CCC" w:rsidRPr="009566C2" w14:paraId="729ECF85" w14:textId="77777777" w:rsidTr="00B2241E">
        <w:tc>
          <w:tcPr>
            <w:tcW w:w="4410" w:type="dxa"/>
          </w:tcPr>
          <w:p w14:paraId="571F06A3" w14:textId="77777777"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C4E6F0F" w14:textId="77777777" w:rsidR="00335CCC" w:rsidRPr="00335CCC" w:rsidRDefault="004808F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4807761B" w14:textId="77777777"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4AB39C" w14:textId="77777777" w:rsidR="00335CCC" w:rsidRPr="00335CCC" w:rsidRDefault="00006E1A" w:rsidP="00006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09D964A8" w14:textId="77777777"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7339B" w14:textId="77777777" w:rsidR="00335CCC" w:rsidRPr="00335CCC" w:rsidRDefault="00A5286F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83B273" w14:textId="77777777"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61CA67" w14:textId="77777777" w:rsidR="00335CCC" w:rsidRPr="00335CCC" w:rsidRDefault="00006E1A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5CCC" w:rsidRPr="009566C2" w14:paraId="10392418" w14:textId="77777777" w:rsidTr="00B2241E">
        <w:tc>
          <w:tcPr>
            <w:tcW w:w="4410" w:type="dxa"/>
          </w:tcPr>
          <w:p w14:paraId="518C1621" w14:textId="77777777"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639D0B9" w14:textId="77777777" w:rsidR="00335CCC" w:rsidRPr="00335CCC" w:rsidRDefault="00890FC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4,022</w:t>
            </w:r>
          </w:p>
        </w:tc>
        <w:tc>
          <w:tcPr>
            <w:tcW w:w="270" w:type="dxa"/>
          </w:tcPr>
          <w:p w14:paraId="73090FC9" w14:textId="77777777"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AF9645" w14:textId="77777777" w:rsidR="00335CCC" w:rsidRPr="00335CCC" w:rsidRDefault="00006E1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4,408</w:t>
            </w:r>
          </w:p>
        </w:tc>
        <w:tc>
          <w:tcPr>
            <w:tcW w:w="270" w:type="dxa"/>
          </w:tcPr>
          <w:p w14:paraId="14249F79" w14:textId="77777777"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06A698" w14:textId="77777777" w:rsidR="00335CCC" w:rsidRPr="00335CCC" w:rsidRDefault="00A5286F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4,022</w:t>
            </w:r>
          </w:p>
        </w:tc>
        <w:tc>
          <w:tcPr>
            <w:tcW w:w="270" w:type="dxa"/>
          </w:tcPr>
          <w:p w14:paraId="0631F38F" w14:textId="77777777"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595C5D" w14:textId="77777777" w:rsidR="00335CCC" w:rsidRPr="00335CCC" w:rsidRDefault="00006E1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4,408</w:t>
            </w:r>
          </w:p>
        </w:tc>
      </w:tr>
      <w:tr w:rsidR="00335CCC" w:rsidRPr="009566C2" w14:paraId="6BF05CB5" w14:textId="77777777" w:rsidTr="00B2241E">
        <w:tc>
          <w:tcPr>
            <w:tcW w:w="4410" w:type="dxa"/>
          </w:tcPr>
          <w:p w14:paraId="7B2A6B0E" w14:textId="77777777" w:rsidR="00335CCC" w:rsidRPr="0075591B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59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59FD16" w14:textId="77777777" w:rsidR="00335CCC" w:rsidRPr="00C664CA" w:rsidRDefault="00890FC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4,058</w:t>
            </w:r>
          </w:p>
        </w:tc>
        <w:tc>
          <w:tcPr>
            <w:tcW w:w="270" w:type="dxa"/>
          </w:tcPr>
          <w:p w14:paraId="084EF85B" w14:textId="77777777" w:rsidR="00335CCC" w:rsidRPr="00C664CA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9A79D9" w14:textId="77777777" w:rsidR="00335CCC" w:rsidRPr="00C664CA" w:rsidRDefault="008F3645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4,634</w:t>
            </w:r>
          </w:p>
        </w:tc>
        <w:tc>
          <w:tcPr>
            <w:tcW w:w="270" w:type="dxa"/>
          </w:tcPr>
          <w:p w14:paraId="39415BEA" w14:textId="77777777" w:rsidR="00335CCC" w:rsidRPr="00C664CA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6FF0EF" w14:textId="77777777" w:rsidR="00335CCC" w:rsidRPr="00C664CA" w:rsidRDefault="00A5286F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22,10</w:t>
            </w:r>
            <w:r w:rsidR="005B6E1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07ABAE5" w14:textId="77777777" w:rsidR="00335CCC" w:rsidRPr="00C664CA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60B443" w14:textId="77777777" w:rsidR="00335CCC" w:rsidRPr="00C664CA" w:rsidRDefault="00006E1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31,799</w:t>
            </w:r>
          </w:p>
        </w:tc>
      </w:tr>
      <w:tr w:rsidR="00CC5C80" w:rsidRPr="00A820AF" w14:paraId="2415E435" w14:textId="77777777" w:rsidTr="00B2241E">
        <w:tc>
          <w:tcPr>
            <w:tcW w:w="4410" w:type="dxa"/>
          </w:tcPr>
          <w:p w14:paraId="7F217B05" w14:textId="77777777" w:rsidR="00CC5C80" w:rsidRPr="00322DAB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  <w:bookmarkStart w:id="2" w:name="_Hlk39248530"/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7964FA" w14:textId="77777777" w:rsidR="00CC5C80" w:rsidRPr="00322DAB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623B5E5" w14:textId="77777777" w:rsidR="00CC5C80" w:rsidRPr="00322DAB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05DB52" w14:textId="77777777" w:rsidR="00CC5C80" w:rsidRPr="00322DAB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2BBBD6A" w14:textId="77777777" w:rsidR="00CC5C80" w:rsidRPr="00322DAB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5E898A" w14:textId="77777777" w:rsidR="00CC5C80" w:rsidRPr="00322DAB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0CF3AB0" w14:textId="77777777" w:rsidR="00CC5C80" w:rsidRPr="00322DAB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0B5DAF" w14:textId="77777777" w:rsidR="00CC5C80" w:rsidRPr="00322DAB" w:rsidRDefault="00CC5C80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bookmarkEnd w:id="2"/>
      <w:tr w:rsidR="00B6693A" w:rsidRPr="009566C2" w14:paraId="361A95E7" w14:textId="77777777" w:rsidTr="00B2241E">
        <w:tc>
          <w:tcPr>
            <w:tcW w:w="4410" w:type="dxa"/>
          </w:tcPr>
          <w:p w14:paraId="76E092BA" w14:textId="77777777" w:rsidR="00B6693A" w:rsidRPr="0075591B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68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2069E2BB" w14:textId="77777777" w:rsidR="00B6693A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BEED6" w14:textId="77777777" w:rsidR="00B6693A" w:rsidRPr="00C664CA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576457C" w14:textId="77777777" w:rsidR="00B6693A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4734C" w14:textId="77777777" w:rsidR="00B6693A" w:rsidRPr="00C664CA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D80EDC" w14:textId="77777777" w:rsidR="00B6693A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F0F79" w14:textId="77777777" w:rsidR="00B6693A" w:rsidRPr="00C664CA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C1710B" w14:textId="77777777" w:rsidR="00B6693A" w:rsidRPr="00C664CA" w:rsidRDefault="00B6693A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E46D3" w:rsidRPr="009566C2" w14:paraId="2349CEB2" w14:textId="77777777" w:rsidTr="00B2241E">
        <w:tc>
          <w:tcPr>
            <w:tcW w:w="4410" w:type="dxa"/>
          </w:tcPr>
          <w:p w14:paraId="34F58FC4" w14:textId="77777777"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B992BAB" w14:textId="77777777" w:rsidR="00CE46D3" w:rsidRPr="00335CCC" w:rsidRDefault="00EC1C56" w:rsidP="001A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2D1450" w14:textId="77777777"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712F0F" w14:textId="77777777" w:rsidR="00CE46D3" w:rsidRPr="00335CCC" w:rsidRDefault="005E389D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71ECD" w14:textId="77777777"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D57BD5" w14:textId="77777777" w:rsidR="00CE46D3" w:rsidRPr="00335CCC" w:rsidRDefault="001D55A2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26,817</w:t>
            </w:r>
          </w:p>
        </w:tc>
        <w:tc>
          <w:tcPr>
            <w:tcW w:w="270" w:type="dxa"/>
          </w:tcPr>
          <w:p w14:paraId="26FC80A8" w14:textId="77777777" w:rsidR="00CE46D3" w:rsidRPr="00335CCC" w:rsidRDefault="00CE46D3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E0848C" w14:textId="77777777" w:rsidR="00CE46D3" w:rsidRPr="00335CCC" w:rsidRDefault="004408B4" w:rsidP="00CE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49,177</w:t>
            </w:r>
          </w:p>
        </w:tc>
      </w:tr>
      <w:tr w:rsidR="00335CCC" w:rsidRPr="009566C2" w14:paraId="6277903B" w14:textId="77777777" w:rsidTr="00B2241E">
        <w:tc>
          <w:tcPr>
            <w:tcW w:w="4410" w:type="dxa"/>
          </w:tcPr>
          <w:p w14:paraId="618B425A" w14:textId="77777777" w:rsidR="00335CCC" w:rsidRPr="00335CCC" w:rsidRDefault="00335CCC" w:rsidP="00335CCC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67D5FAC" w14:textId="77777777" w:rsidR="00335CCC" w:rsidRPr="00335CCC" w:rsidRDefault="00953992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8,244</w:t>
            </w:r>
          </w:p>
        </w:tc>
        <w:tc>
          <w:tcPr>
            <w:tcW w:w="270" w:type="dxa"/>
          </w:tcPr>
          <w:p w14:paraId="02CC0F52" w14:textId="77777777"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747B5A" w14:textId="77777777" w:rsidR="00335CCC" w:rsidRPr="00335CCC" w:rsidRDefault="005E389D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6,977</w:t>
            </w:r>
          </w:p>
        </w:tc>
        <w:tc>
          <w:tcPr>
            <w:tcW w:w="270" w:type="dxa"/>
          </w:tcPr>
          <w:p w14:paraId="34AD1F3D" w14:textId="77777777"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943515" w14:textId="77777777" w:rsidR="00335CCC" w:rsidRPr="00335CCC" w:rsidRDefault="001765A7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3,481</w:t>
            </w:r>
          </w:p>
        </w:tc>
        <w:tc>
          <w:tcPr>
            <w:tcW w:w="270" w:type="dxa"/>
          </w:tcPr>
          <w:p w14:paraId="00C5633D" w14:textId="77777777" w:rsidR="00335CCC" w:rsidRPr="00335CCC" w:rsidRDefault="00335CCC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7CD156" w14:textId="77777777" w:rsidR="00335CCC" w:rsidRPr="00335CCC" w:rsidRDefault="004408B4" w:rsidP="0033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3,210</w:t>
            </w:r>
          </w:p>
        </w:tc>
      </w:tr>
      <w:tr w:rsidR="00045715" w:rsidRPr="00295625" w14:paraId="7AC7A36E" w14:textId="77777777" w:rsidTr="00B2241E">
        <w:tc>
          <w:tcPr>
            <w:tcW w:w="4410" w:type="dxa"/>
          </w:tcPr>
          <w:p w14:paraId="1FE5116C" w14:textId="77777777" w:rsidR="00045715" w:rsidRPr="00335CCC" w:rsidRDefault="00045715" w:rsidP="0004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31DA2045" w14:textId="77777777" w:rsidR="00045715" w:rsidRPr="00335CCC" w:rsidRDefault="00953992" w:rsidP="0004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70" w:type="dxa"/>
          </w:tcPr>
          <w:p w14:paraId="1814CE36" w14:textId="77777777" w:rsidR="00045715" w:rsidRPr="00335CCC" w:rsidRDefault="00045715" w:rsidP="0004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37AA9B" w14:textId="77777777" w:rsidR="00045715" w:rsidRPr="00335CCC" w:rsidRDefault="00045715" w:rsidP="0004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7F98F6F6" w14:textId="77777777" w:rsidR="00045715" w:rsidRPr="00335CCC" w:rsidRDefault="00045715" w:rsidP="0004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4748E9" w14:textId="77777777" w:rsidR="00045715" w:rsidRPr="00335CCC" w:rsidRDefault="00EB483A" w:rsidP="00EB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C4CAC5" w14:textId="77777777" w:rsidR="00045715" w:rsidRPr="00335CCC" w:rsidRDefault="00045715" w:rsidP="0004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A39CEB" w14:textId="77777777" w:rsidR="00045715" w:rsidRPr="00335CCC" w:rsidRDefault="00045715" w:rsidP="0004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45715" w:rsidRPr="00295625" w14:paraId="18AC877E" w14:textId="77777777" w:rsidTr="00B2241E">
        <w:tc>
          <w:tcPr>
            <w:tcW w:w="4410" w:type="dxa"/>
          </w:tcPr>
          <w:p w14:paraId="57D5BEC7" w14:textId="77777777" w:rsidR="00045715" w:rsidRPr="00295625" w:rsidRDefault="00045715" w:rsidP="0004571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56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04B009" w14:textId="77777777" w:rsidR="00045715" w:rsidRPr="00295625" w:rsidRDefault="00953992" w:rsidP="0004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8,58</w:t>
            </w:r>
            <w:r w:rsidR="0095741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4E217A5" w14:textId="77777777" w:rsidR="00045715" w:rsidRPr="00295625" w:rsidRDefault="00045715" w:rsidP="0004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B1EEA2" w14:textId="77777777" w:rsidR="00045715" w:rsidRPr="00295625" w:rsidRDefault="00045715" w:rsidP="0004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7,290</w:t>
            </w:r>
          </w:p>
        </w:tc>
        <w:tc>
          <w:tcPr>
            <w:tcW w:w="270" w:type="dxa"/>
          </w:tcPr>
          <w:p w14:paraId="451C8096" w14:textId="77777777" w:rsidR="00045715" w:rsidRPr="00295625" w:rsidRDefault="00045715" w:rsidP="0004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7DDC1F" w14:textId="77777777" w:rsidR="00045715" w:rsidRPr="00295625" w:rsidRDefault="00045715" w:rsidP="0004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</w:t>
            </w:r>
            <w:r w:rsidR="00251CA0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270" w:type="dxa"/>
          </w:tcPr>
          <w:p w14:paraId="04729092" w14:textId="77777777" w:rsidR="00045715" w:rsidRPr="00295625" w:rsidRDefault="00045715" w:rsidP="0004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20D588" w14:textId="77777777" w:rsidR="00045715" w:rsidRPr="00295625" w:rsidRDefault="00045715" w:rsidP="0004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52,394</w:t>
            </w:r>
          </w:p>
        </w:tc>
      </w:tr>
    </w:tbl>
    <w:p w14:paraId="2DD6B262" w14:textId="77777777" w:rsidR="00587B3B" w:rsidRDefault="00587B3B" w:rsidP="00A515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jc w:val="both"/>
        <w:rPr>
          <w:rFonts w:ascii="Angsana New" w:hAnsi="Angsana New"/>
          <w:sz w:val="10"/>
          <w:szCs w:val="10"/>
        </w:rPr>
      </w:pPr>
    </w:p>
    <w:p w14:paraId="208629A1" w14:textId="77777777" w:rsidR="00587B3B" w:rsidRDefault="00587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990"/>
        <w:gridCol w:w="270"/>
        <w:gridCol w:w="990"/>
      </w:tblGrid>
      <w:tr w:rsidR="00201AAE" w:rsidRPr="00BE68CC" w14:paraId="53127A3E" w14:textId="77777777" w:rsidTr="00B2241E">
        <w:tc>
          <w:tcPr>
            <w:tcW w:w="4410" w:type="dxa"/>
          </w:tcPr>
          <w:p w14:paraId="55F7B8AA" w14:textId="77777777" w:rsidR="00201AAE" w:rsidRPr="00BE68CC" w:rsidRDefault="00201AAE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" w:name="_Hlk14962937"/>
          </w:p>
        </w:tc>
        <w:tc>
          <w:tcPr>
            <w:tcW w:w="4770" w:type="dxa"/>
            <w:gridSpan w:val="7"/>
          </w:tcPr>
          <w:p w14:paraId="1B742DEC" w14:textId="77777777" w:rsidR="00201AAE" w:rsidRPr="00BE68CC" w:rsidRDefault="00201AAE" w:rsidP="007C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1A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01AAE" w:rsidRPr="009566C2" w14:paraId="3726490D" w14:textId="77777777" w:rsidTr="00B2241E">
        <w:tc>
          <w:tcPr>
            <w:tcW w:w="4410" w:type="dxa"/>
          </w:tcPr>
          <w:p w14:paraId="06E88F9E" w14:textId="77777777" w:rsidR="00201AAE" w:rsidRPr="00BE68CC" w:rsidRDefault="00201AAE" w:rsidP="00201AAE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22DA53E0" w14:textId="77777777" w:rsidR="00201AAE" w:rsidRPr="00201AAE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CD08A0C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1A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74CC7BF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797DEFA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851E892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541B61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AAB3920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BB2EC7" w14:textId="77777777" w:rsidR="00201AAE" w:rsidRPr="00201AAE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8FE844C" w14:textId="77777777" w:rsidR="00201AAE" w:rsidRPr="000564C9" w:rsidRDefault="00E64D4A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01AAE" w:rsidRPr="009566C2" w14:paraId="47080A52" w14:textId="77777777" w:rsidTr="00B2241E">
        <w:tc>
          <w:tcPr>
            <w:tcW w:w="4410" w:type="dxa"/>
          </w:tcPr>
          <w:p w14:paraId="52CD51B6" w14:textId="77777777" w:rsidR="00201AAE" w:rsidRPr="00322DAB" w:rsidRDefault="00322DAB" w:rsidP="00201AAE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2DAB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29C492BA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4C9">
              <w:rPr>
                <w:rFonts w:ascii="Angsana New" w:hAnsi="Angsana New"/>
                <w:sz w:val="30"/>
                <w:szCs w:val="30"/>
              </w:rPr>
              <w:t>256</w:t>
            </w:r>
            <w:r w:rsidR="00E64D4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53DBAB7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C30F3D1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D068426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087CDF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6AB5367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AB4878" w14:textId="77777777" w:rsidR="00201AAE" w:rsidRPr="000564C9" w:rsidRDefault="00201AAE" w:rsidP="00201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64C9">
              <w:rPr>
                <w:rFonts w:ascii="Angsana New" w:hAnsi="Angsana New"/>
                <w:sz w:val="30"/>
                <w:szCs w:val="30"/>
              </w:rPr>
              <w:t>256</w:t>
            </w:r>
            <w:r w:rsidR="00E64D4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01AAE" w:rsidRPr="009566C2" w14:paraId="335D3389" w14:textId="77777777" w:rsidTr="00B2241E">
        <w:tc>
          <w:tcPr>
            <w:tcW w:w="4410" w:type="dxa"/>
          </w:tcPr>
          <w:p w14:paraId="1A80C6D4" w14:textId="77777777" w:rsidR="00201AAE" w:rsidRPr="00BE68CC" w:rsidRDefault="00201AAE" w:rsidP="00201AA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9588117" w14:textId="77777777" w:rsidR="00201AAE" w:rsidRPr="009566C2" w:rsidRDefault="00201AAE" w:rsidP="00201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56B5" w:rsidRPr="00EE464F" w14:paraId="34391B70" w14:textId="77777777" w:rsidTr="00B2241E">
        <w:tc>
          <w:tcPr>
            <w:tcW w:w="4410" w:type="dxa"/>
          </w:tcPr>
          <w:p w14:paraId="198EE2FE" w14:textId="77777777" w:rsidR="00CA56B5" w:rsidRPr="00FC21AB" w:rsidRDefault="00CA56B5" w:rsidP="00CA56B5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21A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19A6E40C" w14:textId="77777777" w:rsidR="00CA56B5" w:rsidRPr="0020069D" w:rsidRDefault="00CA56B5" w:rsidP="00CA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3287558F" w14:textId="77777777" w:rsidR="00CA56B5" w:rsidRPr="0020069D" w:rsidRDefault="00CA56B5" w:rsidP="00CA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CEA2771" w14:textId="77777777" w:rsidR="00CA56B5" w:rsidRPr="00335CCC" w:rsidRDefault="00CA56B5" w:rsidP="00CA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F7E163" w14:textId="77777777" w:rsidR="00CA56B5" w:rsidRPr="009566C2" w:rsidRDefault="00CA56B5" w:rsidP="00CA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8E4371" w14:textId="77777777" w:rsidR="00CA56B5" w:rsidRPr="00335CCC" w:rsidRDefault="00CA56B5" w:rsidP="00CA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BE33E5" w14:textId="77777777" w:rsidR="00CA56B5" w:rsidRPr="009566C2" w:rsidRDefault="00CA56B5" w:rsidP="00CA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D9BD1E" w14:textId="77777777" w:rsidR="00CA56B5" w:rsidRPr="0020069D" w:rsidRDefault="00CA56B5" w:rsidP="00CA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CA56B5" w:rsidRPr="00FF2134" w14:paraId="085A741C" w14:textId="77777777" w:rsidTr="00B2241E">
        <w:trPr>
          <w:trHeight w:val="119"/>
        </w:trPr>
        <w:tc>
          <w:tcPr>
            <w:tcW w:w="4410" w:type="dxa"/>
          </w:tcPr>
          <w:p w14:paraId="0DDE74FA" w14:textId="77777777" w:rsidR="00CA56B5" w:rsidRPr="00BE68CC" w:rsidRDefault="00CA56B5" w:rsidP="00CA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A3A53C4" w14:textId="77777777" w:rsidR="00CA56B5" w:rsidRPr="00FF2134" w:rsidRDefault="00CA56B5" w:rsidP="00CA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1AAC61D8" w14:textId="77777777" w:rsidR="00CA56B5" w:rsidRPr="00FF2134" w:rsidRDefault="00CA56B5" w:rsidP="00CA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2325490" w14:textId="77777777" w:rsidR="00CA56B5" w:rsidRPr="00FF2134" w:rsidRDefault="00CA56B5" w:rsidP="00CA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E301E3" w14:textId="77777777" w:rsidR="00CA56B5" w:rsidRPr="00FF2134" w:rsidRDefault="00CA56B5" w:rsidP="00CA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CC38AF" w14:textId="77777777" w:rsidR="00CA56B5" w:rsidRPr="00FF2134" w:rsidRDefault="00CA56B5" w:rsidP="00CA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A75588" w14:textId="77777777" w:rsidR="00CA56B5" w:rsidRPr="00FF2134" w:rsidRDefault="00CA56B5" w:rsidP="00CA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8938F3" w14:textId="77777777" w:rsidR="00CA56B5" w:rsidRPr="00FF2134" w:rsidRDefault="00CA56B5" w:rsidP="00CA5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112501A2" w14:textId="77777777" w:rsidR="005500B8" w:rsidRPr="00322DAB" w:rsidRDefault="005500B8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1062"/>
        <w:gridCol w:w="270"/>
        <w:gridCol w:w="992"/>
      </w:tblGrid>
      <w:tr w:rsidR="00201AAE" w:rsidRPr="00BE68CC" w14:paraId="15951454" w14:textId="77777777" w:rsidTr="00B2241E">
        <w:tc>
          <w:tcPr>
            <w:tcW w:w="4410" w:type="dxa"/>
          </w:tcPr>
          <w:p w14:paraId="53BC7051" w14:textId="77777777" w:rsidR="00201AAE" w:rsidRPr="00BE68CC" w:rsidRDefault="001A3E5B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sz w:val="16"/>
                <w:szCs w:val="16"/>
              </w:rPr>
              <w:br w:type="page"/>
            </w:r>
            <w:r>
              <w:rPr>
                <w:rFonts w:ascii="Angsana New" w:hAnsi="Angsana New"/>
                <w:sz w:val="16"/>
                <w:szCs w:val="16"/>
              </w:rPr>
              <w:br w:type="page"/>
            </w:r>
          </w:p>
        </w:tc>
        <w:tc>
          <w:tcPr>
            <w:tcW w:w="4844" w:type="dxa"/>
            <w:gridSpan w:val="7"/>
          </w:tcPr>
          <w:p w14:paraId="7F2DA80E" w14:textId="77777777" w:rsidR="00201AAE" w:rsidRPr="00BE68CC" w:rsidRDefault="00201AAE" w:rsidP="0005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1A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D4A" w:rsidRPr="00201AAE" w14:paraId="0B8EDF0C" w14:textId="77777777" w:rsidTr="00B2241E">
        <w:tc>
          <w:tcPr>
            <w:tcW w:w="4410" w:type="dxa"/>
          </w:tcPr>
          <w:p w14:paraId="13399C15" w14:textId="77777777" w:rsidR="00E64D4A" w:rsidRPr="00BE68CC" w:rsidRDefault="00E64D4A" w:rsidP="00E64D4A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242582A2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E1152BF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1A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9A057AF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750966F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9A81391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0036316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CFD32C8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8922329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95BA327" w14:textId="77777777" w:rsidR="00E64D4A" w:rsidRPr="000564C9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E64D4A" w:rsidRPr="00201AAE" w14:paraId="361A5F8B" w14:textId="77777777" w:rsidTr="00B2241E">
        <w:tc>
          <w:tcPr>
            <w:tcW w:w="4410" w:type="dxa"/>
          </w:tcPr>
          <w:p w14:paraId="030F749A" w14:textId="77777777" w:rsidR="00E64D4A" w:rsidRPr="00BE68CC" w:rsidRDefault="00360597" w:rsidP="00E64D4A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22DAB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02F8F5FD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401ADAD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F708A40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B74AB97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5E7A0E3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21406EC" w14:textId="77777777" w:rsidR="00E64D4A" w:rsidRPr="00201AAE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55A5923" w14:textId="77777777" w:rsidR="00E64D4A" w:rsidRPr="000564C9" w:rsidRDefault="00E64D4A" w:rsidP="00E6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64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01AAE" w:rsidRPr="009566C2" w14:paraId="1593B976" w14:textId="77777777" w:rsidTr="00B2241E">
        <w:tc>
          <w:tcPr>
            <w:tcW w:w="4410" w:type="dxa"/>
          </w:tcPr>
          <w:p w14:paraId="2CD02A71" w14:textId="77777777" w:rsidR="00201AAE" w:rsidRPr="00BE68CC" w:rsidRDefault="00201AAE" w:rsidP="000564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4" w:type="dxa"/>
            <w:gridSpan w:val="7"/>
          </w:tcPr>
          <w:p w14:paraId="48F90DD0" w14:textId="77777777" w:rsidR="00201AAE" w:rsidRPr="009566C2" w:rsidRDefault="00201AAE" w:rsidP="00056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0F0D" w:rsidRPr="009566C2" w14:paraId="2D1E4368" w14:textId="77777777" w:rsidTr="00B2241E">
        <w:tc>
          <w:tcPr>
            <w:tcW w:w="4410" w:type="dxa"/>
          </w:tcPr>
          <w:p w14:paraId="5F3E8FA0" w14:textId="77777777" w:rsidR="006E0F0D" w:rsidRPr="00335CCC" w:rsidRDefault="006E0F0D" w:rsidP="006E0F0D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7E18C9F5" w14:textId="77777777" w:rsidR="006E0F0D" w:rsidRPr="0020069D" w:rsidRDefault="006E0F0D" w:rsidP="006E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14:paraId="1808BE3B" w14:textId="77777777" w:rsidR="006E0F0D" w:rsidRPr="0020069D" w:rsidRDefault="006E0F0D" w:rsidP="006E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276AB96" w14:textId="77777777" w:rsidR="006E0F0D" w:rsidRPr="0020069D" w:rsidRDefault="006E0F0D" w:rsidP="006E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14:paraId="3DA15E47" w14:textId="77777777" w:rsidR="006E0F0D" w:rsidRPr="009566C2" w:rsidRDefault="006E0F0D" w:rsidP="006E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2AA99E3" w14:textId="77777777" w:rsidR="006E0F0D" w:rsidRPr="0020069D" w:rsidRDefault="006E0F0D" w:rsidP="006E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(220,000)</w:t>
            </w:r>
          </w:p>
        </w:tc>
        <w:tc>
          <w:tcPr>
            <w:tcW w:w="270" w:type="dxa"/>
          </w:tcPr>
          <w:p w14:paraId="15DEA057" w14:textId="77777777" w:rsidR="006E0F0D" w:rsidRPr="009566C2" w:rsidRDefault="006E0F0D" w:rsidP="006E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8B9DB49" w14:textId="77777777" w:rsidR="006E0F0D" w:rsidRPr="0020069D" w:rsidRDefault="006E0F0D" w:rsidP="006E0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</w:tr>
      <w:tr w:rsidR="003B5A2E" w:rsidRPr="009566C2" w14:paraId="50C7D248" w14:textId="77777777" w:rsidTr="00B2241E">
        <w:tc>
          <w:tcPr>
            <w:tcW w:w="4410" w:type="dxa"/>
          </w:tcPr>
          <w:p w14:paraId="7D0CB5FC" w14:textId="77777777" w:rsidR="003B5A2E" w:rsidRPr="00335CCC" w:rsidRDefault="003B5A2E" w:rsidP="003B5A2E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6BAE7024" w14:textId="77777777" w:rsidR="003B5A2E" w:rsidRPr="0020069D" w:rsidRDefault="003B5A2E" w:rsidP="003B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1E110EFD" w14:textId="77777777" w:rsidR="003B5A2E" w:rsidRPr="0020069D" w:rsidRDefault="003B5A2E" w:rsidP="003B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F78C7C5" w14:textId="77777777" w:rsidR="003B5A2E" w:rsidRPr="00335CCC" w:rsidRDefault="003B5A2E" w:rsidP="003B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948B76" w14:textId="77777777" w:rsidR="003B5A2E" w:rsidRPr="009566C2" w:rsidRDefault="003B5A2E" w:rsidP="003B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8B6FEDE" w14:textId="77777777" w:rsidR="003B5A2E" w:rsidRPr="00335CCC" w:rsidRDefault="003B5A2E" w:rsidP="003B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5C4BAF" w14:textId="77777777" w:rsidR="003B5A2E" w:rsidRPr="009566C2" w:rsidRDefault="003B5A2E" w:rsidP="003B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2D06BE4" w14:textId="77777777" w:rsidR="003B5A2E" w:rsidRPr="0020069D" w:rsidRDefault="003B5A2E" w:rsidP="003B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3B5A2E" w:rsidRPr="00FF2134" w14:paraId="599702A3" w14:textId="77777777" w:rsidTr="00B2241E">
        <w:trPr>
          <w:trHeight w:val="119"/>
        </w:trPr>
        <w:tc>
          <w:tcPr>
            <w:tcW w:w="4410" w:type="dxa"/>
          </w:tcPr>
          <w:p w14:paraId="1CDB06CD" w14:textId="77777777" w:rsidR="003B5A2E" w:rsidRPr="00BE68CC" w:rsidRDefault="003B5A2E" w:rsidP="003B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9A09681" w14:textId="77777777" w:rsidR="003B5A2E" w:rsidRPr="00FF2134" w:rsidRDefault="003B5A2E" w:rsidP="003B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420,000</w:t>
            </w:r>
          </w:p>
        </w:tc>
        <w:tc>
          <w:tcPr>
            <w:tcW w:w="270" w:type="dxa"/>
          </w:tcPr>
          <w:p w14:paraId="40BA96E6" w14:textId="77777777" w:rsidR="003B5A2E" w:rsidRPr="00FF2134" w:rsidRDefault="003B5A2E" w:rsidP="003B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13BCCB2" w14:textId="77777777" w:rsidR="003B5A2E" w:rsidRPr="004B474B" w:rsidRDefault="003B5A2E" w:rsidP="003B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74B">
              <w:rPr>
                <w:rFonts w:ascii="Angsana New" w:hAnsi="Angsana New"/>
                <w:b/>
                <w:bCs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14:paraId="7E28AC04" w14:textId="77777777" w:rsidR="003B5A2E" w:rsidRPr="009566C2" w:rsidRDefault="003B5A2E" w:rsidP="003B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95C101C" w14:textId="77777777" w:rsidR="003B5A2E" w:rsidRPr="004B474B" w:rsidRDefault="003B5A2E" w:rsidP="003B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74B">
              <w:rPr>
                <w:rFonts w:ascii="Angsana New" w:hAnsi="Angsana New"/>
                <w:b/>
                <w:bCs/>
                <w:sz w:val="30"/>
                <w:szCs w:val="30"/>
              </w:rPr>
              <w:t>(220,000)</w:t>
            </w:r>
          </w:p>
        </w:tc>
        <w:tc>
          <w:tcPr>
            <w:tcW w:w="270" w:type="dxa"/>
          </w:tcPr>
          <w:p w14:paraId="5BE2E959" w14:textId="77777777" w:rsidR="003B5A2E" w:rsidRPr="00FF2134" w:rsidRDefault="003B5A2E" w:rsidP="003B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B1ED9D1" w14:textId="77777777" w:rsidR="003B5A2E" w:rsidRPr="00FF2134" w:rsidRDefault="003B5A2E" w:rsidP="003B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420,000</w:t>
            </w:r>
          </w:p>
        </w:tc>
      </w:tr>
      <w:bookmarkEnd w:id="3"/>
    </w:tbl>
    <w:p w14:paraId="114D0DA5" w14:textId="77777777" w:rsidR="00363A25" w:rsidRPr="00363A25" w:rsidRDefault="00363A25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54113208" w14:textId="77777777" w:rsidR="00910BE3" w:rsidRDefault="00D82ADE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2178F">
        <w:rPr>
          <w:rFonts w:ascii="Angsana New" w:hAnsi="Angsana New"/>
          <w:sz w:val="30"/>
          <w:szCs w:val="30"/>
          <w:cs/>
          <w:lang w:val="th-TH"/>
        </w:rPr>
        <w:t>เงินให้กู้ย</w:t>
      </w:r>
      <w:r w:rsidR="00EB04F2">
        <w:rPr>
          <w:rFonts w:ascii="Angsana New" w:hAnsi="Angsana New"/>
          <w:sz w:val="30"/>
          <w:szCs w:val="30"/>
          <w:cs/>
          <w:lang w:val="th-TH"/>
        </w:rPr>
        <w:t>ืมระยะสั้นแก่บริษัทที่เกี่ยวข้อง</w:t>
      </w:r>
      <w:r w:rsidRPr="0062178F">
        <w:rPr>
          <w:rFonts w:ascii="Angsana New" w:hAnsi="Angsana New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62178F">
        <w:rPr>
          <w:rFonts w:ascii="Angsana New" w:hAnsi="Angsana New"/>
          <w:sz w:val="30"/>
          <w:szCs w:val="30"/>
        </w:rPr>
        <w:t xml:space="preserve"> (Money Market Rate)</w:t>
      </w:r>
      <w:r w:rsidRPr="0062178F">
        <w:rPr>
          <w:rFonts w:ascii="Angsana New" w:hAnsi="Angsana New"/>
          <w:sz w:val="30"/>
          <w:szCs w:val="30"/>
          <w:cs/>
          <w:lang w:val="th-TH"/>
        </w:rPr>
        <w:t xml:space="preserve"> ต่อปี</w:t>
      </w:r>
    </w:p>
    <w:p w14:paraId="32B93480" w14:textId="77777777" w:rsidR="00363A25" w:rsidRPr="00363A25" w:rsidRDefault="00363A25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990"/>
        <w:gridCol w:w="270"/>
        <w:gridCol w:w="990"/>
      </w:tblGrid>
      <w:tr w:rsidR="00B217C6" w:rsidRPr="009566C2" w14:paraId="0FDE10A4" w14:textId="77777777" w:rsidTr="009257A9">
        <w:trPr>
          <w:tblHeader/>
        </w:trPr>
        <w:tc>
          <w:tcPr>
            <w:tcW w:w="4410" w:type="dxa"/>
          </w:tcPr>
          <w:p w14:paraId="061FD2F1" w14:textId="77777777" w:rsidR="00B217C6" w:rsidRPr="009566C2" w:rsidRDefault="00910BE3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2250" w:type="dxa"/>
            <w:gridSpan w:val="3"/>
          </w:tcPr>
          <w:p w14:paraId="0DEC231F" w14:textId="77777777" w:rsidR="00B217C6" w:rsidRPr="009566C2" w:rsidRDefault="00B217C6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0C1F40" w14:textId="77777777" w:rsidR="00B217C6" w:rsidRPr="009566C2" w:rsidRDefault="00B217C6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7179C8F" w14:textId="77777777" w:rsidR="00B217C6" w:rsidRPr="009566C2" w:rsidRDefault="00B217C6" w:rsidP="005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57C6" w:rsidRPr="009566C2" w14:paraId="4B87A51F" w14:textId="77777777" w:rsidTr="009257A9">
        <w:trPr>
          <w:tblHeader/>
        </w:trPr>
        <w:tc>
          <w:tcPr>
            <w:tcW w:w="4410" w:type="dxa"/>
          </w:tcPr>
          <w:p w14:paraId="55310C43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B05861" w14:textId="77777777" w:rsidR="009857C6" w:rsidRPr="009566C2" w:rsidRDefault="009257A9" w:rsidP="0098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93B6C9C" w14:textId="77777777" w:rsidR="009857C6" w:rsidRPr="009566C2" w:rsidRDefault="009857C6" w:rsidP="0098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7C281AD" w14:textId="77777777" w:rsidR="009857C6" w:rsidRPr="009566C2" w:rsidRDefault="009257A9" w:rsidP="0098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857C6"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BF59DFD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8BAF270" w14:textId="77777777" w:rsidR="009857C6" w:rsidRPr="009566C2" w:rsidRDefault="009257A9" w:rsidP="0098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46F39285" w14:textId="77777777" w:rsidR="009857C6" w:rsidRPr="009566C2" w:rsidRDefault="009857C6" w:rsidP="0098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8DE5F" w14:textId="77777777" w:rsidR="009857C6" w:rsidRPr="009566C2" w:rsidRDefault="009257A9" w:rsidP="009857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857C6"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857C6" w:rsidRPr="009566C2" w14:paraId="206F213F" w14:textId="77777777" w:rsidTr="009257A9">
        <w:trPr>
          <w:tblHeader/>
        </w:trPr>
        <w:tc>
          <w:tcPr>
            <w:tcW w:w="4410" w:type="dxa"/>
          </w:tcPr>
          <w:p w14:paraId="2DD68276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1957A76F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 w:rsidR="009257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2BF1A80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8687DCA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257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BAE6754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CBEDD27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 w:rsidR="009257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3700A1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FE3B3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257A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857C6" w:rsidRPr="009566C2" w14:paraId="50E967D7" w14:textId="77777777" w:rsidTr="009257A9">
        <w:trPr>
          <w:tblHeader/>
        </w:trPr>
        <w:tc>
          <w:tcPr>
            <w:tcW w:w="4410" w:type="dxa"/>
          </w:tcPr>
          <w:p w14:paraId="625B31D8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F942201" w14:textId="77777777" w:rsidR="009857C6" w:rsidRPr="009566C2" w:rsidRDefault="009857C6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2083" w:rsidRPr="009566C2" w14:paraId="5A51A385" w14:textId="77777777" w:rsidTr="009257A9">
        <w:trPr>
          <w:tblHeader/>
        </w:trPr>
        <w:tc>
          <w:tcPr>
            <w:tcW w:w="4410" w:type="dxa"/>
          </w:tcPr>
          <w:p w14:paraId="25417707" w14:textId="77777777" w:rsidR="00562083" w:rsidRPr="009566C2" w:rsidRDefault="00562083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68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70" w:type="dxa"/>
            <w:gridSpan w:val="7"/>
          </w:tcPr>
          <w:p w14:paraId="5B800BCD" w14:textId="77777777" w:rsidR="00562083" w:rsidRPr="009566C2" w:rsidRDefault="00562083" w:rsidP="0098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F2548" w:rsidRPr="009566C2" w14:paraId="578E8F01" w14:textId="77777777" w:rsidTr="00020DA6">
        <w:tc>
          <w:tcPr>
            <w:tcW w:w="4410" w:type="dxa"/>
          </w:tcPr>
          <w:p w14:paraId="08FAFC50" w14:textId="77777777" w:rsidR="002F2548" w:rsidRPr="00C3462B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462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08" w:type="dxa"/>
            <w:vAlign w:val="bottom"/>
          </w:tcPr>
          <w:p w14:paraId="1FAE381F" w14:textId="77777777" w:rsidR="002F2548" w:rsidRPr="00A67F9F" w:rsidRDefault="001F07DF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1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ABB36F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4B0F8FAD" w14:textId="77777777" w:rsidR="002F2548" w:rsidRPr="00821A59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21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07BE7C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235E55" w14:textId="77777777" w:rsidR="002F2548" w:rsidRPr="00335CCC" w:rsidRDefault="0030433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  <w:tc>
          <w:tcPr>
            <w:tcW w:w="270" w:type="dxa"/>
            <w:vAlign w:val="bottom"/>
          </w:tcPr>
          <w:p w14:paraId="02E6C111" w14:textId="77777777" w:rsidR="002F2548" w:rsidRPr="0026157C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896903" w14:textId="77777777" w:rsidR="002F2548" w:rsidRPr="00553296" w:rsidRDefault="002F2548" w:rsidP="002F2548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8,060</w:t>
            </w:r>
          </w:p>
        </w:tc>
      </w:tr>
      <w:tr w:rsidR="002F2548" w:rsidRPr="009566C2" w14:paraId="6BE1128E" w14:textId="77777777" w:rsidTr="00020DA6">
        <w:tc>
          <w:tcPr>
            <w:tcW w:w="4410" w:type="dxa"/>
          </w:tcPr>
          <w:p w14:paraId="1310EDF6" w14:textId="77777777" w:rsidR="002F2548" w:rsidRPr="00C3462B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3462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vAlign w:val="bottom"/>
          </w:tcPr>
          <w:p w14:paraId="0B85AC9E" w14:textId="77777777" w:rsidR="002F2548" w:rsidRPr="00A67F9F" w:rsidRDefault="00384967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9,122</w:t>
            </w:r>
          </w:p>
        </w:tc>
        <w:tc>
          <w:tcPr>
            <w:tcW w:w="270" w:type="dxa"/>
            <w:vAlign w:val="bottom"/>
          </w:tcPr>
          <w:p w14:paraId="223BF05C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7080AD6B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10,258</w:t>
            </w:r>
          </w:p>
        </w:tc>
        <w:tc>
          <w:tcPr>
            <w:tcW w:w="270" w:type="dxa"/>
            <w:vAlign w:val="bottom"/>
          </w:tcPr>
          <w:p w14:paraId="1389E453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0900C5" w14:textId="77777777" w:rsidR="002F2548" w:rsidRPr="00335CCC" w:rsidRDefault="0030433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6F5D61" w14:textId="77777777" w:rsidR="002F2548" w:rsidRPr="0026157C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5E4DF1" w14:textId="77777777" w:rsidR="002F2548" w:rsidRPr="00C664CA" w:rsidRDefault="002F2548" w:rsidP="002F254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2548" w:rsidRPr="009566C2" w14:paraId="0FEBE104" w14:textId="77777777" w:rsidTr="00020DA6">
        <w:tc>
          <w:tcPr>
            <w:tcW w:w="4410" w:type="dxa"/>
          </w:tcPr>
          <w:p w14:paraId="3491C31A" w14:textId="77777777" w:rsidR="002F2548" w:rsidRPr="00E71FE0" w:rsidRDefault="002F2548" w:rsidP="002F254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1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69D7A" w14:textId="77777777" w:rsidR="002F2548" w:rsidRPr="00E71FE0" w:rsidRDefault="00384967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9,122</w:t>
            </w:r>
          </w:p>
        </w:tc>
        <w:tc>
          <w:tcPr>
            <w:tcW w:w="270" w:type="dxa"/>
            <w:vAlign w:val="bottom"/>
          </w:tcPr>
          <w:p w14:paraId="4E0433C7" w14:textId="77777777" w:rsidR="002F2548" w:rsidRPr="00E71FE0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326B2" w14:textId="77777777" w:rsidR="002F2548" w:rsidRPr="00E07E35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E35">
              <w:rPr>
                <w:rFonts w:ascii="Angsana New" w:hAnsi="Angsana New"/>
                <w:b/>
                <w:bCs/>
                <w:sz w:val="30"/>
                <w:szCs w:val="30"/>
              </w:rPr>
              <w:t>10,258</w:t>
            </w:r>
          </w:p>
        </w:tc>
        <w:tc>
          <w:tcPr>
            <w:tcW w:w="270" w:type="dxa"/>
            <w:vAlign w:val="bottom"/>
          </w:tcPr>
          <w:p w14:paraId="3530467E" w14:textId="77777777" w:rsidR="002F2548" w:rsidRPr="00B0588D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0D22B9" w14:textId="77777777" w:rsidR="002F2548" w:rsidRPr="0026157C" w:rsidRDefault="0030433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1,924</w:t>
            </w:r>
          </w:p>
        </w:tc>
        <w:tc>
          <w:tcPr>
            <w:tcW w:w="270" w:type="dxa"/>
            <w:vAlign w:val="bottom"/>
          </w:tcPr>
          <w:p w14:paraId="4AF9C99B" w14:textId="77777777" w:rsidR="002F2548" w:rsidRPr="0026157C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81433" w14:textId="77777777" w:rsidR="002F2548" w:rsidRPr="003C7656" w:rsidRDefault="002F2548" w:rsidP="002F254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8,060</w:t>
            </w:r>
          </w:p>
        </w:tc>
      </w:tr>
      <w:tr w:rsidR="00562083" w:rsidRPr="00562083" w14:paraId="10BDFDED" w14:textId="77777777" w:rsidTr="00120611">
        <w:tc>
          <w:tcPr>
            <w:tcW w:w="4410" w:type="dxa"/>
          </w:tcPr>
          <w:p w14:paraId="67240CED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D10BBF5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6079A5E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5CB9E56F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2A3B2A2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08CC7D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599B6DF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094C39" w14:textId="77777777" w:rsidR="00562083" w:rsidRPr="00562083" w:rsidRDefault="00562083" w:rsidP="00562083">
            <w:pPr>
              <w:rPr>
                <w:rFonts w:asciiTheme="majorBidi" w:hAnsiTheme="majorBidi" w:cstheme="majorBidi"/>
              </w:rPr>
            </w:pPr>
          </w:p>
        </w:tc>
      </w:tr>
      <w:tr w:rsidR="003A7AF1" w:rsidRPr="009566C2" w14:paraId="3BBB982D" w14:textId="77777777" w:rsidTr="00B2241E">
        <w:tc>
          <w:tcPr>
            <w:tcW w:w="4410" w:type="dxa"/>
          </w:tcPr>
          <w:p w14:paraId="63C3310E" w14:textId="77777777" w:rsidR="003A7AF1" w:rsidRPr="00E71FE0" w:rsidRDefault="003A7AF1" w:rsidP="003A7AF1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68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3DDC9F" w14:textId="77777777" w:rsidR="003A7AF1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45A73D" w14:textId="77777777" w:rsidR="003A7AF1" w:rsidRPr="00E71FE0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D2DA314" w14:textId="77777777" w:rsidR="003A7AF1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D620E3" w14:textId="77777777" w:rsidR="003A7AF1" w:rsidRPr="00B0588D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B89083" w14:textId="77777777" w:rsidR="003A7AF1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8CC8BB" w14:textId="77777777" w:rsidR="003A7AF1" w:rsidRPr="0026157C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FD914B" w14:textId="77777777" w:rsidR="003A7AF1" w:rsidRPr="0026157C" w:rsidRDefault="003A7AF1" w:rsidP="003A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F2548" w:rsidRPr="009566C2" w14:paraId="238A14E8" w14:textId="77777777" w:rsidTr="00B2241E">
        <w:tc>
          <w:tcPr>
            <w:tcW w:w="4410" w:type="dxa"/>
          </w:tcPr>
          <w:p w14:paraId="26C9DD73" w14:textId="77777777" w:rsidR="002F2548" w:rsidRPr="00AD2160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216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shd w:val="clear" w:color="auto" w:fill="auto"/>
          </w:tcPr>
          <w:p w14:paraId="29415C38" w14:textId="77777777" w:rsidR="002F2548" w:rsidRPr="00C664CA" w:rsidRDefault="00A772F2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BA935" w14:textId="77777777" w:rsidR="002F2548" w:rsidRPr="00C664CA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217406D" w14:textId="77777777" w:rsidR="002F2548" w:rsidRPr="00E07E35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0F7E33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6933E2" w14:textId="77777777" w:rsidR="002F2548" w:rsidRPr="008C1DDB" w:rsidRDefault="008C1DDB" w:rsidP="00D7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C1DDB">
              <w:rPr>
                <w:rFonts w:ascii="Angsana New" w:hAnsi="Angsana New"/>
                <w:sz w:val="30"/>
                <w:szCs w:val="30"/>
              </w:rPr>
              <w:t>5</w:t>
            </w:r>
            <w:r w:rsidR="00A510E6" w:rsidRPr="008C1DDB">
              <w:rPr>
                <w:rFonts w:ascii="Angsana New" w:hAnsi="Angsana New"/>
                <w:sz w:val="30"/>
                <w:szCs w:val="30"/>
              </w:rPr>
              <w:t>,</w:t>
            </w:r>
            <w:r w:rsidRPr="008C1DDB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70F83845" w14:textId="77777777" w:rsidR="002F2548" w:rsidRPr="008C1DDB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D93A0BB" w14:textId="77777777" w:rsidR="002F2548" w:rsidRPr="0061210E" w:rsidRDefault="002F2548" w:rsidP="002F2548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0E">
              <w:rPr>
                <w:rFonts w:ascii="Angsana New" w:hAnsi="Angsana New"/>
                <w:sz w:val="30"/>
                <w:szCs w:val="30"/>
                <w:lang w:val="en-US" w:bidi="th-TH"/>
              </w:rPr>
              <w:t>5,6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</w:tr>
      <w:tr w:rsidR="002F2548" w:rsidRPr="009566C2" w14:paraId="44BA4F6D" w14:textId="77777777" w:rsidTr="00020DA6">
        <w:tc>
          <w:tcPr>
            <w:tcW w:w="4410" w:type="dxa"/>
          </w:tcPr>
          <w:p w14:paraId="0350BC36" w14:textId="77777777" w:rsidR="002F2548" w:rsidRPr="00AD2160" w:rsidRDefault="002F2548" w:rsidP="002F254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216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  <w:shd w:val="clear" w:color="auto" w:fill="auto"/>
          </w:tcPr>
          <w:p w14:paraId="4B51125F" w14:textId="77777777" w:rsidR="002F2548" w:rsidRPr="00C664CA" w:rsidRDefault="00A772F2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03AAD8B" w14:textId="77777777" w:rsidR="002F2548" w:rsidRPr="00C664CA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6206E9B" w14:textId="77777777" w:rsidR="002F2548" w:rsidRPr="00E07E35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7,539</w:t>
            </w:r>
          </w:p>
        </w:tc>
        <w:tc>
          <w:tcPr>
            <w:tcW w:w="270" w:type="dxa"/>
          </w:tcPr>
          <w:p w14:paraId="05402A99" w14:textId="77777777" w:rsidR="002F2548" w:rsidRPr="00C664CA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AEDBDE" w14:textId="77777777" w:rsidR="002F2548" w:rsidRPr="008C1DDB" w:rsidRDefault="001B381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C1DD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435948A" w14:textId="77777777" w:rsidR="002F2548" w:rsidRPr="00C664CA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903125" w14:textId="77777777" w:rsidR="002F2548" w:rsidRPr="0061210E" w:rsidRDefault="002F2548" w:rsidP="002F254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6121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2548" w:rsidRPr="009566C2" w14:paraId="2EF956C5" w14:textId="77777777" w:rsidTr="00020DA6">
        <w:tc>
          <w:tcPr>
            <w:tcW w:w="4410" w:type="dxa"/>
          </w:tcPr>
          <w:p w14:paraId="3A85F385" w14:textId="77777777" w:rsidR="002F2548" w:rsidRPr="00AD2160" w:rsidRDefault="002F2548" w:rsidP="002F254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216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shd w:val="clear" w:color="auto" w:fill="auto"/>
          </w:tcPr>
          <w:p w14:paraId="3FDC16E0" w14:textId="77777777" w:rsidR="002F2548" w:rsidRPr="00A33AF9" w:rsidRDefault="00A772F2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796655E1" w14:textId="77777777" w:rsidR="002F2548" w:rsidRPr="009566C2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5F99604" w14:textId="77777777" w:rsidR="002F2548" w:rsidRPr="00E07E35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FD0C44" w14:textId="77777777" w:rsidR="002F2548" w:rsidRPr="0075591B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CC6D5D" w14:textId="77777777" w:rsidR="002F2548" w:rsidRPr="008C1DDB" w:rsidRDefault="00920525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C1D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8C4867" w14:textId="77777777" w:rsidR="002F2548" w:rsidRPr="0075591B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C2530F" w14:textId="77777777" w:rsidR="002F2548" w:rsidRPr="0061210E" w:rsidRDefault="002F2548" w:rsidP="002F254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6121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2548" w:rsidRPr="009566C2" w14:paraId="2E9D2D3B" w14:textId="77777777" w:rsidTr="00020DA6">
        <w:tc>
          <w:tcPr>
            <w:tcW w:w="4410" w:type="dxa"/>
          </w:tcPr>
          <w:p w14:paraId="2E8281D5" w14:textId="77777777" w:rsidR="002F2548" w:rsidRPr="00AD2160" w:rsidRDefault="002F2548" w:rsidP="002F254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AD2160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FBBA00B" w14:textId="77777777" w:rsidR="002F2548" w:rsidRPr="00C664CA" w:rsidRDefault="00A772F2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70" w:type="dxa"/>
          </w:tcPr>
          <w:p w14:paraId="3BF7B3C4" w14:textId="77777777" w:rsidR="002F2548" w:rsidRPr="00C664CA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28B84404" w14:textId="77777777" w:rsidR="002F2548" w:rsidRPr="00E07E35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70" w:type="dxa"/>
          </w:tcPr>
          <w:p w14:paraId="401610D0" w14:textId="77777777" w:rsidR="002F2548" w:rsidRPr="00C664CA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8FE0B8" w14:textId="77777777" w:rsidR="002F2548" w:rsidRPr="008C1DDB" w:rsidRDefault="00B615DD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C1DDB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70" w:type="dxa"/>
          </w:tcPr>
          <w:p w14:paraId="0FACAE91" w14:textId="77777777" w:rsidR="002F2548" w:rsidRPr="00C664CA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EB19B3C" w14:textId="77777777" w:rsidR="002F2548" w:rsidRPr="0061210E" w:rsidRDefault="002F2548" w:rsidP="002F2548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0E">
              <w:rPr>
                <w:rFonts w:ascii="Angsana New" w:hAnsi="Angsana New"/>
                <w:sz w:val="30"/>
                <w:szCs w:val="30"/>
                <w:lang w:val="en-US" w:bidi="th-TH"/>
              </w:rPr>
              <w:t>1,739</w:t>
            </w:r>
          </w:p>
        </w:tc>
      </w:tr>
      <w:tr w:rsidR="002F2548" w:rsidRPr="009566C2" w14:paraId="7686DD8C" w14:textId="77777777" w:rsidTr="00B2241E">
        <w:tc>
          <w:tcPr>
            <w:tcW w:w="4410" w:type="dxa"/>
          </w:tcPr>
          <w:p w14:paraId="5EDD0194" w14:textId="77777777" w:rsidR="002F2548" w:rsidRPr="009566C2" w:rsidRDefault="002F2548" w:rsidP="002F2548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2801A" w14:textId="77777777" w:rsidR="002F2548" w:rsidRPr="00C664CA" w:rsidRDefault="00416EE3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1,85</w:t>
            </w:r>
            <w:r w:rsidR="000B287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2495085" w14:textId="77777777" w:rsidR="002F2548" w:rsidRPr="00C664CA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1A2C773" w14:textId="77777777" w:rsidR="002F2548" w:rsidRPr="00E07E35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E35">
              <w:rPr>
                <w:rFonts w:ascii="Angsana New" w:hAnsi="Angsana New"/>
                <w:b/>
                <w:bCs/>
                <w:sz w:val="30"/>
                <w:szCs w:val="30"/>
              </w:rPr>
              <w:t>9,3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7CCA450A" w14:textId="77777777" w:rsidR="002F2548" w:rsidRPr="00C664CA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C78EA9" w14:textId="77777777" w:rsidR="002F2548" w:rsidRPr="008C1DDB" w:rsidRDefault="008C1DDB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1DD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772F2" w:rsidRPr="008C1D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C1DDB">
              <w:rPr>
                <w:rFonts w:ascii="Angsana New" w:hAnsi="Angsana New"/>
                <w:b/>
                <w:bCs/>
                <w:sz w:val="30"/>
                <w:szCs w:val="30"/>
              </w:rPr>
              <w:t>507</w:t>
            </w:r>
          </w:p>
        </w:tc>
        <w:tc>
          <w:tcPr>
            <w:tcW w:w="270" w:type="dxa"/>
          </w:tcPr>
          <w:p w14:paraId="60B8D750" w14:textId="77777777" w:rsidR="002F2548" w:rsidRPr="00C664CA" w:rsidRDefault="002F2548" w:rsidP="002F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2903E3" w14:textId="77777777" w:rsidR="002F2548" w:rsidRPr="0061210E" w:rsidRDefault="002F2548" w:rsidP="002F2548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21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7,410</w:t>
            </w:r>
          </w:p>
        </w:tc>
      </w:tr>
    </w:tbl>
    <w:p w14:paraId="0CAECF65" w14:textId="3BC4E5FF" w:rsidR="00455C0E" w:rsidRDefault="00455C0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455C0E" w:rsidSect="00176A9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45"/>
        </w:sectPr>
      </w:pPr>
    </w:p>
    <w:p w14:paraId="29570CB1" w14:textId="1B7EEB8C" w:rsidR="00E96AEE" w:rsidRDefault="00455C0E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E96AEE">
        <w:rPr>
          <w:rFonts w:ascii="Angsana New" w:hAnsi="Angsana New"/>
          <w:b/>
          <w:bCs/>
          <w:sz w:val="30"/>
          <w:szCs w:val="30"/>
        </w:rPr>
        <w:tab/>
      </w:r>
      <w:r w:rsidR="00E96AEE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E96AEE" w:rsidRPr="00D56272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tbl>
      <w:tblPr>
        <w:tblW w:w="13852" w:type="dxa"/>
        <w:jc w:val="center"/>
        <w:tblLayout w:type="fixed"/>
        <w:tblLook w:val="01E0" w:firstRow="1" w:lastRow="1" w:firstColumn="1" w:lastColumn="1" w:noHBand="0" w:noVBand="0"/>
      </w:tblPr>
      <w:tblGrid>
        <w:gridCol w:w="2001"/>
        <w:gridCol w:w="1440"/>
        <w:gridCol w:w="699"/>
        <w:gridCol w:w="637"/>
        <w:gridCol w:w="270"/>
        <w:gridCol w:w="720"/>
        <w:gridCol w:w="270"/>
        <w:gridCol w:w="79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3F48B1" w:rsidRPr="00A26B9D" w14:paraId="7B328E97" w14:textId="77777777" w:rsidTr="006633AA">
        <w:trPr>
          <w:jc w:val="center"/>
        </w:trPr>
        <w:tc>
          <w:tcPr>
            <w:tcW w:w="2001" w:type="dxa"/>
          </w:tcPr>
          <w:p w14:paraId="0B8EA238" w14:textId="77777777" w:rsidR="003F48B1" w:rsidRPr="00A26B9D" w:rsidRDefault="003F48B1" w:rsidP="009F1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F1EF7E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</w:tcPr>
          <w:p w14:paraId="517DBAF8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7AA238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5" w:type="dxa"/>
            <w:gridSpan w:val="15"/>
            <w:vAlign w:val="bottom"/>
          </w:tcPr>
          <w:p w14:paraId="7EAE2E48" w14:textId="77777777" w:rsidR="003F48B1" w:rsidRPr="00F129FB" w:rsidRDefault="003F48B1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29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48B1" w:rsidRPr="00A26B9D" w14:paraId="399F9384" w14:textId="77777777" w:rsidTr="006633AA">
        <w:trPr>
          <w:jc w:val="center"/>
        </w:trPr>
        <w:tc>
          <w:tcPr>
            <w:tcW w:w="2001" w:type="dxa"/>
          </w:tcPr>
          <w:p w14:paraId="5D954298" w14:textId="77777777" w:rsidR="003F48B1" w:rsidRPr="00A26B9D" w:rsidRDefault="003F48B1" w:rsidP="0066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28B848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326DAF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36" w:type="dxa"/>
            <w:gridSpan w:val="2"/>
          </w:tcPr>
          <w:p w14:paraId="3CA6B003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61BB29F8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644608DA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6DCE7367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42E18F3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177FF6B9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328E5E2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7307DE4C" w14:textId="77777777" w:rsidR="003F48B1" w:rsidRPr="00A26B9D" w:rsidRDefault="003F48B1" w:rsidP="00E4002F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FE80997" w14:textId="77777777" w:rsidR="003F48B1" w:rsidRPr="00A26B9D" w:rsidRDefault="00450570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</w:p>
          <w:p w14:paraId="53C4A29F" w14:textId="77777777" w:rsidR="00450570" w:rsidRPr="00A26B9D" w:rsidRDefault="00450570" w:rsidP="0045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F22C8C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3F48B1" w:rsidRPr="00A26B9D" w14:paraId="05F67698" w14:textId="77777777" w:rsidTr="00DE0412">
        <w:trPr>
          <w:jc w:val="center"/>
        </w:trPr>
        <w:tc>
          <w:tcPr>
            <w:tcW w:w="2001" w:type="dxa"/>
          </w:tcPr>
          <w:p w14:paraId="39EAFC0E" w14:textId="77777777"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D47B68" w14:textId="77777777"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9" w:type="dxa"/>
          </w:tcPr>
          <w:p w14:paraId="208F01DA" w14:textId="77777777"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F22C8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</w:p>
          <w:p w14:paraId="2946BD19" w14:textId="77777777" w:rsidR="003F48B1" w:rsidRPr="00A26B9D" w:rsidRDefault="00F22C8C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637" w:type="dxa"/>
          </w:tcPr>
          <w:p w14:paraId="19D124B4" w14:textId="77777777"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270" w:type="dxa"/>
          </w:tcPr>
          <w:p w14:paraId="0779BED9" w14:textId="77777777" w:rsidR="003F48B1" w:rsidRPr="00A26B9D" w:rsidRDefault="003F48B1" w:rsidP="00B65DF6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49B39CF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</w:p>
          <w:p w14:paraId="3205B622" w14:textId="77777777" w:rsidR="003F48B1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2028FA77" w14:textId="77777777"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</w:tcPr>
          <w:p w14:paraId="5F1D5EFA" w14:textId="77777777" w:rsidR="003F48B1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31</w:t>
            </w:r>
          </w:p>
          <w:p w14:paraId="04D17C0F" w14:textId="77777777"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7390F9C1" w14:textId="77777777" w:rsidR="003F48B1" w:rsidRPr="00A26B9D" w:rsidRDefault="003F48B1" w:rsidP="00B65DF6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BCA44B2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</w:p>
          <w:p w14:paraId="39BA2393" w14:textId="77777777" w:rsidR="003F48B1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34F3A01C" w14:textId="77777777"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52269F" w14:textId="77777777" w:rsidR="003F48B1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31 </w:t>
            </w:r>
          </w:p>
          <w:p w14:paraId="47A04A13" w14:textId="77777777"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B468A1A" w14:textId="77777777" w:rsidR="003F48B1" w:rsidRPr="00A26B9D" w:rsidRDefault="003F48B1" w:rsidP="00B65DF6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C2CEC87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</w:p>
          <w:p w14:paraId="327AABDE" w14:textId="77777777" w:rsidR="003F48B1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27203FAA" w14:textId="77777777"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371256" w14:textId="77777777" w:rsidR="003F48B1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31 </w:t>
            </w:r>
          </w:p>
          <w:p w14:paraId="2AC71BD9" w14:textId="77777777" w:rsidR="003F48B1" w:rsidRPr="00A26B9D" w:rsidRDefault="003F48B1" w:rsidP="00B65DF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3842CEC" w14:textId="77777777" w:rsidR="003F48B1" w:rsidRPr="00A26B9D" w:rsidRDefault="003F48B1" w:rsidP="00B65DF6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0BC3272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</w:p>
          <w:p w14:paraId="7EE84203" w14:textId="77777777" w:rsidR="003F48B1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2F395E02" w14:textId="77777777" w:rsidR="003F48B1" w:rsidRPr="00A26B9D" w:rsidRDefault="003F48B1" w:rsidP="00B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D84260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A26B9D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</w:p>
          <w:p w14:paraId="717739EF" w14:textId="77777777" w:rsidR="003F48B1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F22C8C" w:rsidRPr="00A26B9D" w14:paraId="77CE8405" w14:textId="77777777" w:rsidTr="00DE0412">
        <w:trPr>
          <w:jc w:val="center"/>
        </w:trPr>
        <w:tc>
          <w:tcPr>
            <w:tcW w:w="2001" w:type="dxa"/>
          </w:tcPr>
          <w:p w14:paraId="5B3066EE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E99DC3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9" w:type="dxa"/>
          </w:tcPr>
          <w:p w14:paraId="1F5631DC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637" w:type="dxa"/>
          </w:tcPr>
          <w:p w14:paraId="48C38DAD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11F0E00" w14:textId="77777777" w:rsidR="00F22C8C" w:rsidRPr="00A26B9D" w:rsidRDefault="00F22C8C" w:rsidP="00F22C8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6F68DBE8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4C93F2E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</w:tcPr>
          <w:p w14:paraId="578990C4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3838CDD" w14:textId="77777777" w:rsidR="00F22C8C" w:rsidRPr="00A26B9D" w:rsidRDefault="00F22C8C" w:rsidP="00F22C8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8BFD612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2845DEE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147B28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BC58593" w14:textId="77777777" w:rsidR="00F22C8C" w:rsidRPr="00A26B9D" w:rsidRDefault="00F22C8C" w:rsidP="00F22C8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3A21C4A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D240C17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F09398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4A5ADB66" w14:textId="77777777" w:rsidR="00F22C8C" w:rsidRPr="00A26B9D" w:rsidRDefault="00F22C8C" w:rsidP="00F22C8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A9FC634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E836CD0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F2630C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</w:tr>
      <w:tr w:rsidR="00F22C8C" w:rsidRPr="00A26B9D" w14:paraId="6CCB20D8" w14:textId="77777777" w:rsidTr="006633AA">
        <w:trPr>
          <w:jc w:val="center"/>
        </w:trPr>
        <w:tc>
          <w:tcPr>
            <w:tcW w:w="2001" w:type="dxa"/>
          </w:tcPr>
          <w:p w14:paraId="48ABAAA7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BEA5CD" w14:textId="77777777" w:rsidR="00F22C8C" w:rsidRPr="00A26B9D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36" w:type="dxa"/>
            <w:gridSpan w:val="2"/>
          </w:tcPr>
          <w:p w14:paraId="38EBA135" w14:textId="77777777" w:rsidR="00F22C8C" w:rsidRPr="003765B5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3765B5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42945249" w14:textId="77777777" w:rsidR="00F22C8C" w:rsidRPr="00A26B9D" w:rsidRDefault="00F22C8C" w:rsidP="00F22C8C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05" w:type="dxa"/>
            <w:gridSpan w:val="15"/>
          </w:tcPr>
          <w:p w14:paraId="4F2580CD" w14:textId="77777777" w:rsidR="00F22C8C" w:rsidRPr="003765B5" w:rsidRDefault="00F22C8C" w:rsidP="00F22C8C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3765B5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22C8C" w:rsidRPr="00A26B9D" w14:paraId="23C56601" w14:textId="77777777" w:rsidTr="00DE0412">
        <w:trPr>
          <w:jc w:val="center"/>
        </w:trPr>
        <w:tc>
          <w:tcPr>
            <w:tcW w:w="2001" w:type="dxa"/>
          </w:tcPr>
          <w:p w14:paraId="47B7FFA5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78D73C79" w14:textId="77777777" w:rsidR="00F22C8C" w:rsidRPr="00A26B9D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9" w:type="dxa"/>
            <w:vAlign w:val="bottom"/>
          </w:tcPr>
          <w:p w14:paraId="7437DE7F" w14:textId="77777777" w:rsidR="00F22C8C" w:rsidRPr="00A26B9D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vAlign w:val="bottom"/>
          </w:tcPr>
          <w:p w14:paraId="1E5FA7BF" w14:textId="77777777" w:rsidR="00F22C8C" w:rsidRPr="00A26B9D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B31CBB" w14:textId="77777777" w:rsidR="00F22C8C" w:rsidRPr="00A26B9D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306223AD" w14:textId="77777777" w:rsidR="00F22C8C" w:rsidRPr="00A26B9D" w:rsidRDefault="00F22C8C" w:rsidP="00F22C8C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FF7359" w14:textId="77777777" w:rsidR="00F22C8C" w:rsidRPr="00A26B9D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45F8EC75" w14:textId="77777777" w:rsidR="00F22C8C" w:rsidRPr="00A26B9D" w:rsidRDefault="00F22C8C" w:rsidP="00F22C8C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941726" w14:textId="77777777" w:rsidR="00F22C8C" w:rsidRPr="00A26B9D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148F40E" w14:textId="77777777" w:rsidR="00F22C8C" w:rsidRPr="00A26B9D" w:rsidRDefault="00F22C8C" w:rsidP="00F22C8C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C7A29E" w14:textId="77777777" w:rsidR="00F22C8C" w:rsidRPr="00A26B9D" w:rsidRDefault="00F22C8C" w:rsidP="00F22C8C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3B63F98" w14:textId="77777777" w:rsidR="00F22C8C" w:rsidRPr="00A26B9D" w:rsidRDefault="00F22C8C" w:rsidP="00F22C8C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B28CE7" w14:textId="77777777" w:rsidR="00F22C8C" w:rsidRPr="00A26B9D" w:rsidRDefault="00F22C8C" w:rsidP="00F22C8C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9D435DD" w14:textId="77777777" w:rsidR="00F22C8C" w:rsidRPr="00A26B9D" w:rsidRDefault="00F22C8C" w:rsidP="00F22C8C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231EC0" w14:textId="77777777" w:rsidR="00F22C8C" w:rsidRPr="00A26B9D" w:rsidRDefault="00F22C8C" w:rsidP="00F22C8C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75F7FD2" w14:textId="77777777" w:rsidR="00F22C8C" w:rsidRPr="00A26B9D" w:rsidRDefault="00F22C8C" w:rsidP="00F22C8C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B76D7C" w14:textId="77777777" w:rsidR="00F22C8C" w:rsidRPr="00A26B9D" w:rsidRDefault="00F22C8C" w:rsidP="00F22C8C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8F011DA" w14:textId="77777777" w:rsidR="00F22C8C" w:rsidRPr="00A26B9D" w:rsidRDefault="00F22C8C" w:rsidP="00F22C8C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E9AFF0" w14:textId="77777777" w:rsidR="00F22C8C" w:rsidRPr="00A26B9D" w:rsidRDefault="00F22C8C" w:rsidP="00F22C8C">
            <w:pPr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C0F588F" w14:textId="77777777" w:rsidR="00F22C8C" w:rsidRPr="00A26B9D" w:rsidRDefault="00F22C8C" w:rsidP="00F22C8C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2C8C" w:rsidRPr="00A26B9D" w14:paraId="75E90B66" w14:textId="77777777" w:rsidTr="00DE0412">
        <w:trPr>
          <w:jc w:val="center"/>
        </w:trPr>
        <w:tc>
          <w:tcPr>
            <w:tcW w:w="2001" w:type="dxa"/>
          </w:tcPr>
          <w:p w14:paraId="66E6F82C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5CB9896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EA97BD9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บริษัท ซึชิโยชิ สมบูรณ์</w:t>
            </w:r>
          </w:p>
          <w:p w14:paraId="37010701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802F9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โคเตท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แซนด์ จำกัด</w:t>
            </w:r>
          </w:p>
        </w:tc>
        <w:tc>
          <w:tcPr>
            <w:tcW w:w="1440" w:type="dxa"/>
          </w:tcPr>
          <w:p w14:paraId="3D767CAB" w14:textId="77777777" w:rsidR="00F22C8C" w:rsidRPr="00A26B9D" w:rsidRDefault="00F22C8C" w:rsidP="00F22C8C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</w:t>
            </w:r>
          </w:p>
          <w:p w14:paraId="059974A8" w14:textId="77777777" w:rsidR="00F22C8C" w:rsidRPr="00A26B9D" w:rsidRDefault="00F22C8C" w:rsidP="00F22C8C">
            <w:pPr>
              <w:tabs>
                <w:tab w:val="decimal" w:pos="342"/>
              </w:tabs>
              <w:ind w:left="-131" w:right="-153" w:firstLine="20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ทรายเคลือบ</w:t>
            </w:r>
          </w:p>
          <w:p w14:paraId="6B1CFDE9" w14:textId="77777777" w:rsidR="00F22C8C" w:rsidRPr="00A26B9D" w:rsidRDefault="00F22C8C" w:rsidP="00F22C8C">
            <w:pPr>
              <w:tabs>
                <w:tab w:val="decimal" w:pos="342"/>
              </w:tabs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พลาสติก</w:t>
            </w:r>
            <w:r w:rsidRPr="00A26B9D">
              <w:rPr>
                <w:rFonts w:ascii="Angsana New" w:hAnsi="Angsana New"/>
                <w:sz w:val="26"/>
                <w:szCs w:val="26"/>
              </w:rPr>
              <w:t>,</w:t>
            </w:r>
          </w:p>
          <w:p w14:paraId="5245CC47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ทรายอบแห้ง</w:t>
            </w:r>
          </w:p>
        </w:tc>
        <w:tc>
          <w:tcPr>
            <w:tcW w:w="699" w:type="dxa"/>
            <w:vAlign w:val="bottom"/>
          </w:tcPr>
          <w:p w14:paraId="5ABAAAB7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21.25</w:t>
            </w:r>
          </w:p>
        </w:tc>
        <w:tc>
          <w:tcPr>
            <w:tcW w:w="637" w:type="dxa"/>
            <w:vAlign w:val="bottom"/>
          </w:tcPr>
          <w:p w14:paraId="46341009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21.25</w:t>
            </w:r>
          </w:p>
        </w:tc>
        <w:tc>
          <w:tcPr>
            <w:tcW w:w="270" w:type="dxa"/>
            <w:vAlign w:val="bottom"/>
          </w:tcPr>
          <w:p w14:paraId="56581624" w14:textId="77777777" w:rsidR="00F22C8C" w:rsidRPr="00A26B9D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0C563A00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72,000</w:t>
            </w:r>
          </w:p>
        </w:tc>
        <w:tc>
          <w:tcPr>
            <w:tcW w:w="270" w:type="dxa"/>
            <w:vAlign w:val="bottom"/>
          </w:tcPr>
          <w:p w14:paraId="62FBBA16" w14:textId="77777777" w:rsidR="00F22C8C" w:rsidRPr="00A26B9D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E1EBEA6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72,000</w:t>
            </w:r>
          </w:p>
        </w:tc>
        <w:tc>
          <w:tcPr>
            <w:tcW w:w="270" w:type="dxa"/>
            <w:vAlign w:val="bottom"/>
          </w:tcPr>
          <w:p w14:paraId="2C84CC49" w14:textId="77777777" w:rsidR="00F22C8C" w:rsidRPr="00A26B9D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D9DC83C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15,300</w:t>
            </w:r>
          </w:p>
        </w:tc>
        <w:tc>
          <w:tcPr>
            <w:tcW w:w="270" w:type="dxa"/>
            <w:vAlign w:val="bottom"/>
          </w:tcPr>
          <w:p w14:paraId="29179D16" w14:textId="77777777" w:rsidR="00F22C8C" w:rsidRPr="00A26B9D" w:rsidRDefault="00F22C8C" w:rsidP="00F22C8C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9F20F11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15,300</w:t>
            </w:r>
          </w:p>
        </w:tc>
        <w:tc>
          <w:tcPr>
            <w:tcW w:w="270" w:type="dxa"/>
            <w:vAlign w:val="bottom"/>
          </w:tcPr>
          <w:p w14:paraId="2638A9E3" w14:textId="77777777" w:rsidR="00F22C8C" w:rsidRPr="00A26B9D" w:rsidRDefault="00F22C8C" w:rsidP="00F22C8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6DA3178" w14:textId="77777777" w:rsidR="00F22C8C" w:rsidRPr="00A26B9D" w:rsidRDefault="00264FF2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52,9</w:t>
            </w:r>
            <w:r w:rsidR="00372A6C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5BA8B7C9" w14:textId="77777777" w:rsidR="00F22C8C" w:rsidRPr="00A26B9D" w:rsidRDefault="00F22C8C" w:rsidP="00F22C8C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29F8923" w14:textId="77777777" w:rsidR="00F22C8C" w:rsidRPr="00A26B9D" w:rsidRDefault="00D31503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52,125</w:t>
            </w:r>
          </w:p>
        </w:tc>
        <w:tc>
          <w:tcPr>
            <w:tcW w:w="270" w:type="dxa"/>
            <w:vAlign w:val="bottom"/>
          </w:tcPr>
          <w:p w14:paraId="6D5CEBDD" w14:textId="77777777" w:rsidR="00F22C8C" w:rsidRPr="00A26B9D" w:rsidRDefault="00F22C8C" w:rsidP="00F22C8C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0D169B5" w14:textId="77777777" w:rsidR="00F22C8C" w:rsidRPr="00B65DC0" w:rsidRDefault="00F4088E" w:rsidP="00F40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D1184D" w14:textId="77777777" w:rsidR="00F22C8C" w:rsidRPr="00B65DC0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C9E09C2" w14:textId="77777777" w:rsidR="00F22C8C" w:rsidRPr="00A26B9D" w:rsidRDefault="00A24ABB" w:rsidP="00A24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2C8C" w:rsidRPr="00A26B9D" w14:paraId="4DFF3606" w14:textId="77777777" w:rsidTr="00DF4200">
        <w:trPr>
          <w:trHeight w:val="299"/>
          <w:jc w:val="center"/>
        </w:trPr>
        <w:tc>
          <w:tcPr>
            <w:tcW w:w="2001" w:type="dxa"/>
          </w:tcPr>
          <w:p w14:paraId="0867438A" w14:textId="77777777" w:rsidR="00F22C8C" w:rsidRPr="001D173F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40" w:type="dxa"/>
          </w:tcPr>
          <w:p w14:paraId="7C96C5CB" w14:textId="77777777" w:rsidR="00F22C8C" w:rsidRPr="001D173F" w:rsidRDefault="00F22C8C" w:rsidP="00F22C8C">
            <w:pPr>
              <w:spacing w:line="240" w:lineRule="auto"/>
              <w:ind w:left="-131" w:right="-153" w:firstLine="131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99" w:type="dxa"/>
            <w:vAlign w:val="bottom"/>
          </w:tcPr>
          <w:p w14:paraId="3F2EF395" w14:textId="77777777" w:rsidR="00F22C8C" w:rsidRPr="001D173F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637" w:type="dxa"/>
            <w:vAlign w:val="bottom"/>
          </w:tcPr>
          <w:p w14:paraId="07437845" w14:textId="77777777" w:rsidR="00F22C8C" w:rsidRPr="001D173F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42699A13" w14:textId="77777777" w:rsidR="00F22C8C" w:rsidRPr="001D173F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6848AEC8" w14:textId="77777777" w:rsidR="00F22C8C" w:rsidRPr="001D173F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47660D5E" w14:textId="77777777" w:rsidR="00F22C8C" w:rsidRPr="001D173F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11B9967" w14:textId="77777777" w:rsidR="00F22C8C" w:rsidRPr="001D173F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0AD8DE7C" w14:textId="77777777" w:rsidR="00F22C8C" w:rsidRPr="001D173F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CDBFB43" w14:textId="77777777" w:rsidR="00F22C8C" w:rsidRPr="001D173F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5E43065D" w14:textId="77777777" w:rsidR="00F22C8C" w:rsidRPr="001D173F" w:rsidRDefault="00F22C8C" w:rsidP="00F22C8C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C58137F" w14:textId="77777777" w:rsidR="00F22C8C" w:rsidRPr="001D173F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69F0D6AF" w14:textId="77777777" w:rsidR="00F22C8C" w:rsidRPr="001D173F" w:rsidRDefault="00F22C8C" w:rsidP="00F22C8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768F8D3" w14:textId="77777777" w:rsidR="00F22C8C" w:rsidRPr="001D173F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711E9D27" w14:textId="77777777" w:rsidR="00F22C8C" w:rsidRPr="001D173F" w:rsidRDefault="00F22C8C" w:rsidP="00F22C8C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E7FCD97" w14:textId="77777777" w:rsidR="00F22C8C" w:rsidRPr="001D173F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47FEED66" w14:textId="77777777" w:rsidR="00F22C8C" w:rsidRPr="001D173F" w:rsidRDefault="00F22C8C" w:rsidP="00F22C8C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9E65034" w14:textId="77777777" w:rsidR="00F22C8C" w:rsidRPr="001D173F" w:rsidRDefault="00F22C8C" w:rsidP="00F22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after="0" w:line="240" w:lineRule="auto"/>
              <w:ind w:left="-108" w:right="-13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339F8ED1" w14:textId="77777777" w:rsidR="00F22C8C" w:rsidRPr="001D173F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B36BD0C" w14:textId="77777777" w:rsidR="00F22C8C" w:rsidRPr="001D173F" w:rsidRDefault="00F22C8C" w:rsidP="00F22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1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F22C8C" w:rsidRPr="00A26B9D" w14:paraId="32D43DCD" w14:textId="77777777" w:rsidTr="00A74F9F">
        <w:trPr>
          <w:jc w:val="center"/>
        </w:trPr>
        <w:tc>
          <w:tcPr>
            <w:tcW w:w="2001" w:type="dxa"/>
          </w:tcPr>
          <w:p w14:paraId="52C854A7" w14:textId="403ED9A8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>บริษัท ยามาดะ</w:t>
            </w:r>
            <w:r w:rsidR="00C622A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622A0" w:rsidRPr="00A26B9D">
              <w:rPr>
                <w:rFonts w:ascii="Angsana New" w:hAnsi="Angsana New"/>
                <w:sz w:val="26"/>
                <w:szCs w:val="26"/>
                <w:cs/>
              </w:rPr>
              <w:t>สมบูรณ์</w:t>
            </w:r>
          </w:p>
          <w:p w14:paraId="6A6467A7" w14:textId="1BF2F403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76FE4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</w:tcPr>
          <w:p w14:paraId="28E95B78" w14:textId="77777777" w:rsidR="00F22C8C" w:rsidRPr="00A26B9D" w:rsidRDefault="00F22C8C" w:rsidP="00F22C8C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</w:t>
            </w:r>
          </w:p>
          <w:p w14:paraId="1B66D05B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อะไหล่รถ</w:t>
            </w:r>
          </w:p>
        </w:tc>
        <w:tc>
          <w:tcPr>
            <w:tcW w:w="699" w:type="dxa"/>
            <w:vAlign w:val="bottom"/>
          </w:tcPr>
          <w:p w14:paraId="5253EAA8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637" w:type="dxa"/>
            <w:vAlign w:val="bottom"/>
          </w:tcPr>
          <w:p w14:paraId="785E0053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270" w:type="dxa"/>
            <w:vAlign w:val="bottom"/>
          </w:tcPr>
          <w:p w14:paraId="493F736D" w14:textId="77777777" w:rsidR="00F22C8C" w:rsidRPr="00A26B9D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223BFF6E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270" w:type="dxa"/>
            <w:vAlign w:val="bottom"/>
          </w:tcPr>
          <w:p w14:paraId="72C2E8D6" w14:textId="77777777" w:rsidR="00F22C8C" w:rsidRPr="00A26B9D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A6B5DB1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270" w:type="dxa"/>
            <w:vAlign w:val="bottom"/>
          </w:tcPr>
          <w:p w14:paraId="43F62432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4D76449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30,807</w:t>
            </w:r>
          </w:p>
        </w:tc>
        <w:tc>
          <w:tcPr>
            <w:tcW w:w="270" w:type="dxa"/>
            <w:vAlign w:val="bottom"/>
          </w:tcPr>
          <w:p w14:paraId="662F215B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91F7BEC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30,807</w:t>
            </w:r>
          </w:p>
        </w:tc>
        <w:tc>
          <w:tcPr>
            <w:tcW w:w="270" w:type="dxa"/>
            <w:vAlign w:val="bottom"/>
          </w:tcPr>
          <w:p w14:paraId="07E1DABD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E913B81" w14:textId="77777777" w:rsidR="00F22C8C" w:rsidRPr="00A26B9D" w:rsidRDefault="00264FF2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471,041</w:t>
            </w:r>
          </w:p>
        </w:tc>
        <w:tc>
          <w:tcPr>
            <w:tcW w:w="270" w:type="dxa"/>
            <w:vAlign w:val="bottom"/>
          </w:tcPr>
          <w:p w14:paraId="24A4C292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FC91482" w14:textId="77777777" w:rsidR="00F22C8C" w:rsidRPr="00A26B9D" w:rsidRDefault="00D31503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463,215</w:t>
            </w:r>
          </w:p>
        </w:tc>
        <w:tc>
          <w:tcPr>
            <w:tcW w:w="270" w:type="dxa"/>
            <w:vAlign w:val="bottom"/>
          </w:tcPr>
          <w:p w14:paraId="4024A547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8E57DC4" w14:textId="77777777" w:rsidR="00F22C8C" w:rsidRPr="00A26B9D" w:rsidRDefault="00F4088E" w:rsidP="00F40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16B466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1391FC" w14:textId="77777777" w:rsidR="00F22C8C" w:rsidRPr="00A26B9D" w:rsidRDefault="00F4088E" w:rsidP="00F40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4F9F" w:rsidRPr="00A26B9D" w14:paraId="4126E39F" w14:textId="77777777" w:rsidTr="00A74F9F">
        <w:trPr>
          <w:trHeight w:val="389"/>
          <w:jc w:val="center"/>
        </w:trPr>
        <w:tc>
          <w:tcPr>
            <w:tcW w:w="2001" w:type="dxa"/>
          </w:tcPr>
          <w:p w14:paraId="13539F5E" w14:textId="77777777" w:rsidR="00A74F9F" w:rsidRPr="00A74F9F" w:rsidRDefault="00A74F9F" w:rsidP="00A74F9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A158DFA" w14:textId="77777777" w:rsidR="00A74F9F" w:rsidRPr="00A74F9F" w:rsidRDefault="00A74F9F" w:rsidP="00A74F9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9" w:type="dxa"/>
            <w:vAlign w:val="bottom"/>
          </w:tcPr>
          <w:p w14:paraId="77F46577" w14:textId="77777777" w:rsidR="00A74F9F" w:rsidRPr="00A74F9F" w:rsidRDefault="00A74F9F" w:rsidP="00A74F9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7" w:type="dxa"/>
            <w:vAlign w:val="bottom"/>
          </w:tcPr>
          <w:p w14:paraId="75E58887" w14:textId="77777777" w:rsidR="00A74F9F" w:rsidRPr="00A74F9F" w:rsidRDefault="00A74F9F" w:rsidP="00A74F9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1B39E74" w14:textId="77777777" w:rsidR="00A74F9F" w:rsidRPr="00A74F9F" w:rsidRDefault="00A74F9F" w:rsidP="00A74F9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62D281E9" w14:textId="77777777" w:rsidR="00A74F9F" w:rsidRPr="00A74F9F" w:rsidRDefault="00A74F9F" w:rsidP="00A74F9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0CEA336" w14:textId="77777777" w:rsidR="00A74F9F" w:rsidRPr="00A74F9F" w:rsidRDefault="00A74F9F" w:rsidP="00A74F9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525817BF" w14:textId="77777777" w:rsidR="00A74F9F" w:rsidRPr="00A74F9F" w:rsidRDefault="00A74F9F" w:rsidP="00A74F9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893DF05" w14:textId="77777777" w:rsidR="00A74F9F" w:rsidRPr="00A74F9F" w:rsidRDefault="00A74F9F" w:rsidP="00A74F9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BDF741E" w14:textId="77777777" w:rsidR="00A74F9F" w:rsidRPr="00A74F9F" w:rsidRDefault="00A74F9F" w:rsidP="00A7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F9F">
              <w:rPr>
                <w:rFonts w:ascii="Angsana New" w:hAnsi="Angsana New"/>
                <w:b/>
                <w:bCs/>
                <w:sz w:val="26"/>
                <w:szCs w:val="26"/>
              </w:rPr>
              <w:t>46,107</w:t>
            </w:r>
          </w:p>
        </w:tc>
        <w:tc>
          <w:tcPr>
            <w:tcW w:w="270" w:type="dxa"/>
            <w:vAlign w:val="bottom"/>
          </w:tcPr>
          <w:p w14:paraId="467690AB" w14:textId="77777777" w:rsidR="00A74F9F" w:rsidRPr="00A74F9F" w:rsidRDefault="00A74F9F" w:rsidP="00A74F9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D98CE01" w14:textId="77777777" w:rsidR="00A74F9F" w:rsidRPr="00A74F9F" w:rsidRDefault="00A74F9F" w:rsidP="00A7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F9F">
              <w:rPr>
                <w:rFonts w:ascii="Angsana New" w:hAnsi="Angsana New"/>
                <w:b/>
                <w:bCs/>
                <w:sz w:val="26"/>
                <w:szCs w:val="26"/>
              </w:rPr>
              <w:t>46,107</w:t>
            </w:r>
          </w:p>
        </w:tc>
        <w:tc>
          <w:tcPr>
            <w:tcW w:w="270" w:type="dxa"/>
            <w:vAlign w:val="bottom"/>
          </w:tcPr>
          <w:p w14:paraId="7A23ED0D" w14:textId="77777777" w:rsidR="00A74F9F" w:rsidRPr="00A74F9F" w:rsidRDefault="00A74F9F" w:rsidP="00A74F9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F4A131E" w14:textId="77777777" w:rsidR="00A74F9F" w:rsidRPr="00A74F9F" w:rsidRDefault="00A74F9F" w:rsidP="00A7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52</w:t>
            </w:r>
            <w:r w:rsidR="00372A6C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,</w:t>
            </w:r>
            <w:r w:rsidR="00372A6C">
              <w:rPr>
                <w:rFonts w:ascii="Angsana New" w:hAnsi="Angsana New"/>
                <w:b/>
                <w:bCs/>
                <w:sz w:val="26"/>
                <w:szCs w:val="26"/>
              </w:rPr>
              <w:t>03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67CC486D" w14:textId="77777777" w:rsidR="00A74F9F" w:rsidRPr="00A74F9F" w:rsidRDefault="00A74F9F" w:rsidP="00A74F9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3037855" w14:textId="77777777" w:rsidR="00A74F9F" w:rsidRPr="00A74F9F" w:rsidRDefault="00A74F9F" w:rsidP="00A74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515,340</w:t>
            </w:r>
          </w:p>
        </w:tc>
        <w:tc>
          <w:tcPr>
            <w:tcW w:w="270" w:type="dxa"/>
            <w:vAlign w:val="bottom"/>
          </w:tcPr>
          <w:p w14:paraId="572C1C96" w14:textId="77777777" w:rsidR="00A74F9F" w:rsidRPr="00A74F9F" w:rsidRDefault="00A74F9F" w:rsidP="00A74F9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25179D0" w14:textId="77777777" w:rsidR="00A74F9F" w:rsidRPr="00A74F9F" w:rsidRDefault="00A74F9F" w:rsidP="00A74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F9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BAF9CE" w14:textId="77777777" w:rsidR="00A74F9F" w:rsidRPr="00A74F9F" w:rsidRDefault="00A74F9F" w:rsidP="00A74F9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20E1421" w14:textId="77777777" w:rsidR="00A74F9F" w:rsidRPr="00A74F9F" w:rsidRDefault="00A74F9F" w:rsidP="00A74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F9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F22C8C" w:rsidRPr="00A26B9D" w14:paraId="016697E5" w14:textId="77777777" w:rsidTr="00A74F9F">
        <w:trPr>
          <w:jc w:val="center"/>
        </w:trPr>
        <w:tc>
          <w:tcPr>
            <w:tcW w:w="2001" w:type="dxa"/>
          </w:tcPr>
          <w:p w14:paraId="0BF715FE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211372D7" w14:textId="77777777" w:rsidR="00F22C8C" w:rsidRPr="00A26B9D" w:rsidRDefault="00F22C8C" w:rsidP="00F22C8C">
            <w:pPr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9" w:type="dxa"/>
            <w:vAlign w:val="bottom"/>
          </w:tcPr>
          <w:p w14:paraId="0229531D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vAlign w:val="bottom"/>
          </w:tcPr>
          <w:p w14:paraId="06662B13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88F197A" w14:textId="77777777" w:rsidR="00F22C8C" w:rsidRPr="00A26B9D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4D10FD0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58797D" w14:textId="77777777" w:rsidR="00F22C8C" w:rsidRPr="00A26B9D" w:rsidRDefault="00F22C8C" w:rsidP="00F22C8C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1439872E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E03B039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E8C639B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D6168A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22B6EE5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4A1AF5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0F92C0D" w14:textId="77777777" w:rsidR="00F22C8C" w:rsidRPr="00A26B9D" w:rsidRDefault="00F22C8C" w:rsidP="00F22C8C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21BE317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2E3A048" w14:textId="77777777" w:rsidR="00F22C8C" w:rsidRPr="00A26B9D" w:rsidRDefault="00F22C8C" w:rsidP="00F22C8C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88A31B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1E5F815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6B1D17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E47BE91" w14:textId="77777777" w:rsidR="00F22C8C" w:rsidRPr="00A26B9D" w:rsidRDefault="00F22C8C" w:rsidP="00F2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61" w:right="-17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586F" w:rsidRPr="00A26B9D" w14:paraId="57750E78" w14:textId="77777777" w:rsidTr="00DE0412">
        <w:trPr>
          <w:jc w:val="center"/>
        </w:trPr>
        <w:tc>
          <w:tcPr>
            <w:tcW w:w="2001" w:type="dxa"/>
          </w:tcPr>
          <w:p w14:paraId="57DDF026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  <w:cs/>
              </w:rPr>
              <w:t xml:space="preserve">บริษัท มูเบีย สมบูรณ์ </w:t>
            </w:r>
          </w:p>
          <w:p w14:paraId="7852D857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76FE4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26B9D">
              <w:rPr>
                <w:rFonts w:ascii="Angsana New" w:hAnsi="Angsana New"/>
                <w:sz w:val="26"/>
                <w:szCs w:val="26"/>
                <w:cs/>
              </w:rPr>
              <w:t>ออโตโมทีฟ  จำกัด</w:t>
            </w:r>
          </w:p>
        </w:tc>
        <w:tc>
          <w:tcPr>
            <w:tcW w:w="1440" w:type="dxa"/>
          </w:tcPr>
          <w:p w14:paraId="1D42748C" w14:textId="77777777" w:rsidR="0068586F" w:rsidRPr="00A26B9D" w:rsidRDefault="0068586F" w:rsidP="0068586F">
            <w:pPr>
              <w:spacing w:line="240" w:lineRule="auto"/>
              <w:ind w:left="-131" w:right="-153" w:firstLine="131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</w:t>
            </w:r>
          </w:p>
          <w:p w14:paraId="197DEAEA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  <w:cs/>
              </w:rPr>
            </w:pP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26B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26B9D">
              <w:rPr>
                <w:rFonts w:ascii="Angsana New" w:hAnsi="Angsana New" w:hint="cs"/>
                <w:sz w:val="26"/>
                <w:szCs w:val="26"/>
                <w:cs/>
              </w:rPr>
              <w:t>ชิ้นส่วนยานยนต์</w:t>
            </w:r>
          </w:p>
        </w:tc>
        <w:tc>
          <w:tcPr>
            <w:tcW w:w="699" w:type="dxa"/>
            <w:vAlign w:val="bottom"/>
          </w:tcPr>
          <w:p w14:paraId="0EA9D480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637" w:type="dxa"/>
            <w:vAlign w:val="bottom"/>
          </w:tcPr>
          <w:p w14:paraId="2449DC89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  <w:vAlign w:val="bottom"/>
          </w:tcPr>
          <w:p w14:paraId="409E49CA" w14:textId="77777777" w:rsidR="0068586F" w:rsidRPr="00A26B9D" w:rsidRDefault="0068586F" w:rsidP="0068586F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138191F1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701,000</w:t>
            </w:r>
          </w:p>
        </w:tc>
        <w:tc>
          <w:tcPr>
            <w:tcW w:w="270" w:type="dxa"/>
            <w:vAlign w:val="bottom"/>
          </w:tcPr>
          <w:p w14:paraId="6CC88FEF" w14:textId="77777777" w:rsidR="0068586F" w:rsidRPr="00A26B9D" w:rsidRDefault="0068586F" w:rsidP="0068586F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546A54E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701,000</w:t>
            </w:r>
          </w:p>
        </w:tc>
        <w:tc>
          <w:tcPr>
            <w:tcW w:w="270" w:type="dxa"/>
            <w:vAlign w:val="bottom"/>
          </w:tcPr>
          <w:p w14:paraId="62408750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093EA11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350,500</w:t>
            </w:r>
          </w:p>
        </w:tc>
        <w:tc>
          <w:tcPr>
            <w:tcW w:w="270" w:type="dxa"/>
            <w:vAlign w:val="bottom"/>
          </w:tcPr>
          <w:p w14:paraId="25877E7F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A0C8C53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26B9D">
              <w:rPr>
                <w:rFonts w:ascii="Angsana New" w:hAnsi="Angsana New"/>
                <w:sz w:val="26"/>
                <w:szCs w:val="26"/>
              </w:rPr>
              <w:t>350,500</w:t>
            </w:r>
          </w:p>
        </w:tc>
        <w:tc>
          <w:tcPr>
            <w:tcW w:w="270" w:type="dxa"/>
            <w:vAlign w:val="bottom"/>
          </w:tcPr>
          <w:p w14:paraId="2E704337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3CF6083" w14:textId="77777777" w:rsidR="0068586F" w:rsidRPr="00A26B9D" w:rsidRDefault="00264FF2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349,539</w:t>
            </w:r>
          </w:p>
        </w:tc>
        <w:tc>
          <w:tcPr>
            <w:tcW w:w="270" w:type="dxa"/>
            <w:vAlign w:val="bottom"/>
          </w:tcPr>
          <w:p w14:paraId="65B638A9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AA898A5" w14:textId="77777777" w:rsidR="0068586F" w:rsidRPr="00A26B9D" w:rsidRDefault="00D31503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347,071</w:t>
            </w:r>
          </w:p>
        </w:tc>
        <w:tc>
          <w:tcPr>
            <w:tcW w:w="270" w:type="dxa"/>
            <w:vAlign w:val="bottom"/>
          </w:tcPr>
          <w:p w14:paraId="50F49EF9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38396AA" w14:textId="77777777" w:rsidR="0068586F" w:rsidRPr="00A26B9D" w:rsidRDefault="0068586F" w:rsidP="00685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37DA49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BBE1D40" w14:textId="77777777" w:rsidR="0068586F" w:rsidRPr="00A26B9D" w:rsidRDefault="0068586F" w:rsidP="00685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586F" w:rsidRPr="00A26B9D" w14:paraId="524DEC14" w14:textId="77777777" w:rsidTr="00DE0412">
        <w:trPr>
          <w:trHeight w:val="334"/>
          <w:jc w:val="center"/>
        </w:trPr>
        <w:tc>
          <w:tcPr>
            <w:tcW w:w="2001" w:type="dxa"/>
          </w:tcPr>
          <w:p w14:paraId="40B8F2DA" w14:textId="77777777" w:rsidR="0068586F" w:rsidRPr="00A26B9D" w:rsidRDefault="0068586F" w:rsidP="0068586F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6B9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12496632" w14:textId="77777777" w:rsidR="0068586F" w:rsidRPr="00A26B9D" w:rsidRDefault="0068586F" w:rsidP="0068586F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9" w:type="dxa"/>
            <w:vAlign w:val="bottom"/>
          </w:tcPr>
          <w:p w14:paraId="24E24D34" w14:textId="77777777" w:rsidR="0068586F" w:rsidRPr="00A26B9D" w:rsidRDefault="0068586F" w:rsidP="0068586F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" w:type="dxa"/>
            <w:vAlign w:val="bottom"/>
          </w:tcPr>
          <w:p w14:paraId="18B890D8" w14:textId="77777777" w:rsidR="0068586F" w:rsidRPr="00A26B9D" w:rsidRDefault="0068586F" w:rsidP="0068586F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9976D9" w14:textId="77777777" w:rsidR="0068586F" w:rsidRPr="00A26B9D" w:rsidRDefault="0068586F" w:rsidP="0068586F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9714E81" w14:textId="77777777" w:rsidR="0068586F" w:rsidRPr="00A26B9D" w:rsidRDefault="0068586F" w:rsidP="0068586F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DD8574" w14:textId="77777777" w:rsidR="0068586F" w:rsidRPr="00A26B9D" w:rsidRDefault="0068586F" w:rsidP="0068586F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F557DC5" w14:textId="77777777" w:rsidR="0068586F" w:rsidRPr="00A26B9D" w:rsidRDefault="0068586F" w:rsidP="0068586F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C6C51C" w14:textId="77777777" w:rsidR="0068586F" w:rsidRPr="00A26B9D" w:rsidRDefault="0068586F" w:rsidP="0068586F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5D849524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6B9D">
              <w:rPr>
                <w:rFonts w:ascii="Angsana New" w:hAnsi="Angsana New"/>
                <w:b/>
                <w:bCs/>
                <w:sz w:val="26"/>
                <w:szCs w:val="26"/>
              </w:rPr>
              <w:t>396,607</w:t>
            </w:r>
          </w:p>
        </w:tc>
        <w:tc>
          <w:tcPr>
            <w:tcW w:w="270" w:type="dxa"/>
            <w:vAlign w:val="bottom"/>
          </w:tcPr>
          <w:p w14:paraId="425A7B57" w14:textId="77777777" w:rsidR="0068586F" w:rsidRPr="00A26B9D" w:rsidRDefault="0068586F" w:rsidP="0068586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243A9CB6" w14:textId="77777777" w:rsidR="0068586F" w:rsidRPr="00A26B9D" w:rsidRDefault="0068586F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26B9D">
              <w:rPr>
                <w:rFonts w:ascii="Angsana New" w:hAnsi="Angsana New"/>
                <w:b/>
                <w:bCs/>
                <w:sz w:val="26"/>
                <w:szCs w:val="26"/>
              </w:rPr>
              <w:t>396,607</w:t>
            </w:r>
          </w:p>
        </w:tc>
        <w:tc>
          <w:tcPr>
            <w:tcW w:w="270" w:type="dxa"/>
            <w:vAlign w:val="bottom"/>
          </w:tcPr>
          <w:p w14:paraId="779ABF5D" w14:textId="77777777" w:rsidR="0068586F" w:rsidRPr="00A26B9D" w:rsidRDefault="0068586F" w:rsidP="0068586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06AC5D68" w14:textId="77777777" w:rsidR="0068586F" w:rsidRPr="00A26B9D" w:rsidRDefault="005264A9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873,5</w:t>
            </w:r>
            <w:r w:rsidR="00372A6C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1D8813C2" w14:textId="77777777" w:rsidR="0068586F" w:rsidRPr="00A26B9D" w:rsidRDefault="0068586F" w:rsidP="0068586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086ABD11" w14:textId="77777777" w:rsidR="0068586F" w:rsidRPr="00A26B9D" w:rsidRDefault="00D31503" w:rsidP="00685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862,411</w:t>
            </w:r>
          </w:p>
        </w:tc>
        <w:tc>
          <w:tcPr>
            <w:tcW w:w="270" w:type="dxa"/>
            <w:vAlign w:val="bottom"/>
          </w:tcPr>
          <w:p w14:paraId="01E3E283" w14:textId="77777777" w:rsidR="0068586F" w:rsidRPr="00A26B9D" w:rsidRDefault="0068586F" w:rsidP="0068586F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1E756AF2" w14:textId="77777777" w:rsidR="0068586F" w:rsidRPr="0068586F" w:rsidRDefault="0068586F" w:rsidP="00685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586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9497F7" w14:textId="77777777" w:rsidR="0068586F" w:rsidRPr="00A26B9D" w:rsidRDefault="0068586F" w:rsidP="0068586F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7496A53C" w14:textId="77777777" w:rsidR="0068586F" w:rsidRPr="00A26B9D" w:rsidRDefault="005A5EAE" w:rsidP="005A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586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26689B8" w14:textId="77777777" w:rsidR="00700418" w:rsidRDefault="00700418" w:rsidP="006633AA">
      <w:pPr>
        <w:tabs>
          <w:tab w:val="clear" w:pos="680"/>
          <w:tab w:val="left" w:pos="540"/>
        </w:tabs>
        <w:ind w:left="540"/>
        <w:rPr>
          <w:rFonts w:ascii="Angsana New" w:hAnsi="Angsana New"/>
          <w:sz w:val="30"/>
          <w:szCs w:val="30"/>
        </w:rPr>
        <w:sectPr w:rsidR="00700418" w:rsidSect="00700418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9236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236"/>
        <w:gridCol w:w="984"/>
        <w:gridCol w:w="6"/>
        <w:gridCol w:w="242"/>
        <w:gridCol w:w="962"/>
        <w:gridCol w:w="270"/>
        <w:gridCol w:w="988"/>
        <w:gridCol w:w="238"/>
        <w:gridCol w:w="990"/>
        <w:gridCol w:w="236"/>
        <w:gridCol w:w="1018"/>
        <w:gridCol w:w="6"/>
      </w:tblGrid>
      <w:tr w:rsidR="00E91871" w:rsidRPr="008733FB" w14:paraId="48133F8F" w14:textId="77777777" w:rsidTr="00D9614D">
        <w:tc>
          <w:tcPr>
            <w:tcW w:w="2070" w:type="dxa"/>
          </w:tcPr>
          <w:p w14:paraId="02BE1224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CAAEB1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A9C9E50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5721DA8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75E89184" w14:textId="77777777" w:rsidR="00E91871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08" w:type="dxa"/>
            <w:gridSpan w:val="8"/>
          </w:tcPr>
          <w:p w14:paraId="76236CD6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871" w:rsidRPr="00C4398E" w14:paraId="492CA4DF" w14:textId="77777777" w:rsidTr="00D9614D">
        <w:trPr>
          <w:trHeight w:val="216"/>
        </w:trPr>
        <w:tc>
          <w:tcPr>
            <w:tcW w:w="2070" w:type="dxa"/>
          </w:tcPr>
          <w:p w14:paraId="257A277E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0" w:type="dxa"/>
            <w:gridSpan w:val="3"/>
          </w:tcPr>
          <w:p w14:paraId="5EF31449" w14:textId="6C00D35C" w:rsidR="00E91871" w:rsidRPr="00C35346" w:rsidRDefault="00E91871" w:rsidP="0021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48" w:type="dxa"/>
            <w:gridSpan w:val="2"/>
          </w:tcPr>
          <w:p w14:paraId="2E5E18A0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0" w:type="dxa"/>
            <w:gridSpan w:val="3"/>
          </w:tcPr>
          <w:p w14:paraId="349A6A21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22E64F54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4"/>
          </w:tcPr>
          <w:p w14:paraId="16C97225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</w:tr>
      <w:tr w:rsidR="00E91871" w:rsidRPr="008733FB" w14:paraId="17574F41" w14:textId="77777777" w:rsidTr="00064808">
        <w:trPr>
          <w:trHeight w:val="389"/>
        </w:trPr>
        <w:tc>
          <w:tcPr>
            <w:tcW w:w="2070" w:type="dxa"/>
          </w:tcPr>
          <w:p w14:paraId="50BDD807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15564B" w14:textId="77777777" w:rsidR="00E91871" w:rsidRPr="00C35346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534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</w:tcPr>
          <w:p w14:paraId="339C353E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AB355A2" w14:textId="77777777" w:rsidR="00E91871" w:rsidRPr="00C35346" w:rsidRDefault="00E91871" w:rsidP="00120611">
            <w:pPr>
              <w:pStyle w:val="block"/>
              <w:spacing w:after="0" w:line="240" w:lineRule="auto"/>
              <w:ind w:left="-7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42" w:type="dxa"/>
          </w:tcPr>
          <w:p w14:paraId="1CE8CD9E" w14:textId="77777777" w:rsidR="00E91871" w:rsidRPr="00C35346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</w:tcPr>
          <w:p w14:paraId="2A24EEDB" w14:textId="77777777" w:rsidR="00E91871" w:rsidRPr="00C35346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534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65EC13D5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CC1CF23" w14:textId="77777777" w:rsidR="00E91871" w:rsidRPr="00C35346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</w:tcPr>
          <w:p w14:paraId="223435C0" w14:textId="77777777" w:rsidR="00E91871" w:rsidRPr="00C35346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47FEDDE4" w14:textId="77777777" w:rsidR="00E91871" w:rsidRPr="00C35346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534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</w:tcPr>
          <w:p w14:paraId="17935730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0A847A5F" w14:textId="77777777" w:rsidR="00E91871" w:rsidRPr="00C35346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E91871" w:rsidRPr="008733FB" w14:paraId="2F331FE8" w14:textId="77777777" w:rsidTr="00064808">
        <w:trPr>
          <w:trHeight w:val="407"/>
        </w:trPr>
        <w:tc>
          <w:tcPr>
            <w:tcW w:w="2070" w:type="dxa"/>
          </w:tcPr>
          <w:p w14:paraId="0B8821B2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815C2C" w14:textId="77777777" w:rsidR="00E91871" w:rsidRPr="00C35346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DB9A16E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572E190" w14:textId="77777777" w:rsidR="00E91871" w:rsidRPr="00C35346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2" w:type="dxa"/>
          </w:tcPr>
          <w:p w14:paraId="33442635" w14:textId="77777777" w:rsidR="00E91871" w:rsidRPr="00C35346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62" w:type="dxa"/>
          </w:tcPr>
          <w:p w14:paraId="587A9160" w14:textId="77777777" w:rsidR="00E91871" w:rsidRPr="00C35346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127ECB5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3B0DDFB" w14:textId="77777777" w:rsidR="00E91871" w:rsidRPr="00C35346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8" w:type="dxa"/>
          </w:tcPr>
          <w:p w14:paraId="5340B455" w14:textId="77777777" w:rsidR="00E91871" w:rsidRPr="00C35346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4530C06" w14:textId="77777777" w:rsidR="00E91871" w:rsidRPr="00C35346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10138A4" w14:textId="77777777" w:rsidR="00E91871" w:rsidRPr="00C35346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6E6CC2A" w14:textId="77777777" w:rsidR="00E91871" w:rsidRPr="00C35346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91871" w:rsidRPr="008733FB" w14:paraId="02A8AD8C" w14:textId="77777777" w:rsidTr="00D9614D">
        <w:trPr>
          <w:gridAfter w:val="1"/>
          <w:wAfter w:w="6" w:type="dxa"/>
          <w:trHeight w:val="407"/>
        </w:trPr>
        <w:tc>
          <w:tcPr>
            <w:tcW w:w="2070" w:type="dxa"/>
          </w:tcPr>
          <w:p w14:paraId="575BC70B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0" w:type="dxa"/>
            <w:gridSpan w:val="3"/>
          </w:tcPr>
          <w:p w14:paraId="76EFE0F0" w14:textId="77777777" w:rsidR="00E91871" w:rsidRPr="00BE5703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48" w:type="dxa"/>
            <w:gridSpan w:val="2"/>
          </w:tcPr>
          <w:p w14:paraId="6B953F43" w14:textId="77777777" w:rsidR="00E91871" w:rsidRPr="00BE5703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02" w:type="dxa"/>
            <w:gridSpan w:val="7"/>
          </w:tcPr>
          <w:p w14:paraId="57A8D2B7" w14:textId="77777777" w:rsidR="00E91871" w:rsidRPr="00BE5703" w:rsidRDefault="00E91871" w:rsidP="0012061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91871" w:rsidRPr="008733FB" w14:paraId="0C5DBBD8" w14:textId="77777777" w:rsidTr="00064808">
        <w:tc>
          <w:tcPr>
            <w:tcW w:w="2070" w:type="dxa"/>
          </w:tcPr>
          <w:p w14:paraId="1C167907" w14:textId="77777777" w:rsidR="00E91871" w:rsidRPr="00BE5703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52DB89F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106348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DBDB1DA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15CB2DE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2C46AABE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1086D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5E7D096C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DDF6D8A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7A4A41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F9B06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024" w:type="dxa"/>
            <w:gridSpan w:val="2"/>
          </w:tcPr>
          <w:p w14:paraId="676AEEF3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871" w:rsidRPr="008733FB" w14:paraId="7FD63F37" w14:textId="77777777" w:rsidTr="00064808">
        <w:tc>
          <w:tcPr>
            <w:tcW w:w="2070" w:type="dxa"/>
          </w:tcPr>
          <w:p w14:paraId="02FBFF9A" w14:textId="77777777" w:rsidR="00E91871" w:rsidRPr="00BE5703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70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 xml:space="preserve">มูเบีย สมบูรณ์ </w:t>
            </w:r>
          </w:p>
          <w:p w14:paraId="188957EB" w14:textId="77777777" w:rsidR="00E91871" w:rsidRPr="00BE5703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>ออโตโมทีฟ จำกัด</w:t>
            </w:r>
          </w:p>
        </w:tc>
        <w:tc>
          <w:tcPr>
            <w:tcW w:w="990" w:type="dxa"/>
            <w:vAlign w:val="bottom"/>
          </w:tcPr>
          <w:p w14:paraId="67FE82DA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36" w:type="dxa"/>
            <w:vAlign w:val="bottom"/>
          </w:tcPr>
          <w:p w14:paraId="29EEC3AE" w14:textId="77777777" w:rsidR="00E91871" w:rsidRPr="00DE14E5" w:rsidRDefault="00E91871" w:rsidP="0012061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7D5C5EC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42" w:type="dxa"/>
          </w:tcPr>
          <w:p w14:paraId="6F16D529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14:paraId="59FC6B59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43AF0D13" w14:textId="77777777" w:rsidR="00E91871" w:rsidRPr="00DE14E5" w:rsidRDefault="00E91871" w:rsidP="0012061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2D956047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38" w:type="dxa"/>
            <w:vAlign w:val="bottom"/>
          </w:tcPr>
          <w:p w14:paraId="569B5D7B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5E21C9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36" w:type="dxa"/>
            <w:vAlign w:val="bottom"/>
          </w:tcPr>
          <w:p w14:paraId="3342D74A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649FF5C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</w:tr>
      <w:tr w:rsidR="00E91871" w:rsidRPr="002062F5" w14:paraId="0F0E5342" w14:textId="77777777" w:rsidTr="00064808">
        <w:tc>
          <w:tcPr>
            <w:tcW w:w="2070" w:type="dxa"/>
          </w:tcPr>
          <w:p w14:paraId="5944162B" w14:textId="77777777" w:rsidR="00E91871" w:rsidRPr="008733FB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4134CC2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747FDA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7598BB5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4151A3D4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6C644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42F11F21" w14:textId="77777777" w:rsidR="00E91871" w:rsidRPr="00DE14E5" w:rsidRDefault="00E91871" w:rsidP="0012061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41BB7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4E5">
              <w:rPr>
                <w:rFonts w:ascii="Angsana New" w:hAnsi="Angsana New"/>
                <w:b/>
                <w:bCs/>
                <w:sz w:val="30"/>
                <w:szCs w:val="30"/>
              </w:rPr>
              <w:t>701,000</w:t>
            </w:r>
          </w:p>
        </w:tc>
        <w:tc>
          <w:tcPr>
            <w:tcW w:w="238" w:type="dxa"/>
            <w:vAlign w:val="bottom"/>
          </w:tcPr>
          <w:p w14:paraId="4AE81671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1DA85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4E5">
              <w:rPr>
                <w:rFonts w:ascii="Angsana New" w:hAnsi="Angsana New"/>
                <w:b/>
                <w:bCs/>
                <w:sz w:val="30"/>
                <w:szCs w:val="30"/>
              </w:rPr>
              <w:t>350,500</w:t>
            </w:r>
          </w:p>
        </w:tc>
        <w:tc>
          <w:tcPr>
            <w:tcW w:w="236" w:type="dxa"/>
            <w:vAlign w:val="bottom"/>
          </w:tcPr>
          <w:p w14:paraId="7619089D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C693E" w14:textId="77777777" w:rsidR="00E91871" w:rsidRPr="00DE14E5" w:rsidRDefault="00E91871" w:rsidP="0012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4E5">
              <w:rPr>
                <w:rFonts w:ascii="Angsana New" w:hAnsi="Angsana New"/>
                <w:b/>
                <w:bCs/>
                <w:sz w:val="30"/>
                <w:szCs w:val="30"/>
              </w:rPr>
              <w:t>350,500</w:t>
            </w:r>
          </w:p>
        </w:tc>
      </w:tr>
    </w:tbl>
    <w:p w14:paraId="339CB563" w14:textId="77777777" w:rsidR="00E91871" w:rsidRDefault="00E91871" w:rsidP="00E9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1DE76977" w14:textId="77777777" w:rsidR="00E91871" w:rsidRDefault="00E91871" w:rsidP="00E44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1170" w:right="-43"/>
        <w:jc w:val="thaiDistribute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บริษัทร่วมและการร่วมค้าทั้งหมดดำเนินธุรกิจในประเทศไทย</w:t>
      </w:r>
    </w:p>
    <w:p w14:paraId="51C5AD2E" w14:textId="77777777" w:rsidR="00E91871" w:rsidRDefault="00E91871" w:rsidP="00E44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1170" w:right="-43"/>
        <w:jc w:val="thaiDistribute"/>
        <w:rPr>
          <w:rFonts w:ascii="Angsana New" w:hAnsi="Angsana New"/>
          <w:sz w:val="30"/>
          <w:szCs w:val="30"/>
        </w:rPr>
      </w:pPr>
    </w:p>
    <w:p w14:paraId="2791AB55" w14:textId="77777777" w:rsidR="00E91871" w:rsidRDefault="00E91871" w:rsidP="00E44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1170" w:right="83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A66ABC1" w14:textId="77777777" w:rsidR="00E91871" w:rsidRDefault="00E91871" w:rsidP="00F17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D7D6B7" w14:textId="77777777" w:rsidR="00E91871" w:rsidRDefault="00E91871" w:rsidP="00F17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  <w:sectPr w:rsidR="00E91871" w:rsidSect="00E44AE0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1152" w:right="576" w:bottom="1152" w:left="691" w:header="720" w:footer="720" w:gutter="0"/>
          <w:cols w:space="720"/>
          <w:titlePg/>
          <w:docGrid w:linePitch="245"/>
        </w:sectPr>
      </w:pPr>
    </w:p>
    <w:p w14:paraId="46550EE2" w14:textId="19E15948" w:rsidR="002E1586" w:rsidRPr="00C4398E" w:rsidRDefault="00455C0E" w:rsidP="00F17B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95427F">
        <w:rPr>
          <w:rFonts w:ascii="Angsana New" w:hAnsi="Angsana New" w:hint="cs"/>
          <w:b/>
          <w:bCs/>
          <w:sz w:val="30"/>
          <w:szCs w:val="30"/>
          <w:cs/>
        </w:rPr>
        <w:t xml:space="preserve">      </w:t>
      </w:r>
      <w:r w:rsidR="002E1586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4828DD3A" w14:textId="77777777" w:rsidR="00E4002F" w:rsidRPr="002E1586" w:rsidRDefault="00E4002F" w:rsidP="00E4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1411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430"/>
        <w:gridCol w:w="236"/>
        <w:gridCol w:w="2014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72"/>
        <w:gridCol w:w="270"/>
        <w:gridCol w:w="900"/>
        <w:gridCol w:w="270"/>
        <w:gridCol w:w="900"/>
        <w:gridCol w:w="270"/>
        <w:gridCol w:w="900"/>
      </w:tblGrid>
      <w:tr w:rsidR="00220C7D" w:rsidRPr="00E4002F" w14:paraId="7DE11449" w14:textId="77777777" w:rsidTr="00802F92">
        <w:tc>
          <w:tcPr>
            <w:tcW w:w="2430" w:type="dxa"/>
          </w:tcPr>
          <w:p w14:paraId="62BBCDD7" w14:textId="77777777" w:rsidR="00220C7D" w:rsidRPr="00E4002F" w:rsidRDefault="00220C7D" w:rsidP="00E4002F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9D48DCA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14" w:type="dxa"/>
          </w:tcPr>
          <w:p w14:paraId="4A5072AC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B4C06BB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162" w:type="dxa"/>
            <w:gridSpan w:val="15"/>
          </w:tcPr>
          <w:p w14:paraId="7EAAEA07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20C7D" w:rsidRPr="00E4002F" w14:paraId="4D7BBBA9" w14:textId="77777777" w:rsidTr="00802F92">
        <w:tc>
          <w:tcPr>
            <w:tcW w:w="2430" w:type="dxa"/>
          </w:tcPr>
          <w:p w14:paraId="3ED43D90" w14:textId="77777777" w:rsidR="00220C7D" w:rsidRPr="00E4002F" w:rsidRDefault="00220C7D" w:rsidP="00802F92">
            <w:pPr>
              <w:pStyle w:val="block"/>
              <w:tabs>
                <w:tab w:val="left" w:pos="114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F4A9FB1" w14:textId="77777777" w:rsidR="00220C7D" w:rsidRPr="00E4002F" w:rsidRDefault="00220C7D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4" w:type="dxa"/>
          </w:tcPr>
          <w:p w14:paraId="1CDD3619" w14:textId="77777777" w:rsidR="00220C7D" w:rsidRPr="00E4002F" w:rsidRDefault="00220C7D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D712D07" w14:textId="77777777" w:rsidR="00220C7D" w:rsidRPr="00E4002F" w:rsidRDefault="00220C7D" w:rsidP="00E4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29D95E7B" w14:textId="77777777" w:rsidR="00220C7D" w:rsidRPr="00E4002F" w:rsidRDefault="00220C7D" w:rsidP="00E4002F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14:paraId="130A4EC2" w14:textId="77777777" w:rsidR="00220C7D" w:rsidRPr="00E4002F" w:rsidRDefault="00220C7D" w:rsidP="00E4002F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สัดส่วน</w:t>
            </w:r>
          </w:p>
          <w:p w14:paraId="0D7C1330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6BF8E071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14:paraId="45C73E3F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7ABBFA5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62E3DEBA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142" w:type="dxa"/>
            <w:gridSpan w:val="3"/>
          </w:tcPr>
          <w:p w14:paraId="5AE471D7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8F03102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</w:tcPr>
          <w:p w14:paraId="0194BC6C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14:paraId="420D3288" w14:textId="77777777" w:rsidR="00220C7D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เงินปันผลรับ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สำหรับ</w:t>
            </w:r>
          </w:p>
          <w:p w14:paraId="0F586733" w14:textId="77777777" w:rsidR="00220C7D" w:rsidRPr="00E4002F" w:rsidRDefault="00220C7D" w:rsidP="00E4002F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งวด</w:t>
            </w:r>
            <w:r w:rsidR="00BE4ADE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สาม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เดือนสิ้นสุดวันที่</w:t>
            </w:r>
          </w:p>
        </w:tc>
      </w:tr>
      <w:tr w:rsidR="00BE4ADE" w:rsidRPr="00E4002F" w14:paraId="1C7AC6FD" w14:textId="77777777" w:rsidTr="00802F92">
        <w:tc>
          <w:tcPr>
            <w:tcW w:w="2430" w:type="dxa"/>
          </w:tcPr>
          <w:p w14:paraId="1EDB1BB6" w14:textId="77777777" w:rsidR="00BE4ADE" w:rsidRPr="00E4002F" w:rsidRDefault="00BE4ADE" w:rsidP="00BE4ADE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6C2DC5F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4" w:type="dxa"/>
          </w:tcPr>
          <w:p w14:paraId="0C8D1EC1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E1775B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0AC9C1A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48ED5435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C44906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14:paraId="2C3247DE" w14:textId="77777777" w:rsidR="00BE4ADE" w:rsidRPr="00E4002F" w:rsidRDefault="00BE4ADE" w:rsidP="00BE4ADE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FFBDD93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1C7026A6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876468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14:paraId="0623A2CE" w14:textId="77777777" w:rsidR="00BE4ADE" w:rsidRPr="00E4002F" w:rsidRDefault="00BE4ADE" w:rsidP="00BE4ADE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20297515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BD5117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717D5B9A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300CE4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270" w:type="dxa"/>
          </w:tcPr>
          <w:p w14:paraId="5B6B8109" w14:textId="77777777" w:rsidR="00BE4ADE" w:rsidRPr="00E4002F" w:rsidRDefault="00BE4ADE" w:rsidP="00BE4ADE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6421A00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70EC42C5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CA786D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BE4ADE" w:rsidRPr="00E4002F" w14:paraId="34C9A896" w14:textId="77777777" w:rsidTr="00802F92">
        <w:tc>
          <w:tcPr>
            <w:tcW w:w="2430" w:type="dxa"/>
          </w:tcPr>
          <w:p w14:paraId="2D30A623" w14:textId="77777777" w:rsidR="00BE4ADE" w:rsidRPr="00E4002F" w:rsidRDefault="00BE4ADE" w:rsidP="00BE4ADE">
            <w:pPr>
              <w:pStyle w:val="block"/>
              <w:tabs>
                <w:tab w:val="left" w:pos="120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E625878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4" w:type="dxa"/>
          </w:tcPr>
          <w:p w14:paraId="5DE8BF92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0A24EC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374641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08F0142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300C0D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34B4F13" w14:textId="77777777" w:rsidR="00BE4ADE" w:rsidRPr="00E4002F" w:rsidRDefault="00BE4ADE" w:rsidP="00BE4ADE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B256B96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59D319C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84F887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A3F1820" w14:textId="77777777" w:rsidR="00BE4ADE" w:rsidRPr="00E4002F" w:rsidRDefault="00BE4ADE" w:rsidP="00BE4ADE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618D6F98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9FF10AF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2FC3B9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87441E2" w14:textId="77777777" w:rsidR="00BE4ADE" w:rsidRPr="00E4002F" w:rsidRDefault="00BE4ADE" w:rsidP="00BE4ADE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F106559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30CF6E7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68C13B" w14:textId="77777777" w:rsidR="00BE4ADE" w:rsidRPr="00E4002F" w:rsidRDefault="00BE4ADE" w:rsidP="00BE4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20C7D" w:rsidRPr="00E4002F" w14:paraId="38CF0A24" w14:textId="77777777" w:rsidTr="00802F92">
        <w:tc>
          <w:tcPr>
            <w:tcW w:w="2430" w:type="dxa"/>
          </w:tcPr>
          <w:p w14:paraId="37554627" w14:textId="77777777" w:rsidR="00220C7D" w:rsidRPr="00E4002F" w:rsidRDefault="00220C7D" w:rsidP="00DB50DD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D7120D4" w14:textId="77777777"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14" w:type="dxa"/>
          </w:tcPr>
          <w:p w14:paraId="58055CFA" w14:textId="77777777"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0CCB53D" w14:textId="77777777"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14:paraId="2851DDDF" w14:textId="77777777"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67B97F63" w14:textId="77777777"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822" w:type="dxa"/>
            <w:gridSpan w:val="11"/>
          </w:tcPr>
          <w:p w14:paraId="5258EED4" w14:textId="77777777" w:rsidR="00220C7D" w:rsidRPr="00E4002F" w:rsidRDefault="00220C7D" w:rsidP="00DB50D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220C7D" w:rsidRPr="00E4002F" w14:paraId="7FAE05C8" w14:textId="77777777" w:rsidTr="00802F92">
        <w:tc>
          <w:tcPr>
            <w:tcW w:w="2430" w:type="dxa"/>
          </w:tcPr>
          <w:p w14:paraId="79C4D9B9" w14:textId="77777777" w:rsidR="00220C7D" w:rsidRPr="00E4002F" w:rsidRDefault="00220C7D" w:rsidP="009F187B">
            <w:pPr>
              <w:tabs>
                <w:tab w:val="clear" w:pos="227"/>
                <w:tab w:val="left" w:pos="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E400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 w:rsidR="001D309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236" w:type="dxa"/>
          </w:tcPr>
          <w:p w14:paraId="0FE17576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014" w:type="dxa"/>
          </w:tcPr>
          <w:p w14:paraId="5763EF08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FD5E478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BAA8BE9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8C64BF4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A5C8F1C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BEAD2E1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AA8D3F0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9D75BA1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5E3073B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19930CF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4CF24EE3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6C94491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25829F1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B4DF664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8F22D46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DBFB331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E4A33B1" w14:textId="77777777" w:rsidR="00220C7D" w:rsidRPr="00E4002F" w:rsidRDefault="00220C7D" w:rsidP="00DB50DD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162E36" w:rsidRPr="00E4002F" w14:paraId="0D2A5BC0" w14:textId="77777777" w:rsidTr="00802F92">
        <w:tc>
          <w:tcPr>
            <w:tcW w:w="2430" w:type="dxa"/>
          </w:tcPr>
          <w:p w14:paraId="5220CCDB" w14:textId="77777777" w:rsidR="00162E36" w:rsidRPr="00E4002F" w:rsidRDefault="00162E36" w:rsidP="00162E36">
            <w:pPr>
              <w:tabs>
                <w:tab w:val="left" w:pos="14"/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บริษัท สมบูรณ์หล่อเหล็กเหนียว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อุตสาหกรรม จำกัด</w:t>
            </w:r>
          </w:p>
        </w:tc>
        <w:tc>
          <w:tcPr>
            <w:tcW w:w="236" w:type="dxa"/>
          </w:tcPr>
          <w:p w14:paraId="4F5FC97F" w14:textId="77777777" w:rsidR="00162E36" w:rsidRPr="00E4002F" w:rsidRDefault="00162E36" w:rsidP="00162E36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</w:tcPr>
          <w:p w14:paraId="28C1E21B" w14:textId="77777777" w:rsidR="00162E36" w:rsidRPr="00E4002F" w:rsidRDefault="00162E36" w:rsidP="00162E36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ผลิตและจำหน่ายชิ้นส่วน</w:t>
            </w:r>
          </w:p>
          <w:p w14:paraId="310BFEE6" w14:textId="77777777" w:rsidR="00162E36" w:rsidRPr="00E4002F" w:rsidRDefault="00162E36" w:rsidP="0016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270" w:type="dxa"/>
          </w:tcPr>
          <w:p w14:paraId="343E9645" w14:textId="77777777" w:rsidR="00162E36" w:rsidRPr="00E4002F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017B14D" w14:textId="77777777" w:rsidR="00162E36" w:rsidRPr="00E4002F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7F9C7D2" w14:textId="77777777" w:rsidR="00162E36" w:rsidRPr="00E4002F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4736589" w14:textId="77777777" w:rsidR="00162E36" w:rsidRPr="00E4002F" w:rsidRDefault="00162E36" w:rsidP="00162E3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A0AEC9F" w14:textId="77777777" w:rsidR="00162E36" w:rsidRPr="00E4002F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0245DEB" w14:textId="77777777" w:rsidR="00162E36" w:rsidRPr="00E4002F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E339ECC" w14:textId="77777777" w:rsidR="00162E36" w:rsidRPr="00E4002F" w:rsidRDefault="00162E36" w:rsidP="00162E3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D5FA1D8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08D0CA59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270" w:type="dxa"/>
          </w:tcPr>
          <w:p w14:paraId="4CEF6D28" w14:textId="77777777" w:rsidR="00162E36" w:rsidRPr="00E4002F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83B738C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3BCC776F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270" w:type="dxa"/>
          </w:tcPr>
          <w:p w14:paraId="2E0EB24B" w14:textId="77777777" w:rsidR="00162E36" w:rsidRPr="00E4002F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04DAC057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7117BF5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875,989</w:t>
            </w:r>
          </w:p>
        </w:tc>
        <w:tc>
          <w:tcPr>
            <w:tcW w:w="270" w:type="dxa"/>
          </w:tcPr>
          <w:p w14:paraId="54CD423D" w14:textId="77777777" w:rsidR="00162E36" w:rsidRPr="00E4002F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1730F00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61361F9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875,989</w:t>
            </w:r>
          </w:p>
        </w:tc>
        <w:tc>
          <w:tcPr>
            <w:tcW w:w="270" w:type="dxa"/>
          </w:tcPr>
          <w:p w14:paraId="00A24150" w14:textId="77777777" w:rsidR="00162E36" w:rsidRPr="00E4002F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B041D9" w14:textId="77777777" w:rsidR="00162E36" w:rsidRPr="00E4002F" w:rsidRDefault="00E56E37" w:rsidP="00E56E37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3DB0CFB" w14:textId="77777777" w:rsidR="00162E36" w:rsidRPr="00E4002F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58DD4D2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162E36" w:rsidRPr="0069120D" w14:paraId="3A8BBEDF" w14:textId="77777777" w:rsidTr="00665627">
        <w:trPr>
          <w:trHeight w:val="137"/>
        </w:trPr>
        <w:tc>
          <w:tcPr>
            <w:tcW w:w="2430" w:type="dxa"/>
          </w:tcPr>
          <w:p w14:paraId="2D0E97F6" w14:textId="77777777" w:rsidR="00162E36" w:rsidRPr="0069120D" w:rsidRDefault="00162E36" w:rsidP="00162E36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3E88F96" w14:textId="77777777" w:rsidR="00162E36" w:rsidRPr="0069120D" w:rsidRDefault="00162E36" w:rsidP="00162E36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14" w:type="dxa"/>
          </w:tcPr>
          <w:p w14:paraId="2BD93174" w14:textId="77777777" w:rsidR="00162E36" w:rsidRPr="0069120D" w:rsidRDefault="00162E36" w:rsidP="00162E36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64AFF50" w14:textId="77777777" w:rsidR="00162E36" w:rsidRPr="0069120D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631878A" w14:textId="77777777" w:rsidR="00162E36" w:rsidRPr="0069120D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298D0D" w14:textId="77777777" w:rsidR="00162E36" w:rsidRPr="0069120D" w:rsidRDefault="00162E36" w:rsidP="00162E3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6151658" w14:textId="77777777" w:rsidR="00162E36" w:rsidRPr="0069120D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071A18" w14:textId="77777777" w:rsidR="00162E36" w:rsidRPr="0069120D" w:rsidRDefault="00162E36" w:rsidP="00162E3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580C250" w14:textId="77777777" w:rsidR="00162E36" w:rsidRPr="0069120D" w:rsidRDefault="00162E36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7AB6EBA" w14:textId="77777777" w:rsidR="00162E36" w:rsidRPr="0069120D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26C3A31F" w14:textId="77777777" w:rsidR="00162E36" w:rsidRPr="0069120D" w:rsidRDefault="00162E36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55B607" w14:textId="77777777" w:rsidR="00162E36" w:rsidRPr="0069120D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72" w:type="dxa"/>
          </w:tcPr>
          <w:p w14:paraId="0534F540" w14:textId="77777777" w:rsidR="00162E36" w:rsidRPr="0069120D" w:rsidRDefault="00162E36" w:rsidP="00162E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5BB14F65" w14:textId="77777777" w:rsidR="00162E36" w:rsidRPr="0069120D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3C3FC9E8" w14:textId="77777777" w:rsidR="00162E36" w:rsidRPr="0069120D" w:rsidRDefault="00162E36" w:rsidP="00162E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631988D" w14:textId="77777777" w:rsidR="00162E36" w:rsidRPr="0069120D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B6602B" w14:textId="77777777" w:rsidR="00162E36" w:rsidRPr="0069120D" w:rsidRDefault="00162E36" w:rsidP="00162E3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5A9430B4" w14:textId="77777777" w:rsidR="00162E36" w:rsidRPr="0069120D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21D567E" w14:textId="77777777" w:rsidR="00162E36" w:rsidRPr="0069120D" w:rsidRDefault="00162E36" w:rsidP="00162E36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162E36" w:rsidRPr="00E4002F" w14:paraId="3A826321" w14:textId="77777777" w:rsidTr="00802F92">
        <w:tc>
          <w:tcPr>
            <w:tcW w:w="2430" w:type="dxa"/>
          </w:tcPr>
          <w:p w14:paraId="1E26331A" w14:textId="77777777" w:rsidR="00EC057A" w:rsidRDefault="00EC057A" w:rsidP="00162E36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A833EDE" w14:textId="77777777" w:rsidR="00162E36" w:rsidRPr="00E4002F" w:rsidRDefault="00162E36" w:rsidP="00162E36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บริษัท บางกอกสปริง</w:t>
            </w:r>
          </w:p>
          <w:p w14:paraId="580F9CFE" w14:textId="77777777" w:rsidR="00162E36" w:rsidRPr="00E4002F" w:rsidRDefault="00162E36" w:rsidP="00162E36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อินดัสเตรียล จำกัด</w:t>
            </w:r>
          </w:p>
        </w:tc>
        <w:tc>
          <w:tcPr>
            <w:tcW w:w="236" w:type="dxa"/>
          </w:tcPr>
          <w:p w14:paraId="6A06AE03" w14:textId="77777777" w:rsidR="00162E36" w:rsidRPr="00E4002F" w:rsidRDefault="00162E36" w:rsidP="00162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014" w:type="dxa"/>
          </w:tcPr>
          <w:p w14:paraId="1D4E9EF4" w14:textId="77777777" w:rsidR="00802F92" w:rsidRPr="00802F92" w:rsidRDefault="00162E36" w:rsidP="0080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pacing w:val="12"/>
                <w:sz w:val="26"/>
                <w:szCs w:val="26"/>
                <w:lang w:eastAsia="ja-JP"/>
              </w:rPr>
            </w:pPr>
            <w:r w:rsidRPr="00802F92">
              <w:rPr>
                <w:rFonts w:ascii="Angsana New" w:hAnsi="Angsana New" w:hint="cs"/>
                <w:spacing w:val="12"/>
                <w:sz w:val="26"/>
                <w:szCs w:val="26"/>
                <w:cs/>
                <w:lang w:eastAsia="ja-JP"/>
              </w:rPr>
              <w:t>ให้เช่าอสังหาริมทร</w:t>
            </w:r>
            <w:r w:rsidR="00802F92" w:rsidRPr="00802F92">
              <w:rPr>
                <w:rFonts w:ascii="Angsana New" w:hAnsi="Angsana New" w:hint="cs"/>
                <w:spacing w:val="12"/>
                <w:sz w:val="26"/>
                <w:szCs w:val="26"/>
                <w:cs/>
                <w:lang w:eastAsia="ja-JP"/>
              </w:rPr>
              <w:t>ัพย์</w:t>
            </w:r>
            <w:r w:rsidR="00802F92" w:rsidRPr="00802F92">
              <w:rPr>
                <w:rFonts w:ascii="Angsana New" w:hAnsi="Angsana New"/>
                <w:spacing w:val="12"/>
                <w:sz w:val="26"/>
                <w:szCs w:val="26"/>
                <w:lang w:eastAsia="ja-JP"/>
              </w:rPr>
              <w:t>,</w:t>
            </w:r>
          </w:p>
          <w:p w14:paraId="6C34C5C3" w14:textId="77777777" w:rsidR="00802F92" w:rsidRDefault="00802F92" w:rsidP="0080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sz w:val="26"/>
                <w:szCs w:val="26"/>
                <w:lang w:eastAsia="ja-JP"/>
              </w:rPr>
              <w:t xml:space="preserve">   </w:t>
            </w:r>
            <w:r w:rsidR="00162E36" w:rsidRPr="00E4002F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ลงทุน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ใ</w:t>
            </w:r>
            <w:r w:rsidR="00162E36" w:rsidRPr="00E4002F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นบริษัทอื่น</w:t>
            </w:r>
            <w:r w:rsidR="009E21C4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แล</w:t>
            </w:r>
            <w:r w:rsidR="00803AB4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ะ</w:t>
            </w:r>
          </w:p>
          <w:p w14:paraId="3F93C2D9" w14:textId="77777777" w:rsidR="00162E36" w:rsidRPr="00E4002F" w:rsidRDefault="00802F92" w:rsidP="0080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lang w:eastAsia="ja-JP"/>
              </w:rPr>
            </w:pPr>
            <w:r>
              <w:rPr>
                <w:rFonts w:ascii="Angsana New" w:hAnsi="Angsana New"/>
                <w:sz w:val="26"/>
                <w:szCs w:val="26"/>
                <w:lang w:eastAsia="ja-JP"/>
              </w:rPr>
              <w:t xml:space="preserve">   </w:t>
            </w:r>
            <w:r w:rsidR="009E21C4">
              <w:rPr>
                <w:rFonts w:ascii="Angsana New" w:hAnsi="Angsana New" w:hint="cs"/>
                <w:sz w:val="26"/>
                <w:szCs w:val="26"/>
                <w:cs/>
                <w:lang w:eastAsia="ja-JP"/>
              </w:rPr>
              <w:t>บริการ</w:t>
            </w:r>
          </w:p>
        </w:tc>
        <w:tc>
          <w:tcPr>
            <w:tcW w:w="270" w:type="dxa"/>
          </w:tcPr>
          <w:p w14:paraId="22A6E629" w14:textId="77777777" w:rsidR="00162E36" w:rsidRPr="00E4002F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7D878E0" w14:textId="77777777" w:rsidR="00162E36" w:rsidRPr="00E4002F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6A21C3D" w14:textId="77777777" w:rsidR="00EC057A" w:rsidRDefault="00EC057A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4223B88" w14:textId="77777777" w:rsidR="00162E36" w:rsidRPr="00E4002F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052B569" w14:textId="77777777" w:rsidR="00162E36" w:rsidRPr="00E4002F" w:rsidRDefault="00162E36" w:rsidP="00162E3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006514A" w14:textId="77777777" w:rsidR="00162E36" w:rsidRPr="00E4002F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D695D0C" w14:textId="77777777" w:rsidR="00EC057A" w:rsidRDefault="00EC057A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E23750B" w14:textId="77777777" w:rsidR="00162E36" w:rsidRPr="00E4002F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14DFF1D" w14:textId="77777777" w:rsidR="00162E36" w:rsidRPr="00E4002F" w:rsidRDefault="00162E36" w:rsidP="00162E3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40C663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6807AF69" w14:textId="77777777" w:rsidR="00EC057A" w:rsidRDefault="00EC057A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09E13B45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270" w:type="dxa"/>
          </w:tcPr>
          <w:p w14:paraId="20AB7DAA" w14:textId="77777777" w:rsidR="00162E36" w:rsidRPr="00E4002F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E00B40D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2C085A00" w14:textId="77777777" w:rsidR="00EC057A" w:rsidRDefault="00EC057A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57716E77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270" w:type="dxa"/>
          </w:tcPr>
          <w:p w14:paraId="35A7BB79" w14:textId="77777777" w:rsidR="00162E36" w:rsidRPr="00E4002F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7ECFEE8A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9FF1F52" w14:textId="77777777" w:rsidR="00EC057A" w:rsidRDefault="00EC057A" w:rsidP="00162E3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B613195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519,989</w:t>
            </w:r>
          </w:p>
        </w:tc>
        <w:tc>
          <w:tcPr>
            <w:tcW w:w="270" w:type="dxa"/>
          </w:tcPr>
          <w:p w14:paraId="7AB7DBB8" w14:textId="77777777" w:rsidR="00162E36" w:rsidRPr="00E4002F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A7523B1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AE73542" w14:textId="77777777" w:rsidR="00EC057A" w:rsidRDefault="00EC057A" w:rsidP="00162E3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2F31DD7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519,989</w:t>
            </w:r>
          </w:p>
        </w:tc>
        <w:tc>
          <w:tcPr>
            <w:tcW w:w="270" w:type="dxa"/>
          </w:tcPr>
          <w:p w14:paraId="13CC7422" w14:textId="77777777" w:rsidR="00162E36" w:rsidRPr="00E4002F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900A94" w14:textId="77777777" w:rsidR="00162E36" w:rsidRPr="00E4002F" w:rsidRDefault="008E1822" w:rsidP="00E56E37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1F29B85" w14:textId="77777777" w:rsidR="00162E36" w:rsidRPr="00E4002F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45094A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162E36" w:rsidRPr="0069120D" w14:paraId="055641DA" w14:textId="77777777" w:rsidTr="00665627">
        <w:trPr>
          <w:trHeight w:val="227"/>
        </w:trPr>
        <w:tc>
          <w:tcPr>
            <w:tcW w:w="2430" w:type="dxa"/>
          </w:tcPr>
          <w:p w14:paraId="3721BD95" w14:textId="77777777" w:rsidR="00162E36" w:rsidRPr="004F308D" w:rsidRDefault="00162E36" w:rsidP="00162E36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2472D9BE" w14:textId="77777777" w:rsidR="00162E36" w:rsidRPr="004F308D" w:rsidRDefault="00162E36" w:rsidP="00162E36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14" w:type="dxa"/>
          </w:tcPr>
          <w:p w14:paraId="651814FB" w14:textId="77777777" w:rsidR="00162E36" w:rsidRPr="004F308D" w:rsidRDefault="00162E36" w:rsidP="00162E36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7E9BB8C" w14:textId="77777777" w:rsidR="00162E36" w:rsidRPr="004F308D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CCCC5F3" w14:textId="77777777" w:rsidR="00162E36" w:rsidRPr="004F308D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D2B7D2" w14:textId="77777777" w:rsidR="00162E36" w:rsidRPr="004F308D" w:rsidRDefault="00162E36" w:rsidP="00162E3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CE2C422" w14:textId="77777777" w:rsidR="00162E36" w:rsidRPr="004F308D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8B4C2E" w14:textId="77777777" w:rsidR="00162E36" w:rsidRPr="004F308D" w:rsidRDefault="00162E36" w:rsidP="00162E3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4F6560E" w14:textId="77777777" w:rsidR="00162E36" w:rsidRPr="004F308D" w:rsidRDefault="00162E36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9502CA8" w14:textId="77777777" w:rsidR="00162E36" w:rsidRPr="004F308D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14:paraId="63CDED24" w14:textId="77777777" w:rsidR="00162E36" w:rsidRPr="004F308D" w:rsidRDefault="00162E36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6E0F5C30" w14:textId="77777777" w:rsidR="00162E36" w:rsidRPr="004F308D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72" w:type="dxa"/>
          </w:tcPr>
          <w:p w14:paraId="5E507CAB" w14:textId="77777777" w:rsidR="00162E36" w:rsidRPr="004F308D" w:rsidRDefault="00162E36" w:rsidP="00162E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50CBA73A" w14:textId="77777777" w:rsidR="00162E36" w:rsidRPr="004F308D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14:paraId="2FDB469F" w14:textId="77777777" w:rsidR="00162E36" w:rsidRPr="004F308D" w:rsidRDefault="00162E36" w:rsidP="00162E3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A31007B" w14:textId="77777777" w:rsidR="00162E36" w:rsidRPr="004F308D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EC2370" w14:textId="77777777" w:rsidR="00162E36" w:rsidRPr="004F308D" w:rsidRDefault="00162E36" w:rsidP="00162E3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42182E5E" w14:textId="77777777" w:rsidR="00162E36" w:rsidRPr="004F308D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4B7AC35" w14:textId="77777777" w:rsidR="00162E36" w:rsidRPr="004F308D" w:rsidRDefault="00162E36" w:rsidP="00162E36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</w:tr>
      <w:tr w:rsidR="008E1822" w:rsidRPr="00E4002F" w14:paraId="66447604" w14:textId="77777777" w:rsidTr="00802F92">
        <w:tc>
          <w:tcPr>
            <w:tcW w:w="2430" w:type="dxa"/>
          </w:tcPr>
          <w:p w14:paraId="5928FE71" w14:textId="77777777" w:rsidR="008E1822" w:rsidRPr="00E4002F" w:rsidRDefault="008E1822" w:rsidP="008E1822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อินเตอร์เนชั่นแนล แคสติ้ง </w:t>
            </w:r>
          </w:p>
          <w:p w14:paraId="14B62260" w14:textId="77777777" w:rsidR="008E1822" w:rsidRPr="00E4002F" w:rsidRDefault="008E1822" w:rsidP="008E1822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236" w:type="dxa"/>
          </w:tcPr>
          <w:p w14:paraId="2A5170E0" w14:textId="77777777" w:rsidR="008E1822" w:rsidRPr="00E4002F" w:rsidRDefault="008E1822" w:rsidP="008E1822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</w:tcPr>
          <w:p w14:paraId="11641D77" w14:textId="77777777" w:rsidR="008E1822" w:rsidRPr="00E4002F" w:rsidRDefault="008E1822" w:rsidP="008E1822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ผลิตและจำหน่ายชิ้นส่วน</w:t>
            </w:r>
          </w:p>
          <w:p w14:paraId="48CB1AC6" w14:textId="77777777" w:rsidR="008E1822" w:rsidRPr="00E4002F" w:rsidRDefault="008E1822" w:rsidP="008E1822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02F9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270" w:type="dxa"/>
          </w:tcPr>
          <w:p w14:paraId="32CEEEC7" w14:textId="77777777" w:rsidR="008E1822" w:rsidRPr="00E4002F" w:rsidRDefault="008E1822" w:rsidP="008E1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7AB21C2" w14:textId="77777777" w:rsidR="008E1822" w:rsidRPr="00E4002F" w:rsidRDefault="008E1822" w:rsidP="008E1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B3AE4AC" w14:textId="77777777" w:rsidR="008E1822" w:rsidRPr="00E4002F" w:rsidRDefault="008E1822" w:rsidP="008E1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D63621D" w14:textId="77777777" w:rsidR="008E1822" w:rsidRPr="00E4002F" w:rsidRDefault="008E1822" w:rsidP="008E182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B7E541" w14:textId="77777777" w:rsidR="008E1822" w:rsidRPr="00E4002F" w:rsidRDefault="008E1822" w:rsidP="008E1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1E2A5AF" w14:textId="77777777" w:rsidR="008E1822" w:rsidRPr="00E4002F" w:rsidRDefault="008E1822" w:rsidP="008E1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EFB17D2" w14:textId="77777777" w:rsidR="008E1822" w:rsidRPr="00E4002F" w:rsidRDefault="008E1822" w:rsidP="008E182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1CDA6B0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198067C9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785,000</w:t>
            </w:r>
          </w:p>
        </w:tc>
        <w:tc>
          <w:tcPr>
            <w:tcW w:w="270" w:type="dxa"/>
          </w:tcPr>
          <w:p w14:paraId="6E1A462F" w14:textId="77777777" w:rsidR="008E1822" w:rsidRPr="00E4002F" w:rsidRDefault="008E1822" w:rsidP="008E1822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10373D0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</w:p>
          <w:p w14:paraId="7C7E940D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785,000</w:t>
            </w:r>
          </w:p>
        </w:tc>
        <w:tc>
          <w:tcPr>
            <w:tcW w:w="270" w:type="dxa"/>
          </w:tcPr>
          <w:p w14:paraId="1F02BE59" w14:textId="77777777" w:rsidR="008E1822" w:rsidRPr="00E4002F" w:rsidRDefault="008E1822" w:rsidP="008E1822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</w:tcPr>
          <w:p w14:paraId="474D1281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72CBC536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796,034</w:t>
            </w:r>
          </w:p>
        </w:tc>
        <w:tc>
          <w:tcPr>
            <w:tcW w:w="270" w:type="dxa"/>
          </w:tcPr>
          <w:p w14:paraId="0E59AD78" w14:textId="77777777" w:rsidR="008E1822" w:rsidRPr="00E4002F" w:rsidRDefault="008E1822" w:rsidP="008E1822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1608A05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0F9BA8DA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796,034</w:t>
            </w:r>
          </w:p>
        </w:tc>
        <w:tc>
          <w:tcPr>
            <w:tcW w:w="270" w:type="dxa"/>
          </w:tcPr>
          <w:p w14:paraId="61A96E2A" w14:textId="77777777" w:rsidR="008E1822" w:rsidRPr="00E4002F" w:rsidRDefault="008E1822" w:rsidP="008E1822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F41939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E7882FD" w14:textId="77777777" w:rsidR="008E1822" w:rsidRPr="00E4002F" w:rsidRDefault="008E1822" w:rsidP="008E1822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045F13D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8E1822" w:rsidRPr="0069120D" w14:paraId="74E34EF3" w14:textId="77777777" w:rsidTr="00DD5009">
        <w:trPr>
          <w:trHeight w:val="227"/>
        </w:trPr>
        <w:tc>
          <w:tcPr>
            <w:tcW w:w="2430" w:type="dxa"/>
          </w:tcPr>
          <w:p w14:paraId="6B7074E1" w14:textId="77777777" w:rsidR="008E1822" w:rsidRPr="004F308D" w:rsidRDefault="008E1822" w:rsidP="008E1822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5440DE7D" w14:textId="77777777" w:rsidR="008E1822" w:rsidRPr="004F308D" w:rsidRDefault="008E1822" w:rsidP="008E1822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14" w:type="dxa"/>
          </w:tcPr>
          <w:p w14:paraId="57A439E6" w14:textId="77777777" w:rsidR="008E1822" w:rsidRPr="004F308D" w:rsidRDefault="008E1822" w:rsidP="008E1822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24E1A40" w14:textId="77777777" w:rsidR="008E1822" w:rsidRPr="004F308D" w:rsidRDefault="008E1822" w:rsidP="008E1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51E018" w14:textId="77777777" w:rsidR="008E1822" w:rsidRPr="004F308D" w:rsidRDefault="008E1822" w:rsidP="008E1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0EC033" w14:textId="77777777" w:rsidR="008E1822" w:rsidRPr="004F308D" w:rsidRDefault="008E1822" w:rsidP="008E182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1F0494E" w14:textId="77777777" w:rsidR="008E1822" w:rsidRPr="004F308D" w:rsidRDefault="008E1822" w:rsidP="008E1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391B04" w14:textId="77777777" w:rsidR="008E1822" w:rsidRPr="004F308D" w:rsidRDefault="008E1822" w:rsidP="008E182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BCE2E96" w14:textId="77777777" w:rsidR="008E1822" w:rsidRPr="004F308D" w:rsidRDefault="008E1822" w:rsidP="008E18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FDE0AEE" w14:textId="77777777" w:rsidR="008E1822" w:rsidRPr="004F308D" w:rsidRDefault="008E1822" w:rsidP="008E1822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14:paraId="44562F84" w14:textId="77777777" w:rsidR="008E1822" w:rsidRPr="004F308D" w:rsidRDefault="008E1822" w:rsidP="008E18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969B9BD" w14:textId="77777777" w:rsidR="008E1822" w:rsidRPr="004F308D" w:rsidRDefault="008E1822" w:rsidP="008E1822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72" w:type="dxa"/>
          </w:tcPr>
          <w:p w14:paraId="280758E2" w14:textId="77777777" w:rsidR="008E1822" w:rsidRPr="004F308D" w:rsidRDefault="008E1822" w:rsidP="008E18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CE9AC0B" w14:textId="77777777" w:rsidR="008E1822" w:rsidRPr="004F308D" w:rsidRDefault="008E1822" w:rsidP="008E1822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</w:tcPr>
          <w:p w14:paraId="6B7A08F2" w14:textId="77777777" w:rsidR="008E1822" w:rsidRPr="004F308D" w:rsidRDefault="008E1822" w:rsidP="008E18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43B61BC8" w14:textId="77777777" w:rsidR="008E1822" w:rsidRPr="004F308D" w:rsidRDefault="008E1822" w:rsidP="008E1822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54A8D7" w14:textId="77777777" w:rsidR="008E1822" w:rsidRPr="004F308D" w:rsidRDefault="008E1822" w:rsidP="008E1822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16DE0A23" w14:textId="77777777" w:rsidR="008E1822" w:rsidRPr="004F308D" w:rsidRDefault="008E1822" w:rsidP="008E1822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F37A5DF" w14:textId="77777777" w:rsidR="008E1822" w:rsidRPr="004F308D" w:rsidRDefault="008E1822" w:rsidP="008E1822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10"/>
                <w:szCs w:val="10"/>
                <w:lang w:bidi="th-TH"/>
              </w:rPr>
            </w:pPr>
          </w:p>
        </w:tc>
      </w:tr>
      <w:tr w:rsidR="008E1822" w:rsidRPr="00E4002F" w14:paraId="7A1442F0" w14:textId="77777777" w:rsidTr="00802F92">
        <w:tc>
          <w:tcPr>
            <w:tcW w:w="2430" w:type="dxa"/>
          </w:tcPr>
          <w:p w14:paraId="4F58B28B" w14:textId="77777777" w:rsidR="008E1822" w:rsidRPr="00E4002F" w:rsidRDefault="008E1822" w:rsidP="008E1822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สมบูรณ์ ฟอร์จจิ้ง </w:t>
            </w:r>
          </w:p>
          <w:p w14:paraId="18C6587D" w14:textId="77777777" w:rsidR="008E1822" w:rsidRPr="00E4002F" w:rsidRDefault="008E1822" w:rsidP="008E1822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เทคโนโลยี</w:t>
            </w:r>
            <w:r w:rsidRPr="00E400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36" w:type="dxa"/>
          </w:tcPr>
          <w:p w14:paraId="0C3D6CA9" w14:textId="77777777" w:rsidR="008E1822" w:rsidRPr="00E4002F" w:rsidRDefault="008E1822" w:rsidP="008E1822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</w:tcPr>
          <w:p w14:paraId="2B7E3A2E" w14:textId="77777777" w:rsidR="008E1822" w:rsidRPr="00E4002F" w:rsidRDefault="008E1822" w:rsidP="008E1822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ผลิตและจำหน่ายชิ้นส่วน</w:t>
            </w:r>
          </w:p>
          <w:p w14:paraId="248AC5B0" w14:textId="77777777" w:rsidR="008E1822" w:rsidRPr="00E4002F" w:rsidRDefault="008E1822" w:rsidP="008E1822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802F9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4002F">
              <w:rPr>
                <w:rFonts w:ascii="Angsana New" w:hAnsi="Angsana New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270" w:type="dxa"/>
          </w:tcPr>
          <w:p w14:paraId="7ACEB5A5" w14:textId="77777777" w:rsidR="008E1822" w:rsidRPr="00E4002F" w:rsidRDefault="008E1822" w:rsidP="008E1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71B6A6F" w14:textId="77777777" w:rsidR="008E1822" w:rsidRPr="00E4002F" w:rsidRDefault="008E1822" w:rsidP="008E1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1CF08F5" w14:textId="77777777" w:rsidR="008E1822" w:rsidRPr="00E4002F" w:rsidRDefault="008E1822" w:rsidP="008E1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E97504F" w14:textId="77777777" w:rsidR="008E1822" w:rsidRPr="00E4002F" w:rsidRDefault="008E1822" w:rsidP="008E182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DF0AE1B" w14:textId="77777777" w:rsidR="008E1822" w:rsidRPr="00E4002F" w:rsidRDefault="008E1822" w:rsidP="008E1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5541F9F" w14:textId="77777777" w:rsidR="008E1822" w:rsidRPr="00E4002F" w:rsidRDefault="008E1822" w:rsidP="008E1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74DDA20" w14:textId="77777777" w:rsidR="008E1822" w:rsidRPr="00E4002F" w:rsidRDefault="008E1822" w:rsidP="008E182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0B5BC6A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70A1096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5</w:t>
            </w:r>
            <w:r w:rsidRPr="00E4002F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70" w:type="dxa"/>
          </w:tcPr>
          <w:p w14:paraId="082B41C8" w14:textId="77777777" w:rsidR="008E1822" w:rsidRPr="00E4002F" w:rsidRDefault="008E1822" w:rsidP="008E1822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E874FB9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80A63A5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</w:rPr>
            </w:pPr>
            <w:r w:rsidRPr="00E4002F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Pr="00E4002F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5</w:t>
            </w:r>
            <w:r w:rsidRPr="00E4002F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70" w:type="dxa"/>
          </w:tcPr>
          <w:p w14:paraId="319D7919" w14:textId="77777777" w:rsidR="008E1822" w:rsidRPr="00E4002F" w:rsidRDefault="008E1822" w:rsidP="008E1822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13B8ADA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644A8DB5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350,000</w:t>
            </w:r>
          </w:p>
        </w:tc>
        <w:tc>
          <w:tcPr>
            <w:tcW w:w="270" w:type="dxa"/>
          </w:tcPr>
          <w:p w14:paraId="1B2B41A8" w14:textId="77777777" w:rsidR="008E1822" w:rsidRPr="00E4002F" w:rsidRDefault="008E1822" w:rsidP="008E1822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82945C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5D826E74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sz w:val="26"/>
                <w:szCs w:val="26"/>
              </w:rPr>
              <w:t>350,000</w:t>
            </w:r>
          </w:p>
        </w:tc>
        <w:tc>
          <w:tcPr>
            <w:tcW w:w="270" w:type="dxa"/>
          </w:tcPr>
          <w:p w14:paraId="6FD43A98" w14:textId="77777777" w:rsidR="008E1822" w:rsidRPr="00E4002F" w:rsidRDefault="008E1822" w:rsidP="008E1822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8CCFC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73CAB74" w14:textId="77777777" w:rsidR="008E1822" w:rsidRPr="00E4002F" w:rsidRDefault="008E1822" w:rsidP="008E1822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8A34B1" w14:textId="77777777" w:rsidR="008E1822" w:rsidRPr="00E4002F" w:rsidRDefault="008E1822" w:rsidP="008E1822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162E36" w:rsidRPr="00E4002F" w14:paraId="7B314014" w14:textId="77777777" w:rsidTr="00802F92">
        <w:tc>
          <w:tcPr>
            <w:tcW w:w="2430" w:type="dxa"/>
          </w:tcPr>
          <w:p w14:paraId="7658ECD1" w14:textId="77777777" w:rsidR="00162E36" w:rsidRPr="00E4002F" w:rsidRDefault="00162E36" w:rsidP="00162E36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C82030A" w14:textId="77777777" w:rsidR="00162E36" w:rsidRPr="00E4002F" w:rsidRDefault="00162E36" w:rsidP="00162E36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</w:tcPr>
          <w:p w14:paraId="32BB6CE0" w14:textId="77777777" w:rsidR="00162E36" w:rsidRPr="00E4002F" w:rsidRDefault="00162E36" w:rsidP="00162E36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4CA9D6" w14:textId="77777777" w:rsidR="00162E36" w:rsidRPr="00E4002F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71C5621" w14:textId="77777777" w:rsidR="00162E36" w:rsidRPr="00E4002F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20EC3C" w14:textId="77777777" w:rsidR="00162E36" w:rsidRPr="00E4002F" w:rsidRDefault="00162E36" w:rsidP="00162E3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B136EC5" w14:textId="77777777" w:rsidR="00162E36" w:rsidRPr="00E4002F" w:rsidRDefault="00162E36" w:rsidP="00162E3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8D6585" w14:textId="77777777" w:rsidR="00162E36" w:rsidRPr="00E4002F" w:rsidRDefault="00162E36" w:rsidP="00162E3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27C4CA6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5955205" w14:textId="77777777" w:rsidR="00162E36" w:rsidRPr="00E4002F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C78823A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628C0F1" w14:textId="77777777" w:rsidR="00162E36" w:rsidRPr="00E4002F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47E972D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077A409D" w14:textId="77777777" w:rsidR="00162E36" w:rsidRPr="00E4002F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0D8167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4002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392A395D" w14:textId="77777777" w:rsidR="00162E36" w:rsidRPr="00E4002F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782D2" w14:textId="77777777" w:rsidR="00162E36" w:rsidRPr="00E5053F" w:rsidRDefault="00E56E37" w:rsidP="00E56E37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3928A8F" w14:textId="77777777" w:rsidR="00162E36" w:rsidRPr="00E4002F" w:rsidRDefault="00162E36" w:rsidP="00162E36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DA4261" w14:textId="77777777" w:rsidR="00162E36" w:rsidRPr="00E4002F" w:rsidRDefault="00162E36" w:rsidP="00162E36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2B742BFD" w14:textId="77777777" w:rsidR="009B4367" w:rsidRPr="00A42949" w:rsidRDefault="009B4367" w:rsidP="00C44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right="-590"/>
        <w:rPr>
          <w:rFonts w:ascii="Angsana New" w:hAnsi="Angsana New"/>
          <w:sz w:val="30"/>
          <w:szCs w:val="30"/>
          <w:cs/>
        </w:rPr>
        <w:sectPr w:rsidR="009B4367" w:rsidRPr="00A42949" w:rsidSect="00E91871">
          <w:head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2C851F8" w14:textId="77777777" w:rsidR="009B4367" w:rsidRDefault="009B4367" w:rsidP="00954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รายละเอียดของบริษัทย่อยทางอ้อมของบริษัท ณ วันที่ </w:t>
      </w:r>
      <w:r>
        <w:rPr>
          <w:rFonts w:ascii="Angsana New" w:hAnsi="Angsana New"/>
          <w:sz w:val="30"/>
          <w:szCs w:val="30"/>
        </w:rPr>
        <w:t>3</w:t>
      </w:r>
      <w:r w:rsidR="00646B7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646B7B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46B7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646B7B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79FD4E63" w14:textId="77777777" w:rsidR="009B4367" w:rsidRDefault="009B4367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36"/>
        <w:gridCol w:w="3454"/>
        <w:gridCol w:w="236"/>
        <w:gridCol w:w="1474"/>
        <w:gridCol w:w="270"/>
        <w:gridCol w:w="1530"/>
      </w:tblGrid>
      <w:tr w:rsidR="009B4367" w:rsidRPr="00C4398E" w14:paraId="6D400F5E" w14:textId="77777777" w:rsidTr="001B4F34">
        <w:trPr>
          <w:trHeight w:val="272"/>
        </w:trPr>
        <w:tc>
          <w:tcPr>
            <w:tcW w:w="2070" w:type="dxa"/>
          </w:tcPr>
          <w:p w14:paraId="05B52E1F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12B6FC02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4" w:type="dxa"/>
          </w:tcPr>
          <w:p w14:paraId="10EE9AAB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2CB03F9B" w14:textId="77777777" w:rsidR="009B4367" w:rsidRPr="0035297B" w:rsidRDefault="009B4367" w:rsidP="009B4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4" w:type="dxa"/>
            <w:gridSpan w:val="3"/>
          </w:tcPr>
          <w:p w14:paraId="03C30FC1" w14:textId="3FE18E6C" w:rsidR="009B4367" w:rsidRPr="0035297B" w:rsidRDefault="009B4367" w:rsidP="001B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9B4367" w:rsidRPr="008733FB" w14:paraId="24F70561" w14:textId="77777777" w:rsidTr="004F36BF">
        <w:trPr>
          <w:trHeight w:val="389"/>
        </w:trPr>
        <w:tc>
          <w:tcPr>
            <w:tcW w:w="2070" w:type="dxa"/>
          </w:tcPr>
          <w:p w14:paraId="4D9A6D9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AE564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54" w:type="dxa"/>
          </w:tcPr>
          <w:p w14:paraId="77EEF542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543CD34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</w:tcPr>
          <w:p w14:paraId="352410D8" w14:textId="77777777" w:rsidR="009B4367" w:rsidRPr="0035297B" w:rsidRDefault="00646B7B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43A6F6D9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58CE80" w14:textId="77777777" w:rsidR="009B4367" w:rsidRPr="0035297B" w:rsidRDefault="00F22C8C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9B4367"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B4367" w:rsidRPr="008733FB" w14:paraId="633A6D8C" w14:textId="77777777" w:rsidTr="004F36BF">
        <w:trPr>
          <w:trHeight w:val="407"/>
        </w:trPr>
        <w:tc>
          <w:tcPr>
            <w:tcW w:w="2070" w:type="dxa"/>
          </w:tcPr>
          <w:p w14:paraId="33961DE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05DB38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78B7C4F0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D0B23F9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4" w:type="dxa"/>
          </w:tcPr>
          <w:p w14:paraId="6F6FD9CD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="00646B7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1037F3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3430A0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</w:t>
            </w:r>
            <w:r w:rsidR="00646B7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9B4367" w:rsidRPr="008733FB" w14:paraId="3DD876E7" w14:textId="77777777" w:rsidTr="004F36BF">
        <w:trPr>
          <w:trHeight w:val="407"/>
        </w:trPr>
        <w:tc>
          <w:tcPr>
            <w:tcW w:w="2070" w:type="dxa"/>
          </w:tcPr>
          <w:p w14:paraId="538984C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795DE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66FD3BBD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BE9B68D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74" w:type="dxa"/>
            <w:gridSpan w:val="3"/>
          </w:tcPr>
          <w:p w14:paraId="700D007C" w14:textId="77777777" w:rsidR="009B4367" w:rsidRPr="0035297B" w:rsidRDefault="009B4367" w:rsidP="00475AF2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5297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9B4367" w:rsidRPr="008733FB" w14:paraId="463746C5" w14:textId="77777777" w:rsidTr="004F36BF">
        <w:tc>
          <w:tcPr>
            <w:tcW w:w="2070" w:type="dxa"/>
          </w:tcPr>
          <w:p w14:paraId="34565E73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6" w:type="dxa"/>
          </w:tcPr>
          <w:p w14:paraId="70723625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68941782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56CFFD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75D6C1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C8CA6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6C6A4F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4367" w:rsidRPr="008733FB" w14:paraId="156FE1D3" w14:textId="77777777" w:rsidTr="00540591">
        <w:trPr>
          <w:trHeight w:val="560"/>
        </w:trPr>
        <w:tc>
          <w:tcPr>
            <w:tcW w:w="2070" w:type="dxa"/>
          </w:tcPr>
          <w:p w14:paraId="51A2D25A" w14:textId="77777777" w:rsidR="0092687F" w:rsidRDefault="009B4367" w:rsidP="0035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contextualSpacing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35297B"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นิปปอน</w:t>
            </w:r>
            <w:r w:rsidR="0035297B"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35297B"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คิไค</w:t>
            </w:r>
          </w:p>
          <w:p w14:paraId="570CE850" w14:textId="101C1BBC" w:rsidR="002B7C52" w:rsidRPr="0035297B" w:rsidRDefault="0035297B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firstLine="9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เอน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จิเนียริ่ง</w:t>
            </w:r>
            <w:r w:rsidRPr="00352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</w:tcPr>
          <w:p w14:paraId="25392C17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1D402801" w14:textId="294FE3CF" w:rsidR="009B4367" w:rsidRPr="0035297B" w:rsidRDefault="0035297B" w:rsidP="00352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103" w:right="-108" w:hanging="103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ผลิต และประกอบเครื่องจักร อุปกรณ์อัตโนมัติและชิ้นส่วน</w:t>
            </w:r>
          </w:p>
        </w:tc>
        <w:tc>
          <w:tcPr>
            <w:tcW w:w="236" w:type="dxa"/>
          </w:tcPr>
          <w:p w14:paraId="414B71CD" w14:textId="77777777" w:rsidR="009B4367" w:rsidRPr="0035297B" w:rsidRDefault="009B4367" w:rsidP="00475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6598B3C" w14:textId="77777777" w:rsidR="009B4367" w:rsidRPr="0035297B" w:rsidRDefault="0064250D" w:rsidP="0054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103" w:right="-108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bottom"/>
          </w:tcPr>
          <w:p w14:paraId="343F3465" w14:textId="77777777" w:rsidR="009B4367" w:rsidRPr="0035297B" w:rsidRDefault="009B4367" w:rsidP="00540591">
            <w:pPr>
              <w:tabs>
                <w:tab w:val="clear" w:pos="454"/>
                <w:tab w:val="decimal" w:pos="440"/>
              </w:tabs>
              <w:spacing w:line="240" w:lineRule="auto"/>
              <w:ind w:left="103" w:right="-153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C9D7FC" w14:textId="77777777" w:rsidR="009B4367" w:rsidRPr="0035297B" w:rsidRDefault="00AA5C60" w:rsidP="0054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decimal" w:pos="440"/>
              </w:tabs>
              <w:spacing w:line="240" w:lineRule="auto"/>
              <w:ind w:left="103" w:right="-108" w:hanging="10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</w:tbl>
    <w:p w14:paraId="00371820" w14:textId="77777777" w:rsidR="00C02ABA" w:rsidRDefault="00C02ABA" w:rsidP="00C02A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CA52724" w14:textId="77777777" w:rsidR="004B2EFB" w:rsidRDefault="004B2EFB" w:rsidP="009F18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3F48B1">
        <w:rPr>
          <w:rFonts w:ascii="Angsana New" w:hAnsi="Angsana New" w:hint="cs"/>
          <w:sz w:val="30"/>
          <w:szCs w:val="30"/>
          <w:cs/>
        </w:rPr>
        <w:t>ทั้งหมด</w:t>
      </w:r>
      <w:r w:rsidR="007649D2">
        <w:rPr>
          <w:rFonts w:ascii="Angsana New" w:hAnsi="Angsana New" w:hint="cs"/>
          <w:sz w:val="30"/>
          <w:szCs w:val="30"/>
          <w:cs/>
        </w:rPr>
        <w:t>จดทะเบียนจัดตั้งและ</w:t>
      </w:r>
      <w:r w:rsidRPr="003F48B1">
        <w:rPr>
          <w:rFonts w:ascii="Angsana New" w:hAnsi="Angsana New" w:hint="cs"/>
          <w:sz w:val="30"/>
          <w:szCs w:val="30"/>
          <w:cs/>
        </w:rPr>
        <w:t>ดำเนินธุรกิจในประเทศ</w:t>
      </w:r>
      <w:r w:rsidR="007649D2">
        <w:rPr>
          <w:rFonts w:ascii="Angsana New" w:hAnsi="Angsana New" w:hint="cs"/>
          <w:sz w:val="30"/>
          <w:szCs w:val="30"/>
          <w:cs/>
        </w:rPr>
        <w:t>ไทย</w:t>
      </w:r>
    </w:p>
    <w:p w14:paraId="6B0AF5F6" w14:textId="77777777" w:rsidR="00C02ABA" w:rsidRDefault="00C02AB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8ACB17" w14:textId="77777777" w:rsidR="00C02ABA" w:rsidRDefault="00C02ABA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9DFA69" w14:textId="77777777" w:rsidR="006340FE" w:rsidRDefault="006340FE" w:rsidP="009B43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6340FE" w:rsidSect="009B4367">
          <w:headerReference w:type="default" r:id="rId19"/>
          <w:footerReference w:type="default" r:id="rId20"/>
          <w:head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09C6BCE" w14:textId="086C10AE" w:rsidR="00395F76" w:rsidRPr="0050551C" w:rsidRDefault="00455C0E" w:rsidP="00494A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26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947265">
        <w:rPr>
          <w:rFonts w:ascii="Angsana New" w:hAnsi="Angsana New"/>
          <w:b/>
          <w:bCs/>
          <w:sz w:val="30"/>
          <w:szCs w:val="30"/>
        </w:rPr>
        <w:t xml:space="preserve">     </w:t>
      </w:r>
      <w:r w:rsidR="00AE42BC">
        <w:rPr>
          <w:rFonts w:ascii="Angsana New" w:hAnsi="Angsana New"/>
          <w:b/>
          <w:bCs/>
          <w:sz w:val="30"/>
          <w:szCs w:val="30"/>
        </w:rPr>
        <w:t xml:space="preserve"> </w:t>
      </w:r>
      <w:r w:rsidR="007D1585">
        <w:rPr>
          <w:rFonts w:ascii="Angsana New" w:hAnsi="Angsana New"/>
          <w:b/>
          <w:bCs/>
          <w:sz w:val="30"/>
          <w:szCs w:val="30"/>
        </w:rPr>
        <w:t xml:space="preserve">  </w:t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77777777" w:rsidR="0098013D" w:rsidRDefault="0098013D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6A51E1" w:rsidRPr="007420CC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315B77">
        <w:rPr>
          <w:rFonts w:ascii="Angsana New" w:hAnsi="Angsana New" w:hint="cs"/>
          <w:sz w:val="30"/>
          <w:szCs w:val="30"/>
          <w:cs/>
        </w:rPr>
        <w:t>สาม</w:t>
      </w:r>
      <w:r w:rsidRPr="0098013D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15B77">
        <w:rPr>
          <w:rFonts w:ascii="Angsana New" w:hAnsi="Angsana New"/>
          <w:sz w:val="30"/>
          <w:szCs w:val="30"/>
        </w:rPr>
        <w:t xml:space="preserve">31 </w:t>
      </w:r>
      <w:r w:rsidR="00315B7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15B77">
        <w:rPr>
          <w:rFonts w:ascii="Angsana New" w:hAnsi="Angsana New"/>
          <w:sz w:val="30"/>
          <w:szCs w:val="30"/>
        </w:rPr>
        <w:t xml:space="preserve">2563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591"/>
        <w:gridCol w:w="1620"/>
        <w:gridCol w:w="270"/>
        <w:gridCol w:w="1710"/>
        <w:gridCol w:w="270"/>
        <w:gridCol w:w="1800"/>
        <w:gridCol w:w="272"/>
        <w:gridCol w:w="1620"/>
        <w:gridCol w:w="272"/>
        <w:gridCol w:w="1615"/>
      </w:tblGrid>
      <w:tr w:rsidR="006A51E1" w:rsidRPr="0098013D" w14:paraId="6E198FE6" w14:textId="77777777" w:rsidTr="008602B7">
        <w:trPr>
          <w:tblHeader/>
        </w:trPr>
        <w:tc>
          <w:tcPr>
            <w:tcW w:w="1635" w:type="pct"/>
          </w:tcPr>
          <w:p w14:paraId="3D667F4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65" w:type="pct"/>
            <w:gridSpan w:val="9"/>
            <w:hideMark/>
          </w:tcPr>
          <w:p w14:paraId="202CB49C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02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</w:t>
            </w:r>
            <w:r w:rsidRPr="00F6102F">
              <w:rPr>
                <w:rFonts w:ascii="Angsana New" w:hAnsi="Angsana New" w:hint="cs"/>
                <w:bCs/>
                <w:sz w:val="30"/>
                <w:szCs w:val="30"/>
                <w:cs/>
              </w:rPr>
              <w:t>นรวม</w:t>
            </w:r>
          </w:p>
        </w:tc>
      </w:tr>
      <w:tr w:rsidR="006A51E1" w:rsidRPr="0098013D" w14:paraId="011C11AC" w14:textId="77777777" w:rsidTr="008D6D86">
        <w:trPr>
          <w:trHeight w:val="1548"/>
          <w:tblHeader/>
        </w:trPr>
        <w:tc>
          <w:tcPr>
            <w:tcW w:w="1635" w:type="pct"/>
          </w:tcPr>
          <w:p w14:paraId="65B2527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  <w:hideMark/>
          </w:tcPr>
          <w:p w14:paraId="0DA7C996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F6102F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F610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F6102F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F6102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610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21EA262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  <w:hideMark/>
          </w:tcPr>
          <w:p w14:paraId="2EC5924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C88D8BF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8F0115E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-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6" w:type="pct"/>
            <w:vAlign w:val="bottom"/>
          </w:tcPr>
          <w:p w14:paraId="0CD73844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  <w:hideMark/>
          </w:tcPr>
          <w:p w14:paraId="37963882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1902A8B9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F6102F">
              <w:rPr>
                <w:rFonts w:ascii="Angsana New" w:hAnsi="Angsana New"/>
                <w:sz w:val="30"/>
                <w:szCs w:val="30"/>
              </w:rPr>
              <w:t>-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7" w:type="pct"/>
            <w:vAlign w:val="bottom"/>
          </w:tcPr>
          <w:p w14:paraId="160F7E5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B6EFE90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C28B92D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7" w:type="pct"/>
          </w:tcPr>
          <w:p w14:paraId="6154A55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bottom"/>
            <w:hideMark/>
          </w:tcPr>
          <w:p w14:paraId="075740E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F6102F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F6102F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102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6102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A51E1" w:rsidRPr="0098013D" w14:paraId="26A2CB44" w14:textId="77777777" w:rsidTr="008602B7">
        <w:trPr>
          <w:trHeight w:val="218"/>
          <w:tblHeader/>
        </w:trPr>
        <w:tc>
          <w:tcPr>
            <w:tcW w:w="1635" w:type="pct"/>
          </w:tcPr>
          <w:p w14:paraId="2CDE9295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5" w:type="pct"/>
            <w:gridSpan w:val="9"/>
            <w:vAlign w:val="bottom"/>
          </w:tcPr>
          <w:p w14:paraId="71AA2037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0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51E1" w:rsidRPr="0098013D" w14:paraId="1690AE0C" w14:textId="77777777" w:rsidTr="008D6D86">
        <w:trPr>
          <w:tblHeader/>
        </w:trPr>
        <w:tc>
          <w:tcPr>
            <w:tcW w:w="1635" w:type="pct"/>
            <w:hideMark/>
          </w:tcPr>
          <w:p w14:paraId="4E5CB38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7" w:type="pct"/>
          </w:tcPr>
          <w:p w14:paraId="555F9130" w14:textId="77777777" w:rsidR="006A51E1" w:rsidRPr="00F6102F" w:rsidRDefault="0064742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597,772</w:t>
            </w:r>
          </w:p>
        </w:tc>
        <w:tc>
          <w:tcPr>
            <w:tcW w:w="96" w:type="pct"/>
          </w:tcPr>
          <w:p w14:paraId="4E51CE28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35EA7B4" w14:textId="77777777" w:rsidR="006A51E1" w:rsidRPr="00F6102F" w:rsidRDefault="00CC4780" w:rsidP="00CC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51546FB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F4DC832" w14:textId="77777777" w:rsidR="006A51E1" w:rsidRPr="00F6102F" w:rsidRDefault="00CC4780" w:rsidP="00F6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5605F969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E3E036B" w14:textId="77777777" w:rsidR="006A51E1" w:rsidRPr="00F6102F" w:rsidRDefault="00CC4780" w:rsidP="008A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6C15E447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EE371C7" w14:textId="77777777" w:rsidR="006A51E1" w:rsidRPr="00F6102F" w:rsidRDefault="0064742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597,772</w:t>
            </w:r>
          </w:p>
        </w:tc>
      </w:tr>
      <w:tr w:rsidR="006A51E1" w:rsidRPr="0098013D" w14:paraId="78636232" w14:textId="77777777" w:rsidTr="008D6D86">
        <w:trPr>
          <w:tblHeader/>
        </w:trPr>
        <w:tc>
          <w:tcPr>
            <w:tcW w:w="1635" w:type="pct"/>
            <w:hideMark/>
          </w:tcPr>
          <w:p w14:paraId="4771B22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7" w:type="pct"/>
          </w:tcPr>
          <w:p w14:paraId="6FCCCAC0" w14:textId="77777777" w:rsidR="006A51E1" w:rsidRPr="00F6102F" w:rsidRDefault="00397BC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746,79</w:t>
            </w:r>
            <w:r w:rsidR="0065331F" w:rsidRPr="00F610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6" w:type="pct"/>
          </w:tcPr>
          <w:p w14:paraId="1E8B0B42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73B9ED8" w14:textId="77777777" w:rsidR="006A51E1" w:rsidRPr="00F6102F" w:rsidRDefault="00CC4780" w:rsidP="00CC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5,293</w:t>
            </w:r>
          </w:p>
        </w:tc>
        <w:tc>
          <w:tcPr>
            <w:tcW w:w="96" w:type="pct"/>
          </w:tcPr>
          <w:p w14:paraId="2549A354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150BA5B6" w14:textId="77777777" w:rsidR="006A51E1" w:rsidRPr="00F6102F" w:rsidRDefault="00CC4780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(1,245)</w:t>
            </w:r>
          </w:p>
        </w:tc>
        <w:tc>
          <w:tcPr>
            <w:tcW w:w="97" w:type="pct"/>
          </w:tcPr>
          <w:p w14:paraId="7AE0E29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06108BB" w14:textId="77777777" w:rsidR="006A51E1" w:rsidRPr="00F6102F" w:rsidRDefault="00CC4780" w:rsidP="008A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(21,</w:t>
            </w:r>
            <w:r w:rsidR="00E7106C">
              <w:rPr>
                <w:rFonts w:ascii="Angsana New" w:hAnsi="Angsana New"/>
                <w:sz w:val="30"/>
                <w:szCs w:val="30"/>
              </w:rPr>
              <w:t>785</w:t>
            </w:r>
            <w:r w:rsidRPr="00F610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4598B3FE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E3DEABF" w14:textId="77777777" w:rsidR="006A51E1" w:rsidRPr="00F6102F" w:rsidRDefault="0064742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="00E7106C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7106C">
              <w:rPr>
                <w:rFonts w:ascii="Angsana New" w:hAnsi="Angsana New"/>
                <w:sz w:val="30"/>
                <w:szCs w:val="30"/>
              </w:rPr>
              <w:t>060</w:t>
            </w:r>
          </w:p>
        </w:tc>
      </w:tr>
      <w:tr w:rsidR="006A51E1" w:rsidRPr="0098013D" w14:paraId="07B676D5" w14:textId="77777777" w:rsidTr="008D6D86">
        <w:trPr>
          <w:tblHeader/>
        </w:trPr>
        <w:tc>
          <w:tcPr>
            <w:tcW w:w="1635" w:type="pct"/>
            <w:hideMark/>
          </w:tcPr>
          <w:p w14:paraId="17BB1CF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7" w:type="pct"/>
          </w:tcPr>
          <w:p w14:paraId="0051F7F0" w14:textId="77777777" w:rsidR="006A51E1" w:rsidRPr="00F6102F" w:rsidRDefault="00F951A4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1,968,699</w:t>
            </w:r>
          </w:p>
        </w:tc>
        <w:tc>
          <w:tcPr>
            <w:tcW w:w="96" w:type="pct"/>
          </w:tcPr>
          <w:p w14:paraId="63A15002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E8741CF" w14:textId="77777777" w:rsidR="006A51E1" w:rsidRPr="00F6102F" w:rsidRDefault="00CC4780" w:rsidP="00CC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77,500</w:t>
            </w:r>
          </w:p>
        </w:tc>
        <w:tc>
          <w:tcPr>
            <w:tcW w:w="96" w:type="pct"/>
          </w:tcPr>
          <w:p w14:paraId="65F46555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6BE0647D" w14:textId="77777777" w:rsidR="006A51E1" w:rsidRPr="00F6102F" w:rsidRDefault="00CC4780" w:rsidP="00F6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(3</w:t>
            </w:r>
            <w:r w:rsidR="00F6102F" w:rsidRPr="00F6102F">
              <w:rPr>
                <w:rFonts w:ascii="Angsana New" w:hAnsi="Angsana New"/>
                <w:sz w:val="30"/>
                <w:szCs w:val="30"/>
              </w:rPr>
              <w:t>,</w:t>
            </w:r>
            <w:r w:rsidRPr="00F6102F">
              <w:rPr>
                <w:rFonts w:ascii="Angsana New" w:hAnsi="Angsana New"/>
                <w:sz w:val="30"/>
                <w:szCs w:val="30"/>
              </w:rPr>
              <w:t>481)</w:t>
            </w:r>
          </w:p>
        </w:tc>
        <w:tc>
          <w:tcPr>
            <w:tcW w:w="97" w:type="pct"/>
          </w:tcPr>
          <w:p w14:paraId="1A7BFDDB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1C68A82" w14:textId="77777777" w:rsidR="006A51E1" w:rsidRPr="00F6102F" w:rsidRDefault="00CC4780" w:rsidP="008A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(124,</w:t>
            </w:r>
            <w:r w:rsidR="00E7106C">
              <w:rPr>
                <w:rFonts w:ascii="Angsana New" w:hAnsi="Angsana New"/>
                <w:sz w:val="30"/>
                <w:szCs w:val="30"/>
              </w:rPr>
              <w:t>237</w:t>
            </w:r>
            <w:r w:rsidRPr="00F610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58BC6FCC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019C564" w14:textId="77777777" w:rsidR="006A51E1" w:rsidRPr="00F6102F" w:rsidRDefault="0064742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1,918,</w:t>
            </w:r>
            <w:r w:rsidR="00E7106C">
              <w:rPr>
                <w:rFonts w:ascii="Angsana New" w:hAnsi="Angsana New"/>
                <w:sz w:val="30"/>
                <w:szCs w:val="30"/>
              </w:rPr>
              <w:t>481</w:t>
            </w:r>
          </w:p>
        </w:tc>
      </w:tr>
      <w:tr w:rsidR="006A51E1" w:rsidRPr="0098013D" w14:paraId="38CF34F9" w14:textId="77777777" w:rsidTr="008D6D86">
        <w:trPr>
          <w:tblHeader/>
        </w:trPr>
        <w:tc>
          <w:tcPr>
            <w:tcW w:w="1635" w:type="pct"/>
            <w:hideMark/>
          </w:tcPr>
          <w:p w14:paraId="7DF9734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7" w:type="pct"/>
          </w:tcPr>
          <w:p w14:paraId="65C7BFC8" w14:textId="77777777" w:rsidR="006A51E1" w:rsidRPr="00F6102F" w:rsidRDefault="00F951A4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29,85</w:t>
            </w:r>
            <w:r w:rsidR="0065331F" w:rsidRPr="00F610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6" w:type="pct"/>
          </w:tcPr>
          <w:p w14:paraId="3B1551F8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3BF669AA" w14:textId="77777777" w:rsidR="006A51E1" w:rsidRPr="00F6102F" w:rsidRDefault="00CC4780" w:rsidP="00CC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3,209</w:t>
            </w:r>
          </w:p>
        </w:tc>
        <w:tc>
          <w:tcPr>
            <w:tcW w:w="96" w:type="pct"/>
          </w:tcPr>
          <w:p w14:paraId="77407F0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0568C23" w14:textId="77777777" w:rsidR="006A51E1" w:rsidRPr="00F6102F" w:rsidRDefault="00CC4780" w:rsidP="00F6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134AC49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6651007" w14:textId="77777777" w:rsidR="006A51E1" w:rsidRPr="00F6102F" w:rsidRDefault="00CC4780" w:rsidP="008A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(2,815)</w:t>
            </w:r>
          </w:p>
        </w:tc>
        <w:tc>
          <w:tcPr>
            <w:tcW w:w="97" w:type="pct"/>
          </w:tcPr>
          <w:p w14:paraId="5E24BAB5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21B9FD3" w14:textId="77777777" w:rsidR="006A51E1" w:rsidRPr="00F6102F" w:rsidRDefault="0064742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30,246</w:t>
            </w:r>
          </w:p>
        </w:tc>
      </w:tr>
      <w:tr w:rsidR="006A51E1" w:rsidRPr="0098013D" w14:paraId="7E73E3EE" w14:textId="77777777" w:rsidTr="008D6D86">
        <w:trPr>
          <w:tblHeader/>
        </w:trPr>
        <w:tc>
          <w:tcPr>
            <w:tcW w:w="1635" w:type="pct"/>
            <w:hideMark/>
          </w:tcPr>
          <w:p w14:paraId="00300DB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7" w:type="pct"/>
          </w:tcPr>
          <w:p w14:paraId="4E8A4C51" w14:textId="2040CFA0" w:rsidR="006A51E1" w:rsidRPr="00F6102F" w:rsidRDefault="0040716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16D">
              <w:rPr>
                <w:rFonts w:ascii="Angsana New" w:hAnsi="Angsana New"/>
                <w:sz w:val="30"/>
                <w:szCs w:val="30"/>
              </w:rPr>
              <w:t>5,963</w:t>
            </w:r>
          </w:p>
        </w:tc>
        <w:tc>
          <w:tcPr>
            <w:tcW w:w="96" w:type="pct"/>
          </w:tcPr>
          <w:p w14:paraId="2A9E936C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08A6FDA" w14:textId="73DF8B18" w:rsidR="006A51E1" w:rsidRPr="00F6102F" w:rsidRDefault="008A2EB9" w:rsidP="008A2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79F1BAF5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99E551F" w14:textId="77777777" w:rsidR="006A51E1" w:rsidRPr="00F6102F" w:rsidRDefault="00CC4780" w:rsidP="00F6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5A34538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74ACD9" w14:textId="5063F0CF" w:rsidR="006A51E1" w:rsidRPr="00F6102F" w:rsidRDefault="0040716D" w:rsidP="008A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16D">
              <w:rPr>
                <w:rFonts w:ascii="Angsana New" w:hAnsi="Angsana New"/>
                <w:sz w:val="30"/>
                <w:szCs w:val="30"/>
              </w:rPr>
              <w:t>(495)</w:t>
            </w:r>
          </w:p>
        </w:tc>
        <w:tc>
          <w:tcPr>
            <w:tcW w:w="97" w:type="pct"/>
          </w:tcPr>
          <w:p w14:paraId="2B17B5A8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7A0CA0B" w14:textId="69C60B55" w:rsidR="006A51E1" w:rsidRPr="00F6102F" w:rsidRDefault="0040716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16D">
              <w:rPr>
                <w:rFonts w:ascii="Angsana New" w:hAnsi="Angsana New"/>
                <w:sz w:val="30"/>
                <w:szCs w:val="30"/>
              </w:rPr>
              <w:t>5,46</w:t>
            </w:r>
            <w:r w:rsidR="008A2EB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A51E1" w:rsidRPr="0098013D" w14:paraId="4AE5E101" w14:textId="77777777" w:rsidTr="008D6D86">
        <w:trPr>
          <w:tblHeader/>
        </w:trPr>
        <w:tc>
          <w:tcPr>
            <w:tcW w:w="1635" w:type="pct"/>
            <w:hideMark/>
          </w:tcPr>
          <w:p w14:paraId="3EFC1CCB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7" w:type="pct"/>
          </w:tcPr>
          <w:p w14:paraId="68E970FC" w14:textId="77777777" w:rsidR="006A51E1" w:rsidRPr="00F6102F" w:rsidRDefault="00F951A4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139,087</w:t>
            </w:r>
          </w:p>
        </w:tc>
        <w:tc>
          <w:tcPr>
            <w:tcW w:w="96" w:type="pct"/>
          </w:tcPr>
          <w:p w14:paraId="5EA05A32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8B12A86" w14:textId="2705E31A" w:rsidR="006A51E1" w:rsidRPr="00F6102F" w:rsidRDefault="000331AB" w:rsidP="00CC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CC4780" w:rsidRPr="00F6102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BB4A1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6" w:type="pct"/>
          </w:tcPr>
          <w:p w14:paraId="4FB921E8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C56A936" w14:textId="77777777" w:rsidR="006A51E1" w:rsidRPr="00F6102F" w:rsidRDefault="00CC4780" w:rsidP="00F6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(57,995)</w:t>
            </w:r>
          </w:p>
        </w:tc>
        <w:tc>
          <w:tcPr>
            <w:tcW w:w="97" w:type="pct"/>
          </w:tcPr>
          <w:p w14:paraId="73A62D9E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930FEA8" w14:textId="77777777" w:rsidR="006A51E1" w:rsidRPr="00F6102F" w:rsidRDefault="00CC4780" w:rsidP="008A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7A66166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4F37540" w14:textId="3AD37D4C" w:rsidR="006A51E1" w:rsidRPr="00F6102F" w:rsidRDefault="0064742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331AB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,4</w:t>
            </w:r>
            <w:r w:rsidR="000331AB">
              <w:rPr>
                <w:rFonts w:ascii="Angsana New" w:hAnsi="Angsana New"/>
                <w:sz w:val="30"/>
                <w:szCs w:val="30"/>
              </w:rPr>
              <w:t>8</w:t>
            </w:r>
            <w:r w:rsidR="008A2EB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A51E1" w:rsidRPr="0098013D" w14:paraId="65928F22" w14:textId="77777777" w:rsidTr="008D6D86">
        <w:trPr>
          <w:tblHeader/>
        </w:trPr>
        <w:tc>
          <w:tcPr>
            <w:tcW w:w="1635" w:type="pct"/>
            <w:hideMark/>
          </w:tcPr>
          <w:p w14:paraId="6FF5CB83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7" w:type="pct"/>
          </w:tcPr>
          <w:p w14:paraId="438D4CDD" w14:textId="77777777" w:rsidR="006A51E1" w:rsidRPr="00F6102F" w:rsidRDefault="00F951A4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101,216</w:t>
            </w:r>
          </w:p>
        </w:tc>
        <w:tc>
          <w:tcPr>
            <w:tcW w:w="96" w:type="pct"/>
          </w:tcPr>
          <w:p w14:paraId="1ECA7FE5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9994437" w14:textId="77777777" w:rsidR="006A51E1" w:rsidRPr="00F6102F" w:rsidRDefault="00CC4780" w:rsidP="00CC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9,562</w:t>
            </w:r>
          </w:p>
        </w:tc>
        <w:tc>
          <w:tcPr>
            <w:tcW w:w="96" w:type="pct"/>
          </w:tcPr>
          <w:p w14:paraId="67DACB85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FBE897A" w14:textId="77777777" w:rsidR="006A51E1" w:rsidRPr="00F6102F" w:rsidRDefault="00CC4780" w:rsidP="00F61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(8,696)</w:t>
            </w:r>
          </w:p>
        </w:tc>
        <w:tc>
          <w:tcPr>
            <w:tcW w:w="97" w:type="pct"/>
          </w:tcPr>
          <w:p w14:paraId="5BACF73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9405E5" w14:textId="77777777" w:rsidR="006A51E1" w:rsidRPr="00F6102F" w:rsidRDefault="00CC4780" w:rsidP="008A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610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6AB2D5AA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BBD2CA" w14:textId="77777777" w:rsidR="006A51E1" w:rsidRPr="00F6102F" w:rsidRDefault="0064742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102,082</w:t>
            </w:r>
          </w:p>
        </w:tc>
      </w:tr>
      <w:tr w:rsidR="006A51E1" w:rsidRPr="0098013D" w14:paraId="46F9FC3F" w14:textId="77777777" w:rsidTr="008D6D86">
        <w:trPr>
          <w:tblHeader/>
        </w:trPr>
        <w:tc>
          <w:tcPr>
            <w:tcW w:w="1635" w:type="pct"/>
            <w:hideMark/>
          </w:tcPr>
          <w:p w14:paraId="4289FFF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0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C8C4E" w14:textId="56AAB608" w:rsidR="006A51E1" w:rsidRPr="00F6102F" w:rsidRDefault="0040716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716D">
              <w:rPr>
                <w:rFonts w:ascii="Angsana New" w:hAnsi="Angsana New"/>
                <w:b/>
                <w:bCs/>
                <w:sz w:val="30"/>
                <w:szCs w:val="30"/>
              </w:rPr>
              <w:t>3,589,386</w:t>
            </w:r>
          </w:p>
        </w:tc>
        <w:tc>
          <w:tcPr>
            <w:tcW w:w="96" w:type="pct"/>
          </w:tcPr>
          <w:p w14:paraId="1F0F5851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77777777" w:rsidR="006A51E1" w:rsidRPr="00F6102F" w:rsidRDefault="00EF1CE4" w:rsidP="00EF1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02F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CF5C5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F6102F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CF5C55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96" w:type="pct"/>
          </w:tcPr>
          <w:p w14:paraId="030B7970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77777777" w:rsidR="006A51E1" w:rsidRPr="00F6102F" w:rsidRDefault="007D337F" w:rsidP="000E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E3ADD">
              <w:rPr>
                <w:rFonts w:ascii="Angsana New" w:hAnsi="Angsana New"/>
                <w:b/>
                <w:bCs/>
                <w:sz w:val="30"/>
                <w:szCs w:val="30"/>
              </w:rPr>
              <w:t>71,417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77E7312C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018425CB" w:rsidR="006A51E1" w:rsidRPr="00F6102F" w:rsidRDefault="0040716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716D">
              <w:rPr>
                <w:rFonts w:ascii="Angsana New" w:hAnsi="Angsana New"/>
                <w:b/>
                <w:bCs/>
                <w:sz w:val="30"/>
                <w:szCs w:val="30"/>
              </w:rPr>
              <w:t>(149,332)</w:t>
            </w:r>
          </w:p>
        </w:tc>
        <w:tc>
          <w:tcPr>
            <w:tcW w:w="97" w:type="pct"/>
          </w:tcPr>
          <w:p w14:paraId="3A2D2E5D" w14:textId="77777777" w:rsidR="006A51E1" w:rsidRPr="00F6102F" w:rsidRDefault="006A51E1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4BC5A087" w:rsidR="006A51E1" w:rsidRPr="00F6102F" w:rsidRDefault="0040716D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716D">
              <w:rPr>
                <w:rFonts w:ascii="Angsana New" w:hAnsi="Angsana New"/>
                <w:b/>
                <w:bCs/>
                <w:sz w:val="30"/>
                <w:szCs w:val="30"/>
              </w:rPr>
              <w:t>3,507,593</w:t>
            </w:r>
          </w:p>
        </w:tc>
      </w:tr>
    </w:tbl>
    <w:p w14:paraId="6B397C5F" w14:textId="77777777" w:rsidR="008D6D86" w:rsidRDefault="008D6D86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F4EDD04" w14:textId="3988593C" w:rsidR="0098013D" w:rsidRPr="00F027C7" w:rsidRDefault="008D6D86" w:rsidP="008D6D8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  <w:t xml:space="preserve">  </w:t>
      </w:r>
      <w:r w:rsidRPr="00BE42D0">
        <w:rPr>
          <w:rFonts w:ascii="Angsana New" w:hAnsi="Angsana New" w:hint="cs"/>
          <w:sz w:val="30"/>
          <w:szCs w:val="30"/>
          <w:cs/>
        </w:rPr>
        <w:t>ณ</w:t>
      </w:r>
      <w:r w:rsidRPr="00BE42D0">
        <w:rPr>
          <w:rFonts w:ascii="Angsana New" w:hAnsi="Angsana New"/>
          <w:sz w:val="30"/>
          <w:szCs w:val="30"/>
          <w:cs/>
        </w:rPr>
        <w:t xml:space="preserve"> </w:t>
      </w:r>
      <w:r w:rsidRPr="00BE42D0">
        <w:rPr>
          <w:rFonts w:ascii="Angsana New" w:hAnsi="Angsana New" w:hint="cs"/>
          <w:sz w:val="30"/>
          <w:szCs w:val="30"/>
          <w:cs/>
        </w:rPr>
        <w:t>วันที่</w:t>
      </w:r>
      <w:r w:rsidRPr="00BE42D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E42D0">
        <w:rPr>
          <w:rFonts w:ascii="Angsana New" w:hAnsi="Angsana New" w:hint="cs"/>
          <w:sz w:val="30"/>
          <w:szCs w:val="30"/>
          <w:cs/>
        </w:rPr>
        <w:t>มกราคม</w:t>
      </w:r>
      <w:r w:rsidRPr="00BE42D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BE42D0">
        <w:rPr>
          <w:rFonts w:ascii="Angsana New" w:hAnsi="Angsana New"/>
          <w:sz w:val="30"/>
          <w:szCs w:val="30"/>
          <w:cs/>
        </w:rPr>
        <w:t xml:space="preserve"> </w:t>
      </w:r>
      <w:r w:rsidRPr="00BE42D0">
        <w:rPr>
          <w:rFonts w:ascii="Angsana New" w:hAnsi="Angsana New" w:hint="cs"/>
          <w:sz w:val="30"/>
          <w:szCs w:val="30"/>
          <w:cs/>
        </w:rPr>
        <w:t>สินทรัพย์ภายใต้สัญญาเช่าการเงิ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BE42D0">
        <w:rPr>
          <w:rFonts w:ascii="Angsana New" w:hAnsi="Angsana New" w:hint="cs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ถูกจัดประเภทรายการใหม่เ</w:t>
      </w:r>
      <w:r w:rsidRPr="00BE42D0">
        <w:rPr>
          <w:rFonts w:ascii="Angsana New" w:hAnsi="Angsana New" w:hint="cs"/>
          <w:sz w:val="30"/>
          <w:szCs w:val="30"/>
          <w:cs/>
        </w:rPr>
        <w:t>ป็นสินทรัพย์สิทธิการใช้เป็นจำนวนเงิน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604B7">
        <w:rPr>
          <w:rFonts w:ascii="Angsana New" w:hAnsi="Angsana New"/>
          <w:sz w:val="30"/>
          <w:szCs w:val="30"/>
        </w:rPr>
        <w:t>6.82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C360637" w14:textId="77777777" w:rsidR="00584A17" w:rsidRDefault="00584A17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47884A68" w14:textId="77777777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0F81E462" w14:textId="4F994F69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  <w:cs/>
        </w:rPr>
        <w:sectPr w:rsidR="008D6D86" w:rsidSect="00494AA9">
          <w:headerReference w:type="default" r:id="rId22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591"/>
        <w:gridCol w:w="1620"/>
        <w:gridCol w:w="270"/>
        <w:gridCol w:w="1710"/>
        <w:gridCol w:w="270"/>
        <w:gridCol w:w="1800"/>
        <w:gridCol w:w="272"/>
        <w:gridCol w:w="1620"/>
        <w:gridCol w:w="272"/>
        <w:gridCol w:w="1615"/>
      </w:tblGrid>
      <w:tr w:rsidR="00685CB5" w:rsidRPr="00071097" w14:paraId="75A9F153" w14:textId="77777777" w:rsidTr="0089537B">
        <w:trPr>
          <w:tblHeader/>
        </w:trPr>
        <w:tc>
          <w:tcPr>
            <w:tcW w:w="1635" w:type="pct"/>
          </w:tcPr>
          <w:p w14:paraId="052335E2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65" w:type="pct"/>
            <w:gridSpan w:val="9"/>
            <w:hideMark/>
          </w:tcPr>
          <w:p w14:paraId="32D6CE02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5CB5" w:rsidRPr="00071097" w14:paraId="65B81DF0" w14:textId="77777777" w:rsidTr="00E2042F">
        <w:trPr>
          <w:trHeight w:val="1548"/>
          <w:tblHeader/>
        </w:trPr>
        <w:tc>
          <w:tcPr>
            <w:tcW w:w="1635" w:type="pct"/>
          </w:tcPr>
          <w:p w14:paraId="139BEBC0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  <w:hideMark/>
          </w:tcPr>
          <w:p w14:paraId="251BA6BB" w14:textId="77777777" w:rsidR="00685CB5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77777777" w:rsidR="00A84F0B" w:rsidRPr="005223D9" w:rsidRDefault="00A84F0B" w:rsidP="00685C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="00685CB5"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15B77" w:rsidRPr="005223D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6A69BBB9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  <w:hideMark/>
          </w:tcPr>
          <w:p w14:paraId="75539E37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6" w:type="pct"/>
            <w:vAlign w:val="bottom"/>
          </w:tcPr>
          <w:p w14:paraId="7667B1D0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  <w:hideMark/>
          </w:tcPr>
          <w:p w14:paraId="031D7506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7" w:type="pct"/>
            <w:vAlign w:val="bottom"/>
          </w:tcPr>
          <w:p w14:paraId="6E9F441A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F048E2E" w14:textId="77777777" w:rsidR="00685CB5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7" w:type="pct"/>
          </w:tcPr>
          <w:p w14:paraId="5EAB34C1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bottom"/>
            <w:hideMark/>
          </w:tcPr>
          <w:p w14:paraId="6913B078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มูลค่าสุทธิทางบัญชี ณ วันที่</w:t>
            </w:r>
          </w:p>
          <w:p w14:paraId="3365DC10" w14:textId="77777777" w:rsidR="00A84F0B" w:rsidRPr="005223D9" w:rsidRDefault="00315B77" w:rsidP="0089537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A84F0B" w:rsidRPr="005223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85CB5" w:rsidRPr="00071097" w14:paraId="27F838C2" w14:textId="77777777" w:rsidTr="0089537B">
        <w:trPr>
          <w:trHeight w:val="218"/>
          <w:tblHeader/>
        </w:trPr>
        <w:tc>
          <w:tcPr>
            <w:tcW w:w="1635" w:type="pct"/>
          </w:tcPr>
          <w:p w14:paraId="63616F01" w14:textId="77777777" w:rsidR="004A5FA7" w:rsidRPr="005223D9" w:rsidRDefault="004A5FA7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5" w:type="pct"/>
            <w:gridSpan w:val="9"/>
            <w:vAlign w:val="bottom"/>
          </w:tcPr>
          <w:p w14:paraId="2BEC6C01" w14:textId="77777777" w:rsidR="004A5FA7" w:rsidRPr="005223D9" w:rsidRDefault="004A5FA7" w:rsidP="00FC07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5CB5" w:rsidRPr="00071097" w14:paraId="742B2F0C" w14:textId="77777777" w:rsidTr="00E2042F">
        <w:trPr>
          <w:tblHeader/>
        </w:trPr>
        <w:tc>
          <w:tcPr>
            <w:tcW w:w="1635" w:type="pct"/>
            <w:hideMark/>
          </w:tcPr>
          <w:p w14:paraId="78A62E82" w14:textId="77777777" w:rsidR="008865EF" w:rsidRPr="005223D9" w:rsidRDefault="008865EF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577" w:type="pct"/>
          </w:tcPr>
          <w:p w14:paraId="1A532EBC" w14:textId="77777777" w:rsidR="008865EF" w:rsidRPr="005223D9" w:rsidRDefault="004C7D42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91,781</w:t>
            </w:r>
          </w:p>
        </w:tc>
        <w:tc>
          <w:tcPr>
            <w:tcW w:w="96" w:type="pct"/>
          </w:tcPr>
          <w:p w14:paraId="04349F5E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1D28E0C" w14:textId="77777777" w:rsidR="008865EF" w:rsidRPr="005223D9" w:rsidRDefault="00BD67FA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35A04557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090F27F" w14:textId="77777777" w:rsidR="008865EF" w:rsidRPr="005223D9" w:rsidRDefault="00071097" w:rsidP="00ED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33B3CE73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403E33A" w14:textId="77777777" w:rsidR="008865E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7430EC8D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13EFDE2D" w14:textId="77777777" w:rsidR="008865EF" w:rsidRPr="005223D9" w:rsidRDefault="00964C89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91,781</w:t>
            </w:r>
          </w:p>
        </w:tc>
      </w:tr>
      <w:tr w:rsidR="00685CB5" w:rsidRPr="00071097" w14:paraId="65631C64" w14:textId="77777777" w:rsidTr="00E2042F">
        <w:trPr>
          <w:tblHeader/>
        </w:trPr>
        <w:tc>
          <w:tcPr>
            <w:tcW w:w="1635" w:type="pct"/>
            <w:hideMark/>
          </w:tcPr>
          <w:p w14:paraId="37B8E33C" w14:textId="77777777" w:rsidR="008865EF" w:rsidRPr="005223D9" w:rsidRDefault="008865EF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7" w:type="pct"/>
          </w:tcPr>
          <w:p w14:paraId="4AF242A6" w14:textId="77777777" w:rsidR="008865EF" w:rsidRPr="005223D9" w:rsidRDefault="004C7D42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247,575</w:t>
            </w:r>
          </w:p>
        </w:tc>
        <w:tc>
          <w:tcPr>
            <w:tcW w:w="96" w:type="pct"/>
          </w:tcPr>
          <w:p w14:paraId="4AF3A994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0BD735A" w14:textId="77777777" w:rsidR="008865EF" w:rsidRPr="005223D9" w:rsidRDefault="00BD67FA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1,944</w:t>
            </w:r>
          </w:p>
        </w:tc>
        <w:tc>
          <w:tcPr>
            <w:tcW w:w="96" w:type="pct"/>
          </w:tcPr>
          <w:p w14:paraId="7EFEFC56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17237BBD" w14:textId="77777777" w:rsidR="008865EF" w:rsidRPr="005223D9" w:rsidRDefault="00071097" w:rsidP="00ED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(1,168)</w:t>
            </w:r>
          </w:p>
        </w:tc>
        <w:tc>
          <w:tcPr>
            <w:tcW w:w="97" w:type="pct"/>
          </w:tcPr>
          <w:p w14:paraId="474EB07D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D59968" w14:textId="77777777" w:rsidR="008865E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(6,570)</w:t>
            </w:r>
          </w:p>
        </w:tc>
        <w:tc>
          <w:tcPr>
            <w:tcW w:w="97" w:type="pct"/>
          </w:tcPr>
          <w:p w14:paraId="0D6AF723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B97B0B6" w14:textId="77777777" w:rsidR="008865EF" w:rsidRPr="005223D9" w:rsidRDefault="00964C89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241,781</w:t>
            </w:r>
          </w:p>
        </w:tc>
      </w:tr>
      <w:tr w:rsidR="00685CB5" w:rsidRPr="00071097" w14:paraId="081E1603" w14:textId="77777777" w:rsidTr="00E2042F">
        <w:trPr>
          <w:tblHeader/>
        </w:trPr>
        <w:tc>
          <w:tcPr>
            <w:tcW w:w="1635" w:type="pct"/>
            <w:hideMark/>
          </w:tcPr>
          <w:p w14:paraId="26452636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7" w:type="pct"/>
          </w:tcPr>
          <w:p w14:paraId="45D79F16" w14:textId="77777777" w:rsidR="00A84F0B" w:rsidRPr="005223D9" w:rsidRDefault="004C7D42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600,692</w:t>
            </w:r>
          </w:p>
        </w:tc>
        <w:tc>
          <w:tcPr>
            <w:tcW w:w="96" w:type="pct"/>
          </w:tcPr>
          <w:p w14:paraId="7BFEF50B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F0B8FF8" w14:textId="77777777" w:rsidR="00A84F0B" w:rsidRPr="005223D9" w:rsidRDefault="00BD67FA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14,411</w:t>
            </w:r>
          </w:p>
        </w:tc>
        <w:tc>
          <w:tcPr>
            <w:tcW w:w="96" w:type="pct"/>
          </w:tcPr>
          <w:p w14:paraId="799F095D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53720C1" w14:textId="77777777" w:rsidR="00A84F0B" w:rsidRPr="005223D9" w:rsidRDefault="00071097" w:rsidP="00ED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0EF08294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BCE21E9" w14:textId="77777777" w:rsidR="00A84F0B" w:rsidRPr="005223D9" w:rsidRDefault="00E2042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(38,239)</w:t>
            </w:r>
          </w:p>
        </w:tc>
        <w:tc>
          <w:tcPr>
            <w:tcW w:w="97" w:type="pct"/>
          </w:tcPr>
          <w:p w14:paraId="6DF7BFAF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48186D2" w14:textId="77777777" w:rsidR="00A84F0B" w:rsidRPr="005223D9" w:rsidRDefault="00964C89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576,864</w:t>
            </w:r>
          </w:p>
        </w:tc>
      </w:tr>
      <w:tr w:rsidR="00685CB5" w:rsidRPr="00071097" w14:paraId="361DD322" w14:textId="77777777" w:rsidTr="00E2042F">
        <w:trPr>
          <w:tblHeader/>
        </w:trPr>
        <w:tc>
          <w:tcPr>
            <w:tcW w:w="1635" w:type="pct"/>
            <w:hideMark/>
          </w:tcPr>
          <w:p w14:paraId="053F1DE7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7" w:type="pct"/>
          </w:tcPr>
          <w:p w14:paraId="616ACBDB" w14:textId="77777777" w:rsidR="00A84F0B" w:rsidRPr="005223D9" w:rsidRDefault="004C7D42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16,749</w:t>
            </w:r>
          </w:p>
        </w:tc>
        <w:tc>
          <w:tcPr>
            <w:tcW w:w="96" w:type="pct"/>
          </w:tcPr>
          <w:p w14:paraId="591B7F74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EF55864" w14:textId="77777777" w:rsidR="00A84F0B" w:rsidRPr="005223D9" w:rsidRDefault="00BD67FA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1,036</w:t>
            </w:r>
          </w:p>
        </w:tc>
        <w:tc>
          <w:tcPr>
            <w:tcW w:w="96" w:type="pct"/>
          </w:tcPr>
          <w:p w14:paraId="754CA03C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7AC0893" w14:textId="77777777" w:rsidR="00A84F0B" w:rsidRPr="005223D9" w:rsidRDefault="00071097" w:rsidP="00ED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3DD19CBC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76AE04" w14:textId="77777777" w:rsidR="00A84F0B" w:rsidRPr="005223D9" w:rsidRDefault="00E2042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(1,454)</w:t>
            </w:r>
          </w:p>
        </w:tc>
        <w:tc>
          <w:tcPr>
            <w:tcW w:w="97" w:type="pct"/>
          </w:tcPr>
          <w:p w14:paraId="3CFEA180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F86815F" w14:textId="77777777" w:rsidR="00A84F0B" w:rsidRPr="005223D9" w:rsidRDefault="00324E42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16,331</w:t>
            </w:r>
          </w:p>
        </w:tc>
      </w:tr>
      <w:tr w:rsidR="00685CB5" w:rsidRPr="00071097" w14:paraId="4012F6EF" w14:textId="77777777" w:rsidTr="00E2042F">
        <w:trPr>
          <w:tblHeader/>
        </w:trPr>
        <w:tc>
          <w:tcPr>
            <w:tcW w:w="1635" w:type="pct"/>
            <w:hideMark/>
          </w:tcPr>
          <w:p w14:paraId="31398CFA" w14:textId="77777777" w:rsidR="008865EF" w:rsidRPr="005223D9" w:rsidRDefault="008865EF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7" w:type="pct"/>
          </w:tcPr>
          <w:p w14:paraId="07E2338E" w14:textId="77777777" w:rsidR="008865EF" w:rsidRPr="005223D9" w:rsidRDefault="004C7D42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96" w:type="pct"/>
          </w:tcPr>
          <w:p w14:paraId="0BE0952C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1C77082" w14:textId="77777777" w:rsidR="008865EF" w:rsidRPr="005223D9" w:rsidRDefault="00BD67FA" w:rsidP="00BD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1B33F58F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360299F" w14:textId="77777777" w:rsidR="008865EF" w:rsidRPr="005223D9" w:rsidRDefault="00071097" w:rsidP="00ED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0B2974DC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74C2F5" w14:textId="77777777" w:rsidR="008865EF" w:rsidRPr="005223D9" w:rsidRDefault="00E2042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 w:rsidR="002A62A0" w:rsidRPr="005223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2A682332" w14:textId="77777777" w:rsidR="008865EF" w:rsidRPr="005223D9" w:rsidRDefault="008865EF" w:rsidP="00886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81B081B" w14:textId="77777777" w:rsidR="008865EF" w:rsidRPr="005223D9" w:rsidRDefault="002A62A0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E2042F" w:rsidRPr="00071097" w14:paraId="4B51F62B" w14:textId="77777777" w:rsidTr="00E2042F">
        <w:trPr>
          <w:tblHeader/>
        </w:trPr>
        <w:tc>
          <w:tcPr>
            <w:tcW w:w="1635" w:type="pct"/>
            <w:hideMark/>
          </w:tcPr>
          <w:p w14:paraId="329803DE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7" w:type="pct"/>
          </w:tcPr>
          <w:p w14:paraId="0CD93BB6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41,074</w:t>
            </w:r>
          </w:p>
        </w:tc>
        <w:tc>
          <w:tcPr>
            <w:tcW w:w="96" w:type="pct"/>
          </w:tcPr>
          <w:p w14:paraId="04D4635A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2F429F1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12,559</w:t>
            </w:r>
          </w:p>
        </w:tc>
        <w:tc>
          <w:tcPr>
            <w:tcW w:w="96" w:type="pct"/>
          </w:tcPr>
          <w:p w14:paraId="4BF9EFDF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4E741860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(15,825)</w:t>
            </w:r>
          </w:p>
        </w:tc>
        <w:tc>
          <w:tcPr>
            <w:tcW w:w="97" w:type="pct"/>
          </w:tcPr>
          <w:p w14:paraId="56D7F6F6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62A1E46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08D83448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5A6141" w14:textId="77777777" w:rsidR="00E2042F" w:rsidRPr="005223D9" w:rsidRDefault="00324E42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37,808</w:t>
            </w:r>
          </w:p>
        </w:tc>
      </w:tr>
      <w:tr w:rsidR="00E2042F" w:rsidRPr="00071097" w14:paraId="2EAB6B25" w14:textId="77777777" w:rsidTr="00E2042F">
        <w:trPr>
          <w:tblHeader/>
        </w:trPr>
        <w:tc>
          <w:tcPr>
            <w:tcW w:w="1635" w:type="pct"/>
            <w:hideMark/>
          </w:tcPr>
          <w:p w14:paraId="225DBD9E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7" w:type="pct"/>
          </w:tcPr>
          <w:p w14:paraId="014022C1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13,375</w:t>
            </w:r>
          </w:p>
        </w:tc>
        <w:tc>
          <w:tcPr>
            <w:tcW w:w="96" w:type="pct"/>
          </w:tcPr>
          <w:p w14:paraId="1481FD1D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9D80173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1,942</w:t>
            </w:r>
          </w:p>
        </w:tc>
        <w:tc>
          <w:tcPr>
            <w:tcW w:w="96" w:type="pct"/>
          </w:tcPr>
          <w:p w14:paraId="4EBC7BCB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FE60931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(174)</w:t>
            </w:r>
          </w:p>
        </w:tc>
        <w:tc>
          <w:tcPr>
            <w:tcW w:w="97" w:type="pct"/>
          </w:tcPr>
          <w:p w14:paraId="26FB6C9A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821495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175C5A4B" w14:textId="77777777" w:rsidR="00E2042F" w:rsidRPr="005223D9" w:rsidRDefault="00E2042F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D00B1A2" w14:textId="77777777" w:rsidR="00E2042F" w:rsidRPr="005223D9" w:rsidRDefault="00324E42" w:rsidP="00E20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15,143</w:t>
            </w:r>
          </w:p>
        </w:tc>
      </w:tr>
      <w:tr w:rsidR="00685CB5" w:rsidRPr="00071097" w14:paraId="7920C6B8" w14:textId="77777777" w:rsidTr="00E2042F">
        <w:trPr>
          <w:tblHeader/>
        </w:trPr>
        <w:tc>
          <w:tcPr>
            <w:tcW w:w="1635" w:type="pct"/>
            <w:hideMark/>
          </w:tcPr>
          <w:p w14:paraId="013A3560" w14:textId="77777777" w:rsidR="00A84F0B" w:rsidRPr="005223D9" w:rsidRDefault="00A84F0B" w:rsidP="00D95080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E4991" w14:textId="77777777" w:rsidR="00A84F0B" w:rsidRPr="005223D9" w:rsidRDefault="004C7D42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1,011,827</w:t>
            </w:r>
          </w:p>
        </w:tc>
        <w:tc>
          <w:tcPr>
            <w:tcW w:w="96" w:type="pct"/>
          </w:tcPr>
          <w:p w14:paraId="71F90129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77777777" w:rsidR="00A84F0B" w:rsidRPr="005223D9" w:rsidRDefault="00BD67FA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31,89</w:t>
            </w:r>
            <w:r w:rsidR="00FE1187" w:rsidRPr="00522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6" w:type="pct"/>
          </w:tcPr>
          <w:p w14:paraId="5A10D74F" w14:textId="77777777" w:rsidR="00A84F0B" w:rsidRPr="005223D9" w:rsidRDefault="00A84F0B" w:rsidP="008B7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77777777" w:rsidR="00A84F0B" w:rsidRPr="005223D9" w:rsidRDefault="00071097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(17,167)</w:t>
            </w:r>
          </w:p>
        </w:tc>
        <w:tc>
          <w:tcPr>
            <w:tcW w:w="97" w:type="pct"/>
          </w:tcPr>
          <w:p w14:paraId="2DF36A5F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77777777" w:rsidR="00A84F0B" w:rsidRPr="005223D9" w:rsidRDefault="00E2042F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(46,44</w:t>
            </w:r>
            <w:r w:rsidR="009677AF" w:rsidRPr="00522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7" w:type="pct"/>
          </w:tcPr>
          <w:p w14:paraId="58AC8555" w14:textId="77777777" w:rsidR="00A84F0B" w:rsidRPr="005223D9" w:rsidRDefault="00A84F0B" w:rsidP="00F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77777777" w:rsidR="00A84F0B" w:rsidRPr="005223D9" w:rsidRDefault="00324E42" w:rsidP="0068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980,1</w:t>
            </w:r>
            <w:r w:rsidR="00E16CBF" w:rsidRPr="00522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677AF" w:rsidRPr="00522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7974750E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03BB8FCD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4D886CBC" w14:textId="77777777" w:rsidR="00726CC0" w:rsidRDefault="00726CC0" w:rsidP="00F73AB3">
      <w:pPr>
        <w:framePr w:w="14165" w:wrap="auto" w:hAnchor="text"/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  <w:sectPr w:rsidR="00726CC0" w:rsidSect="00494AA9">
          <w:headerReference w:type="default" r:id="rId23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5C04A28" w14:textId="22509423" w:rsidR="006A51E1" w:rsidRPr="004E421F" w:rsidRDefault="006A51E1" w:rsidP="006A51E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E421F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รายการเคลื่อนไหวของสินทรัพย์สิทธิการใช้มีดังนี้</w:t>
      </w:r>
    </w:p>
    <w:p w14:paraId="3CE99C8D" w14:textId="77777777" w:rsidR="006A51E1" w:rsidRPr="003F52ED" w:rsidRDefault="006A51E1" w:rsidP="006A51E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80"/>
        <w:gridCol w:w="990"/>
        <w:gridCol w:w="180"/>
        <w:gridCol w:w="990"/>
        <w:gridCol w:w="180"/>
        <w:gridCol w:w="990"/>
        <w:gridCol w:w="182"/>
        <w:gridCol w:w="988"/>
        <w:gridCol w:w="180"/>
        <w:gridCol w:w="990"/>
        <w:gridCol w:w="180"/>
        <w:gridCol w:w="990"/>
      </w:tblGrid>
      <w:tr w:rsidR="00BD6346" w:rsidRPr="004E421F" w14:paraId="332BAE0D" w14:textId="77777777" w:rsidTr="00BD6346">
        <w:trPr>
          <w:trHeight w:val="20"/>
          <w:tblHeader/>
        </w:trPr>
        <w:tc>
          <w:tcPr>
            <w:tcW w:w="2250" w:type="dxa"/>
            <w:vAlign w:val="bottom"/>
            <w:hideMark/>
          </w:tcPr>
          <w:p w14:paraId="692793A7" w14:textId="77777777" w:rsidR="00BD6346" w:rsidRPr="004E421F" w:rsidRDefault="00BD634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5863FB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330" w:type="dxa"/>
            <w:gridSpan w:val="5"/>
            <w:hideMark/>
          </w:tcPr>
          <w:p w14:paraId="100066C2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2" w:type="dxa"/>
          </w:tcPr>
          <w:p w14:paraId="7A72DA65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328" w:type="dxa"/>
            <w:gridSpan w:val="5"/>
            <w:hideMark/>
          </w:tcPr>
          <w:p w14:paraId="23313E31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BD6346" w:rsidRPr="004E421F" w14:paraId="2C1FA717" w14:textId="77777777" w:rsidTr="00BD6346">
        <w:trPr>
          <w:trHeight w:val="20"/>
          <w:tblHeader/>
        </w:trPr>
        <w:tc>
          <w:tcPr>
            <w:tcW w:w="2250" w:type="dxa"/>
            <w:vAlign w:val="bottom"/>
            <w:hideMark/>
          </w:tcPr>
          <w:p w14:paraId="2DC0F0CE" w14:textId="77777777" w:rsidR="00BD6346" w:rsidRPr="004E421F" w:rsidRDefault="00BD634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4E42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5DE2DEA2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6383D7D9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  <w:r w:rsidRPr="004E421F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FC885B" w14:textId="77777777" w:rsidR="00BD6346" w:rsidRPr="004E421F" w:rsidRDefault="00BD63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A07F3D0" w14:textId="77777777" w:rsidR="00BD6346" w:rsidRPr="004E421F" w:rsidRDefault="00BD6346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E21237E" w14:textId="77777777" w:rsidR="00BD6346" w:rsidRPr="004E421F" w:rsidRDefault="00BD63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85B63B4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2" w:type="dxa"/>
          </w:tcPr>
          <w:p w14:paraId="050CBC72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88" w:type="dxa"/>
            <w:hideMark/>
          </w:tcPr>
          <w:p w14:paraId="54A622E7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  <w:r w:rsidRPr="004E421F">
              <w:rPr>
                <w:rFonts w:ascii="Angsana New" w:hAnsi="Angsana New" w:hint="cs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0495C852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hideMark/>
          </w:tcPr>
          <w:p w14:paraId="0132A173" w14:textId="77777777" w:rsidR="00BD6346" w:rsidRPr="004E421F" w:rsidRDefault="00BD6346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E6859F9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54506AD7" w14:textId="77777777" w:rsidR="00BD6346" w:rsidRPr="004E421F" w:rsidRDefault="00BD634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D6346" w:rsidRPr="004E421F" w14:paraId="610F904C" w14:textId="77777777" w:rsidTr="00BD6346">
        <w:trPr>
          <w:trHeight w:val="20"/>
          <w:tblHeader/>
        </w:trPr>
        <w:tc>
          <w:tcPr>
            <w:tcW w:w="2250" w:type="dxa"/>
          </w:tcPr>
          <w:p w14:paraId="5559EB94" w14:textId="77777777" w:rsidR="00BD6346" w:rsidRPr="004E421F" w:rsidRDefault="00BD634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5AF7EE1" w14:textId="77777777" w:rsidR="00BD6346" w:rsidRPr="004E421F" w:rsidRDefault="00BD634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14:paraId="68A37014" w14:textId="77777777" w:rsidR="00BD6346" w:rsidRPr="004E421F" w:rsidRDefault="00BD634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E421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E421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E421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420CC" w:rsidRPr="004E421F" w14:paraId="5553CEA0" w14:textId="77777777" w:rsidTr="00BD6346">
        <w:trPr>
          <w:trHeight w:val="20"/>
        </w:trPr>
        <w:tc>
          <w:tcPr>
            <w:tcW w:w="2250" w:type="dxa"/>
            <w:hideMark/>
          </w:tcPr>
          <w:p w14:paraId="2D1F9611" w14:textId="77777777" w:rsidR="007420CC" w:rsidRPr="004E421F" w:rsidRDefault="007420CC" w:rsidP="007420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E421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4E421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E421F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4E421F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FCCD794" w14:textId="77777777" w:rsidR="007420CC" w:rsidRPr="004E421F" w:rsidRDefault="007420CC" w:rsidP="007420C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771497" w14:textId="77777777" w:rsidR="007420CC" w:rsidRPr="004E421F" w:rsidRDefault="007420CC" w:rsidP="007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92"/>
                <w:tab w:val="decimal" w:pos="1181"/>
              </w:tabs>
              <w:ind w:right="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1,264</w:t>
            </w:r>
          </w:p>
        </w:tc>
        <w:tc>
          <w:tcPr>
            <w:tcW w:w="180" w:type="dxa"/>
          </w:tcPr>
          <w:p w14:paraId="535DDE2A" w14:textId="77777777" w:rsidR="007420CC" w:rsidRPr="004E421F" w:rsidRDefault="007420CC" w:rsidP="007420C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320CE05" w14:textId="56685A66" w:rsidR="007420CC" w:rsidRPr="004E421F" w:rsidRDefault="0040716D" w:rsidP="007420C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716D">
              <w:rPr>
                <w:rFonts w:ascii="Angsana New" w:hAnsi="Angsana New"/>
                <w:sz w:val="30"/>
                <w:szCs w:val="30"/>
              </w:rPr>
              <w:t>30,792</w:t>
            </w:r>
          </w:p>
        </w:tc>
        <w:tc>
          <w:tcPr>
            <w:tcW w:w="180" w:type="dxa"/>
          </w:tcPr>
          <w:p w14:paraId="2C8C6AB6" w14:textId="77777777" w:rsidR="007420CC" w:rsidRPr="004E421F" w:rsidRDefault="007420CC" w:rsidP="007420C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1E69A3E" w14:textId="506510A0" w:rsidR="007420CC" w:rsidRPr="004E421F" w:rsidRDefault="0040716D" w:rsidP="00742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716D">
              <w:rPr>
                <w:rFonts w:ascii="Angsana New" w:hAnsi="Angsana New"/>
                <w:sz w:val="30"/>
                <w:szCs w:val="30"/>
              </w:rPr>
              <w:t>32,056</w:t>
            </w:r>
          </w:p>
        </w:tc>
        <w:tc>
          <w:tcPr>
            <w:tcW w:w="182" w:type="dxa"/>
          </w:tcPr>
          <w:p w14:paraId="26B7F300" w14:textId="77777777" w:rsidR="007420CC" w:rsidRPr="004E421F" w:rsidRDefault="007420CC" w:rsidP="00742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79F1FC7F" w14:textId="77777777" w:rsidR="007420CC" w:rsidRPr="004E421F" w:rsidRDefault="007420CC" w:rsidP="007420CC">
            <w:pPr>
              <w:tabs>
                <w:tab w:val="clear" w:pos="680"/>
                <w:tab w:val="left" w:pos="552"/>
                <w:tab w:val="decimal" w:pos="118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53708880" w14:textId="77777777" w:rsidR="007420CC" w:rsidRPr="004E421F" w:rsidRDefault="007420CC" w:rsidP="00742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3173CA" w14:textId="77777777" w:rsidR="007420CC" w:rsidRPr="004E421F" w:rsidRDefault="007420CC" w:rsidP="00742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</w:t>
            </w:r>
            <w:r w:rsidR="00EC057A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14:paraId="4733C554" w14:textId="77777777" w:rsidR="007420CC" w:rsidRPr="004E421F" w:rsidRDefault="007420CC" w:rsidP="00742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260328" w14:textId="77777777" w:rsidR="007420CC" w:rsidRPr="004E421F" w:rsidRDefault="007420CC" w:rsidP="00742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</w:t>
            </w:r>
            <w:r w:rsidR="00EC057A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7420CC" w:rsidRPr="004E421F" w14:paraId="53CAE1D5" w14:textId="77777777" w:rsidTr="00BD6346">
        <w:trPr>
          <w:trHeight w:val="20"/>
        </w:trPr>
        <w:tc>
          <w:tcPr>
            <w:tcW w:w="2250" w:type="dxa"/>
            <w:hideMark/>
          </w:tcPr>
          <w:p w14:paraId="0B2AB9B4" w14:textId="77777777" w:rsidR="007420CC" w:rsidRPr="004E421F" w:rsidRDefault="007420CC" w:rsidP="007420CC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E421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</w:tcPr>
          <w:p w14:paraId="0122DF3F" w14:textId="77777777" w:rsidR="007420CC" w:rsidRPr="004E421F" w:rsidRDefault="007420CC" w:rsidP="007420C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DB37D9" w14:textId="77777777" w:rsidR="007420CC" w:rsidRPr="004E421F" w:rsidRDefault="007420CC" w:rsidP="007420CC">
            <w:pPr>
              <w:tabs>
                <w:tab w:val="clear" w:pos="680"/>
                <w:tab w:val="left" w:pos="552"/>
                <w:tab w:val="decimal" w:pos="118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-</w:t>
            </w:r>
          </w:p>
        </w:tc>
        <w:tc>
          <w:tcPr>
            <w:tcW w:w="180" w:type="dxa"/>
          </w:tcPr>
          <w:p w14:paraId="41FA5002" w14:textId="77777777" w:rsidR="007420CC" w:rsidRPr="004E421F" w:rsidRDefault="007420CC" w:rsidP="007420C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DC2957" w14:textId="77777777" w:rsidR="007420CC" w:rsidRPr="004E421F" w:rsidRDefault="0061409A" w:rsidP="007420C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5,606</w:t>
            </w:r>
          </w:p>
        </w:tc>
        <w:tc>
          <w:tcPr>
            <w:tcW w:w="180" w:type="dxa"/>
          </w:tcPr>
          <w:p w14:paraId="2B2AD136" w14:textId="77777777" w:rsidR="007420CC" w:rsidRPr="004E421F" w:rsidRDefault="007420CC" w:rsidP="007420C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4A8DFF5" w14:textId="77777777" w:rsidR="007420CC" w:rsidRPr="004E421F" w:rsidRDefault="001E03D4" w:rsidP="00742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5,606</w:t>
            </w:r>
          </w:p>
        </w:tc>
        <w:tc>
          <w:tcPr>
            <w:tcW w:w="182" w:type="dxa"/>
          </w:tcPr>
          <w:p w14:paraId="7DA47D96" w14:textId="77777777" w:rsidR="007420CC" w:rsidRPr="004E421F" w:rsidRDefault="007420CC" w:rsidP="00742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A72DD8D" w14:textId="77777777" w:rsidR="007420CC" w:rsidRPr="004E421F" w:rsidRDefault="007420CC" w:rsidP="007420CC">
            <w:pPr>
              <w:tabs>
                <w:tab w:val="clear" w:pos="680"/>
                <w:tab w:val="left" w:pos="552"/>
                <w:tab w:val="decimal" w:pos="118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13AA4005" w14:textId="77777777" w:rsidR="007420CC" w:rsidRPr="004E421F" w:rsidRDefault="007420CC" w:rsidP="00742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66B279" w14:textId="77777777" w:rsidR="007420CC" w:rsidRPr="004E421F" w:rsidRDefault="007420CC" w:rsidP="00742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5,606</w:t>
            </w:r>
          </w:p>
        </w:tc>
        <w:tc>
          <w:tcPr>
            <w:tcW w:w="180" w:type="dxa"/>
          </w:tcPr>
          <w:p w14:paraId="4FD97757" w14:textId="77777777" w:rsidR="007420CC" w:rsidRPr="004E421F" w:rsidRDefault="007420CC" w:rsidP="00742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C424F6" w14:textId="77777777" w:rsidR="007420CC" w:rsidRPr="004E421F" w:rsidRDefault="007420CC" w:rsidP="00742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5,606</w:t>
            </w:r>
          </w:p>
        </w:tc>
      </w:tr>
      <w:tr w:rsidR="00150FE9" w:rsidRPr="004E421F" w14:paraId="0EF94B2D" w14:textId="77777777" w:rsidTr="00BD6346">
        <w:trPr>
          <w:trHeight w:val="20"/>
        </w:trPr>
        <w:tc>
          <w:tcPr>
            <w:tcW w:w="2250" w:type="dxa"/>
            <w:hideMark/>
          </w:tcPr>
          <w:p w14:paraId="29469ADF" w14:textId="77777777" w:rsidR="00150FE9" w:rsidRPr="004E421F" w:rsidRDefault="00150FE9" w:rsidP="00150FE9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E421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4E421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80" w:type="dxa"/>
          </w:tcPr>
          <w:p w14:paraId="14B02578" w14:textId="77777777" w:rsidR="00150FE9" w:rsidRPr="004E421F" w:rsidRDefault="00150FE9" w:rsidP="00150FE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A38DF" w14:textId="77777777" w:rsidR="00150FE9" w:rsidRPr="004E421F" w:rsidRDefault="00150FE9" w:rsidP="00150FE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(292)</w:t>
            </w:r>
          </w:p>
        </w:tc>
        <w:tc>
          <w:tcPr>
            <w:tcW w:w="180" w:type="dxa"/>
          </w:tcPr>
          <w:p w14:paraId="6B849967" w14:textId="77777777" w:rsidR="00150FE9" w:rsidRPr="004E421F" w:rsidRDefault="00150FE9" w:rsidP="00150F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DEED1" w14:textId="0BDA90B2" w:rsidR="00150FE9" w:rsidRPr="004E421F" w:rsidRDefault="0040716D" w:rsidP="00150FE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716D">
              <w:rPr>
                <w:rFonts w:ascii="Angsana New" w:hAnsi="Angsana New"/>
                <w:sz w:val="30"/>
                <w:szCs w:val="30"/>
              </w:rPr>
              <w:t>(3,515)</w:t>
            </w:r>
          </w:p>
        </w:tc>
        <w:tc>
          <w:tcPr>
            <w:tcW w:w="180" w:type="dxa"/>
          </w:tcPr>
          <w:p w14:paraId="20BF9F12" w14:textId="77777777" w:rsidR="00150FE9" w:rsidRPr="004E421F" w:rsidRDefault="00150FE9" w:rsidP="00150FE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63287" w14:textId="3B2AED45" w:rsidR="00150FE9" w:rsidRPr="004E421F" w:rsidRDefault="0040716D" w:rsidP="00150F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716D">
              <w:rPr>
                <w:rFonts w:ascii="Angsana New" w:hAnsi="Angsana New"/>
                <w:sz w:val="30"/>
                <w:szCs w:val="30"/>
                <w:lang w:bidi="th-TH"/>
              </w:rPr>
              <w:t>(3,807)</w:t>
            </w:r>
          </w:p>
        </w:tc>
        <w:tc>
          <w:tcPr>
            <w:tcW w:w="182" w:type="dxa"/>
          </w:tcPr>
          <w:p w14:paraId="0A0D5FB4" w14:textId="77777777" w:rsidR="00150FE9" w:rsidRPr="004E421F" w:rsidRDefault="00150FE9" w:rsidP="00150F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D3D34" w14:textId="77777777" w:rsidR="00150FE9" w:rsidRPr="004E421F" w:rsidRDefault="00150FE9" w:rsidP="00150FE9">
            <w:pPr>
              <w:tabs>
                <w:tab w:val="clear" w:pos="680"/>
                <w:tab w:val="left" w:pos="552"/>
                <w:tab w:val="decimal" w:pos="118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02C1D24E" w14:textId="77777777" w:rsidR="00150FE9" w:rsidRPr="004E421F" w:rsidRDefault="00150FE9" w:rsidP="00150F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DA8B7" w14:textId="77777777" w:rsidR="00150FE9" w:rsidRPr="004E421F" w:rsidRDefault="00150FE9" w:rsidP="00150F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(1,233)</w:t>
            </w:r>
          </w:p>
        </w:tc>
        <w:tc>
          <w:tcPr>
            <w:tcW w:w="180" w:type="dxa"/>
          </w:tcPr>
          <w:p w14:paraId="012E5F09" w14:textId="77777777" w:rsidR="00150FE9" w:rsidRPr="004E421F" w:rsidRDefault="00150FE9" w:rsidP="00150F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08B9F" w14:textId="77777777" w:rsidR="00150FE9" w:rsidRPr="004E421F" w:rsidRDefault="00150FE9" w:rsidP="00150F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(1,233)</w:t>
            </w:r>
          </w:p>
        </w:tc>
      </w:tr>
      <w:tr w:rsidR="00150FE9" w14:paraId="194CF07B" w14:textId="77777777" w:rsidTr="00BD6346">
        <w:trPr>
          <w:trHeight w:val="20"/>
        </w:trPr>
        <w:tc>
          <w:tcPr>
            <w:tcW w:w="2250" w:type="dxa"/>
            <w:vAlign w:val="bottom"/>
            <w:hideMark/>
          </w:tcPr>
          <w:p w14:paraId="0CC5B878" w14:textId="77777777" w:rsidR="00150FE9" w:rsidRPr="004E421F" w:rsidRDefault="00150FE9" w:rsidP="00150FE9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4E421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4E421F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8429323" w14:textId="77777777" w:rsidR="00150FE9" w:rsidRPr="006A51E1" w:rsidRDefault="00150FE9" w:rsidP="00150FE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135A64" w14:textId="77777777" w:rsidR="00150FE9" w:rsidRPr="006A51E1" w:rsidRDefault="00150FE9" w:rsidP="00150FE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972</w:t>
            </w:r>
          </w:p>
        </w:tc>
        <w:tc>
          <w:tcPr>
            <w:tcW w:w="180" w:type="dxa"/>
          </w:tcPr>
          <w:p w14:paraId="7A7F7C66" w14:textId="77777777" w:rsidR="00150FE9" w:rsidRPr="006A51E1" w:rsidRDefault="00150FE9" w:rsidP="00150FE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D45F9A" w14:textId="14D20340" w:rsidR="00150FE9" w:rsidRPr="006A51E1" w:rsidRDefault="0040716D" w:rsidP="00150FE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716D">
              <w:rPr>
                <w:rFonts w:ascii="Angsana New" w:hAnsi="Angsana New"/>
                <w:b/>
                <w:bCs/>
                <w:sz w:val="30"/>
                <w:szCs w:val="30"/>
              </w:rPr>
              <w:t>32,883</w:t>
            </w:r>
          </w:p>
        </w:tc>
        <w:tc>
          <w:tcPr>
            <w:tcW w:w="180" w:type="dxa"/>
          </w:tcPr>
          <w:p w14:paraId="796444E0" w14:textId="77777777" w:rsidR="00150FE9" w:rsidRPr="006A51E1" w:rsidRDefault="00150FE9" w:rsidP="00150FE9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B32C7B" w14:textId="3A86AFF5" w:rsidR="00150FE9" w:rsidRPr="006A51E1" w:rsidRDefault="0040716D" w:rsidP="00150F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716D">
              <w:rPr>
                <w:rFonts w:ascii="Angsana New" w:hAnsi="Angsana New"/>
                <w:b/>
                <w:bCs/>
                <w:sz w:val="30"/>
                <w:szCs w:val="30"/>
              </w:rPr>
              <w:t>33,855</w:t>
            </w:r>
          </w:p>
        </w:tc>
        <w:tc>
          <w:tcPr>
            <w:tcW w:w="182" w:type="dxa"/>
          </w:tcPr>
          <w:p w14:paraId="72BE1BC2" w14:textId="77777777" w:rsidR="00150FE9" w:rsidRPr="006A51E1" w:rsidRDefault="00150FE9" w:rsidP="00150F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3BE0B5" w14:textId="77777777" w:rsidR="00150FE9" w:rsidRPr="006A51E1" w:rsidRDefault="00150FE9" w:rsidP="00150F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-</w:t>
            </w:r>
          </w:p>
        </w:tc>
        <w:tc>
          <w:tcPr>
            <w:tcW w:w="180" w:type="dxa"/>
          </w:tcPr>
          <w:p w14:paraId="4E2843B7" w14:textId="77777777" w:rsidR="00150FE9" w:rsidRPr="006A51E1" w:rsidRDefault="00150FE9" w:rsidP="00150F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A93A7" w14:textId="77777777" w:rsidR="00150FE9" w:rsidRPr="006A51E1" w:rsidRDefault="00150FE9" w:rsidP="00150F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12,69</w:t>
            </w:r>
            <w:r w:rsidR="00EC057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5BF6C27" w14:textId="77777777" w:rsidR="00150FE9" w:rsidRPr="006A51E1" w:rsidRDefault="00150FE9" w:rsidP="00150F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B8A9" w14:textId="77777777" w:rsidR="00150FE9" w:rsidRPr="006A51E1" w:rsidRDefault="00150FE9" w:rsidP="00150F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12,69</w:t>
            </w:r>
            <w:r w:rsidR="00EC057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37B2644B" w14:textId="77777777" w:rsidR="006A51E1" w:rsidRPr="003F52ED" w:rsidRDefault="006A51E1" w:rsidP="006A51E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BE6145" w14:textId="73441B06" w:rsidR="00E110D3" w:rsidRDefault="00455C0E" w:rsidP="0065463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E110D3" w:rsidRPr="00023E7F">
        <w:rPr>
          <w:rFonts w:ascii="Angsana New" w:hAnsi="Angsana New"/>
          <w:b/>
          <w:bCs/>
          <w:sz w:val="30"/>
          <w:szCs w:val="30"/>
        </w:rPr>
        <w:tab/>
      </w:r>
      <w:r w:rsidR="00E110D3" w:rsidRPr="0066450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6CDAC8B" w14:textId="6B61119B" w:rsidR="00BC763B" w:rsidRDefault="00BC763B" w:rsidP="008068C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4"/>
        <w:gridCol w:w="236"/>
        <w:gridCol w:w="1268"/>
        <w:gridCol w:w="236"/>
        <w:gridCol w:w="10"/>
        <w:gridCol w:w="1036"/>
        <w:gridCol w:w="270"/>
        <w:gridCol w:w="1187"/>
      </w:tblGrid>
      <w:tr w:rsidR="00BC763B" w:rsidRPr="00C664CA" w14:paraId="24352CF2" w14:textId="77777777" w:rsidTr="00640A06">
        <w:trPr>
          <w:tblHeader/>
        </w:trPr>
        <w:tc>
          <w:tcPr>
            <w:tcW w:w="3780" w:type="dxa"/>
          </w:tcPr>
          <w:p w14:paraId="556F4BC6" w14:textId="77777777" w:rsidR="00BC763B" w:rsidRPr="00C664CA" w:rsidRDefault="00BC763B" w:rsidP="001E5EAB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2768" w:type="dxa"/>
            <w:gridSpan w:val="3"/>
          </w:tcPr>
          <w:p w14:paraId="29BADCF9" w14:textId="77777777" w:rsidR="00BC763B" w:rsidRPr="00C664CA" w:rsidRDefault="00BC763B" w:rsidP="001E5EAB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6" w:type="dxa"/>
            <w:gridSpan w:val="2"/>
          </w:tcPr>
          <w:p w14:paraId="00BC0178" w14:textId="77777777" w:rsidR="00BC763B" w:rsidRPr="00C664CA" w:rsidRDefault="00BC763B" w:rsidP="001E5EAB">
            <w:pPr>
              <w:pStyle w:val="Heading7"/>
              <w:tabs>
                <w:tab w:val="left" w:pos="375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3" w:type="dxa"/>
            <w:gridSpan w:val="3"/>
          </w:tcPr>
          <w:p w14:paraId="4791173C" w14:textId="77777777" w:rsidR="00BC763B" w:rsidRPr="00C664CA" w:rsidRDefault="00BC763B" w:rsidP="001E5EAB">
            <w:pPr>
              <w:pStyle w:val="Heading7"/>
              <w:jc w:val="center"/>
              <w:rPr>
                <w:rFonts w:ascii="Angsana New" w:hAnsi="Angsana New" w:cs="Angsana New"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C763B" w:rsidRPr="00C664CA" w14:paraId="4EAE7934" w14:textId="77777777" w:rsidTr="00640A06">
        <w:trPr>
          <w:tblHeader/>
        </w:trPr>
        <w:tc>
          <w:tcPr>
            <w:tcW w:w="3780" w:type="dxa"/>
          </w:tcPr>
          <w:p w14:paraId="2709FE2E" w14:textId="77777777" w:rsidR="00BC763B" w:rsidRPr="00C664CA" w:rsidRDefault="00BC763B" w:rsidP="00BC763B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4" w:type="dxa"/>
          </w:tcPr>
          <w:p w14:paraId="45690261" w14:textId="742B6061" w:rsidR="00BC763B" w:rsidRPr="00BC763B" w:rsidRDefault="00BC763B" w:rsidP="00BC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763B">
              <w:rPr>
                <w:rFonts w:ascii="Angsana New" w:hAnsi="Angsana New"/>
                <w:sz w:val="30"/>
                <w:szCs w:val="30"/>
              </w:rPr>
              <w:t>31</w:t>
            </w: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688D0AA5" w14:textId="77777777" w:rsidR="00BC763B" w:rsidRPr="00BC763B" w:rsidRDefault="00BC763B" w:rsidP="00BC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05DE39C1" w14:textId="6AE96E98" w:rsidR="00BC763B" w:rsidRPr="00BC763B" w:rsidRDefault="00BC763B" w:rsidP="00BC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763B">
              <w:rPr>
                <w:rFonts w:ascii="Angsana New" w:hAnsi="Angsana New"/>
                <w:sz w:val="30"/>
                <w:szCs w:val="30"/>
              </w:rPr>
              <w:t>31</w:t>
            </w: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6" w:type="dxa"/>
            <w:gridSpan w:val="2"/>
          </w:tcPr>
          <w:p w14:paraId="395A6479" w14:textId="77777777" w:rsidR="00BC763B" w:rsidRPr="00C664CA" w:rsidRDefault="00BC763B" w:rsidP="00BC763B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</w:tcPr>
          <w:p w14:paraId="5BCD5B1C" w14:textId="7D050071" w:rsidR="00BC763B" w:rsidRPr="00C664CA" w:rsidRDefault="00BC763B" w:rsidP="00BC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763B">
              <w:rPr>
                <w:rFonts w:ascii="Angsana New" w:hAnsi="Angsana New"/>
                <w:sz w:val="30"/>
                <w:szCs w:val="30"/>
              </w:rPr>
              <w:t>31</w:t>
            </w: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02D2340" w14:textId="77777777" w:rsidR="00BC763B" w:rsidRPr="00C664CA" w:rsidRDefault="00BC763B" w:rsidP="00BC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0EAE458A" w14:textId="3FAE0A53" w:rsidR="00BC763B" w:rsidRPr="00C664CA" w:rsidRDefault="00BC763B" w:rsidP="00BC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C763B">
              <w:rPr>
                <w:rFonts w:ascii="Angsana New" w:hAnsi="Angsana New"/>
                <w:sz w:val="30"/>
                <w:szCs w:val="30"/>
              </w:rPr>
              <w:t>31</w:t>
            </w: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C763B" w:rsidRPr="00C664CA" w14:paraId="1E9B34B0" w14:textId="77777777" w:rsidTr="00640A06">
        <w:trPr>
          <w:tblHeader/>
        </w:trPr>
        <w:tc>
          <w:tcPr>
            <w:tcW w:w="3780" w:type="dxa"/>
          </w:tcPr>
          <w:p w14:paraId="166C90F7" w14:textId="77777777" w:rsidR="00BC763B" w:rsidRPr="00C664CA" w:rsidRDefault="00BC763B" w:rsidP="00BC763B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4" w:type="dxa"/>
          </w:tcPr>
          <w:p w14:paraId="5E021BBC" w14:textId="5FAD2705" w:rsidR="00BC763B" w:rsidRPr="00BC763B" w:rsidRDefault="00BC763B" w:rsidP="00BC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30FF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1EEEA7E" w14:textId="77777777" w:rsidR="00BC763B" w:rsidRPr="00BC763B" w:rsidRDefault="00BC763B" w:rsidP="00BC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5A6AC88" w14:textId="74042F09" w:rsidR="00BC763B" w:rsidRPr="00BC763B" w:rsidRDefault="00BC763B" w:rsidP="00BC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C763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6" w:type="dxa"/>
            <w:gridSpan w:val="2"/>
          </w:tcPr>
          <w:p w14:paraId="36359F32" w14:textId="77777777" w:rsidR="00BC763B" w:rsidRPr="00C664CA" w:rsidRDefault="00BC763B" w:rsidP="00BC763B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36" w:type="dxa"/>
          </w:tcPr>
          <w:p w14:paraId="42290713" w14:textId="05A74360" w:rsidR="00BC763B" w:rsidRPr="00C664CA" w:rsidRDefault="00BC763B" w:rsidP="00BC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30FF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B012970" w14:textId="77777777" w:rsidR="00BC763B" w:rsidRPr="00C664CA" w:rsidRDefault="00BC763B" w:rsidP="00BC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369F76BE" w14:textId="2554EDA1" w:rsidR="00BC763B" w:rsidRPr="00C664CA" w:rsidRDefault="00BC763B" w:rsidP="00BC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C763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C763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C763B" w:rsidRPr="00C664CA" w14:paraId="77BCD241" w14:textId="77777777" w:rsidTr="00640A06">
        <w:trPr>
          <w:tblHeader/>
        </w:trPr>
        <w:tc>
          <w:tcPr>
            <w:tcW w:w="3780" w:type="dxa"/>
          </w:tcPr>
          <w:p w14:paraId="4340F95D" w14:textId="77777777" w:rsidR="00BC763B" w:rsidRPr="00C664CA" w:rsidRDefault="00BC763B" w:rsidP="001E5EAB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5507" w:type="dxa"/>
            <w:gridSpan w:val="8"/>
          </w:tcPr>
          <w:p w14:paraId="2EAB2BD2" w14:textId="77777777" w:rsidR="00BC763B" w:rsidRPr="00C664CA" w:rsidRDefault="00BC763B" w:rsidP="001E5EAB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230FF0" w:rsidRPr="00C664CA" w14:paraId="3846933E" w14:textId="77777777" w:rsidTr="00640A06">
        <w:tc>
          <w:tcPr>
            <w:tcW w:w="3780" w:type="dxa"/>
          </w:tcPr>
          <w:p w14:paraId="2AC3E8BA" w14:textId="01617AA3" w:rsidR="00230FF0" w:rsidRPr="00640A06" w:rsidRDefault="00640A06" w:rsidP="0064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40A0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="00230FF0" w:rsidRPr="00640A0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4" w:type="dxa"/>
          </w:tcPr>
          <w:p w14:paraId="38C3E6E3" w14:textId="79A679F9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7D5899" w14:textId="77777777" w:rsidR="00230FF0" w:rsidRPr="00C664CA" w:rsidRDefault="00230FF0" w:rsidP="00230FF0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14:paraId="39BCC005" w14:textId="5F932E7F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057B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36" w:type="dxa"/>
          </w:tcPr>
          <w:p w14:paraId="191F62E0" w14:textId="77777777" w:rsidR="00230FF0" w:rsidRPr="00C664CA" w:rsidRDefault="00230FF0" w:rsidP="00230FF0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46" w:type="dxa"/>
            <w:gridSpan w:val="2"/>
          </w:tcPr>
          <w:p w14:paraId="6420E3CB" w14:textId="0F3430A2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CFDA55" w14:textId="77777777" w:rsidR="00230FF0" w:rsidRPr="00C664CA" w:rsidRDefault="00230FF0" w:rsidP="00230FF0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2CF7C4D3" w14:textId="603A8141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0FF0" w:rsidRPr="00C664CA" w14:paraId="409D31FC" w14:textId="77777777" w:rsidTr="00640A06">
        <w:tc>
          <w:tcPr>
            <w:tcW w:w="3780" w:type="dxa"/>
          </w:tcPr>
          <w:p w14:paraId="068B7B08" w14:textId="77777777" w:rsidR="00230FF0" w:rsidRPr="00483640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364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4" w:type="dxa"/>
          </w:tcPr>
          <w:p w14:paraId="2FFB9CA7" w14:textId="77777777" w:rsidR="00230FF0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B575BA" w14:textId="77777777" w:rsidR="00230FF0" w:rsidRPr="00C664CA" w:rsidRDefault="00230FF0" w:rsidP="00230FF0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14:paraId="66725036" w14:textId="77777777" w:rsidR="00230FF0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7C1A2F" w14:textId="77777777" w:rsidR="00230FF0" w:rsidRPr="00C664CA" w:rsidRDefault="00230FF0" w:rsidP="00230FF0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46" w:type="dxa"/>
            <w:gridSpan w:val="2"/>
          </w:tcPr>
          <w:p w14:paraId="16054C80" w14:textId="77777777" w:rsidR="00230FF0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492A7" w14:textId="77777777" w:rsidR="00230FF0" w:rsidRPr="00C664CA" w:rsidRDefault="00230FF0" w:rsidP="00230FF0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1B8B0DCD" w14:textId="77777777" w:rsidR="00230FF0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0FF0" w:rsidRPr="00C664CA" w14:paraId="59CCC9B2" w14:textId="77777777" w:rsidTr="00640A06">
        <w:tc>
          <w:tcPr>
            <w:tcW w:w="3780" w:type="dxa"/>
            <w:vAlign w:val="bottom"/>
          </w:tcPr>
          <w:p w14:paraId="69937972" w14:textId="29B3E787" w:rsidR="00230FF0" w:rsidRPr="00640A06" w:rsidRDefault="00640A06" w:rsidP="0064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230FF0" w:rsidRPr="00640A0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4" w:type="dxa"/>
          </w:tcPr>
          <w:p w14:paraId="59A6EFA4" w14:textId="3BD99405" w:rsidR="00230FF0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12,022</w:t>
            </w:r>
          </w:p>
        </w:tc>
        <w:tc>
          <w:tcPr>
            <w:tcW w:w="236" w:type="dxa"/>
          </w:tcPr>
          <w:p w14:paraId="74444FA0" w14:textId="77777777" w:rsidR="00230FF0" w:rsidRPr="00C664CA" w:rsidRDefault="00230FF0" w:rsidP="00230FF0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14:paraId="7BAFA049" w14:textId="7FE2FED5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74,87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BA517C5" w14:textId="77777777" w:rsidR="00230FF0" w:rsidRPr="00C664CA" w:rsidRDefault="00230FF0" w:rsidP="00230FF0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046" w:type="dxa"/>
            <w:gridSpan w:val="2"/>
          </w:tcPr>
          <w:p w14:paraId="278D8ECD" w14:textId="10E77B72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AC04B8" w14:textId="77777777" w:rsidR="00230FF0" w:rsidRPr="00C664CA" w:rsidRDefault="00230FF0" w:rsidP="00230FF0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</w:tcPr>
          <w:p w14:paraId="6E3DF429" w14:textId="1B776C0E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0FF0" w:rsidRPr="00C664CA" w14:paraId="1FDF95AF" w14:textId="77777777" w:rsidTr="00640A06">
        <w:tc>
          <w:tcPr>
            <w:tcW w:w="3780" w:type="dxa"/>
            <w:vAlign w:val="bottom"/>
          </w:tcPr>
          <w:p w14:paraId="206294CC" w14:textId="454C28BD" w:rsidR="00230FF0" w:rsidRPr="00483640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8364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4" w:type="dxa"/>
          </w:tcPr>
          <w:p w14:paraId="00F31581" w14:textId="77777777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088C9C9B" w14:textId="77777777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8" w:type="dxa"/>
          </w:tcPr>
          <w:p w14:paraId="15609644" w14:textId="77777777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35717746" w14:textId="77777777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6" w:type="dxa"/>
            <w:gridSpan w:val="2"/>
            <w:vAlign w:val="bottom"/>
          </w:tcPr>
          <w:p w14:paraId="5CF97BFA" w14:textId="77777777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6A16092C" w14:textId="77777777" w:rsidR="00230FF0" w:rsidRPr="00C664CA" w:rsidRDefault="00230FF0" w:rsidP="00230FF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ind w:left="-108" w:right="-10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187" w:type="dxa"/>
            <w:vAlign w:val="bottom"/>
          </w:tcPr>
          <w:p w14:paraId="6A6AD7A4" w14:textId="77777777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30FF0" w:rsidRPr="00C664CA" w14:paraId="267BFA6B" w14:textId="77777777" w:rsidTr="00A7571F">
        <w:tc>
          <w:tcPr>
            <w:tcW w:w="3780" w:type="dxa"/>
            <w:vAlign w:val="bottom"/>
          </w:tcPr>
          <w:p w14:paraId="5F7E0BA7" w14:textId="0372697D" w:rsidR="00230FF0" w:rsidRPr="00640A06" w:rsidRDefault="00640A06" w:rsidP="0064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2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230FF0" w:rsidRPr="00640A06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191DE89" w14:textId="42572C30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181,692</w:t>
            </w:r>
          </w:p>
        </w:tc>
        <w:tc>
          <w:tcPr>
            <w:tcW w:w="236" w:type="dxa"/>
          </w:tcPr>
          <w:p w14:paraId="5412F194" w14:textId="77777777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5CAA35D" w14:textId="2546FC30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57B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36" w:type="dxa"/>
            <w:vAlign w:val="bottom"/>
          </w:tcPr>
          <w:p w14:paraId="79EA21F7" w14:textId="77777777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gridSpan w:val="2"/>
            <w:tcBorders>
              <w:bottom w:val="single" w:sz="4" w:space="0" w:color="auto"/>
            </w:tcBorders>
          </w:tcPr>
          <w:p w14:paraId="2625F240" w14:textId="2063F551" w:rsidR="00230FF0" w:rsidRPr="00C664CA" w:rsidRDefault="00230FF0" w:rsidP="00230FF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124,214</w:t>
            </w:r>
          </w:p>
        </w:tc>
        <w:tc>
          <w:tcPr>
            <w:tcW w:w="270" w:type="dxa"/>
          </w:tcPr>
          <w:p w14:paraId="18CB3BEC" w14:textId="77777777" w:rsidR="00230FF0" w:rsidRPr="00C664CA" w:rsidRDefault="00230FF0" w:rsidP="00230FF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47C688D4" w14:textId="35C6EB02" w:rsidR="00230FF0" w:rsidRPr="00C664CA" w:rsidRDefault="00230FF0" w:rsidP="00230FF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135,071</w:t>
            </w:r>
          </w:p>
        </w:tc>
      </w:tr>
      <w:tr w:rsidR="00230FF0" w:rsidRPr="00C664CA" w14:paraId="018BDE55" w14:textId="77777777" w:rsidTr="00A7571F">
        <w:tc>
          <w:tcPr>
            <w:tcW w:w="3780" w:type="dxa"/>
          </w:tcPr>
          <w:p w14:paraId="663399F8" w14:textId="2D8026CB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4A6B2EE" w14:textId="1C4784D8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193,714</w:t>
            </w:r>
          </w:p>
        </w:tc>
        <w:tc>
          <w:tcPr>
            <w:tcW w:w="236" w:type="dxa"/>
          </w:tcPr>
          <w:p w14:paraId="6A2B4D9E" w14:textId="77777777" w:rsidR="00230FF0" w:rsidRPr="00C664CA" w:rsidRDefault="00230FF0" w:rsidP="00230FF0">
            <w:pPr>
              <w:pStyle w:val="a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A4D9B97" w14:textId="54135772" w:rsidR="00230FF0" w:rsidRPr="00C664CA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33EC">
              <w:rPr>
                <w:rFonts w:ascii="Angsana New" w:hAnsi="Angsana New"/>
                <w:b/>
                <w:bCs/>
                <w:sz w:val="30"/>
                <w:szCs w:val="30"/>
              </w:rPr>
              <w:t>316,860</w:t>
            </w:r>
          </w:p>
        </w:tc>
        <w:tc>
          <w:tcPr>
            <w:tcW w:w="236" w:type="dxa"/>
          </w:tcPr>
          <w:p w14:paraId="2E56A6A1" w14:textId="77777777" w:rsidR="00230FF0" w:rsidRPr="00C664CA" w:rsidRDefault="00230FF0" w:rsidP="00230FF0">
            <w:pPr>
              <w:pStyle w:val="a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433FDC" w14:textId="774974B0" w:rsidR="00230FF0" w:rsidRPr="00230FF0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0FF0">
              <w:rPr>
                <w:rFonts w:ascii="Angsana New" w:hAnsi="Angsana New"/>
                <w:b/>
                <w:bCs/>
                <w:sz w:val="30"/>
                <w:szCs w:val="30"/>
              </w:rPr>
              <w:t>124,214</w:t>
            </w:r>
          </w:p>
        </w:tc>
        <w:tc>
          <w:tcPr>
            <w:tcW w:w="270" w:type="dxa"/>
          </w:tcPr>
          <w:p w14:paraId="27F5BECE" w14:textId="77777777" w:rsidR="00230FF0" w:rsidRPr="00230FF0" w:rsidRDefault="00230FF0" w:rsidP="00230FF0">
            <w:pPr>
              <w:pStyle w:val="a4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19A59D2F" w14:textId="580E7D05" w:rsidR="00230FF0" w:rsidRPr="00230FF0" w:rsidRDefault="00230FF0" w:rsidP="0023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0FF0">
              <w:rPr>
                <w:rFonts w:ascii="Angsana New" w:hAnsi="Angsana New"/>
                <w:b/>
                <w:bCs/>
                <w:sz w:val="30"/>
                <w:szCs w:val="30"/>
              </w:rPr>
              <w:t>135,071</w:t>
            </w:r>
          </w:p>
        </w:tc>
      </w:tr>
    </w:tbl>
    <w:p w14:paraId="15FA6285" w14:textId="460C2D0A" w:rsidR="00230FF0" w:rsidRDefault="00230FF0" w:rsidP="008068C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28C008" w14:textId="77777777" w:rsidR="00230FF0" w:rsidRDefault="00230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32E590E" w14:textId="621B737F" w:rsidR="00AF42F5" w:rsidRDefault="00AF42F5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95C1E">
        <w:rPr>
          <w:rFonts w:ascii="Angsana New" w:hAnsi="Angsana New"/>
          <w:spacing w:val="-2"/>
          <w:sz w:val="30"/>
          <w:szCs w:val="30"/>
          <w:cs/>
        </w:rPr>
        <w:t>หนี้สินที่มีภาระดอกเบี้ยแส</w:t>
      </w:r>
      <w:r w:rsidR="0022030D">
        <w:rPr>
          <w:rFonts w:ascii="Angsana New" w:hAnsi="Angsana New" w:hint="cs"/>
          <w:spacing w:val="-2"/>
          <w:sz w:val="30"/>
          <w:szCs w:val="30"/>
          <w:cs/>
        </w:rPr>
        <w:t>ด</w:t>
      </w:r>
      <w:r w:rsidRPr="00795C1E">
        <w:rPr>
          <w:rFonts w:ascii="Angsana New" w:hAnsi="Angsana New"/>
          <w:spacing w:val="-2"/>
          <w:sz w:val="30"/>
          <w:szCs w:val="30"/>
          <w:cs/>
        </w:rPr>
        <w:t>งตามระยะเวลาครบกำหนดการจ่ายชำระได้ดังนี้</w:t>
      </w:r>
    </w:p>
    <w:p w14:paraId="441B3D6F" w14:textId="77777777" w:rsidR="00465CC9" w:rsidRPr="007D7A48" w:rsidRDefault="00465CC9" w:rsidP="00C76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780"/>
        <w:gridCol w:w="1260"/>
        <w:gridCol w:w="243"/>
        <w:gridCol w:w="1261"/>
        <w:gridCol w:w="236"/>
        <w:gridCol w:w="1140"/>
        <w:gridCol w:w="243"/>
        <w:gridCol w:w="1125"/>
      </w:tblGrid>
      <w:tr w:rsidR="00B0687E" w:rsidRPr="009566C2" w14:paraId="6B990083" w14:textId="77777777" w:rsidTr="004C32A0">
        <w:tc>
          <w:tcPr>
            <w:tcW w:w="3780" w:type="dxa"/>
          </w:tcPr>
          <w:p w14:paraId="6410B2E0" w14:textId="77777777"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64" w:type="dxa"/>
            <w:gridSpan w:val="3"/>
          </w:tcPr>
          <w:p w14:paraId="6FAB1643" w14:textId="77777777"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66C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181EED8" w14:textId="77777777"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40B49A87" w14:textId="77777777" w:rsidR="00B0687E" w:rsidRPr="009566C2" w:rsidRDefault="00B0687E" w:rsidP="00B06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32A0" w:rsidRPr="009566C2" w14:paraId="3E37A98B" w14:textId="77777777" w:rsidTr="004C32A0">
        <w:tc>
          <w:tcPr>
            <w:tcW w:w="3780" w:type="dxa"/>
          </w:tcPr>
          <w:p w14:paraId="67B588C4" w14:textId="77777777" w:rsidR="004C32A0" w:rsidRPr="009566C2" w:rsidRDefault="004C32A0" w:rsidP="004C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CA5B0" w14:textId="77777777" w:rsidR="004C32A0" w:rsidRPr="00C664CA" w:rsidRDefault="004C32A0" w:rsidP="004C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297D2CA7" w14:textId="77777777" w:rsidR="004C32A0" w:rsidRPr="00C664CA" w:rsidRDefault="004C32A0" w:rsidP="004C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4226C2BB" w14:textId="77777777" w:rsidR="004C32A0" w:rsidRPr="00C664CA" w:rsidRDefault="004C32A0" w:rsidP="004C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32A0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4096562" w14:textId="77777777" w:rsidR="004C32A0" w:rsidRPr="00C664CA" w:rsidRDefault="004C32A0" w:rsidP="004C32A0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40" w:type="dxa"/>
          </w:tcPr>
          <w:p w14:paraId="57835E8E" w14:textId="77777777" w:rsidR="004C32A0" w:rsidRPr="00C664CA" w:rsidRDefault="004C32A0" w:rsidP="004C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65CF5463" w14:textId="77777777" w:rsidR="004C32A0" w:rsidRPr="00C664CA" w:rsidRDefault="004C32A0" w:rsidP="004C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5DE53BE5" w14:textId="77777777" w:rsidR="004C32A0" w:rsidRPr="00C664CA" w:rsidRDefault="004C32A0" w:rsidP="004C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8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32A0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C32A0" w:rsidRPr="009566C2" w14:paraId="4CD2BB44" w14:textId="77777777" w:rsidTr="004C32A0">
        <w:tc>
          <w:tcPr>
            <w:tcW w:w="3780" w:type="dxa"/>
          </w:tcPr>
          <w:p w14:paraId="786FFBCE" w14:textId="77777777" w:rsidR="004C32A0" w:rsidRPr="009566C2" w:rsidRDefault="004C32A0" w:rsidP="004C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1C0485" w14:textId="77777777" w:rsidR="004C32A0" w:rsidRPr="00C664CA" w:rsidRDefault="004C32A0" w:rsidP="004C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7CE657BA" w14:textId="77777777" w:rsidR="004C32A0" w:rsidRPr="00C664CA" w:rsidRDefault="004C32A0" w:rsidP="004C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2BC06CB0" w14:textId="77777777" w:rsidR="004C32A0" w:rsidRPr="00C664CA" w:rsidRDefault="004C32A0" w:rsidP="004C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315B77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01667FE" w14:textId="77777777" w:rsidR="004C32A0" w:rsidRPr="00C664CA" w:rsidRDefault="004C32A0" w:rsidP="004C32A0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40" w:type="dxa"/>
          </w:tcPr>
          <w:p w14:paraId="46A03CC3" w14:textId="77777777" w:rsidR="004C32A0" w:rsidRPr="00C664CA" w:rsidRDefault="004C32A0" w:rsidP="004C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0C47D53E" w14:textId="77777777" w:rsidR="004C32A0" w:rsidRPr="00C664CA" w:rsidRDefault="004C32A0" w:rsidP="004C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3ACC5B2E" w14:textId="77777777" w:rsidR="004C32A0" w:rsidRPr="00C664CA" w:rsidRDefault="004C32A0" w:rsidP="004C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8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315B77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08135A" w:rsidRPr="009566C2" w14:paraId="695BF5E0" w14:textId="77777777" w:rsidTr="004C32A0">
        <w:tc>
          <w:tcPr>
            <w:tcW w:w="3780" w:type="dxa"/>
          </w:tcPr>
          <w:p w14:paraId="4B670B73" w14:textId="77777777" w:rsidR="0008135A" w:rsidRPr="009566C2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4B2F1C42" w14:textId="77777777" w:rsidR="0008135A" w:rsidRPr="009566C2" w:rsidRDefault="0008135A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3252" w:rsidRPr="009566C2" w14:paraId="49E58554" w14:textId="77777777" w:rsidTr="004C32A0">
        <w:tc>
          <w:tcPr>
            <w:tcW w:w="3780" w:type="dxa"/>
          </w:tcPr>
          <w:p w14:paraId="07F493C8" w14:textId="77777777" w:rsidR="00BE3252" w:rsidRPr="00BE3252" w:rsidRDefault="00BE3252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E325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5508" w:type="dxa"/>
            <w:gridSpan w:val="7"/>
          </w:tcPr>
          <w:p w14:paraId="4CD6075E" w14:textId="77777777" w:rsidR="00BE3252" w:rsidRPr="009566C2" w:rsidRDefault="00BE3252" w:rsidP="0008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D5118" w:rsidRPr="009566C2" w14:paraId="4BB1FA09" w14:textId="77777777" w:rsidTr="00020DA6">
        <w:tc>
          <w:tcPr>
            <w:tcW w:w="3780" w:type="dxa"/>
          </w:tcPr>
          <w:p w14:paraId="0538BBBD" w14:textId="77777777" w:rsidR="00FD5118" w:rsidRPr="009566C2" w:rsidRDefault="00FD5118" w:rsidP="00FD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1E2A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2A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9566C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C86FB6D" w14:textId="77777777" w:rsidR="00FD5118" w:rsidRPr="007D0EC6" w:rsidRDefault="007D0EC6" w:rsidP="00FD5118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93,171</w:t>
            </w:r>
          </w:p>
        </w:tc>
        <w:tc>
          <w:tcPr>
            <w:tcW w:w="243" w:type="dxa"/>
          </w:tcPr>
          <w:p w14:paraId="11688687" w14:textId="77777777" w:rsidR="00FD5118" w:rsidRPr="00C664CA" w:rsidRDefault="00FD5118" w:rsidP="00FD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1FD9B51" w14:textId="77777777" w:rsidR="00FD5118" w:rsidRPr="00C664CA" w:rsidRDefault="00FD5118" w:rsidP="00FD5118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199,300</w:t>
            </w:r>
          </w:p>
        </w:tc>
        <w:tc>
          <w:tcPr>
            <w:tcW w:w="236" w:type="dxa"/>
          </w:tcPr>
          <w:p w14:paraId="293C6E0F" w14:textId="77777777" w:rsidR="00FD5118" w:rsidRPr="00C664CA" w:rsidRDefault="00FD5118" w:rsidP="00FD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0E570434" w14:textId="77777777" w:rsidR="00FD5118" w:rsidRPr="00A70998" w:rsidRDefault="00DE1304" w:rsidP="00FD5118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43,428</w:t>
            </w:r>
          </w:p>
        </w:tc>
        <w:tc>
          <w:tcPr>
            <w:tcW w:w="243" w:type="dxa"/>
          </w:tcPr>
          <w:p w14:paraId="3B48EEB2" w14:textId="77777777" w:rsidR="00FD5118" w:rsidRPr="00C664CA" w:rsidRDefault="00FD5118" w:rsidP="00FD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77F9F827" w14:textId="77777777" w:rsidR="00FD5118" w:rsidRPr="00C664CA" w:rsidRDefault="00FD5118" w:rsidP="00FD511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43,428</w:t>
            </w:r>
          </w:p>
        </w:tc>
      </w:tr>
      <w:tr w:rsidR="00FD5118" w:rsidRPr="009566C2" w14:paraId="221C7498" w14:textId="77777777" w:rsidTr="00020DA6">
        <w:tc>
          <w:tcPr>
            <w:tcW w:w="3780" w:type="dxa"/>
          </w:tcPr>
          <w:p w14:paraId="05D20D81" w14:textId="77777777" w:rsidR="00FD5118" w:rsidRPr="009566C2" w:rsidRDefault="001E2A6B" w:rsidP="00FD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3669E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65CC65B" w14:textId="77777777" w:rsidR="00FD5118" w:rsidRPr="00C73A11" w:rsidRDefault="007D0EC6" w:rsidP="00FD5118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100,543</w:t>
            </w:r>
          </w:p>
        </w:tc>
        <w:tc>
          <w:tcPr>
            <w:tcW w:w="243" w:type="dxa"/>
          </w:tcPr>
          <w:p w14:paraId="10328F9E" w14:textId="77777777" w:rsidR="00FD5118" w:rsidRPr="00C664CA" w:rsidRDefault="00FD5118" w:rsidP="00FD5118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974"/>
              </w:tabs>
              <w:ind w:left="-108" w:right="-14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1" w:type="dxa"/>
            <w:shd w:val="clear" w:color="auto" w:fill="auto"/>
          </w:tcPr>
          <w:p w14:paraId="7EBC4BDA" w14:textId="77777777" w:rsidR="00FD5118" w:rsidRPr="00C664CA" w:rsidRDefault="00FD5118" w:rsidP="00FD5118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115,965</w:t>
            </w:r>
          </w:p>
        </w:tc>
        <w:tc>
          <w:tcPr>
            <w:tcW w:w="236" w:type="dxa"/>
          </w:tcPr>
          <w:p w14:paraId="18B6F7E3" w14:textId="77777777" w:rsidR="00FD5118" w:rsidRPr="00C664CA" w:rsidRDefault="00FD5118" w:rsidP="00FD5118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974"/>
              </w:tabs>
              <w:ind w:left="-108" w:right="-14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40" w:type="dxa"/>
          </w:tcPr>
          <w:p w14:paraId="3E508586" w14:textId="77777777" w:rsidR="00FD5118" w:rsidRPr="007F30A5" w:rsidRDefault="00DE1304" w:rsidP="00B31374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80,786</w:t>
            </w:r>
          </w:p>
        </w:tc>
        <w:tc>
          <w:tcPr>
            <w:tcW w:w="243" w:type="dxa"/>
          </w:tcPr>
          <w:p w14:paraId="321F3927" w14:textId="77777777" w:rsidR="00FD5118" w:rsidRPr="00C664CA" w:rsidRDefault="00FD5118" w:rsidP="00FD5118">
            <w:pPr>
              <w:pStyle w:val="a4"/>
              <w:tabs>
                <w:tab w:val="clear" w:pos="1080"/>
                <w:tab w:val="decimal" w:pos="974"/>
              </w:tabs>
              <w:spacing w:line="240" w:lineRule="atLeast"/>
              <w:ind w:left="-108" w:right="-1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</w:tcPr>
          <w:p w14:paraId="72E04DFA" w14:textId="77777777" w:rsidR="00FD5118" w:rsidRPr="00C664CA" w:rsidRDefault="00FD5118" w:rsidP="00FD5118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</w:tr>
      <w:tr w:rsidR="00823B24" w:rsidRPr="009566C2" w14:paraId="6EA6509A" w14:textId="77777777" w:rsidTr="00020DA6">
        <w:tc>
          <w:tcPr>
            <w:tcW w:w="3780" w:type="dxa"/>
          </w:tcPr>
          <w:p w14:paraId="38B1BFF7" w14:textId="77777777" w:rsidR="00823B24" w:rsidRPr="00911737" w:rsidRDefault="009B2E3F" w:rsidP="0082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161E2AEB" w14:textId="77777777" w:rsidR="00823B24" w:rsidRDefault="00823B24" w:rsidP="0082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E613817" w14:textId="77777777" w:rsidR="00823B24" w:rsidRPr="00C664CA" w:rsidRDefault="00823B24" w:rsidP="00823B24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974"/>
              </w:tabs>
              <w:ind w:left="-108" w:right="-14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61" w:type="dxa"/>
            <w:shd w:val="clear" w:color="auto" w:fill="auto"/>
          </w:tcPr>
          <w:p w14:paraId="12B17F1C" w14:textId="77777777" w:rsidR="00823B24" w:rsidRPr="00C664CA" w:rsidRDefault="00823B24" w:rsidP="00823B24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1,595</w:t>
            </w:r>
          </w:p>
        </w:tc>
        <w:tc>
          <w:tcPr>
            <w:tcW w:w="236" w:type="dxa"/>
          </w:tcPr>
          <w:p w14:paraId="3E6603DA" w14:textId="77777777" w:rsidR="00823B24" w:rsidRPr="00C664CA" w:rsidRDefault="00823B24" w:rsidP="00823B24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974"/>
              </w:tabs>
              <w:ind w:left="-108" w:right="-14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40" w:type="dxa"/>
          </w:tcPr>
          <w:p w14:paraId="6AAEA240" w14:textId="77777777" w:rsidR="00823B24" w:rsidRDefault="00823B24" w:rsidP="0082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8936C35" w14:textId="77777777" w:rsidR="00823B24" w:rsidRPr="00C664CA" w:rsidRDefault="00823B24" w:rsidP="00823B24">
            <w:pPr>
              <w:pStyle w:val="a4"/>
              <w:tabs>
                <w:tab w:val="clear" w:pos="1080"/>
                <w:tab w:val="decimal" w:pos="974"/>
              </w:tabs>
              <w:spacing w:line="240" w:lineRule="atLeast"/>
              <w:ind w:left="-108" w:right="-1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</w:tcPr>
          <w:p w14:paraId="5AAB09DD" w14:textId="77777777" w:rsidR="00823B24" w:rsidRPr="00C664CA" w:rsidRDefault="00823B24" w:rsidP="00823B2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3B24" w:rsidRPr="009566C2" w14:paraId="7E64F2E8" w14:textId="77777777" w:rsidTr="00020DA6">
        <w:tc>
          <w:tcPr>
            <w:tcW w:w="3780" w:type="dxa"/>
          </w:tcPr>
          <w:p w14:paraId="7D6F24AB" w14:textId="77777777" w:rsidR="00823B24" w:rsidRPr="009566C2" w:rsidRDefault="00823B24" w:rsidP="0082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EB6B9" w14:textId="77777777" w:rsidR="00823B24" w:rsidRPr="003734E3" w:rsidRDefault="007D0EC6" w:rsidP="00823B24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193,714</w:t>
            </w:r>
          </w:p>
        </w:tc>
        <w:tc>
          <w:tcPr>
            <w:tcW w:w="243" w:type="dxa"/>
          </w:tcPr>
          <w:p w14:paraId="1A14A1C3" w14:textId="77777777" w:rsidR="00823B24" w:rsidRPr="00C664CA" w:rsidRDefault="00823B24" w:rsidP="0082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E856A" w14:textId="77777777" w:rsidR="00823B24" w:rsidRPr="00C664CA" w:rsidRDefault="00823B24" w:rsidP="00823B24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DC3">
              <w:rPr>
                <w:rFonts w:ascii="Angsana New" w:hAnsi="Angsana New"/>
                <w:b/>
                <w:bCs/>
                <w:sz w:val="30"/>
                <w:szCs w:val="30"/>
              </w:rPr>
              <w:t>316,860</w:t>
            </w:r>
          </w:p>
        </w:tc>
        <w:tc>
          <w:tcPr>
            <w:tcW w:w="236" w:type="dxa"/>
          </w:tcPr>
          <w:p w14:paraId="0AA1099B" w14:textId="77777777" w:rsidR="00823B24" w:rsidRPr="00C664CA" w:rsidRDefault="00823B24" w:rsidP="0082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5EFA2778" w14:textId="77777777" w:rsidR="00823B24" w:rsidRPr="00B15641" w:rsidRDefault="00DE1304" w:rsidP="00823B24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124,214</w:t>
            </w:r>
          </w:p>
        </w:tc>
        <w:tc>
          <w:tcPr>
            <w:tcW w:w="243" w:type="dxa"/>
          </w:tcPr>
          <w:p w14:paraId="3DC90E38" w14:textId="77777777" w:rsidR="00823B24" w:rsidRPr="00C664CA" w:rsidRDefault="00823B24" w:rsidP="0082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5335C33" w14:textId="77777777" w:rsidR="00823B24" w:rsidRPr="00C664CA" w:rsidRDefault="00823B24" w:rsidP="00823B2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DC3">
              <w:rPr>
                <w:rFonts w:ascii="Angsana New" w:hAnsi="Angsana New"/>
                <w:b/>
                <w:bCs/>
                <w:sz w:val="30"/>
                <w:szCs w:val="30"/>
              </w:rPr>
              <w:t>135,071</w:t>
            </w:r>
          </w:p>
        </w:tc>
      </w:tr>
    </w:tbl>
    <w:p w14:paraId="01C79B15" w14:textId="77777777" w:rsidR="002F2714" w:rsidRPr="00423B42" w:rsidRDefault="002F2714" w:rsidP="00C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1951E36" w14:textId="77777777" w:rsidR="00110463" w:rsidRDefault="00F2523D" w:rsidP="00C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23B42">
        <w:rPr>
          <w:rFonts w:ascii="Angsana New" w:hAnsi="Angsana New" w:hint="cs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sz w:val="30"/>
          <w:szCs w:val="30"/>
          <w:cs/>
          <w:lang w:val="en-GB"/>
        </w:rPr>
        <w:t>สินเชื่อ</w:t>
      </w:r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ระยะยาว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ของ</w:t>
      </w:r>
      <w:r w:rsidR="004926E2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A87F4E" w:rsidRPr="00425847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กับสถาบันการเงินในประเทศแห่งหนึ่ง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มี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ข้</w:t>
      </w:r>
      <w:r w:rsidR="00E110D3" w:rsidRPr="00425847">
        <w:rPr>
          <w:rFonts w:ascii="Angsana New" w:hAnsi="Angsana New"/>
          <w:sz w:val="30"/>
          <w:szCs w:val="30"/>
          <w:cs/>
          <w:lang w:val="en-GB"/>
        </w:rPr>
        <w:t>อจำกัด</w:t>
      </w:r>
      <w:r w:rsidR="00BB6CE5">
        <w:rPr>
          <w:rFonts w:ascii="Angsana New" w:hAnsi="Angsana New" w:hint="cs"/>
          <w:sz w:val="30"/>
          <w:szCs w:val="30"/>
          <w:cs/>
          <w:lang w:val="en-GB"/>
        </w:rPr>
        <w:t>ว่า</w:t>
      </w:r>
      <w:r w:rsidR="00E110D3" w:rsidRPr="00023E7F">
        <w:rPr>
          <w:rFonts w:ascii="Angsana New" w:hAnsi="Angsana New"/>
          <w:sz w:val="30"/>
          <w:szCs w:val="30"/>
          <w:cs/>
          <w:lang w:val="en-GB"/>
        </w:rPr>
        <w:t>จะจ่ายเงินปันผลได้ต่อเมื่อไม่กระทบต่อการรักษาสัดส่วนหนี้ต่อทุน ความสามารถในการชำระหนี้ และเงื่อนไขอื่นๆตามที่</w:t>
      </w:r>
      <w:r w:rsidR="00E110D3" w:rsidRPr="00E323E3">
        <w:rPr>
          <w:rFonts w:ascii="Angsana New" w:hAnsi="Angsana New"/>
          <w:sz w:val="30"/>
          <w:szCs w:val="30"/>
          <w:cs/>
          <w:lang w:val="en-GB"/>
        </w:rPr>
        <w:t>สถาบันการเงินกำหนด</w:t>
      </w:r>
    </w:p>
    <w:p w14:paraId="30B4F68E" w14:textId="77777777" w:rsidR="00110463" w:rsidRPr="00423B42" w:rsidRDefault="00110463" w:rsidP="00CD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9637683" w14:textId="77777777" w:rsidR="00110463" w:rsidRPr="00110463" w:rsidRDefault="00110463" w:rsidP="00F1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110463">
        <w:rPr>
          <w:rFonts w:ascii="Angsana New" w:hAnsi="Angsana New" w:hint="cs"/>
          <w:sz w:val="30"/>
          <w:szCs w:val="30"/>
          <w:cs/>
          <w:lang w:val="en-GB"/>
        </w:rPr>
        <w:t>เงินเบิกเกินบัญชีและ</w:t>
      </w:r>
      <w:r w:rsidR="00A228EB" w:rsidRPr="00F2523D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สั้นจากสถาบันการเงินของบริษัทย่อย</w:t>
      </w:r>
      <w:r w:rsidR="000325AD">
        <w:rPr>
          <w:rFonts w:ascii="Angsana New" w:hAnsi="Angsana New" w:hint="cs"/>
          <w:sz w:val="30"/>
          <w:szCs w:val="30"/>
          <w:cs/>
          <w:lang w:val="en-GB"/>
        </w:rPr>
        <w:t>แห่งหนึ่ง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ค้ำประกันโดยเงินฝากประจำและกรรมการบาง</w:t>
      </w:r>
      <w:r w:rsidR="00177C10">
        <w:rPr>
          <w:rFonts w:ascii="Angsana New" w:hAnsi="Angsana New" w:hint="cs"/>
          <w:sz w:val="30"/>
          <w:szCs w:val="30"/>
          <w:cs/>
          <w:lang w:val="en-GB"/>
        </w:rPr>
        <w:t>ท่าน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>ของบริษัทย่อย</w:t>
      </w:r>
      <w:r w:rsidR="00653E8D">
        <w:rPr>
          <w:rFonts w:ascii="Angsana New" w:hAnsi="Angsana New" w:hint="cs"/>
          <w:sz w:val="30"/>
          <w:szCs w:val="30"/>
          <w:cs/>
          <w:lang w:val="en-GB"/>
        </w:rPr>
        <w:t>ดังกล่าว</w:t>
      </w:r>
      <w:r w:rsidRPr="0011046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67C639A8" w14:textId="77777777" w:rsidR="00595BAD" w:rsidRPr="00423B42" w:rsidRDefault="00595BAD" w:rsidP="00110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3A9ED978" w14:textId="77777777" w:rsidR="001255D3" w:rsidRDefault="00E110D3" w:rsidP="00423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F2523D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วงเงินสินเชื่อระยะยาวค้ำประกันโดยที่ดินส่วนใหญ่พร้อมสิ่งปลูกสร้าง และเครื่องจักรส่วนใหญ่</w:t>
      </w:r>
      <w:r w:rsidRPr="00023E7F">
        <w:rPr>
          <w:rFonts w:ascii="Angsana New" w:hAnsi="Angsana New"/>
          <w:sz w:val="30"/>
          <w:szCs w:val="30"/>
          <w:cs/>
          <w:lang w:val="en-GB"/>
        </w:rPr>
        <w:t>ของ</w:t>
      </w:r>
      <w:r w:rsidR="00425847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425847">
        <w:rPr>
          <w:rFonts w:ascii="Angsana New" w:hAnsi="Angsana New"/>
          <w:sz w:val="30"/>
          <w:szCs w:val="30"/>
          <w:cs/>
          <w:lang w:val="en-GB"/>
        </w:rPr>
        <w:t>บริษัท</w:t>
      </w:r>
    </w:p>
    <w:p w14:paraId="7B099899" w14:textId="77777777" w:rsidR="00ED2991" w:rsidRPr="00C81C22" w:rsidRDefault="00ED2991" w:rsidP="00ED29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630"/>
        <w:rPr>
          <w:rFonts w:ascii="Angsana New" w:hAnsi="Angsana New"/>
          <w:color w:val="000000"/>
          <w:sz w:val="30"/>
          <w:szCs w:val="30"/>
          <w:cs/>
        </w:rPr>
        <w:sectPr w:rsidR="00ED2991" w:rsidRPr="00C81C22" w:rsidSect="007E5297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44B2D617" w:rsidR="00DA7237" w:rsidRDefault="00654639" w:rsidP="00234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DA7237" w:rsidRPr="00C4398E">
        <w:rPr>
          <w:rFonts w:ascii="Angsana New" w:hAnsi="Angsana New"/>
          <w:b/>
          <w:bCs/>
          <w:sz w:val="30"/>
          <w:szCs w:val="30"/>
        </w:rPr>
        <w:tab/>
      </w:r>
      <w:r w:rsidR="00E10C32" w:rsidRPr="0066450B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199DF0C" w14:textId="77777777" w:rsidR="00131A44" w:rsidRDefault="00131A44" w:rsidP="00131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455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32"/>
        <w:gridCol w:w="792"/>
        <w:gridCol w:w="270"/>
        <w:gridCol w:w="864"/>
        <w:gridCol w:w="252"/>
        <w:gridCol w:w="821"/>
        <w:gridCol w:w="270"/>
        <w:gridCol w:w="889"/>
        <w:gridCol w:w="270"/>
        <w:gridCol w:w="803"/>
        <w:gridCol w:w="270"/>
        <w:gridCol w:w="835"/>
        <w:gridCol w:w="270"/>
        <w:gridCol w:w="754"/>
        <w:gridCol w:w="270"/>
        <w:gridCol w:w="801"/>
        <w:gridCol w:w="270"/>
        <w:gridCol w:w="792"/>
        <w:gridCol w:w="236"/>
        <w:gridCol w:w="790"/>
      </w:tblGrid>
      <w:tr w:rsidR="005A0925" w:rsidRPr="00AF24A5" w14:paraId="49C91DB7" w14:textId="77777777" w:rsidTr="001E5EA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A681EAC" w14:textId="77777777" w:rsidR="005A0925" w:rsidRPr="00AF24A5" w:rsidRDefault="005A0925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19" w:type="dxa"/>
            <w:gridSpan w:val="19"/>
            <w:tcBorders>
              <w:top w:val="nil"/>
              <w:left w:val="nil"/>
              <w:bottom w:val="nil"/>
            </w:tcBorders>
          </w:tcPr>
          <w:p w14:paraId="2A16DA80" w14:textId="42E7A1D5" w:rsidR="005A0925" w:rsidRPr="00AF24A5" w:rsidRDefault="005A0925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A09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31A44" w:rsidRPr="00AF24A5" w14:paraId="3F2C7487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70EB782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2E280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15D80E09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C9F3854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40A5D1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ผลิตภัณฑ์ชิ้นส่วนอะไหล่</w:t>
            </w:r>
          </w:p>
          <w:p w14:paraId="0225F85B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55BBB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8" w:type="dxa"/>
            <w:gridSpan w:val="3"/>
          </w:tcPr>
          <w:p w14:paraId="198CCFE8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A10BFE1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F9DE5B3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25" w:type="dxa"/>
            <w:gridSpan w:val="3"/>
          </w:tcPr>
          <w:p w14:paraId="67820D25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33F2DDF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29CF66EE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18" w:type="dxa"/>
            <w:gridSpan w:val="3"/>
          </w:tcPr>
          <w:p w14:paraId="14AC84AB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396A542F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F24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131A44" w:rsidRPr="00AF24A5" w14:paraId="04B7A976" w14:textId="77777777" w:rsidTr="00020DA6">
        <w:tc>
          <w:tcPr>
            <w:tcW w:w="40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7F36A3" w14:textId="77777777" w:rsidR="00131A44" w:rsidRPr="00B0687E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AF24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AF24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65FCBA7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4A79A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76E81EF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  <w:lang w:val="en-GB"/>
              </w:rPr>
              <w:t>256</w:t>
            </w:r>
            <w:r w:rsidRPr="00131A4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57B7024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6B89BF09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72B1AF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1175254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  <w:lang w:val="en-GB"/>
              </w:rPr>
              <w:t>256</w:t>
            </w:r>
            <w:r w:rsidRPr="00131A4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BE2C7E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28BDBEA8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8078E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705681DD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  <w:lang w:val="en-GB"/>
              </w:rPr>
              <w:t>256</w:t>
            </w:r>
            <w:r w:rsidRPr="00131A4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270" w:type="dxa"/>
          </w:tcPr>
          <w:p w14:paraId="41C0ECBA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214675B6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1E8E4D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A45E8E0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  <w:lang w:val="en-GB"/>
              </w:rPr>
              <w:t>256</w:t>
            </w:r>
            <w:r w:rsidRPr="00131A4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270" w:type="dxa"/>
          </w:tcPr>
          <w:p w14:paraId="4703CF76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83AC5E5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C6CED7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42F9D044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  <w:lang w:val="en-GB"/>
              </w:rPr>
              <w:t>256</w:t>
            </w:r>
            <w:r w:rsidRPr="00131A44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131A44" w:rsidRPr="00AF24A5" w14:paraId="11D42D1A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4ECB570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9" w:type="dxa"/>
            <w:gridSpan w:val="19"/>
            <w:tcBorders>
              <w:top w:val="nil"/>
              <w:left w:val="nil"/>
              <w:bottom w:val="nil"/>
            </w:tcBorders>
          </w:tcPr>
          <w:p w14:paraId="57F94B8C" w14:textId="77777777" w:rsidR="00131A44" w:rsidRPr="00AF24A5" w:rsidRDefault="00131A44" w:rsidP="000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AF24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AF24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131A44" w:rsidRPr="00AF24A5" w14:paraId="4339F11F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3D2FFDC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0AE645B" w14:textId="77777777" w:rsidR="00131A44" w:rsidRPr="00283E9F" w:rsidRDefault="00882AB8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4CAAD5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1429AEC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675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533E3F01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1603D917" w14:textId="77777777" w:rsidR="00131A44" w:rsidRPr="00283E9F" w:rsidRDefault="00882AB8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AC0506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E497D76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5F003E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0B992557" w14:textId="77777777" w:rsidR="00131A44" w:rsidRPr="00283E9F" w:rsidRDefault="00882AB8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3A33C7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vAlign w:val="bottom"/>
          </w:tcPr>
          <w:p w14:paraId="0CE1237A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1AAC0E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7E47596B" w14:textId="77777777" w:rsidR="00131A44" w:rsidRPr="00283E9F" w:rsidRDefault="00882AB8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3E50E4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7BB1E768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0783E7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</w:tcBorders>
            <w:vAlign w:val="bottom"/>
          </w:tcPr>
          <w:p w14:paraId="025C3054" w14:textId="77777777" w:rsidR="00131A44" w:rsidRPr="00A41122" w:rsidRDefault="00882AB8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1,831</w:t>
            </w:r>
          </w:p>
        </w:tc>
        <w:tc>
          <w:tcPr>
            <w:tcW w:w="236" w:type="dxa"/>
            <w:vAlign w:val="bottom"/>
          </w:tcPr>
          <w:p w14:paraId="25B6C04A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6EFB8C15" w14:textId="77777777" w:rsidR="00131A44" w:rsidRPr="00A41122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2,202</w:t>
            </w:r>
          </w:p>
        </w:tc>
      </w:tr>
      <w:tr w:rsidR="00131A44" w:rsidRPr="00AF24A5" w14:paraId="773E204B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0E416E5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4F007E" w14:textId="77777777" w:rsidR="00131A44" w:rsidRPr="00283E9F" w:rsidRDefault="00882AB8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D2CF8C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70E54F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7619CB0F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8FE39A" w14:textId="77777777" w:rsidR="00131A44" w:rsidRPr="00283E9F" w:rsidRDefault="00882AB8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1B6D2D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383635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3846771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3981523D" w14:textId="77777777" w:rsidR="00131A44" w:rsidRPr="00283E9F" w:rsidRDefault="00882AB8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270" w:type="dxa"/>
            <w:vAlign w:val="bottom"/>
          </w:tcPr>
          <w:p w14:paraId="313CAF20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0017249D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619</w:t>
            </w:r>
          </w:p>
        </w:tc>
        <w:tc>
          <w:tcPr>
            <w:tcW w:w="270" w:type="dxa"/>
          </w:tcPr>
          <w:p w14:paraId="12E4412D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59A52048" w14:textId="77777777" w:rsidR="00131A44" w:rsidRPr="00283E9F" w:rsidRDefault="00882AB8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(487)</w:t>
            </w:r>
          </w:p>
        </w:tc>
        <w:tc>
          <w:tcPr>
            <w:tcW w:w="270" w:type="dxa"/>
          </w:tcPr>
          <w:p w14:paraId="2ED455D9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22EE387B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(619)</w:t>
            </w:r>
          </w:p>
        </w:tc>
        <w:tc>
          <w:tcPr>
            <w:tcW w:w="270" w:type="dxa"/>
            <w:vAlign w:val="bottom"/>
          </w:tcPr>
          <w:p w14:paraId="27F98793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AD2D16B" w14:textId="77777777" w:rsidR="00131A44" w:rsidRPr="00A41122" w:rsidRDefault="00882AB8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B8C67E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6FA3BAB2" w14:textId="77777777" w:rsidR="00131A44" w:rsidRPr="00A41122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31A44" w:rsidRPr="003832BC" w14:paraId="34D72A34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569D12A" w14:textId="77777777" w:rsidR="00131A44" w:rsidRPr="003832BC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832B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89EBBB" w14:textId="77777777" w:rsidR="00131A44" w:rsidRPr="003832BC" w:rsidRDefault="00882AB8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255CF8" w14:textId="77777777" w:rsidR="00131A44" w:rsidRPr="003832BC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6C6F7D" w14:textId="77777777" w:rsidR="00131A44" w:rsidRPr="003832BC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832B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722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7FDB646" w14:textId="77777777" w:rsidR="00131A44" w:rsidRPr="003832BC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466730" w14:textId="77777777" w:rsidR="00131A44" w:rsidRPr="003832BC" w:rsidRDefault="00882AB8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1,742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F14D83" w14:textId="77777777" w:rsidR="00131A44" w:rsidRPr="003832BC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3799D2" w14:textId="77777777" w:rsidR="00131A44" w:rsidRPr="003832BC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832B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2,099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14D140" w14:textId="77777777" w:rsidR="00131A44" w:rsidRPr="003832BC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C546D" w14:textId="77777777" w:rsidR="00131A44" w:rsidRPr="003832BC" w:rsidRDefault="00882AB8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2,318</w:t>
            </w:r>
          </w:p>
        </w:tc>
        <w:tc>
          <w:tcPr>
            <w:tcW w:w="270" w:type="dxa"/>
            <w:vAlign w:val="bottom"/>
          </w:tcPr>
          <w:p w14:paraId="3D2F9AB6" w14:textId="77777777" w:rsidR="00131A44" w:rsidRPr="003832BC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F0C09" w14:textId="77777777" w:rsidR="00131A44" w:rsidRPr="003832BC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832B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2,821</w:t>
            </w:r>
          </w:p>
        </w:tc>
        <w:tc>
          <w:tcPr>
            <w:tcW w:w="270" w:type="dxa"/>
          </w:tcPr>
          <w:p w14:paraId="018D9FE6" w14:textId="77777777" w:rsidR="00131A44" w:rsidRPr="003832BC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BD9E0" w14:textId="77777777" w:rsidR="00131A44" w:rsidRPr="003832BC" w:rsidRDefault="00882AB8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(487)</w:t>
            </w:r>
          </w:p>
        </w:tc>
        <w:tc>
          <w:tcPr>
            <w:tcW w:w="270" w:type="dxa"/>
          </w:tcPr>
          <w:p w14:paraId="60223D5E" w14:textId="77777777" w:rsidR="00131A44" w:rsidRPr="003832BC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92012" w14:textId="77777777" w:rsidR="00131A44" w:rsidRPr="003832BC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832B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(619)</w:t>
            </w:r>
          </w:p>
        </w:tc>
        <w:tc>
          <w:tcPr>
            <w:tcW w:w="270" w:type="dxa"/>
            <w:vAlign w:val="bottom"/>
          </w:tcPr>
          <w:p w14:paraId="39701753" w14:textId="77777777" w:rsidR="00131A44" w:rsidRPr="003832BC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B9B41" w14:textId="77777777" w:rsidR="00131A44" w:rsidRPr="003832BC" w:rsidRDefault="00882AB8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1,831</w:t>
            </w:r>
          </w:p>
        </w:tc>
        <w:tc>
          <w:tcPr>
            <w:tcW w:w="236" w:type="dxa"/>
            <w:vAlign w:val="bottom"/>
          </w:tcPr>
          <w:p w14:paraId="35BFC6C2" w14:textId="77777777" w:rsidR="00131A44" w:rsidRPr="003832BC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8D885" w14:textId="77777777" w:rsidR="00131A44" w:rsidRPr="003832BC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832B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2,202</w:t>
            </w:r>
          </w:p>
        </w:tc>
      </w:tr>
      <w:tr w:rsidR="00131A44" w14:paraId="4F856E9A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D7AD619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744251" w14:textId="77777777" w:rsidR="00131A44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20F0FA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9483E" w14:textId="77777777" w:rsidR="00131A44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41E52674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00F5E7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E65684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91D740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FB8F28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1FAFFABA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327B86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4B9A83C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77D67E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1D6C91AB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D0431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1936B90D" w14:textId="77777777" w:rsidR="00131A44" w:rsidRPr="00283E9F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65D4C1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49FD052" w14:textId="77777777" w:rsidR="00131A44" w:rsidRPr="00A41122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07BC53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4DD06A28" w14:textId="77777777" w:rsidR="00131A44" w:rsidRPr="00A41122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31A44" w:rsidRPr="00AF24A5" w14:paraId="44E10291" w14:textId="77777777" w:rsidTr="00F166D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0DD44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552F1" w14:textId="77777777" w:rsidR="00131A44" w:rsidRPr="00F166D6" w:rsidRDefault="002D5CB0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A80931" w:rsidRPr="00F166D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CE33" w14:textId="77777777" w:rsidR="00131A44" w:rsidRPr="00F166D6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274E3" w14:textId="77777777" w:rsidR="00131A44" w:rsidRPr="00F166D6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AF3C4" w14:textId="77777777" w:rsidR="00131A44" w:rsidRPr="00F166D6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69519" w14:textId="7B1A5E58" w:rsidR="00131A44" w:rsidRPr="00F166D6" w:rsidRDefault="002D5CB0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F166D6" w:rsidRPr="00F166D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2B355" w14:textId="77777777" w:rsidR="00131A44" w:rsidRPr="00F166D6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66FCA" w14:textId="77777777" w:rsidR="00131A44" w:rsidRPr="00F166D6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B5CCB" w14:textId="77777777" w:rsidR="00131A44" w:rsidRPr="00F166D6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113AB5E" w14:textId="1729EF3C" w:rsidR="00131A44" w:rsidRPr="00F166D6" w:rsidRDefault="002D5CB0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F166D6" w:rsidRPr="00F166D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203E6" w14:textId="77777777" w:rsidR="00131A44" w:rsidRPr="00F166D6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47C64B9" w14:textId="77777777" w:rsidR="00131A44" w:rsidRPr="00F166D6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5330E2B3" w14:textId="77777777" w:rsidR="00131A44" w:rsidRPr="00F166D6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575D089" w14:textId="338ED76A" w:rsidR="00131A44" w:rsidRPr="00F166D6" w:rsidRDefault="00F166D6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2D5CB0" w:rsidRPr="00F166D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CDD3A3" w14:textId="77777777" w:rsidR="00131A44" w:rsidRPr="00F166D6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A3CF312" w14:textId="77777777" w:rsidR="00131A44" w:rsidRPr="00F166D6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270" w:type="dxa"/>
            <w:shd w:val="clear" w:color="auto" w:fill="auto"/>
          </w:tcPr>
          <w:p w14:paraId="3F45F818" w14:textId="77777777" w:rsidR="00131A44" w:rsidRPr="00F166D6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4B828A" w14:textId="77777777" w:rsidR="00131A44" w:rsidRPr="00F166D6" w:rsidRDefault="002D5CB0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3A1B01" w:rsidRPr="00F166D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DBCF76" w14:textId="77777777" w:rsidR="00131A44" w:rsidRPr="00F166D6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4B2A7ED" w14:textId="77777777" w:rsidR="00131A44" w:rsidRPr="00F166D6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166D6">
              <w:rPr>
                <w:rFonts w:ascii="Angsana New" w:hAnsi="Angsana New"/>
                <w:color w:val="000000"/>
                <w:sz w:val="28"/>
                <w:szCs w:val="28"/>
              </w:rPr>
              <w:t>314</w:t>
            </w:r>
          </w:p>
        </w:tc>
      </w:tr>
      <w:tr w:rsidR="00131A44" w:rsidRPr="00AF24A5" w14:paraId="053DC0CD" w14:textId="77777777" w:rsidTr="00131A44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072C5BDB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4BCC989B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07470E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93DA845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D6D4425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14:paraId="43DC318F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6606EC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722492FA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277BC8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05C45DFC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56341C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5B19FAC9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B6D833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</w:tcPr>
          <w:p w14:paraId="1790D494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37E026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</w:tcPr>
          <w:p w14:paraId="3C9ED5FD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842FFD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</w:tcPr>
          <w:p w14:paraId="4E31D806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393339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</w:tcPr>
          <w:p w14:paraId="526EF1C4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31A44" w:rsidRPr="00AF24A5" w14:paraId="5281CF11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A2EB9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607F362A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</w:rPr>
              <w:t xml:space="preserve"> / 31 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DC3A0" w14:textId="77777777" w:rsidR="00131A44" w:rsidRPr="003F1438" w:rsidRDefault="0007499E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</w:t>
            </w:r>
            <w:r w:rsidR="00CE172A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86D9" w14:textId="77777777" w:rsidR="00131A44" w:rsidRPr="003F1438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15BD" w14:textId="77777777" w:rsidR="00131A44" w:rsidRPr="003F1438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7C1C52">
              <w:rPr>
                <w:rFonts w:ascii="Angsana New" w:hAnsi="Angsana New"/>
                <w:color w:val="000000"/>
                <w:sz w:val="28"/>
                <w:szCs w:val="28"/>
              </w:rPr>
              <w:t>635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EC482" w14:textId="77777777" w:rsidR="00131A44" w:rsidRPr="003F1438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588B2" w14:textId="77777777" w:rsidR="00131A44" w:rsidRPr="003F1438" w:rsidRDefault="0007499E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7,0</w:t>
            </w:r>
            <w:r w:rsidR="00506AB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E14F4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9C37E" w14:textId="77777777" w:rsidR="00131A44" w:rsidRPr="003F1438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DA6C5" w14:textId="77777777" w:rsidR="00131A44" w:rsidRPr="003F1438" w:rsidRDefault="007C1C52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39FEB" w14:textId="77777777" w:rsidR="00131A44" w:rsidRPr="003F1438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BCAD7BC" w14:textId="77777777" w:rsidR="00131A44" w:rsidRPr="003F1438" w:rsidRDefault="00980BEE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12,7</w:t>
            </w:r>
            <w:r w:rsidR="009A47E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E14F4D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FC30737" w14:textId="77777777" w:rsidR="00131A44" w:rsidRPr="003F1438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17F87A23" w14:textId="77777777" w:rsidR="00131A44" w:rsidRPr="003F1438" w:rsidRDefault="007C1C52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12,640</w:t>
            </w:r>
          </w:p>
        </w:tc>
        <w:tc>
          <w:tcPr>
            <w:tcW w:w="270" w:type="dxa"/>
          </w:tcPr>
          <w:p w14:paraId="32724A30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594D320" w14:textId="77777777" w:rsidR="00131A44" w:rsidRPr="00905DB5" w:rsidRDefault="00124505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(3,318)</w:t>
            </w:r>
          </w:p>
        </w:tc>
        <w:tc>
          <w:tcPr>
            <w:tcW w:w="270" w:type="dxa"/>
          </w:tcPr>
          <w:p w14:paraId="19745B9A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1FEAE8C8" w14:textId="77777777" w:rsidR="00131A44" w:rsidRPr="00905DB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</w:t>
            </w:r>
            <w:r w:rsidR="007C1C52">
              <w:rPr>
                <w:rFonts w:ascii="Angsana New" w:hAnsi="Angsana New"/>
                <w:color w:val="000000"/>
                <w:sz w:val="28"/>
                <w:szCs w:val="28"/>
              </w:rPr>
              <w:t>329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1F0FF39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57BFAE2" w14:textId="77777777" w:rsidR="00131A44" w:rsidRPr="00F807E3" w:rsidRDefault="00124505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</w:t>
            </w:r>
            <w:r w:rsidR="009A47E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E14F4D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236" w:type="dxa"/>
            <w:vAlign w:val="bottom"/>
          </w:tcPr>
          <w:p w14:paraId="60548D63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26C0EE47" w14:textId="77777777" w:rsidR="00131A44" w:rsidRPr="00F807E3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</w:t>
            </w:r>
            <w:r w:rsidR="007C1C52">
              <w:rPr>
                <w:rFonts w:ascii="Angsana New" w:hAnsi="Angsana New"/>
                <w:color w:val="000000"/>
                <w:sz w:val="28"/>
                <w:szCs w:val="28"/>
              </w:rPr>
              <w:t>311</w:t>
            </w:r>
          </w:p>
        </w:tc>
      </w:tr>
      <w:tr w:rsidR="00131A44" w:rsidRPr="00AF24A5" w14:paraId="30DCF8DA" w14:textId="77777777" w:rsidTr="00131A4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19EA2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485F966D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</w:rPr>
              <w:t xml:space="preserve"> / 31 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61AAAD1" w14:textId="77777777" w:rsidR="00131A44" w:rsidRPr="003F1438" w:rsidRDefault="0007499E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CE172A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17D7E3" w14:textId="77777777" w:rsidR="00131A44" w:rsidRPr="003F1438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5C1EFA3" w14:textId="77777777" w:rsidR="00131A44" w:rsidRPr="003F1438" w:rsidRDefault="007C1C52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702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5C1327B0" w14:textId="77777777" w:rsidR="00131A44" w:rsidRPr="003F1438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65E68538" w14:textId="77777777" w:rsidR="00131A44" w:rsidRPr="003F1438" w:rsidRDefault="0007499E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</w:t>
            </w:r>
            <w:r w:rsidR="00506AB6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919FF7" w14:textId="77777777" w:rsidR="00131A44" w:rsidRPr="003F1438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08B2B2C8" w14:textId="77777777" w:rsidR="00131A44" w:rsidRPr="003F1438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</w:t>
            </w:r>
            <w:r w:rsidR="007C1C52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815349" w14:textId="77777777" w:rsidR="00131A44" w:rsidRPr="003F1438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E64ECF0" w14:textId="77777777" w:rsidR="00131A44" w:rsidRPr="003F1438" w:rsidRDefault="00980BEE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</w:t>
            </w:r>
            <w:r w:rsidR="009A47ED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70" w:type="dxa"/>
            <w:vAlign w:val="bottom"/>
          </w:tcPr>
          <w:p w14:paraId="60E28FB9" w14:textId="77777777" w:rsidR="00131A44" w:rsidRPr="003F1438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6EB0928E" w14:textId="77777777" w:rsidR="00131A44" w:rsidRPr="003F1438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7C1C52">
              <w:rPr>
                <w:rFonts w:ascii="Angsana New" w:hAnsi="Angsana New"/>
                <w:color w:val="000000"/>
                <w:sz w:val="28"/>
                <w:szCs w:val="28"/>
              </w:rPr>
              <w:t>886</w:t>
            </w:r>
          </w:p>
        </w:tc>
        <w:tc>
          <w:tcPr>
            <w:tcW w:w="270" w:type="dxa"/>
          </w:tcPr>
          <w:p w14:paraId="06F35670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047BC1D" w14:textId="77777777" w:rsidR="00131A44" w:rsidRPr="008650F0" w:rsidRDefault="00124505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</w:t>
            </w:r>
            <w:r w:rsidR="00A83C4F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B086B92" w14:textId="77777777" w:rsidR="00131A44" w:rsidRPr="008650F0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2D137B02" w14:textId="77777777" w:rsidR="00131A44" w:rsidRPr="008650F0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</w:t>
            </w:r>
            <w:r w:rsidR="007C1C52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F62D3B1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D601094" w14:textId="77777777" w:rsidR="00131A44" w:rsidRPr="00F807E3" w:rsidRDefault="00124505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</w:t>
            </w:r>
            <w:r w:rsidR="009A47E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A83C4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1968F175" w14:textId="77777777" w:rsidR="00131A44" w:rsidRPr="00AF24A5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6A03DA5C" w14:textId="77777777" w:rsidR="00131A44" w:rsidRPr="00F807E3" w:rsidRDefault="00131A44" w:rsidP="00131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7C1C52">
              <w:rPr>
                <w:rFonts w:ascii="Angsana New" w:hAnsi="Angsana New"/>
                <w:color w:val="000000"/>
                <w:sz w:val="28"/>
                <w:szCs w:val="28"/>
              </w:rPr>
              <w:t>108</w:t>
            </w:r>
          </w:p>
        </w:tc>
      </w:tr>
    </w:tbl>
    <w:p w14:paraId="28439F95" w14:textId="77777777" w:rsidR="00243B59" w:rsidRDefault="00243B59" w:rsidP="00243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54DEF8B" w14:textId="77777777" w:rsidR="00243B59" w:rsidRDefault="00243B59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59EB8E39" w14:textId="77777777" w:rsidR="00C7037F" w:rsidRPr="00C7037F" w:rsidRDefault="00C7037F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3CBBFBAC" w14:textId="77777777" w:rsidR="00C7037F" w:rsidRDefault="00C7037F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รายได้ทั้งหมดของกลุ่มบริษัทรับรู้ ณ เวลาใดเวลาหนึ่ง</w:t>
      </w:r>
    </w:p>
    <w:p w14:paraId="12B2BC98" w14:textId="77777777" w:rsidR="00C7037F" w:rsidRPr="00C7037F" w:rsidRDefault="00C7037F" w:rsidP="00C70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both"/>
        <w:rPr>
          <w:rFonts w:ascii="Angsana New" w:hAnsi="Angsana New"/>
          <w:snapToGrid w:val="0"/>
          <w:color w:val="000000"/>
          <w:sz w:val="20"/>
          <w:szCs w:val="20"/>
          <w:cs/>
          <w:lang w:eastAsia="th-TH"/>
        </w:rPr>
      </w:pPr>
    </w:p>
    <w:p w14:paraId="6DF9D527" w14:textId="77777777" w:rsidR="008B01F8" w:rsidRDefault="008B01F8" w:rsidP="00B65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ja-JP"/>
        </w:rPr>
        <w:sectPr w:rsidR="008B01F8" w:rsidSect="00663C95">
          <w:footerReference w:type="default" r:id="rId2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4733361" w14:textId="6644C4B2" w:rsidR="00856DCD" w:rsidRDefault="00654639" w:rsidP="00654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Default="00654639" w:rsidP="00856D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766702" w14:textId="3B01F0FD" w:rsidR="00FC54B2" w:rsidRDefault="00FC54B2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C54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สินทรัพย์ทางการเงินหมุนเวียนอื่น</w:t>
      </w:r>
    </w:p>
    <w:p w14:paraId="4ED6BF3E" w14:textId="77777777" w:rsidR="00FC54B2" w:rsidRDefault="00FC54B2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B0C37D" w14:textId="265FB034" w:rsidR="00455C0E" w:rsidRDefault="00654639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654639">
        <w:rPr>
          <w:rFonts w:ascii="Angsana New" w:hAnsi="Angsana New"/>
          <w:sz w:val="30"/>
          <w:szCs w:val="30"/>
          <w:cs/>
        </w:rPr>
        <w:t xml:space="preserve"> </w:t>
      </w:r>
      <w:r w:rsidRPr="00654639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654639">
        <w:rPr>
          <w:rFonts w:ascii="Angsana New" w:hAnsi="Angsana New"/>
          <w:sz w:val="30"/>
          <w:szCs w:val="30"/>
          <w:cs/>
        </w:rPr>
        <w:t xml:space="preserve">  </w:t>
      </w:r>
      <w:r w:rsidRPr="00654639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FF781C6" w14:textId="153A5C54" w:rsidR="00CC028F" w:rsidRDefault="00CC028F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36"/>
        <w:gridCol w:w="1474"/>
        <w:gridCol w:w="236"/>
        <w:gridCol w:w="844"/>
        <w:gridCol w:w="236"/>
        <w:gridCol w:w="900"/>
        <w:gridCol w:w="236"/>
        <w:gridCol w:w="900"/>
        <w:gridCol w:w="236"/>
        <w:gridCol w:w="900"/>
        <w:gridCol w:w="236"/>
        <w:gridCol w:w="905"/>
      </w:tblGrid>
      <w:tr w:rsidR="00443DAB" w:rsidRPr="00D36ED5" w14:paraId="68F367FF" w14:textId="77777777" w:rsidTr="00443D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631B7D8" w14:textId="77777777" w:rsidR="00443DAB" w:rsidRPr="00443DAB" w:rsidRDefault="00443D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7C66C5F6" w14:textId="77777777" w:rsidR="00443DAB" w:rsidRPr="00443DAB" w:rsidRDefault="00443D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7103" w:type="dxa"/>
            <w:gridSpan w:val="11"/>
            <w:shd w:val="clear" w:color="auto" w:fill="auto"/>
            <w:vAlign w:val="bottom"/>
          </w:tcPr>
          <w:p w14:paraId="4CB8CF3E" w14:textId="03AF8C0A" w:rsidR="00443DAB" w:rsidRPr="00443DAB" w:rsidRDefault="00443D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  <w:r w:rsidRPr="00443DA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E5EAB" w:rsidRPr="00443DAB" w14:paraId="2DD3F1BD" w14:textId="77777777" w:rsidTr="001E5E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54F419C" w14:textId="63034F64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44E476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54" w:type="dxa"/>
            <w:gridSpan w:val="3"/>
            <w:shd w:val="clear" w:color="auto" w:fill="auto"/>
            <w:vAlign w:val="bottom"/>
          </w:tcPr>
          <w:p w14:paraId="186E7205" w14:textId="1E4AE045" w:rsidR="001E5EAB" w:rsidRPr="001E5E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E5E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018F019" w14:textId="77777777" w:rsidR="001E5EAB" w:rsidRPr="001E5E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13" w:type="dxa"/>
            <w:gridSpan w:val="7"/>
            <w:vAlign w:val="bottom"/>
          </w:tcPr>
          <w:p w14:paraId="2925E521" w14:textId="1BF08F08" w:rsidR="001E5EAB" w:rsidRPr="001E5E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E5E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E5EAB" w:rsidRPr="00443DAB" w14:paraId="228EF772" w14:textId="77777777" w:rsidTr="009D7110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F3D1E10" w14:textId="3E920249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3D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6B728B8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BA22409" w14:textId="22A83F5C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4D5D96" w14:textId="77777777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10C2820" w14:textId="6684DBD2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A6C04ED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D05E5DE" w14:textId="11F206D3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76505375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29E993B" w14:textId="0CFC769E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19692B4D" w14:textId="77777777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2AEEBA9" w14:textId="4C5F3416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3B939633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7F5FA45" w14:textId="7B5DFBAB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E5EAB" w:rsidRPr="00443DAB" w14:paraId="724E3D80" w14:textId="77777777" w:rsidTr="00443D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A2EF734" w14:textId="77777777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CE4FB2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03" w:type="dxa"/>
            <w:gridSpan w:val="11"/>
            <w:shd w:val="clear" w:color="auto" w:fill="auto"/>
            <w:vAlign w:val="bottom"/>
          </w:tcPr>
          <w:p w14:paraId="473C607C" w14:textId="54AFBF74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43D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E5EAB" w:rsidRPr="00443DAB" w14:paraId="50CAFD7D" w14:textId="77777777" w:rsidTr="009D7110">
        <w:trPr>
          <w:trHeight w:val="261"/>
        </w:trPr>
        <w:tc>
          <w:tcPr>
            <w:tcW w:w="2430" w:type="dxa"/>
            <w:shd w:val="clear" w:color="auto" w:fill="auto"/>
          </w:tcPr>
          <w:p w14:paraId="4942071E" w14:textId="77777777" w:rsidR="001E5EAB" w:rsidRPr="00443DAB" w:rsidRDefault="001E5EAB" w:rsidP="001E5EA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43D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1C3D33F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08C0642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D8DAD0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D3D00A8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4EF291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BC6DBC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CA7C99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1AAF02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B8A6C2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E258D1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75F29D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</w:tcPr>
          <w:p w14:paraId="2AE93CB7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EAB" w:rsidRPr="00443DAB" w14:paraId="193FE7F7" w14:textId="77777777" w:rsidTr="008643DC">
        <w:trPr>
          <w:trHeight w:val="261"/>
        </w:trPr>
        <w:tc>
          <w:tcPr>
            <w:tcW w:w="2430" w:type="dxa"/>
            <w:shd w:val="clear" w:color="auto" w:fill="auto"/>
          </w:tcPr>
          <w:p w14:paraId="166B896B" w14:textId="79EADF89" w:rsidR="001E5EAB" w:rsidRPr="00443DAB" w:rsidRDefault="001E5EAB" w:rsidP="001E5EAB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DAB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6" w:type="dxa"/>
          </w:tcPr>
          <w:p w14:paraId="429EA72F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B809D66" w14:textId="7CE0DC9E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7110">
              <w:rPr>
                <w:rFonts w:ascii="Angsana New" w:hAnsi="Angsana New"/>
                <w:sz w:val="30"/>
                <w:szCs w:val="30"/>
              </w:rPr>
              <w:t>500,448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233E66" w14:textId="77777777" w:rsidR="001E5EAB" w:rsidRPr="00443DAB" w:rsidRDefault="001E5EAB" w:rsidP="001E5EAB">
            <w:pPr>
              <w:tabs>
                <w:tab w:val="decimal" w:pos="789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98B4108" w14:textId="58493984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7110">
              <w:rPr>
                <w:rFonts w:ascii="Angsana New" w:hAnsi="Angsana New"/>
                <w:sz w:val="30"/>
                <w:szCs w:val="30"/>
              </w:rPr>
              <w:t>500,448</w:t>
            </w:r>
          </w:p>
        </w:tc>
        <w:tc>
          <w:tcPr>
            <w:tcW w:w="236" w:type="dxa"/>
            <w:vAlign w:val="bottom"/>
          </w:tcPr>
          <w:p w14:paraId="0E4A7DB1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C4A21A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D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48B9F21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648D1B" w14:textId="7C77A87C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7110">
              <w:rPr>
                <w:rFonts w:ascii="Angsana New" w:hAnsi="Angsana New"/>
                <w:sz w:val="30"/>
                <w:szCs w:val="30"/>
              </w:rPr>
              <w:t>500,448</w:t>
            </w:r>
          </w:p>
        </w:tc>
        <w:tc>
          <w:tcPr>
            <w:tcW w:w="236" w:type="dxa"/>
            <w:vAlign w:val="bottom"/>
          </w:tcPr>
          <w:p w14:paraId="1B860FAA" w14:textId="77777777" w:rsidR="001E5EAB" w:rsidRPr="00443DAB" w:rsidRDefault="001E5EAB" w:rsidP="001E5EA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13B1D9" w14:textId="566E64DD" w:rsidR="001E5EAB" w:rsidRPr="00443DAB" w:rsidRDefault="001E5EAB" w:rsidP="001E5EAB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D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9A7113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EF0DC4B" w14:textId="502955F1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7110">
              <w:rPr>
                <w:rFonts w:ascii="Angsana New" w:hAnsi="Angsana New"/>
                <w:sz w:val="30"/>
                <w:szCs w:val="30"/>
              </w:rPr>
              <w:t>500,448</w:t>
            </w:r>
          </w:p>
        </w:tc>
      </w:tr>
      <w:tr w:rsidR="004978E1" w:rsidRPr="00443DAB" w14:paraId="7BBB278B" w14:textId="77777777" w:rsidTr="008643DC">
        <w:trPr>
          <w:trHeight w:val="261"/>
        </w:trPr>
        <w:tc>
          <w:tcPr>
            <w:tcW w:w="2430" w:type="dxa"/>
            <w:shd w:val="clear" w:color="auto" w:fill="auto"/>
          </w:tcPr>
          <w:p w14:paraId="183AAF5E" w14:textId="179431BD" w:rsidR="004978E1" w:rsidRPr="00443DAB" w:rsidRDefault="004978E1" w:rsidP="004978E1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DA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4166A011" w14:textId="77777777" w:rsidR="004978E1" w:rsidRPr="00443DAB" w:rsidRDefault="004978E1" w:rsidP="0049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779F4" w14:textId="4F57C89A" w:rsidR="004978E1" w:rsidRPr="004978E1" w:rsidRDefault="004978E1" w:rsidP="0049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8E1">
              <w:rPr>
                <w:rFonts w:ascii="Angsana New" w:hAnsi="Angsana New"/>
                <w:b/>
                <w:bCs/>
                <w:sz w:val="30"/>
                <w:szCs w:val="30"/>
              </w:rPr>
              <w:t>500,448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AE4DF3" w14:textId="77777777" w:rsidR="004978E1" w:rsidRPr="004978E1" w:rsidRDefault="004978E1" w:rsidP="004978E1">
            <w:pPr>
              <w:tabs>
                <w:tab w:val="decimal" w:pos="789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CE18F" w14:textId="1DC0BFCA" w:rsidR="004978E1" w:rsidRPr="004978E1" w:rsidRDefault="004978E1" w:rsidP="0049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978E1">
              <w:rPr>
                <w:rFonts w:ascii="Angsana New" w:hAnsi="Angsana New"/>
                <w:b/>
                <w:bCs/>
                <w:sz w:val="30"/>
                <w:szCs w:val="30"/>
              </w:rPr>
              <w:t>500,448</w:t>
            </w:r>
          </w:p>
        </w:tc>
        <w:tc>
          <w:tcPr>
            <w:tcW w:w="236" w:type="dxa"/>
            <w:vAlign w:val="bottom"/>
          </w:tcPr>
          <w:p w14:paraId="70F5E2C5" w14:textId="77777777" w:rsidR="004978E1" w:rsidRPr="004978E1" w:rsidRDefault="004978E1" w:rsidP="004978E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985C5" w14:textId="08F7EA4C" w:rsidR="004978E1" w:rsidRPr="004978E1" w:rsidRDefault="004978E1" w:rsidP="004978E1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8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5DA71E" w14:textId="77777777" w:rsidR="004978E1" w:rsidRPr="004978E1" w:rsidRDefault="004978E1" w:rsidP="004978E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0E77D" w14:textId="31B10F7D" w:rsidR="004978E1" w:rsidRPr="004978E1" w:rsidRDefault="004978E1" w:rsidP="0049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8E1">
              <w:rPr>
                <w:rFonts w:ascii="Angsana New" w:hAnsi="Angsana New"/>
                <w:b/>
                <w:bCs/>
                <w:sz w:val="30"/>
                <w:szCs w:val="30"/>
              </w:rPr>
              <w:t>500,448</w:t>
            </w:r>
          </w:p>
        </w:tc>
        <w:tc>
          <w:tcPr>
            <w:tcW w:w="236" w:type="dxa"/>
            <w:vAlign w:val="bottom"/>
          </w:tcPr>
          <w:p w14:paraId="021D8C18" w14:textId="77777777" w:rsidR="004978E1" w:rsidRPr="004978E1" w:rsidRDefault="004978E1" w:rsidP="004978E1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4147D" w14:textId="1172202F" w:rsidR="004978E1" w:rsidRPr="004978E1" w:rsidRDefault="004978E1" w:rsidP="0049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8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5E2D9DA" w14:textId="77777777" w:rsidR="004978E1" w:rsidRPr="004978E1" w:rsidRDefault="004978E1" w:rsidP="004978E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C53E4" w14:textId="378E6CED" w:rsidR="004978E1" w:rsidRPr="004978E1" w:rsidRDefault="004978E1" w:rsidP="004978E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8E1">
              <w:rPr>
                <w:rFonts w:ascii="Angsana New" w:hAnsi="Angsana New"/>
                <w:b/>
                <w:bCs/>
                <w:sz w:val="30"/>
                <w:szCs w:val="30"/>
              </w:rPr>
              <w:t>500,448</w:t>
            </w:r>
          </w:p>
        </w:tc>
      </w:tr>
    </w:tbl>
    <w:p w14:paraId="7AF4BC5B" w14:textId="6AA33C95" w:rsidR="00CC028F" w:rsidRDefault="00CC028F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36"/>
        <w:gridCol w:w="1474"/>
        <w:gridCol w:w="236"/>
        <w:gridCol w:w="844"/>
        <w:gridCol w:w="236"/>
        <w:gridCol w:w="900"/>
        <w:gridCol w:w="236"/>
        <w:gridCol w:w="900"/>
        <w:gridCol w:w="236"/>
        <w:gridCol w:w="900"/>
        <w:gridCol w:w="236"/>
        <w:gridCol w:w="905"/>
      </w:tblGrid>
      <w:tr w:rsidR="006F0703" w:rsidRPr="00443DAB" w14:paraId="67664403" w14:textId="77777777" w:rsidTr="001E5E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D011880" w14:textId="77777777" w:rsidR="006F0703" w:rsidRPr="00443DAB" w:rsidRDefault="006F0703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3E15C74F" w14:textId="77777777" w:rsidR="006F0703" w:rsidRPr="00443DAB" w:rsidRDefault="006F0703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7103" w:type="dxa"/>
            <w:gridSpan w:val="11"/>
            <w:shd w:val="clear" w:color="auto" w:fill="auto"/>
            <w:vAlign w:val="bottom"/>
          </w:tcPr>
          <w:p w14:paraId="648BEF40" w14:textId="77777777" w:rsidR="006F0703" w:rsidRPr="00443DAB" w:rsidRDefault="006F0703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  <w:r w:rsidRPr="00443DA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E5EAB" w:rsidRPr="00443DAB" w14:paraId="317FCE01" w14:textId="77777777" w:rsidTr="001E5E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1BD9284" w14:textId="77777777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0AAB263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54" w:type="dxa"/>
            <w:gridSpan w:val="3"/>
            <w:shd w:val="clear" w:color="auto" w:fill="auto"/>
            <w:vAlign w:val="bottom"/>
          </w:tcPr>
          <w:p w14:paraId="0E45C069" w14:textId="54508D78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5E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F344E7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13" w:type="dxa"/>
            <w:gridSpan w:val="7"/>
            <w:vAlign w:val="bottom"/>
          </w:tcPr>
          <w:p w14:paraId="7978FC9B" w14:textId="3150122E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5E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E5EAB" w:rsidRPr="00443DAB" w14:paraId="725BE977" w14:textId="77777777" w:rsidTr="001E5E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94C1828" w14:textId="77777777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3D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747940A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00737D8" w14:textId="745CAEBB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F64F1B" w14:textId="77777777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7459F8B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5065E15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0540327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2209B980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1E1E2B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14:paraId="20783A14" w14:textId="77777777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F58DEAB" w14:textId="77777777" w:rsidR="001E5EAB" w:rsidRPr="00443DAB" w:rsidRDefault="001E5EAB" w:rsidP="001E5EAB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443DA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4F6311F3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6B46A3A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43D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E5EAB" w:rsidRPr="00443DAB" w14:paraId="1F651447" w14:textId="77777777" w:rsidTr="001E5EAB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B18757D" w14:textId="77777777" w:rsidR="001E5EAB" w:rsidRPr="00443DAB" w:rsidRDefault="001E5EAB" w:rsidP="001E5EA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4600E9C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03" w:type="dxa"/>
            <w:gridSpan w:val="11"/>
            <w:shd w:val="clear" w:color="auto" w:fill="auto"/>
            <w:vAlign w:val="bottom"/>
          </w:tcPr>
          <w:p w14:paraId="741D341C" w14:textId="77777777" w:rsidR="001E5EAB" w:rsidRPr="00443DAB" w:rsidRDefault="001E5EAB" w:rsidP="001E5E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43D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E5EAB" w:rsidRPr="00443DAB" w14:paraId="7F07DE46" w14:textId="77777777" w:rsidTr="001E5EAB">
        <w:trPr>
          <w:trHeight w:val="261"/>
        </w:trPr>
        <w:tc>
          <w:tcPr>
            <w:tcW w:w="2430" w:type="dxa"/>
            <w:shd w:val="clear" w:color="auto" w:fill="auto"/>
          </w:tcPr>
          <w:p w14:paraId="03C7B63F" w14:textId="77777777" w:rsidR="001E5EAB" w:rsidRPr="00443DAB" w:rsidRDefault="001E5EAB" w:rsidP="001E5EA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43D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FA7492F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FAF4FB0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90F4F2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5B11B1DE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17634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807996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56161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35CA09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94A896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148339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FAD794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</w:tcPr>
          <w:p w14:paraId="412D399C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5EAB" w:rsidRPr="00443DAB" w14:paraId="0EFF60CD" w14:textId="77777777" w:rsidTr="001E5EAB">
        <w:trPr>
          <w:trHeight w:val="261"/>
        </w:trPr>
        <w:tc>
          <w:tcPr>
            <w:tcW w:w="2430" w:type="dxa"/>
            <w:shd w:val="clear" w:color="auto" w:fill="auto"/>
          </w:tcPr>
          <w:p w14:paraId="6BE72401" w14:textId="77777777" w:rsidR="001E5EAB" w:rsidRPr="00443DAB" w:rsidRDefault="001E5EAB" w:rsidP="001E5EAB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DAB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6" w:type="dxa"/>
          </w:tcPr>
          <w:p w14:paraId="1D5D2EE1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ADC329A" w14:textId="77777777" w:rsidR="001E5EAB" w:rsidRPr="008643DC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90,996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8DEEA7" w14:textId="77777777" w:rsidR="001E5EAB" w:rsidRPr="00443DAB" w:rsidRDefault="001E5EAB" w:rsidP="001E5EAB">
            <w:pPr>
              <w:tabs>
                <w:tab w:val="decimal" w:pos="789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C0932B1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0703">
              <w:rPr>
                <w:rFonts w:ascii="Angsana New" w:hAnsi="Angsana New"/>
                <w:sz w:val="30"/>
                <w:szCs w:val="30"/>
              </w:rPr>
              <w:t>90,996</w:t>
            </w:r>
          </w:p>
        </w:tc>
        <w:tc>
          <w:tcPr>
            <w:tcW w:w="236" w:type="dxa"/>
            <w:vAlign w:val="bottom"/>
          </w:tcPr>
          <w:p w14:paraId="47EA88B7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8BBB36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D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A99BB38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B01A73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0703">
              <w:rPr>
                <w:rFonts w:ascii="Angsana New" w:hAnsi="Angsana New"/>
                <w:sz w:val="30"/>
                <w:szCs w:val="30"/>
              </w:rPr>
              <w:t>90,996</w:t>
            </w:r>
          </w:p>
        </w:tc>
        <w:tc>
          <w:tcPr>
            <w:tcW w:w="236" w:type="dxa"/>
            <w:vAlign w:val="bottom"/>
          </w:tcPr>
          <w:p w14:paraId="6CF39613" w14:textId="77777777" w:rsidR="001E5EAB" w:rsidRPr="00443DAB" w:rsidRDefault="001E5EAB" w:rsidP="001E5EA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D1511C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3D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42182E8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4A7A8B0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0703">
              <w:rPr>
                <w:rFonts w:ascii="Angsana New" w:hAnsi="Angsana New"/>
                <w:sz w:val="30"/>
                <w:szCs w:val="30"/>
              </w:rPr>
              <w:t>90,996</w:t>
            </w:r>
          </w:p>
        </w:tc>
      </w:tr>
      <w:tr w:rsidR="001E5EAB" w:rsidRPr="008643DC" w14:paraId="6D95BAC0" w14:textId="77777777" w:rsidTr="001E5EAB">
        <w:trPr>
          <w:trHeight w:val="261"/>
        </w:trPr>
        <w:tc>
          <w:tcPr>
            <w:tcW w:w="2430" w:type="dxa"/>
            <w:shd w:val="clear" w:color="auto" w:fill="auto"/>
          </w:tcPr>
          <w:p w14:paraId="76314B6C" w14:textId="136CC2AE" w:rsidR="001E5EAB" w:rsidRPr="00443DAB" w:rsidRDefault="001E5EAB" w:rsidP="001E5EAB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43DA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5C275BDA" w14:textId="77777777" w:rsidR="001E5EAB" w:rsidRPr="00443DAB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BB081" w14:textId="77777777" w:rsidR="001E5EAB" w:rsidRPr="006F0703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F07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90,996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AF3DCD" w14:textId="77777777" w:rsidR="001E5EAB" w:rsidRPr="006F0703" w:rsidRDefault="001E5EAB" w:rsidP="001E5EAB">
            <w:pPr>
              <w:tabs>
                <w:tab w:val="decimal" w:pos="789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E29B8A" w14:textId="77777777" w:rsidR="001E5EAB" w:rsidRPr="006F0703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F0703">
              <w:rPr>
                <w:rFonts w:ascii="Angsana New" w:hAnsi="Angsana New"/>
                <w:b/>
                <w:bCs/>
                <w:sz w:val="30"/>
                <w:szCs w:val="30"/>
              </w:rPr>
              <w:t>90,996</w:t>
            </w:r>
          </w:p>
        </w:tc>
        <w:tc>
          <w:tcPr>
            <w:tcW w:w="236" w:type="dxa"/>
            <w:vAlign w:val="bottom"/>
          </w:tcPr>
          <w:p w14:paraId="5775F491" w14:textId="77777777" w:rsidR="001E5EAB" w:rsidRPr="006F0703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44D31" w14:textId="77777777" w:rsidR="001E5EAB" w:rsidRPr="006F0703" w:rsidRDefault="001E5EAB" w:rsidP="001E5EAB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70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824DEE" w14:textId="77777777" w:rsidR="001E5EAB" w:rsidRPr="006F0703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48A56" w14:textId="77777777" w:rsidR="001E5EAB" w:rsidRPr="006F0703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703">
              <w:rPr>
                <w:rFonts w:ascii="Angsana New" w:hAnsi="Angsana New"/>
                <w:b/>
                <w:bCs/>
                <w:sz w:val="30"/>
                <w:szCs w:val="30"/>
              </w:rPr>
              <w:t>90,996</w:t>
            </w:r>
          </w:p>
        </w:tc>
        <w:tc>
          <w:tcPr>
            <w:tcW w:w="236" w:type="dxa"/>
            <w:vAlign w:val="bottom"/>
          </w:tcPr>
          <w:p w14:paraId="656BEE24" w14:textId="77777777" w:rsidR="001E5EAB" w:rsidRPr="006F0703" w:rsidRDefault="001E5EAB" w:rsidP="001E5EA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BC04E" w14:textId="77777777" w:rsidR="001E5EAB" w:rsidRPr="006F0703" w:rsidRDefault="001E5EAB" w:rsidP="001E5EAB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70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A2D5964" w14:textId="77777777" w:rsidR="001E5EAB" w:rsidRPr="006F0703" w:rsidRDefault="001E5EAB" w:rsidP="001E5E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AF7EB" w14:textId="77777777" w:rsidR="001E5EAB" w:rsidRPr="006F0703" w:rsidRDefault="001E5EAB" w:rsidP="001E5EA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703">
              <w:rPr>
                <w:rFonts w:ascii="Angsana New" w:hAnsi="Angsana New"/>
                <w:b/>
                <w:bCs/>
                <w:sz w:val="30"/>
                <w:szCs w:val="30"/>
              </w:rPr>
              <w:t>90,996</w:t>
            </w:r>
          </w:p>
        </w:tc>
      </w:tr>
    </w:tbl>
    <w:p w14:paraId="13580356" w14:textId="787E411E" w:rsidR="00350BAF" w:rsidRDefault="00350BAF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95241F" w14:textId="77777777" w:rsidR="00350BAF" w:rsidRDefault="00350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D7AFF06" w14:textId="33CF228B" w:rsidR="008643DC" w:rsidRDefault="008643DC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5AB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C6CFCB9" w14:textId="77777777" w:rsidR="00E25ABB" w:rsidRPr="00E25ABB" w:rsidRDefault="00E25AB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70"/>
        <w:gridCol w:w="3510"/>
      </w:tblGrid>
      <w:tr w:rsidR="00E25ABB" w:rsidRPr="009777AF" w14:paraId="07AB16DB" w14:textId="77777777" w:rsidTr="00992EC6">
        <w:trPr>
          <w:tblHeader/>
        </w:trPr>
        <w:tc>
          <w:tcPr>
            <w:tcW w:w="5940" w:type="dxa"/>
          </w:tcPr>
          <w:p w14:paraId="539B253C" w14:textId="77777777" w:rsidR="00E25ABB" w:rsidRPr="00E25ABB" w:rsidRDefault="00E25ABB" w:rsidP="001E5EA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1F05B26" w14:textId="77777777" w:rsidR="00E25ABB" w:rsidRPr="00E25ABB" w:rsidRDefault="00E25ABB" w:rsidP="001E5EA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10" w:type="dxa"/>
          </w:tcPr>
          <w:p w14:paraId="7CE566F1" w14:textId="77777777" w:rsidR="00E25ABB" w:rsidRPr="00E25ABB" w:rsidRDefault="00E25ABB" w:rsidP="001E5EA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25ABB" w:rsidRPr="009777AF" w14:paraId="70D374D7" w14:textId="77777777" w:rsidTr="00992EC6">
        <w:tc>
          <w:tcPr>
            <w:tcW w:w="5940" w:type="dxa"/>
          </w:tcPr>
          <w:p w14:paraId="499877F2" w14:textId="215C7E0E" w:rsidR="00E25ABB" w:rsidRPr="00E25ABB" w:rsidRDefault="00E25ABB" w:rsidP="001E5EA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เงินลงทุนในหน่วยลงทุนในความต้องการของตลาดที่วัดมูลค่าด้วยมูลค่ายุติธรรมผ่านกำไรขาดทุน</w:t>
            </w:r>
          </w:p>
        </w:tc>
        <w:tc>
          <w:tcPr>
            <w:tcW w:w="270" w:type="dxa"/>
          </w:tcPr>
          <w:p w14:paraId="793E5514" w14:textId="77777777" w:rsidR="00E25ABB" w:rsidRPr="00E25ABB" w:rsidRDefault="00E25ABB" w:rsidP="001E5EA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10" w:type="dxa"/>
          </w:tcPr>
          <w:p w14:paraId="6752DC1F" w14:textId="4D439A99" w:rsidR="00E25ABB" w:rsidRPr="00E25ABB" w:rsidRDefault="00E25ABB" w:rsidP="001E5EA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4E7C6309" w14:textId="62111F40" w:rsid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5E8B7AF" w14:textId="7FA51CFD" w:rsidR="008876E8" w:rsidRDefault="008876E8" w:rsidP="00887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กลุ่มบริษัทจึงประมาณมูลค่ายุติธรรมของสินทรัพย</w:t>
      </w:r>
      <w:r w:rsidR="00380370">
        <w:rPr>
          <w:rFonts w:ascii="Angsana New" w:hAnsi="Angsana New" w:hint="cs"/>
          <w:sz w:val="30"/>
          <w:szCs w:val="30"/>
          <w:cs/>
        </w:rPr>
        <w:t>์</w:t>
      </w:r>
      <w:r>
        <w:rPr>
          <w:rFonts w:ascii="Angsana New" w:hAnsi="Angsana New" w:hint="cs"/>
          <w:sz w:val="30"/>
          <w:szCs w:val="30"/>
          <w:cs/>
        </w:rPr>
        <w:t>และหนี้สินทางการเงินใกล้เคียงกับมูลค่าตามบัญชีที่แสดงในงบแสดงฐานะการเงิน</w:t>
      </w:r>
    </w:p>
    <w:p w14:paraId="1F587A71" w14:textId="77777777" w:rsidR="008876E8" w:rsidRDefault="008876E8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E384ED4" w14:textId="3AE48E54" w:rsidR="00FC54B2" w:rsidRDefault="00FC54B2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C54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</w:p>
    <w:p w14:paraId="046F0C18" w14:textId="77777777" w:rsidR="00FC54B2" w:rsidRDefault="00FC54B2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585CA9" w14:textId="2134DF81" w:rsidR="00654639" w:rsidRDefault="00CC028F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C02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04FC6C2C" w14:textId="62CE7806" w:rsidR="00CC028F" w:rsidRDefault="00CC028F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DF662F" w14:textId="34F0A374" w:rsidR="00CC028F" w:rsidRDefault="00CC028F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028F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CC028F">
        <w:rPr>
          <w:rFonts w:ascii="Angsana New" w:hAnsi="Angsana New"/>
          <w:sz w:val="30"/>
          <w:szCs w:val="30"/>
          <w:cs/>
        </w:rPr>
        <w:t xml:space="preserve"> </w:t>
      </w:r>
      <w:r w:rsidRPr="00CC028F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="004978E1">
        <w:rPr>
          <w:rFonts w:ascii="Angsana New" w:hAnsi="Angsana New"/>
          <w:sz w:val="30"/>
          <w:szCs w:val="30"/>
        </w:rPr>
        <w:t xml:space="preserve"> </w:t>
      </w:r>
      <w:r w:rsidR="004978E1" w:rsidRPr="004978E1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7C40152" w14:textId="6902801A" w:rsidR="000D76C6" w:rsidRDefault="000D7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9"/>
        <w:gridCol w:w="808"/>
        <w:gridCol w:w="270"/>
        <w:gridCol w:w="992"/>
        <w:gridCol w:w="270"/>
        <w:gridCol w:w="992"/>
        <w:gridCol w:w="270"/>
        <w:gridCol w:w="992"/>
        <w:gridCol w:w="247"/>
        <w:gridCol w:w="1008"/>
      </w:tblGrid>
      <w:tr w:rsidR="00455C0E" w:rsidRPr="009566C2" w14:paraId="446637B0" w14:textId="77777777" w:rsidTr="001E5EAB">
        <w:tc>
          <w:tcPr>
            <w:tcW w:w="1821" w:type="pct"/>
          </w:tcPr>
          <w:p w14:paraId="35901A66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14:paraId="74519A37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99614AE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14:paraId="0DA45C36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757246FA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3C19C9F9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66C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55C0E" w:rsidRPr="009566C2" w14:paraId="5BACC0E5" w14:textId="77777777" w:rsidTr="001E5EAB">
        <w:tc>
          <w:tcPr>
            <w:tcW w:w="1821" w:type="pct"/>
          </w:tcPr>
          <w:p w14:paraId="207339CD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7F7D1F4C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1" w:right="-1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" w:type="pct"/>
          </w:tcPr>
          <w:p w14:paraId="7E269ECA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AA6B913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5916D3F6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BCE57D6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60C93EC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7B937CC7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4" w:type="pct"/>
          </w:tcPr>
          <w:p w14:paraId="6426D966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16F08AE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566C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55C0E" w:rsidRPr="009566C2" w14:paraId="38D9BFAF" w14:textId="77777777" w:rsidTr="001E5EAB">
        <w:tc>
          <w:tcPr>
            <w:tcW w:w="1821" w:type="pct"/>
          </w:tcPr>
          <w:p w14:paraId="0D70E830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3F88287E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1" w:right="-196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586464F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B442B0D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1347035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3C17D0B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0E6D607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62ADABDF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66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14:paraId="3BA7886B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252934C2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55C0E" w:rsidRPr="009566C2" w14:paraId="535D46C3" w14:textId="77777777" w:rsidTr="001E5EAB">
        <w:tc>
          <w:tcPr>
            <w:tcW w:w="1821" w:type="pct"/>
          </w:tcPr>
          <w:p w14:paraId="149B61D0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280415BF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FC3082B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3" w:type="pct"/>
            <w:gridSpan w:val="7"/>
          </w:tcPr>
          <w:p w14:paraId="381D33E9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5C0E" w:rsidRPr="009566C2" w14:paraId="2D8A6D70" w14:textId="77777777" w:rsidTr="001E5EAB">
        <w:trPr>
          <w:trHeight w:val="299"/>
        </w:trPr>
        <w:tc>
          <w:tcPr>
            <w:tcW w:w="1821" w:type="pct"/>
          </w:tcPr>
          <w:p w14:paraId="3C708DDE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</w:tcPr>
          <w:p w14:paraId="44FF4E1F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164D840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4C8D2AF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7476FB3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A94DD9F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07146D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6A75025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BBA7E45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6C8B0D4E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C0E" w:rsidRPr="009566C2" w14:paraId="15E19D71" w14:textId="77777777" w:rsidTr="001E5EAB">
        <w:trPr>
          <w:trHeight w:val="299"/>
        </w:trPr>
        <w:tc>
          <w:tcPr>
            <w:tcW w:w="1821" w:type="pct"/>
          </w:tcPr>
          <w:p w14:paraId="32951E28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566C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1DB2AE6A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AD9CFBA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1030DC1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4,058</w:t>
            </w:r>
          </w:p>
        </w:tc>
        <w:tc>
          <w:tcPr>
            <w:tcW w:w="147" w:type="pct"/>
            <w:vAlign w:val="bottom"/>
          </w:tcPr>
          <w:p w14:paraId="2D337045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2966C1A9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4,593</w:t>
            </w:r>
          </w:p>
        </w:tc>
        <w:tc>
          <w:tcPr>
            <w:tcW w:w="147" w:type="pct"/>
          </w:tcPr>
          <w:p w14:paraId="66204BE1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00BEEA1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22,107</w:t>
            </w:r>
          </w:p>
        </w:tc>
        <w:tc>
          <w:tcPr>
            <w:tcW w:w="134" w:type="pct"/>
          </w:tcPr>
          <w:p w14:paraId="64CE3B93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6D0733C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31,799</w:t>
            </w:r>
          </w:p>
        </w:tc>
      </w:tr>
      <w:tr w:rsidR="00455C0E" w:rsidRPr="009566C2" w14:paraId="47CDF828" w14:textId="77777777" w:rsidTr="001E5EAB">
        <w:trPr>
          <w:trHeight w:val="299"/>
        </w:trPr>
        <w:tc>
          <w:tcPr>
            <w:tcW w:w="1821" w:type="pct"/>
          </w:tcPr>
          <w:p w14:paraId="0B61A6F6" w14:textId="3E4FC2E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439" w:type="pct"/>
          </w:tcPr>
          <w:p w14:paraId="3C4ED39B" w14:textId="77777777" w:rsidR="00455C0E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718A98A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82CF0DE" w14:textId="77777777" w:rsidR="00455C0E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F215767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3D22F3B1" w14:textId="77777777" w:rsidR="00455C0E" w:rsidRPr="00405146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EBAF16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CA8940A" w14:textId="77777777" w:rsidR="00455C0E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A44348E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5A0E069" w14:textId="77777777" w:rsidR="00455C0E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C0E" w:rsidRPr="009566C2" w14:paraId="4DB479B6" w14:textId="77777777" w:rsidTr="001E5EAB">
        <w:trPr>
          <w:trHeight w:val="299"/>
        </w:trPr>
        <w:tc>
          <w:tcPr>
            <w:tcW w:w="1821" w:type="pct"/>
          </w:tcPr>
          <w:p w14:paraId="43B5F278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3623BA90" w14:textId="77777777" w:rsidR="00455C0E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3B8FF68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3B2AEB22" w14:textId="77777777" w:rsidR="00455C0E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88B5396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14129256" w14:textId="77777777" w:rsidR="00455C0E" w:rsidRPr="00405146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47" w:type="pct"/>
          </w:tcPr>
          <w:p w14:paraId="2784B600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946DFCA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F040E4B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79A518C7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5C0E" w:rsidRPr="009566C2" w14:paraId="75850AEF" w14:textId="77777777" w:rsidTr="001E5EAB">
        <w:trPr>
          <w:trHeight w:val="299"/>
        </w:trPr>
        <w:tc>
          <w:tcPr>
            <w:tcW w:w="1821" w:type="pct"/>
          </w:tcPr>
          <w:p w14:paraId="1FAE18DB" w14:textId="77777777" w:rsidR="00455C0E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4FC45F3" w14:textId="5BD1D71F" w:rsidR="00455C0E" w:rsidRDefault="009247B9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D14648E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62625701" w14:textId="77777777" w:rsidR="00455C0E" w:rsidRPr="00792BB7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4,058</w:t>
            </w:r>
          </w:p>
        </w:tc>
        <w:tc>
          <w:tcPr>
            <w:tcW w:w="147" w:type="pct"/>
            <w:vAlign w:val="bottom"/>
          </w:tcPr>
          <w:p w14:paraId="71B09CC6" w14:textId="77777777" w:rsidR="00455C0E" w:rsidRPr="00792BB7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1F7B48D9" w14:textId="77777777" w:rsidR="00455C0E" w:rsidRPr="00792BB7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4,634</w:t>
            </w:r>
          </w:p>
        </w:tc>
        <w:tc>
          <w:tcPr>
            <w:tcW w:w="147" w:type="pct"/>
          </w:tcPr>
          <w:p w14:paraId="57A67C7B" w14:textId="77777777" w:rsidR="00455C0E" w:rsidRPr="00792BB7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290257BF" w14:textId="77777777" w:rsidR="00455C0E" w:rsidRPr="00792BB7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22,107</w:t>
            </w:r>
          </w:p>
        </w:tc>
        <w:tc>
          <w:tcPr>
            <w:tcW w:w="134" w:type="pct"/>
          </w:tcPr>
          <w:p w14:paraId="59ED04CA" w14:textId="77777777" w:rsidR="00455C0E" w:rsidRPr="00792BB7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74DDA161" w14:textId="77777777" w:rsidR="00455C0E" w:rsidRPr="00792BB7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6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31,799</w:t>
            </w:r>
          </w:p>
        </w:tc>
      </w:tr>
      <w:tr w:rsidR="00455C0E" w:rsidRPr="007C1259" w14:paraId="20FB0071" w14:textId="77777777" w:rsidTr="001E5EAB">
        <w:trPr>
          <w:trHeight w:val="317"/>
        </w:trPr>
        <w:tc>
          <w:tcPr>
            <w:tcW w:w="1821" w:type="pct"/>
          </w:tcPr>
          <w:p w14:paraId="0C01670B" w14:textId="77777777" w:rsidR="00455C0E" w:rsidRPr="007C1259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39" w:type="pct"/>
          </w:tcPr>
          <w:p w14:paraId="2CDAB9FC" w14:textId="77777777" w:rsidR="00455C0E" w:rsidRPr="007C1259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47" w:type="pct"/>
          </w:tcPr>
          <w:p w14:paraId="5E1DB9BC" w14:textId="77777777" w:rsidR="00455C0E" w:rsidRPr="007C1259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9" w:type="pct"/>
            <w:vAlign w:val="bottom"/>
          </w:tcPr>
          <w:p w14:paraId="356B3C30" w14:textId="77777777" w:rsidR="00455C0E" w:rsidRPr="007C1259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pct"/>
            <w:vAlign w:val="bottom"/>
          </w:tcPr>
          <w:p w14:paraId="6DF0BD93" w14:textId="77777777" w:rsidR="00455C0E" w:rsidRPr="007C1259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39" w:type="pct"/>
            <w:vAlign w:val="bottom"/>
          </w:tcPr>
          <w:p w14:paraId="47A59CD3" w14:textId="77777777" w:rsidR="00455C0E" w:rsidRPr="007C1259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31"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pct"/>
            <w:vAlign w:val="bottom"/>
          </w:tcPr>
          <w:p w14:paraId="377E1E33" w14:textId="77777777" w:rsidR="00455C0E" w:rsidRPr="007C1259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39" w:type="pct"/>
            <w:vAlign w:val="bottom"/>
          </w:tcPr>
          <w:p w14:paraId="7C59524E" w14:textId="77777777" w:rsidR="00455C0E" w:rsidRPr="007C1259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</w:tcPr>
          <w:p w14:paraId="09B77AFE" w14:textId="77777777" w:rsidR="00455C0E" w:rsidRPr="007C1259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48" w:type="pct"/>
            <w:vAlign w:val="bottom"/>
          </w:tcPr>
          <w:p w14:paraId="5EF6111A" w14:textId="77777777" w:rsidR="00455C0E" w:rsidRPr="007C1259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08"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55C0E" w:rsidRPr="009566C2" w14:paraId="727DCA26" w14:textId="77777777" w:rsidTr="001E5EAB">
        <w:tc>
          <w:tcPr>
            <w:tcW w:w="1821" w:type="pct"/>
          </w:tcPr>
          <w:p w14:paraId="584CBB67" w14:textId="77777777" w:rsidR="00455C0E" w:rsidRPr="009566C2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66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9" w:type="pct"/>
          </w:tcPr>
          <w:p w14:paraId="12BE3BC8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7082792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EE2E38D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409E6B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70A5501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6BAA95" w14:textId="77777777" w:rsidR="00455C0E" w:rsidRPr="0075591B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77BD7D7" w14:textId="77777777" w:rsidR="00455C0E" w:rsidRPr="00CE738F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5143869" w14:textId="77777777" w:rsidR="00455C0E" w:rsidRPr="0075591B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3C4DDCD" w14:textId="77777777" w:rsidR="00455C0E" w:rsidRPr="00CE738F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C0E" w:rsidRPr="009566C2" w14:paraId="6F9B04E3" w14:textId="77777777" w:rsidTr="001E5EAB">
        <w:tc>
          <w:tcPr>
            <w:tcW w:w="1821" w:type="pct"/>
          </w:tcPr>
          <w:p w14:paraId="5EC11B59" w14:textId="77777777" w:rsidR="00455C0E" w:rsidRPr="00851C3E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9566C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314315CD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5A82599" w14:textId="77777777" w:rsidR="00455C0E" w:rsidRPr="009566C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EB74D67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1,241,044</w:t>
            </w:r>
          </w:p>
        </w:tc>
        <w:tc>
          <w:tcPr>
            <w:tcW w:w="147" w:type="pct"/>
          </w:tcPr>
          <w:p w14:paraId="692134C5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9F246EE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1,250,217</w:t>
            </w:r>
          </w:p>
        </w:tc>
        <w:tc>
          <w:tcPr>
            <w:tcW w:w="147" w:type="pct"/>
          </w:tcPr>
          <w:p w14:paraId="1E97D861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254B264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408,382</w:t>
            </w:r>
          </w:p>
        </w:tc>
        <w:tc>
          <w:tcPr>
            <w:tcW w:w="134" w:type="pct"/>
          </w:tcPr>
          <w:p w14:paraId="464C8629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00C3B8F3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382,501</w:t>
            </w:r>
          </w:p>
        </w:tc>
      </w:tr>
      <w:tr w:rsidR="00455C0E" w:rsidRPr="009566C2" w14:paraId="20681E55" w14:textId="77777777" w:rsidTr="001E5EAB">
        <w:tc>
          <w:tcPr>
            <w:tcW w:w="1821" w:type="pct"/>
          </w:tcPr>
          <w:p w14:paraId="291764AA" w14:textId="77777777" w:rsidR="00455C0E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</w:t>
            </w:r>
            <w:r w:rsidRPr="00A4230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กำหนดชำระ </w:t>
            </w:r>
          </w:p>
        </w:tc>
        <w:tc>
          <w:tcPr>
            <w:tcW w:w="439" w:type="pct"/>
          </w:tcPr>
          <w:p w14:paraId="017D97DE" w14:textId="77777777" w:rsidR="00455C0E" w:rsidDel="00C150B1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A37C569" w14:textId="77777777" w:rsidR="00455C0E" w:rsidRPr="00485AA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89D3BF7" w14:textId="77777777" w:rsidR="00455C0E" w:rsidRPr="00F4323B" w:rsidRDefault="00455C0E" w:rsidP="001E5EAB">
            <w:pPr>
              <w:pStyle w:val="acctfourfigures"/>
              <w:tabs>
                <w:tab w:val="clear" w:pos="765"/>
              </w:tabs>
              <w:spacing w:line="380" w:lineRule="exac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124A79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0FBFD256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F4E091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695804C6" w14:textId="77777777" w:rsidR="00455C0E" w:rsidRPr="00F4323B" w:rsidRDefault="00455C0E" w:rsidP="001E5EAB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0BC018F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14:paraId="7794BEC9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C0E" w:rsidRPr="009566C2" w14:paraId="0C516C7D" w14:textId="77777777" w:rsidTr="001E5EAB">
        <w:tc>
          <w:tcPr>
            <w:tcW w:w="1821" w:type="pct"/>
          </w:tcPr>
          <w:p w14:paraId="5560595A" w14:textId="77777777" w:rsidR="00455C0E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4230F">
              <w:rPr>
                <w:rFonts w:ascii="Angsana New" w:hAnsi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pct"/>
          </w:tcPr>
          <w:p w14:paraId="6C50AD8E" w14:textId="77777777" w:rsidR="00455C0E" w:rsidDel="00C150B1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E1F14F2" w14:textId="77777777" w:rsidR="00455C0E" w:rsidRPr="00485AA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9738B90" w14:textId="77777777" w:rsidR="00455C0E" w:rsidRPr="00537A61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43,753</w:t>
            </w:r>
          </w:p>
        </w:tc>
        <w:tc>
          <w:tcPr>
            <w:tcW w:w="147" w:type="pct"/>
          </w:tcPr>
          <w:p w14:paraId="20BDF2B3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32147945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58,123</w:t>
            </w:r>
          </w:p>
        </w:tc>
        <w:tc>
          <w:tcPr>
            <w:tcW w:w="147" w:type="pct"/>
          </w:tcPr>
          <w:p w14:paraId="567D2767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1A5D845F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0ABDDD9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14:paraId="2C6A7D30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5C0E" w:rsidRPr="009566C2" w14:paraId="24F86D9F" w14:textId="77777777" w:rsidTr="001E5EAB">
        <w:tc>
          <w:tcPr>
            <w:tcW w:w="1821" w:type="pct"/>
          </w:tcPr>
          <w:p w14:paraId="2ABBA6EB" w14:textId="77777777" w:rsidR="00455C0E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A4230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7BFF3EFD" w14:textId="77777777" w:rsidR="00455C0E" w:rsidDel="00C150B1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A2063E7" w14:textId="77777777" w:rsidR="00455C0E" w:rsidRPr="00485AA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7A54F4A" w14:textId="77777777" w:rsidR="00455C0E" w:rsidRPr="00F4323B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12,394</w:t>
            </w:r>
          </w:p>
        </w:tc>
        <w:tc>
          <w:tcPr>
            <w:tcW w:w="147" w:type="pct"/>
          </w:tcPr>
          <w:p w14:paraId="3BDF9077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0AB6031F" w14:textId="77777777" w:rsidR="00455C0E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0"/>
              <w:rPr>
                <w:rFonts w:ascii="Angsana New" w:hAnsi="Angsana New"/>
                <w:sz w:val="30"/>
                <w:szCs w:val="30"/>
              </w:rPr>
            </w:pPr>
            <w:r w:rsidRPr="00B7338A">
              <w:rPr>
                <w:rFonts w:ascii="Angsana New" w:hAnsi="Angsana New"/>
                <w:sz w:val="30"/>
                <w:szCs w:val="30"/>
              </w:rPr>
              <w:t>45,401</w:t>
            </w:r>
          </w:p>
        </w:tc>
        <w:tc>
          <w:tcPr>
            <w:tcW w:w="147" w:type="pct"/>
          </w:tcPr>
          <w:p w14:paraId="03A2603B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0752721B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0F031E8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14:paraId="19B73852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5C0E" w:rsidRPr="009566C2" w14:paraId="02A47A3F" w14:textId="77777777" w:rsidTr="001E5EAB">
        <w:tc>
          <w:tcPr>
            <w:tcW w:w="1821" w:type="pct"/>
          </w:tcPr>
          <w:p w14:paraId="699224D8" w14:textId="77777777" w:rsidR="00455C0E" w:rsidRPr="00A4230F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80932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78093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269C5DE1" w14:textId="77777777" w:rsidR="00455C0E" w:rsidDel="00C150B1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7CA5601" w14:textId="77777777" w:rsidR="00455C0E" w:rsidRPr="00485AA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8525954" w14:textId="77777777" w:rsidR="00455C0E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2,395</w:t>
            </w:r>
          </w:p>
        </w:tc>
        <w:tc>
          <w:tcPr>
            <w:tcW w:w="147" w:type="pct"/>
          </w:tcPr>
          <w:p w14:paraId="5A39B3BF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72B1841F" w14:textId="77777777" w:rsidR="00455C0E" w:rsidRPr="00405146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0"/>
              <w:rPr>
                <w:rFonts w:ascii="Angsana New" w:hAnsi="Angsana New"/>
                <w:sz w:val="30"/>
                <w:szCs w:val="30"/>
              </w:rPr>
            </w:pPr>
            <w:r w:rsidRPr="00B7338A">
              <w:rPr>
                <w:rFonts w:ascii="Angsana New" w:hAnsi="Angsana New"/>
                <w:sz w:val="30"/>
                <w:szCs w:val="30"/>
              </w:rPr>
              <w:t>1,894</w:t>
            </w:r>
          </w:p>
        </w:tc>
        <w:tc>
          <w:tcPr>
            <w:tcW w:w="147" w:type="pct"/>
          </w:tcPr>
          <w:p w14:paraId="1F267C05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22708EE1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3261704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</w:tcPr>
          <w:p w14:paraId="774DE704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5C0E" w:rsidRPr="009566C2" w14:paraId="5F168A43" w14:textId="77777777" w:rsidTr="001E5EAB">
        <w:tc>
          <w:tcPr>
            <w:tcW w:w="1821" w:type="pct"/>
          </w:tcPr>
          <w:p w14:paraId="7AF264AD" w14:textId="77777777" w:rsidR="00455C0E" w:rsidRPr="00485AA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400D3DFB" w14:textId="77777777" w:rsidR="00455C0E" w:rsidRPr="00485AA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0F9DC6" w14:textId="77777777" w:rsidR="00455C0E" w:rsidRPr="00485AA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D249BBC" w14:textId="77777777" w:rsidR="00455C0E" w:rsidRPr="00F4323B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147" w:type="pct"/>
          </w:tcPr>
          <w:p w14:paraId="507736DD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0880A5A3" w14:textId="77777777" w:rsidR="00455C0E" w:rsidRPr="00405146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0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147" w:type="pct"/>
          </w:tcPr>
          <w:p w14:paraId="4A5F2087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3E6FAB5E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D0E0432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7DC3E434" w14:textId="77777777" w:rsidR="00455C0E" w:rsidRPr="00C664CA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5C0E" w:rsidRPr="009566C2" w14:paraId="750E24EE" w14:textId="77777777" w:rsidTr="006C2BD1">
        <w:tc>
          <w:tcPr>
            <w:tcW w:w="1821" w:type="pct"/>
          </w:tcPr>
          <w:p w14:paraId="7EC3116A" w14:textId="589E75A2" w:rsidR="00455C0E" w:rsidRPr="00537A61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1C8010FD" w14:textId="77777777" w:rsidR="00455C0E" w:rsidRPr="00537A61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8186896" w14:textId="77777777" w:rsidR="00455C0E" w:rsidRPr="00537A61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5B7148EA" w14:textId="77777777" w:rsidR="00455C0E" w:rsidRPr="00792BB7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1,301,075</w:t>
            </w:r>
          </w:p>
        </w:tc>
        <w:tc>
          <w:tcPr>
            <w:tcW w:w="147" w:type="pct"/>
          </w:tcPr>
          <w:p w14:paraId="24070DC1" w14:textId="77777777" w:rsidR="00455C0E" w:rsidRPr="00792BB7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3DA7694C" w14:textId="77777777" w:rsidR="00455C0E" w:rsidRPr="00792BB7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1,357,124</w:t>
            </w:r>
          </w:p>
        </w:tc>
        <w:tc>
          <w:tcPr>
            <w:tcW w:w="147" w:type="pct"/>
          </w:tcPr>
          <w:p w14:paraId="5A7F6DB0" w14:textId="77777777" w:rsidR="00455C0E" w:rsidRPr="00792BB7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659FD40C" w14:textId="77777777" w:rsidR="00455C0E" w:rsidRPr="00792BB7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408,382</w:t>
            </w:r>
          </w:p>
        </w:tc>
        <w:tc>
          <w:tcPr>
            <w:tcW w:w="134" w:type="pct"/>
          </w:tcPr>
          <w:p w14:paraId="3F96CBC4" w14:textId="77777777" w:rsidR="00455C0E" w:rsidRPr="00792BB7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1713FE44" w14:textId="77777777" w:rsidR="00455C0E" w:rsidRPr="00792BB7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2BB7">
              <w:rPr>
                <w:rFonts w:ascii="Angsana New" w:hAnsi="Angsana New"/>
                <w:sz w:val="30"/>
                <w:szCs w:val="30"/>
              </w:rPr>
              <w:t>382,501</w:t>
            </w:r>
          </w:p>
        </w:tc>
      </w:tr>
      <w:tr w:rsidR="00455C0E" w:rsidRPr="009566C2" w14:paraId="059AA77D" w14:textId="77777777" w:rsidTr="006C2BD1">
        <w:tc>
          <w:tcPr>
            <w:tcW w:w="1821" w:type="pct"/>
          </w:tcPr>
          <w:p w14:paraId="1D6E0601" w14:textId="20E90C0A" w:rsidR="00FD2CCC" w:rsidRPr="00FD2CCC" w:rsidRDefault="00FD2CCC" w:rsidP="00FD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D2CCC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FD2CCC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  <w:p w14:paraId="6A28ACA4" w14:textId="1FBD9AB5" w:rsidR="00455C0E" w:rsidRPr="00FD2CCC" w:rsidRDefault="00FD2CCC" w:rsidP="00FD2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D2C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(2562:</w:t>
            </w:r>
            <w:r w:rsidR="005B565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4978E1" w:rsidRPr="00FD2CC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FD2CC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439" w:type="pct"/>
          </w:tcPr>
          <w:p w14:paraId="3574104E" w14:textId="77777777" w:rsidR="00455C0E" w:rsidRPr="00537A61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0A25C6C" w14:textId="77777777" w:rsidR="00455C0E" w:rsidRPr="00537A61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6B2FFAAE" w14:textId="77777777" w:rsidR="00FD2CCC" w:rsidRDefault="00FD2CCC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06B3FBEE" w14:textId="2A752598" w:rsidR="00455C0E" w:rsidRPr="00BE41E5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E41E5">
              <w:rPr>
                <w:rFonts w:ascii="Angsana New" w:hAnsi="Angsana New"/>
                <w:sz w:val="30"/>
                <w:szCs w:val="30"/>
              </w:rPr>
              <w:t>(5,165)</w:t>
            </w:r>
          </w:p>
        </w:tc>
        <w:tc>
          <w:tcPr>
            <w:tcW w:w="147" w:type="pct"/>
          </w:tcPr>
          <w:p w14:paraId="41D48C90" w14:textId="77777777" w:rsidR="00455C0E" w:rsidRPr="007F6FD0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A47BFEA" w14:textId="77777777" w:rsidR="00FD2CCC" w:rsidRDefault="00FD2CCC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</w:p>
          <w:p w14:paraId="217453DC" w14:textId="2AB0C379" w:rsidR="00455C0E" w:rsidRPr="00BE41E5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1"/>
              <w:rPr>
                <w:rFonts w:ascii="Angsana New" w:hAnsi="Angsana New"/>
                <w:sz w:val="30"/>
                <w:szCs w:val="30"/>
              </w:rPr>
            </w:pPr>
            <w:r w:rsidRPr="00BE41E5">
              <w:rPr>
                <w:rFonts w:ascii="Angsana New" w:hAnsi="Angsana New"/>
                <w:sz w:val="30"/>
                <w:szCs w:val="30"/>
              </w:rPr>
              <w:t>(2,576)</w:t>
            </w:r>
          </w:p>
        </w:tc>
        <w:tc>
          <w:tcPr>
            <w:tcW w:w="147" w:type="pct"/>
          </w:tcPr>
          <w:p w14:paraId="06C1EB47" w14:textId="77777777" w:rsidR="00455C0E" w:rsidRPr="007F6FD0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3BD6E99" w14:textId="77777777" w:rsidR="00FD2CCC" w:rsidRDefault="00FD2CCC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37C360A9" w14:textId="0D9A4E60" w:rsidR="00455C0E" w:rsidRPr="00BE41E5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E41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D600AE9" w14:textId="77777777" w:rsidR="00455C0E" w:rsidRPr="007F6FD0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13F37A43" w14:textId="77777777" w:rsidR="00FD2CCC" w:rsidRDefault="00FD2CCC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41416A5F" w14:textId="4548C67D" w:rsidR="00455C0E" w:rsidRPr="00BE41E5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E41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5C0E" w:rsidRPr="009566C2" w14:paraId="30049073" w14:textId="77777777" w:rsidTr="001E5EAB">
        <w:tc>
          <w:tcPr>
            <w:tcW w:w="1821" w:type="pct"/>
          </w:tcPr>
          <w:p w14:paraId="19182C3F" w14:textId="77777777" w:rsidR="00455C0E" w:rsidRPr="00CC5921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4F662B74" w14:textId="77777777" w:rsidR="00455C0E" w:rsidRPr="00485AA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9DCE52" w14:textId="77777777" w:rsidR="00455C0E" w:rsidRPr="00485AA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4A00D6B6" w14:textId="77777777" w:rsidR="00455C0E" w:rsidRPr="00D44068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068">
              <w:rPr>
                <w:rFonts w:ascii="Angsana New" w:hAnsi="Angsana New"/>
                <w:b/>
                <w:bCs/>
                <w:sz w:val="30"/>
                <w:szCs w:val="30"/>
              </w:rPr>
              <w:t>1,295,91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1D39E36E" w14:textId="77777777" w:rsidR="00455C0E" w:rsidRPr="007F6FD0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50D6A83C" w14:textId="77777777" w:rsidR="00455C0E" w:rsidRPr="00405146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1,354,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147" w:type="pct"/>
          </w:tcPr>
          <w:p w14:paraId="5600E541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7B67D82F" w14:textId="77777777" w:rsidR="00455C0E" w:rsidRPr="007F6FD0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408,382</w:t>
            </w:r>
          </w:p>
        </w:tc>
        <w:tc>
          <w:tcPr>
            <w:tcW w:w="134" w:type="pct"/>
          </w:tcPr>
          <w:p w14:paraId="59DD80A7" w14:textId="77777777" w:rsidR="00455C0E" w:rsidRPr="00F4323B" w:rsidRDefault="00455C0E" w:rsidP="001E5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219D70FE" w14:textId="77777777" w:rsidR="00455C0E" w:rsidRPr="00405146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88B">
              <w:rPr>
                <w:rFonts w:ascii="Angsana New" w:hAnsi="Angsana New"/>
                <w:b/>
                <w:bCs/>
                <w:sz w:val="30"/>
                <w:szCs w:val="30"/>
              </w:rPr>
              <w:t>382,50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455C0E" w:rsidRPr="009566C2" w14:paraId="6877369D" w14:textId="77777777" w:rsidTr="001E5EAB">
        <w:tc>
          <w:tcPr>
            <w:tcW w:w="1821" w:type="pct"/>
          </w:tcPr>
          <w:p w14:paraId="3A264CE4" w14:textId="77777777" w:rsidR="00455C0E" w:rsidRPr="00CC5921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</w:tcPr>
          <w:p w14:paraId="6A609ABF" w14:textId="77777777" w:rsidR="00455C0E" w:rsidRPr="00485AA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1D7C03" w14:textId="77777777" w:rsidR="00455C0E" w:rsidRPr="00485AA2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612B44C5" w14:textId="77777777" w:rsidR="00455C0E" w:rsidRPr="007F6FD0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1,299,968</w:t>
            </w:r>
          </w:p>
        </w:tc>
        <w:tc>
          <w:tcPr>
            <w:tcW w:w="147" w:type="pct"/>
          </w:tcPr>
          <w:p w14:paraId="53FA36EC" w14:textId="77777777" w:rsidR="00455C0E" w:rsidRPr="007F6FD0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4119D127" w14:textId="77777777" w:rsidR="00455C0E" w:rsidRPr="00405146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31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1,359,18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679A1B5" w14:textId="77777777" w:rsidR="00455C0E" w:rsidRPr="007F6FD0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533D5CBE" w14:textId="77777777" w:rsidR="00455C0E" w:rsidRPr="007F6FD0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430,489</w:t>
            </w:r>
          </w:p>
        </w:tc>
        <w:tc>
          <w:tcPr>
            <w:tcW w:w="134" w:type="pct"/>
          </w:tcPr>
          <w:p w14:paraId="741BC381" w14:textId="77777777" w:rsidR="00455C0E" w:rsidRPr="007F6FD0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68282DF0" w14:textId="77777777" w:rsidR="00455C0E" w:rsidRPr="007F6FD0" w:rsidRDefault="00455C0E" w:rsidP="001E5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414,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40770A7D" w14:textId="77777777" w:rsidR="00455C0E" w:rsidRPr="00435052" w:rsidRDefault="00455C0E" w:rsidP="00455C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p w14:paraId="07D39B3C" w14:textId="2A1591A5" w:rsidR="004978E1" w:rsidRDefault="00455C0E" w:rsidP="00455C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  <w:cs/>
        </w:rPr>
      </w:pPr>
      <w:r w:rsidRPr="00AC5048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6C2BD1">
        <w:rPr>
          <w:rFonts w:ascii="Angsana New" w:hAnsi="Angsana New"/>
          <w:sz w:val="30"/>
          <w:szCs w:val="30"/>
        </w:rPr>
        <w:t>30</w:t>
      </w:r>
      <w:r w:rsidRPr="00AC5048">
        <w:rPr>
          <w:rFonts w:ascii="Angsana New" w:hAnsi="Angsana New"/>
          <w:sz w:val="30"/>
          <w:szCs w:val="30"/>
        </w:rPr>
        <w:t xml:space="preserve"> </w:t>
      </w:r>
      <w:r w:rsidRPr="00AC5048">
        <w:rPr>
          <w:rFonts w:ascii="Angsana New" w:hAnsi="Angsana New"/>
          <w:sz w:val="30"/>
          <w:szCs w:val="30"/>
          <w:cs/>
        </w:rPr>
        <w:t xml:space="preserve">วัน ถึง </w:t>
      </w:r>
      <w:r>
        <w:rPr>
          <w:rFonts w:ascii="Angsana New" w:hAnsi="Angsana New"/>
          <w:sz w:val="30"/>
          <w:szCs w:val="30"/>
        </w:rPr>
        <w:t>90</w:t>
      </w:r>
      <w:r>
        <w:rPr>
          <w:rFonts w:ascii="Angsana New" w:hAnsi="Angsana New"/>
          <w:sz w:val="30"/>
          <w:szCs w:val="30"/>
          <w:cs/>
        </w:rPr>
        <w:t xml:space="preserve"> ว</w:t>
      </w:r>
      <w:r>
        <w:rPr>
          <w:rFonts w:ascii="Angsana New" w:hAnsi="Angsana New" w:hint="cs"/>
          <w:sz w:val="30"/>
          <w:szCs w:val="30"/>
          <w:cs/>
        </w:rPr>
        <w:t>ัน</w:t>
      </w:r>
    </w:p>
    <w:p w14:paraId="1881437B" w14:textId="77777777" w:rsidR="004978E1" w:rsidRDefault="00497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A7D4C4B" w14:textId="3B2C40EB" w:rsidR="00417033" w:rsidRDefault="001B5E9A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8643DC">
        <w:rPr>
          <w:rFonts w:ascii="Angsana New" w:hAnsi="Angsana New"/>
          <w:b/>
          <w:bCs/>
          <w:sz w:val="30"/>
          <w:szCs w:val="30"/>
        </w:rPr>
        <w:t>0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C18323A" w14:textId="77777777" w:rsidR="00E2420E" w:rsidRPr="00527BDE" w:rsidRDefault="00E2420E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E2420E" w:rsidRPr="009566C2" w14:paraId="79D81838" w14:textId="77777777" w:rsidTr="00110839">
        <w:tc>
          <w:tcPr>
            <w:tcW w:w="3382" w:type="pct"/>
            <w:vAlign w:val="bottom"/>
          </w:tcPr>
          <w:p w14:paraId="574BB881" w14:textId="77777777" w:rsidR="00E2420E" w:rsidRPr="007B354C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72F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2F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72F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37" w:type="pct"/>
          </w:tcPr>
          <w:p w14:paraId="0EF21A1D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8E07790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657D5E2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02B521A3" w14:textId="77777777" w:rsidR="00E2420E" w:rsidRPr="000C7259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420E" w:rsidRPr="009566C2" w14:paraId="662AB1A0" w14:textId="77777777" w:rsidTr="003C34FA">
        <w:tc>
          <w:tcPr>
            <w:tcW w:w="3382" w:type="pct"/>
          </w:tcPr>
          <w:p w14:paraId="72260A6A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386A6ED5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2F69" w:rsidRPr="009566C2" w14:paraId="1956F3D4" w14:textId="77777777" w:rsidTr="00110839">
        <w:tc>
          <w:tcPr>
            <w:tcW w:w="3382" w:type="pct"/>
          </w:tcPr>
          <w:p w14:paraId="0EED3593" w14:textId="77777777" w:rsidR="00E72F69" w:rsidRPr="007C1C52" w:rsidRDefault="00E72F69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3D2CF1D7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4689BE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D1F0030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20E" w:rsidRPr="009566C2" w14:paraId="46599878" w14:textId="77777777" w:rsidTr="003C34FA">
        <w:tc>
          <w:tcPr>
            <w:tcW w:w="3382" w:type="pct"/>
          </w:tcPr>
          <w:p w14:paraId="0CF979C4" w14:textId="15182068" w:rsidR="00E2420E" w:rsidRPr="009566C2" w:rsidRDefault="003C34FA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59C10428" w14:textId="77777777" w:rsidR="00E2420E" w:rsidRPr="00C664CA" w:rsidRDefault="00E72F69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5CC955F6" w14:textId="77777777" w:rsidR="00E2420E" w:rsidRPr="00C664CA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32F399A2" w14:textId="77777777" w:rsidR="00E2420E" w:rsidRPr="00C664CA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2420E" w:rsidRPr="009566C2" w14:paraId="71A1A23E" w14:textId="77777777" w:rsidTr="00110839">
        <w:tc>
          <w:tcPr>
            <w:tcW w:w="3382" w:type="pct"/>
          </w:tcPr>
          <w:p w14:paraId="763B0B68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5231907D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280E10D" w14:textId="77777777" w:rsidR="00E2420E" w:rsidRPr="00C664CA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3546A12A" w14:textId="77777777" w:rsidR="00E2420E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420E" w:rsidRPr="009566C2" w14:paraId="59D3E7F6" w14:textId="77777777" w:rsidTr="00110839">
        <w:tc>
          <w:tcPr>
            <w:tcW w:w="3382" w:type="pct"/>
          </w:tcPr>
          <w:p w14:paraId="60DA2A7E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7" w:type="pct"/>
          </w:tcPr>
          <w:p w14:paraId="2C9D1B49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2C8E7F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26362D9" w14:textId="77777777" w:rsidR="00E2420E" w:rsidRPr="009566C2" w:rsidRDefault="00E2420E" w:rsidP="00110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F69" w:rsidRPr="009566C2" w14:paraId="5E050503" w14:textId="77777777" w:rsidTr="00110839">
        <w:tc>
          <w:tcPr>
            <w:tcW w:w="3382" w:type="pct"/>
          </w:tcPr>
          <w:p w14:paraId="35DAAE99" w14:textId="2D77D7F5" w:rsidR="00E72F69" w:rsidRPr="00362E4E" w:rsidRDefault="00262EAC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2E4E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="00E72F69" w:rsidRPr="00362E4E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737" w:type="pct"/>
          </w:tcPr>
          <w:p w14:paraId="216905AA" w14:textId="77777777" w:rsidR="00E72F69" w:rsidRPr="00405E6C" w:rsidRDefault="00E72F69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66D3B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550B1BAE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31C2A5" w14:textId="77777777" w:rsidR="00E72F69" w:rsidRPr="00E72F69" w:rsidRDefault="00E72F69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05E6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72F69" w:rsidRPr="009566C2" w14:paraId="2F153F38" w14:textId="77777777" w:rsidTr="00110839">
        <w:tc>
          <w:tcPr>
            <w:tcW w:w="3382" w:type="pct"/>
          </w:tcPr>
          <w:p w14:paraId="019E3277" w14:textId="77777777" w:rsidR="00E72F69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2D02A1B3" w14:textId="77777777" w:rsidR="00E72F69" w:rsidRPr="00CE60DB" w:rsidRDefault="00E72F69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60DB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7" w:type="pct"/>
          </w:tcPr>
          <w:p w14:paraId="590218C8" w14:textId="77777777" w:rsidR="00E72F69" w:rsidRPr="009566C2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407DA44F" w14:textId="77777777" w:rsidR="00E72F69" w:rsidRPr="00CE60DB" w:rsidRDefault="00E72F69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E60DB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E72F69" w:rsidRPr="009566C2" w14:paraId="1DD13268" w14:textId="77777777" w:rsidTr="00110839">
        <w:tc>
          <w:tcPr>
            <w:tcW w:w="3382" w:type="pct"/>
          </w:tcPr>
          <w:p w14:paraId="5D271CFC" w14:textId="77777777" w:rsidR="00E72F69" w:rsidRPr="00C006A5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06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08FE0FD" w14:textId="77777777" w:rsidR="00E72F69" w:rsidRDefault="00E72F69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7" w:type="pct"/>
          </w:tcPr>
          <w:p w14:paraId="6AB723E6" w14:textId="77777777" w:rsidR="00E72F69" w:rsidRPr="00C006A5" w:rsidRDefault="00E72F69" w:rsidP="00E7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0EE90E2B" w14:textId="77777777" w:rsidR="00E72F69" w:rsidRPr="003C34FA" w:rsidRDefault="00E72F69" w:rsidP="00E72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4FA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</w:tbl>
    <w:p w14:paraId="447593A4" w14:textId="77777777" w:rsidR="006D0032" w:rsidRDefault="006D0032" w:rsidP="007C1C52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6DADE62C" w14:textId="7FD2CD7E" w:rsidR="00096CB2" w:rsidRPr="00527BDE" w:rsidRDefault="00096CB2" w:rsidP="00096C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8643DC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096CB2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3641FE5" w14:textId="77777777" w:rsidR="00CE05CA" w:rsidRDefault="00CE05CA" w:rsidP="0009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73285C0B" w14:textId="2EDC448A" w:rsidR="008C6FBB" w:rsidRDefault="008C6FBB" w:rsidP="008C6FB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hint="cs"/>
          <w:sz w:val="30"/>
          <w:szCs w:val="30"/>
        </w:rPr>
        <w:t xml:space="preserve">3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>
        <w:rPr>
          <w:rFonts w:ascii="Angsana New" w:eastAsia="Times New Roman" w:hAnsi="Angsana New" w:hint="cs"/>
          <w:sz w:val="30"/>
          <w:szCs w:val="30"/>
        </w:rPr>
        <w:t xml:space="preserve">2563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บริษัทได้เข้าทำสัญญาร่วมทุนกับบริษัท </w:t>
      </w:r>
      <w:r>
        <w:rPr>
          <w:rFonts w:ascii="Angsana New" w:eastAsia="Times New Roman" w:hAnsi="Angsana New" w:hint="cs"/>
          <w:sz w:val="30"/>
          <w:szCs w:val="30"/>
        </w:rPr>
        <w:t xml:space="preserve">Shenyang </w:t>
      </w:r>
      <w:proofErr w:type="spellStart"/>
      <w:r>
        <w:rPr>
          <w:rFonts w:ascii="Angsana New" w:eastAsia="Times New Roman" w:hAnsi="Angsana New" w:hint="cs"/>
          <w:sz w:val="30"/>
          <w:szCs w:val="30"/>
        </w:rPr>
        <w:t>Siasun</w:t>
      </w:r>
      <w:proofErr w:type="spellEnd"/>
      <w:r>
        <w:rPr>
          <w:rFonts w:ascii="Angsana New" w:eastAsia="Times New Roman" w:hAnsi="Angsana New" w:hint="cs"/>
          <w:sz w:val="30"/>
          <w:szCs w:val="30"/>
        </w:rPr>
        <w:t xml:space="preserve"> Robot &amp; Automation </w:t>
      </w:r>
      <w:r w:rsidR="00E241E8">
        <w:rPr>
          <w:rFonts w:ascii="Angsana New" w:eastAsia="Times New Roman" w:hAnsi="Angsana New"/>
          <w:sz w:val="30"/>
          <w:szCs w:val="30"/>
        </w:rPr>
        <w:t xml:space="preserve">            </w:t>
      </w:r>
      <w:r>
        <w:rPr>
          <w:rFonts w:ascii="Angsana New" w:eastAsia="Times New Roman" w:hAnsi="Angsana New" w:hint="cs"/>
          <w:sz w:val="30"/>
          <w:szCs w:val="30"/>
        </w:rPr>
        <w:t>Co.,</w:t>
      </w:r>
      <w:r w:rsidR="003B58CB"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</w:rPr>
        <w:t xml:space="preserve">Ltd.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โดยมีวัตถุประสงค์เพื่อดำเนินธุรกิจให้บริการ </w:t>
      </w:r>
      <w:r>
        <w:rPr>
          <w:rFonts w:ascii="Angsana New" w:eastAsia="Times New Roman" w:hAnsi="Angsana New" w:hint="cs"/>
          <w:sz w:val="30"/>
          <w:szCs w:val="30"/>
        </w:rPr>
        <w:t xml:space="preserve">system integration </w:t>
      </w:r>
      <w:r>
        <w:rPr>
          <w:rFonts w:ascii="Angsana New" w:eastAsia="Times New Roman" w:hAnsi="Angsana New" w:hint="cs"/>
          <w:sz w:val="30"/>
          <w:szCs w:val="30"/>
          <w:cs/>
        </w:rPr>
        <w:t>ในอุตสาหกรรมยานยนต์และชิ้นส่วนยานยนต์ อุตสาหกรรรมเครื่องจักรกลการเกษตร และอุตสาหกรรมเครื่องจักรในประเทศไทย</w:t>
      </w:r>
    </w:p>
    <w:p w14:paraId="6E60199D" w14:textId="77777777" w:rsidR="008C6FBB" w:rsidRDefault="008C6FBB" w:rsidP="0009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77C3938B" w14:textId="6D7B5BDA" w:rsidR="008C6FBB" w:rsidRDefault="008C6FBB" w:rsidP="008C6FB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ในที่ประชุมคณะกรรมการของบริษัทเมื่อวันที่ </w:t>
      </w:r>
      <w:r>
        <w:rPr>
          <w:rFonts w:ascii="Angsana New" w:eastAsia="Times New Roman" w:hAnsi="Angsana New" w:hint="cs"/>
          <w:sz w:val="30"/>
          <w:szCs w:val="30"/>
        </w:rPr>
        <w:t xml:space="preserve">6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>
        <w:rPr>
          <w:rFonts w:ascii="Angsana New" w:eastAsia="Times New Roman" w:hAnsi="Angsana New" w:hint="cs"/>
          <w:sz w:val="30"/>
          <w:szCs w:val="30"/>
        </w:rPr>
        <w:t>2563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คณะกรรมการมีมติอนุมัติจ่ายเงินปันผลระหว่างกาลสำหรับผลการดำเนินงานของปี </w:t>
      </w:r>
      <w:r>
        <w:rPr>
          <w:rFonts w:ascii="Angsana New" w:eastAsia="Times New Roman" w:hAnsi="Angsana New" w:hint="cs"/>
          <w:sz w:val="30"/>
          <w:szCs w:val="30"/>
        </w:rPr>
        <w:t>2562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ในอัตราหุ้นละ </w:t>
      </w:r>
      <w:r>
        <w:rPr>
          <w:rFonts w:ascii="Angsana New" w:eastAsia="Times New Roman" w:hAnsi="Angsana New" w:hint="cs"/>
          <w:sz w:val="30"/>
          <w:szCs w:val="30"/>
        </w:rPr>
        <w:t>1.00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บาท เป็นจำนวนเงินทั้งสิ้น </w:t>
      </w:r>
      <w:r>
        <w:rPr>
          <w:rFonts w:ascii="Angsana New" w:eastAsia="Times New Roman" w:hAnsi="Angsana New" w:hint="cs"/>
          <w:sz w:val="30"/>
          <w:szCs w:val="30"/>
        </w:rPr>
        <w:t>425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ซึ่งเป็นการจ่ายจากผลการดำเนินงานของปี </w:t>
      </w:r>
      <w:r>
        <w:rPr>
          <w:rFonts w:ascii="Angsana New" w:eastAsia="Times New Roman" w:hAnsi="Angsana New" w:hint="cs"/>
          <w:sz w:val="30"/>
          <w:szCs w:val="30"/>
        </w:rPr>
        <w:t>2562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ในอัตราหุ้นละ </w:t>
      </w:r>
      <w:r>
        <w:rPr>
          <w:rFonts w:ascii="Angsana New" w:eastAsia="Times New Roman" w:hAnsi="Angsana New" w:hint="cs"/>
          <w:sz w:val="30"/>
          <w:szCs w:val="30"/>
        </w:rPr>
        <w:t xml:space="preserve">0.40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บาท เป็นจำนวนเงิน </w:t>
      </w:r>
      <w:r>
        <w:rPr>
          <w:rFonts w:ascii="Angsana New" w:eastAsia="Times New Roman" w:hAnsi="Angsana New" w:hint="cs"/>
          <w:sz w:val="30"/>
          <w:szCs w:val="30"/>
        </w:rPr>
        <w:t xml:space="preserve">170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ล้านบาท และจ่ายจากกำไรสะสมในอัตราหุ้นละ </w:t>
      </w:r>
      <w:r>
        <w:rPr>
          <w:rFonts w:ascii="Angsana New" w:eastAsia="Times New Roman" w:hAnsi="Angsana New" w:hint="cs"/>
          <w:sz w:val="30"/>
          <w:szCs w:val="30"/>
        </w:rPr>
        <w:t xml:space="preserve">0.60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บาท เป็นจำนวนเงิน </w:t>
      </w:r>
      <w:r>
        <w:rPr>
          <w:rFonts w:ascii="Angsana New" w:eastAsia="Times New Roman" w:hAnsi="Angsana New" w:hint="cs"/>
          <w:sz w:val="30"/>
          <w:szCs w:val="30"/>
        </w:rPr>
        <w:t>255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ทั้งนี้เงินปันผลดังกล่าวได้จ่ายให้แก่ผู้ถือหุ้นแล้วเมื่อวันที่ </w:t>
      </w:r>
      <w:r>
        <w:rPr>
          <w:rFonts w:ascii="Angsana New" w:eastAsia="Times New Roman" w:hAnsi="Angsana New" w:hint="cs"/>
          <w:sz w:val="30"/>
          <w:szCs w:val="30"/>
        </w:rPr>
        <w:t xml:space="preserve">28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>
        <w:rPr>
          <w:rFonts w:ascii="Angsana New" w:eastAsia="Times New Roman" w:hAnsi="Angsana New" w:hint="cs"/>
          <w:sz w:val="30"/>
          <w:szCs w:val="30"/>
        </w:rPr>
        <w:t>2563</w:t>
      </w:r>
    </w:p>
    <w:p w14:paraId="3E012FBC" w14:textId="1B189815" w:rsidR="00584F7B" w:rsidRDefault="00584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</w:p>
    <w:p w14:paraId="110AE309" w14:textId="41B186C6" w:rsidR="001E03D4" w:rsidRPr="00584F7B" w:rsidRDefault="00584F7B" w:rsidP="00584F7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584F7B">
        <w:rPr>
          <w:rFonts w:ascii="Angsana New" w:eastAsia="Times New Roman" w:hAnsi="Angsana New" w:hint="cs"/>
          <w:sz w:val="30"/>
          <w:szCs w:val="30"/>
          <w:cs/>
        </w:rPr>
        <w:t>ภายหลังวันที่ในงบการเงิน</w:t>
      </w:r>
      <w:r w:rsidRPr="00584F7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84F7B">
        <w:rPr>
          <w:rFonts w:ascii="Angsana New" w:eastAsia="Times New Roman" w:hAnsi="Angsana New" w:hint="cs"/>
          <w:sz w:val="30"/>
          <w:szCs w:val="30"/>
          <w:cs/>
        </w:rPr>
        <w:t>หลายประเทศได้ประกาศมาตรการป้องกันหลายประการเพื่อป้องกันการแพร่ระบาดของโรค</w:t>
      </w:r>
      <w:r w:rsidR="00D57188" w:rsidRPr="00D57188">
        <w:rPr>
          <w:rFonts w:ascii="Angsana New" w:hAnsi="Angsana New"/>
          <w:sz w:val="30"/>
          <w:szCs w:val="30"/>
        </w:rPr>
        <w:t xml:space="preserve"> </w:t>
      </w:r>
      <w:r w:rsidR="00D57188" w:rsidRPr="00E867C2">
        <w:rPr>
          <w:rFonts w:ascii="Angsana New" w:hAnsi="Angsana New"/>
          <w:sz w:val="30"/>
          <w:szCs w:val="30"/>
        </w:rPr>
        <w:t>C</w:t>
      </w:r>
      <w:r w:rsidR="00D57188">
        <w:rPr>
          <w:rFonts w:ascii="Angsana New" w:hAnsi="Angsana New"/>
          <w:sz w:val="30"/>
          <w:szCs w:val="30"/>
        </w:rPr>
        <w:t>OVID</w:t>
      </w:r>
      <w:r w:rsidR="00CB22C9">
        <w:rPr>
          <w:rFonts w:ascii="Angsana New" w:hAnsi="Angsana New"/>
          <w:sz w:val="30"/>
          <w:szCs w:val="30"/>
        </w:rPr>
        <w:t>-</w:t>
      </w:r>
      <w:r w:rsidR="00D57188" w:rsidRPr="00E867C2">
        <w:rPr>
          <w:rFonts w:ascii="Angsana New" w:hAnsi="Angsana New"/>
          <w:sz w:val="30"/>
          <w:szCs w:val="30"/>
          <w:cs/>
        </w:rPr>
        <w:t>19</w:t>
      </w:r>
      <w:r w:rsidRPr="00584F7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84F7B">
        <w:rPr>
          <w:rFonts w:ascii="Angsana New" w:eastAsia="Times New Roman" w:hAnsi="Angsana New" w:hint="cs"/>
          <w:sz w:val="30"/>
          <w:szCs w:val="30"/>
          <w:cs/>
        </w:rPr>
        <w:t>ซึ่งส่งผลกระทบต่อการดำเนินชีวิตประจำวัน</w:t>
      </w:r>
      <w:r w:rsidRPr="00584F7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84F7B">
        <w:rPr>
          <w:rFonts w:ascii="Angsana New" w:eastAsia="Times New Roman" w:hAnsi="Angsana New" w:hint="cs"/>
          <w:sz w:val="30"/>
          <w:szCs w:val="30"/>
          <w:cs/>
        </w:rPr>
        <w:t>การผลิตตลอดจนการกระจายสินค้าในประเทศดังกล่าวและขยายวงกว้างออกไป</w:t>
      </w:r>
      <w:r w:rsidRPr="00584F7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84F7B">
        <w:rPr>
          <w:rFonts w:ascii="Angsana New" w:eastAsia="Times New Roman" w:hAnsi="Angsana New" w:hint="cs"/>
          <w:sz w:val="30"/>
          <w:szCs w:val="30"/>
          <w:cs/>
        </w:rPr>
        <w:t>การแพร่ระบาดของโรค</w:t>
      </w:r>
      <w:r w:rsidR="00D57188">
        <w:rPr>
          <w:rFonts w:ascii="Angsana New" w:hAnsi="Angsana New" w:hint="cs"/>
          <w:sz w:val="30"/>
          <w:szCs w:val="30"/>
          <w:cs/>
        </w:rPr>
        <w:t xml:space="preserve"> </w:t>
      </w:r>
      <w:r w:rsidR="00D57188" w:rsidRPr="00E867C2">
        <w:rPr>
          <w:rFonts w:ascii="Angsana New" w:hAnsi="Angsana New"/>
          <w:sz w:val="30"/>
          <w:szCs w:val="30"/>
        </w:rPr>
        <w:t>C</w:t>
      </w:r>
      <w:r w:rsidR="00D57188">
        <w:rPr>
          <w:rFonts w:ascii="Angsana New" w:hAnsi="Angsana New"/>
          <w:sz w:val="30"/>
          <w:szCs w:val="30"/>
        </w:rPr>
        <w:t>OVI</w:t>
      </w:r>
      <w:r w:rsidR="00CB22C9">
        <w:rPr>
          <w:rFonts w:ascii="Angsana New" w:hAnsi="Angsana New"/>
          <w:sz w:val="30"/>
          <w:szCs w:val="30"/>
        </w:rPr>
        <w:t>D-</w:t>
      </w:r>
      <w:r w:rsidR="00D57188" w:rsidRPr="00E867C2">
        <w:rPr>
          <w:rFonts w:ascii="Angsana New" w:hAnsi="Angsana New"/>
          <w:sz w:val="30"/>
          <w:szCs w:val="30"/>
          <w:cs/>
        </w:rPr>
        <w:t>19</w:t>
      </w:r>
      <w:r w:rsidRPr="00584F7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84F7B">
        <w:rPr>
          <w:rFonts w:ascii="Angsana New" w:eastAsia="Times New Roman" w:hAnsi="Angsana New" w:hint="cs"/>
          <w:sz w:val="30"/>
          <w:szCs w:val="30"/>
          <w:cs/>
        </w:rPr>
        <w:t>ส่งผลกระทบต่อระบบเศรษฐกิจ</w:t>
      </w:r>
      <w:r w:rsidR="000145BA">
        <w:rPr>
          <w:rFonts w:ascii="Angsana New" w:eastAsia="Times New Roman" w:hAnsi="Angsana New" w:hint="cs"/>
          <w:sz w:val="30"/>
          <w:szCs w:val="30"/>
          <w:cs/>
        </w:rPr>
        <w:t>โลก</w:t>
      </w:r>
      <w:r w:rsidRPr="00584F7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84F7B">
        <w:rPr>
          <w:rFonts w:ascii="Angsana New" w:eastAsia="Times New Roman" w:hAnsi="Angsana New" w:hint="cs"/>
          <w:sz w:val="30"/>
          <w:szCs w:val="30"/>
          <w:cs/>
        </w:rPr>
        <w:t>และการดำเนินงานของกลุ่มบริษัท</w:t>
      </w:r>
      <w:r w:rsidRPr="00584F7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84F7B">
        <w:rPr>
          <w:rFonts w:ascii="Angsana New" w:eastAsia="Times New Roman" w:hAnsi="Angsana New" w:hint="cs"/>
          <w:sz w:val="30"/>
          <w:szCs w:val="30"/>
          <w:cs/>
        </w:rPr>
        <w:t>ซึ่งยังไม่สามารถคาดการณ์ผลกระทบได้ในขณะนี้</w:t>
      </w:r>
      <w:r w:rsidRPr="00584F7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84F7B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 w:rsidRPr="00584F7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84F7B">
        <w:rPr>
          <w:rFonts w:ascii="Angsana New" w:eastAsia="Times New Roman" w:hAnsi="Angsana New" w:hint="cs"/>
          <w:sz w:val="30"/>
          <w:szCs w:val="30"/>
          <w:cs/>
        </w:rPr>
        <w:t>ผู้บริหารยังคงติดตามสถานการณ์เหตุการณ์ดังกล่าวเพื่อให้มั่นใจว่าพนักงานของกลุ่มบริษัทปลอดภัย</w:t>
      </w:r>
      <w:r w:rsidRPr="00584F7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84F7B">
        <w:rPr>
          <w:rFonts w:ascii="Angsana New" w:eastAsia="Times New Roman" w:hAnsi="Angsana New" w:hint="cs"/>
          <w:sz w:val="30"/>
          <w:szCs w:val="30"/>
          <w:cs/>
        </w:rPr>
        <w:t>ตลอดจนได้มีการปรับเปลี่ยนรูปแบบการให้บริการและการดำเนินงานเพื่อตอบสนองต่อเหตุการณ์ดังกล่าว</w:t>
      </w:r>
    </w:p>
    <w:sectPr w:rsidR="001E03D4" w:rsidRPr="00584F7B" w:rsidSect="00527BDE">
      <w:footerReference w:type="default" r:id="rId2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2A75D" w14:textId="77777777" w:rsidR="00C87FE1" w:rsidRDefault="00C87FE1">
      <w:r>
        <w:separator/>
      </w:r>
    </w:p>
  </w:endnote>
  <w:endnote w:type="continuationSeparator" w:id="0">
    <w:p w14:paraId="6DC95672" w14:textId="77777777" w:rsidR="00C87FE1" w:rsidRDefault="00C8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3E7D7" w14:textId="77777777" w:rsidR="00022AA7" w:rsidRDefault="00022AA7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354D53">
      <w:rPr>
        <w:rFonts w:ascii="Angsana New" w:hAnsi="Angsana New"/>
        <w:noProof/>
        <w:sz w:val="30"/>
        <w:szCs w:val="30"/>
      </w:rPr>
      <w:t>11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AE80D" w14:textId="77777777" w:rsidR="00022AA7" w:rsidRPr="003C3524" w:rsidRDefault="00022AA7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420F1B4C" w:rsidR="00022AA7" w:rsidRPr="001D2470" w:rsidRDefault="00022AA7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E612DE">
      <w:rPr>
        <w:rFonts w:ascii="Angsana New" w:hAnsi="Angsana New"/>
        <w:noProof/>
        <w:sz w:val="30"/>
        <w:szCs w:val="30"/>
      </w:rPr>
      <w:t>satt3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84C70" w14:textId="77777777" w:rsidR="00022AA7" w:rsidRDefault="00022AA7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DD47E" w14:textId="77777777" w:rsidR="00022AA7" w:rsidRDefault="00022AA7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68DB8" w14:textId="77777777" w:rsidR="00022AA7" w:rsidRPr="00775DAE" w:rsidRDefault="00022AA7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665" w14:textId="77777777" w:rsidR="00022AA7" w:rsidRPr="00775DAE" w:rsidRDefault="00022AA7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1C24F" w14:textId="77777777" w:rsidR="00022AA7" w:rsidRPr="00775DAE" w:rsidRDefault="00022AA7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BBA75" w14:textId="77777777" w:rsidR="00C87FE1" w:rsidRDefault="00C87FE1">
      <w:r>
        <w:separator/>
      </w:r>
    </w:p>
  </w:footnote>
  <w:footnote w:type="continuationSeparator" w:id="0">
    <w:p w14:paraId="31E6B632" w14:textId="77777777" w:rsidR="00C87FE1" w:rsidRDefault="00C87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ABBCE" w14:textId="77777777" w:rsidR="00022AA7" w:rsidRDefault="00022AA7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DFCD5" w14:textId="77777777" w:rsidR="00022AA7" w:rsidRPr="00774FEB" w:rsidRDefault="00022AA7" w:rsidP="00501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63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3C925AF" w14:textId="77777777" w:rsidR="00022AA7" w:rsidRDefault="00022AA7" w:rsidP="00501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B78E28" w14:textId="77777777" w:rsidR="00022AA7" w:rsidRPr="006E020C" w:rsidRDefault="00022AA7" w:rsidP="00501F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6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AD5575F" w14:textId="77777777" w:rsidR="00022AA7" w:rsidRDefault="00022AA7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45C07" w14:textId="77777777" w:rsidR="00022AA7" w:rsidRPr="00774FEB" w:rsidRDefault="00022AA7" w:rsidP="00494A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left" w:pos="810"/>
        <w:tab w:val="left" w:pos="1080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5B6D36" w14:textId="77777777" w:rsidR="00022AA7" w:rsidRDefault="00022AA7" w:rsidP="00494A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8795D0C" w14:textId="77777777" w:rsidR="00022AA7" w:rsidRDefault="00022AA7" w:rsidP="00494A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2F38A8C" w14:textId="77777777" w:rsidR="00022AA7" w:rsidRPr="006E020C" w:rsidRDefault="00022AA7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17D02" w14:textId="77777777" w:rsidR="00022AA7" w:rsidRPr="00774FEB" w:rsidRDefault="00022AA7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A5999C" w14:textId="77777777" w:rsidR="00022AA7" w:rsidRDefault="00022AA7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602AE04" w14:textId="77777777" w:rsidR="00022AA7" w:rsidRDefault="00022AA7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FDAC012" w14:textId="77777777" w:rsidR="00022AA7" w:rsidRPr="006E020C" w:rsidRDefault="00022AA7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60418" w14:textId="77777777" w:rsidR="00022AA7" w:rsidRPr="00774FEB" w:rsidRDefault="00022AA7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2C7C0DE" w14:textId="77777777" w:rsidR="00022AA7" w:rsidRDefault="00022AA7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43EEEAC" w14:textId="77777777" w:rsidR="00022AA7" w:rsidRPr="006E020C" w:rsidRDefault="00022AA7" w:rsidP="006E7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0D571727" w14:textId="77777777" w:rsidR="00022AA7" w:rsidRDefault="00022AA7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22E86" w14:textId="77777777" w:rsidR="00022AA7" w:rsidRDefault="00022AA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72C03" w14:textId="77777777" w:rsidR="00022AA7" w:rsidRDefault="00022AA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B226A" w14:textId="77777777" w:rsidR="00022AA7" w:rsidRPr="00774FEB" w:rsidRDefault="00022AA7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913FB72" w14:textId="77777777" w:rsidR="00022AA7" w:rsidRDefault="00022AA7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EA2346F" w14:textId="77777777" w:rsidR="00022AA7" w:rsidRPr="006E020C" w:rsidRDefault="00022AA7" w:rsidP="002C4B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FC24F13" w14:textId="77777777" w:rsidR="00022AA7" w:rsidRDefault="00022AA7">
    <w:pPr>
      <w:pStyle w:val="Header"/>
    </w:pPr>
  </w:p>
  <w:p w14:paraId="5C609A6A" w14:textId="77777777" w:rsidR="00022AA7" w:rsidRDefault="00022AA7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63DEE" w14:textId="77777777" w:rsidR="00022AA7" w:rsidRPr="00774FEB" w:rsidRDefault="00022AA7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42BAA4" w14:textId="77777777" w:rsidR="00022AA7" w:rsidRDefault="00022AA7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4FEE93C" w14:textId="77777777" w:rsidR="00022AA7" w:rsidRPr="006E020C" w:rsidRDefault="00022AA7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246A3D2" w14:textId="77777777" w:rsidR="00022AA7" w:rsidRDefault="00022AA7" w:rsidP="004350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CAD0D" w14:textId="77777777" w:rsidR="00022AA7" w:rsidRPr="00774FEB" w:rsidRDefault="00022AA7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F67BAEA" w14:textId="77777777" w:rsidR="00022AA7" w:rsidRDefault="00022AA7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97A9220" w14:textId="77777777" w:rsidR="00022AA7" w:rsidRPr="006E020C" w:rsidRDefault="00022AA7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E44BDD9" w14:textId="77777777" w:rsidR="00022AA7" w:rsidRDefault="00022AA7" w:rsidP="00E44A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59778" w14:textId="77777777" w:rsidR="00022AA7" w:rsidRPr="00774FEB" w:rsidRDefault="00022AA7" w:rsidP="009F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F08799" w14:textId="77777777" w:rsidR="00022AA7" w:rsidRDefault="00022AA7" w:rsidP="009F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08ECA7C" w14:textId="77777777" w:rsidR="00022AA7" w:rsidRPr="006E020C" w:rsidRDefault="00022AA7" w:rsidP="009F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00FA989E" w14:textId="77777777" w:rsidR="00022AA7" w:rsidRDefault="00022AA7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264D3" w14:textId="77777777" w:rsidR="00022AA7" w:rsidRPr="00774FEB" w:rsidRDefault="00022AA7" w:rsidP="00427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C12DF3A" w14:textId="77777777" w:rsidR="00022AA7" w:rsidRPr="006E020C" w:rsidRDefault="00022AA7" w:rsidP="004278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B0A6F1D" w14:textId="77777777" w:rsidR="00022AA7" w:rsidRPr="006E020C" w:rsidRDefault="00022AA7" w:rsidP="005977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สำหรับงวดเก้าเดือนสิ้นสุดวันที่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กันยายน 255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8"/>
  </w:num>
  <w:num w:numId="14">
    <w:abstractNumId w:val="17"/>
  </w:num>
  <w:num w:numId="15">
    <w:abstractNumId w:val="19"/>
  </w:num>
  <w:num w:numId="16">
    <w:abstractNumId w:val="30"/>
  </w:num>
  <w:num w:numId="17">
    <w:abstractNumId w:val="34"/>
  </w:num>
  <w:num w:numId="18">
    <w:abstractNumId w:val="32"/>
  </w:num>
  <w:num w:numId="19">
    <w:abstractNumId w:val="26"/>
  </w:num>
  <w:num w:numId="20">
    <w:abstractNumId w:val="16"/>
  </w:num>
  <w:num w:numId="21">
    <w:abstractNumId w:val="13"/>
  </w:num>
  <w:num w:numId="22">
    <w:abstractNumId w:val="10"/>
  </w:num>
  <w:num w:numId="23">
    <w:abstractNumId w:val="11"/>
  </w:num>
  <w:num w:numId="24">
    <w:abstractNumId w:val="33"/>
  </w:num>
  <w:num w:numId="25">
    <w:abstractNumId w:val="29"/>
  </w:num>
  <w:num w:numId="26">
    <w:abstractNumId w:val="22"/>
  </w:num>
  <w:num w:numId="27">
    <w:abstractNumId w:val="15"/>
  </w:num>
  <w:num w:numId="28">
    <w:abstractNumId w:val="24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23"/>
  </w:num>
  <w:num w:numId="33">
    <w:abstractNumId w:val="21"/>
  </w:num>
  <w:num w:numId="34">
    <w:abstractNumId w:val="20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955"/>
    <w:rsid w:val="00000EB8"/>
    <w:rsid w:val="00001450"/>
    <w:rsid w:val="000017BC"/>
    <w:rsid w:val="00001864"/>
    <w:rsid w:val="000020F1"/>
    <w:rsid w:val="0000226D"/>
    <w:rsid w:val="00002303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208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10C43"/>
    <w:rsid w:val="00011152"/>
    <w:rsid w:val="000114BF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C00"/>
    <w:rsid w:val="00014E9A"/>
    <w:rsid w:val="00014ED3"/>
    <w:rsid w:val="000152E6"/>
    <w:rsid w:val="00015DC0"/>
    <w:rsid w:val="000162B6"/>
    <w:rsid w:val="000171F7"/>
    <w:rsid w:val="0001745A"/>
    <w:rsid w:val="00017598"/>
    <w:rsid w:val="00017675"/>
    <w:rsid w:val="000177DE"/>
    <w:rsid w:val="00017954"/>
    <w:rsid w:val="00017D26"/>
    <w:rsid w:val="0002019D"/>
    <w:rsid w:val="0002043D"/>
    <w:rsid w:val="00020A1D"/>
    <w:rsid w:val="00020DA6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3C7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E8E"/>
    <w:rsid w:val="000260DF"/>
    <w:rsid w:val="0002618F"/>
    <w:rsid w:val="000266D4"/>
    <w:rsid w:val="000268FA"/>
    <w:rsid w:val="00026920"/>
    <w:rsid w:val="00026A77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7F"/>
    <w:rsid w:val="00034448"/>
    <w:rsid w:val="000344C6"/>
    <w:rsid w:val="00035397"/>
    <w:rsid w:val="000357F1"/>
    <w:rsid w:val="00035BDB"/>
    <w:rsid w:val="00036072"/>
    <w:rsid w:val="000367A3"/>
    <w:rsid w:val="00036C02"/>
    <w:rsid w:val="000374BE"/>
    <w:rsid w:val="00037688"/>
    <w:rsid w:val="000377A6"/>
    <w:rsid w:val="00037EC2"/>
    <w:rsid w:val="000400A5"/>
    <w:rsid w:val="000400F5"/>
    <w:rsid w:val="000402E2"/>
    <w:rsid w:val="000407C1"/>
    <w:rsid w:val="00040937"/>
    <w:rsid w:val="00040EF3"/>
    <w:rsid w:val="00040F62"/>
    <w:rsid w:val="000410BE"/>
    <w:rsid w:val="0004138D"/>
    <w:rsid w:val="00041398"/>
    <w:rsid w:val="000415DD"/>
    <w:rsid w:val="00041691"/>
    <w:rsid w:val="00042155"/>
    <w:rsid w:val="000423E8"/>
    <w:rsid w:val="00042890"/>
    <w:rsid w:val="00042EFC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32A5"/>
    <w:rsid w:val="00053643"/>
    <w:rsid w:val="00053796"/>
    <w:rsid w:val="0005388B"/>
    <w:rsid w:val="000541AA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B63"/>
    <w:rsid w:val="00062E94"/>
    <w:rsid w:val="0006394E"/>
    <w:rsid w:val="00064808"/>
    <w:rsid w:val="00064E56"/>
    <w:rsid w:val="000652B5"/>
    <w:rsid w:val="00065AA5"/>
    <w:rsid w:val="00065EA8"/>
    <w:rsid w:val="00066298"/>
    <w:rsid w:val="00066745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812"/>
    <w:rsid w:val="00071888"/>
    <w:rsid w:val="00071C23"/>
    <w:rsid w:val="00071E1E"/>
    <w:rsid w:val="0007213E"/>
    <w:rsid w:val="000725DD"/>
    <w:rsid w:val="0007278D"/>
    <w:rsid w:val="00072810"/>
    <w:rsid w:val="00072A9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5195"/>
    <w:rsid w:val="000753BF"/>
    <w:rsid w:val="0007557B"/>
    <w:rsid w:val="00075826"/>
    <w:rsid w:val="00075B2D"/>
    <w:rsid w:val="00076269"/>
    <w:rsid w:val="0007659A"/>
    <w:rsid w:val="00076862"/>
    <w:rsid w:val="00076D2E"/>
    <w:rsid w:val="0007726B"/>
    <w:rsid w:val="0007727A"/>
    <w:rsid w:val="000775BB"/>
    <w:rsid w:val="0007773B"/>
    <w:rsid w:val="00077766"/>
    <w:rsid w:val="0007784B"/>
    <w:rsid w:val="00077F57"/>
    <w:rsid w:val="0008056A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63B"/>
    <w:rsid w:val="00082DB3"/>
    <w:rsid w:val="00083013"/>
    <w:rsid w:val="0008336D"/>
    <w:rsid w:val="0008351C"/>
    <w:rsid w:val="00083750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7065"/>
    <w:rsid w:val="00087464"/>
    <w:rsid w:val="000875BF"/>
    <w:rsid w:val="000878BA"/>
    <w:rsid w:val="00087EEA"/>
    <w:rsid w:val="00087F0D"/>
    <w:rsid w:val="0009004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C61"/>
    <w:rsid w:val="00096045"/>
    <w:rsid w:val="00096268"/>
    <w:rsid w:val="00096327"/>
    <w:rsid w:val="00096903"/>
    <w:rsid w:val="00096CB2"/>
    <w:rsid w:val="000971EC"/>
    <w:rsid w:val="000975DE"/>
    <w:rsid w:val="000A04F5"/>
    <w:rsid w:val="000A0903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B84"/>
    <w:rsid w:val="000A2C72"/>
    <w:rsid w:val="000A2C95"/>
    <w:rsid w:val="000A2CF0"/>
    <w:rsid w:val="000A2E6B"/>
    <w:rsid w:val="000A2E90"/>
    <w:rsid w:val="000A2FB7"/>
    <w:rsid w:val="000A3F3B"/>
    <w:rsid w:val="000A46F3"/>
    <w:rsid w:val="000A51CB"/>
    <w:rsid w:val="000A5278"/>
    <w:rsid w:val="000A53A4"/>
    <w:rsid w:val="000A55A7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331"/>
    <w:rsid w:val="000B549D"/>
    <w:rsid w:val="000B55EC"/>
    <w:rsid w:val="000B58E4"/>
    <w:rsid w:val="000B5A6C"/>
    <w:rsid w:val="000B5A7A"/>
    <w:rsid w:val="000B5ADB"/>
    <w:rsid w:val="000B68BB"/>
    <w:rsid w:val="000B6CCF"/>
    <w:rsid w:val="000B6F09"/>
    <w:rsid w:val="000B7409"/>
    <w:rsid w:val="000B7868"/>
    <w:rsid w:val="000B7BD3"/>
    <w:rsid w:val="000C0102"/>
    <w:rsid w:val="000C0793"/>
    <w:rsid w:val="000C0DA0"/>
    <w:rsid w:val="000C131A"/>
    <w:rsid w:val="000C1407"/>
    <w:rsid w:val="000C164D"/>
    <w:rsid w:val="000C1D48"/>
    <w:rsid w:val="000C3256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BCB"/>
    <w:rsid w:val="000C6DB5"/>
    <w:rsid w:val="000C6F8F"/>
    <w:rsid w:val="000C7074"/>
    <w:rsid w:val="000C7114"/>
    <w:rsid w:val="000C7259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4765"/>
    <w:rsid w:val="000D4E5F"/>
    <w:rsid w:val="000D51D8"/>
    <w:rsid w:val="000D599F"/>
    <w:rsid w:val="000D62E1"/>
    <w:rsid w:val="000D65B8"/>
    <w:rsid w:val="000D6668"/>
    <w:rsid w:val="000D70CC"/>
    <w:rsid w:val="000D74D5"/>
    <w:rsid w:val="000D7514"/>
    <w:rsid w:val="000D759A"/>
    <w:rsid w:val="000D76C6"/>
    <w:rsid w:val="000D783D"/>
    <w:rsid w:val="000D79AA"/>
    <w:rsid w:val="000D7DBC"/>
    <w:rsid w:val="000E080D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53A"/>
    <w:rsid w:val="000E6614"/>
    <w:rsid w:val="000E69E3"/>
    <w:rsid w:val="000E7471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257C"/>
    <w:rsid w:val="000F2976"/>
    <w:rsid w:val="000F2E8F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6DE3"/>
    <w:rsid w:val="000F703C"/>
    <w:rsid w:val="000F77DF"/>
    <w:rsid w:val="000F7DAD"/>
    <w:rsid w:val="0010076A"/>
    <w:rsid w:val="00100C5B"/>
    <w:rsid w:val="00100F83"/>
    <w:rsid w:val="001012C5"/>
    <w:rsid w:val="0010170F"/>
    <w:rsid w:val="00101A65"/>
    <w:rsid w:val="00101AD5"/>
    <w:rsid w:val="00101D6F"/>
    <w:rsid w:val="00101F19"/>
    <w:rsid w:val="00102046"/>
    <w:rsid w:val="00102C2C"/>
    <w:rsid w:val="00103027"/>
    <w:rsid w:val="0010348C"/>
    <w:rsid w:val="001034C0"/>
    <w:rsid w:val="001035B2"/>
    <w:rsid w:val="00103DBF"/>
    <w:rsid w:val="001041F1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4B7"/>
    <w:rsid w:val="00107773"/>
    <w:rsid w:val="00107918"/>
    <w:rsid w:val="00107CE4"/>
    <w:rsid w:val="00107FC6"/>
    <w:rsid w:val="00110463"/>
    <w:rsid w:val="0011076C"/>
    <w:rsid w:val="00110839"/>
    <w:rsid w:val="0011107F"/>
    <w:rsid w:val="001112C7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BA0"/>
    <w:rsid w:val="001275AB"/>
    <w:rsid w:val="00127827"/>
    <w:rsid w:val="001278D9"/>
    <w:rsid w:val="00127C54"/>
    <w:rsid w:val="00130089"/>
    <w:rsid w:val="001300C8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C78"/>
    <w:rsid w:val="00133F03"/>
    <w:rsid w:val="0013432E"/>
    <w:rsid w:val="0013433C"/>
    <w:rsid w:val="00134783"/>
    <w:rsid w:val="00134C18"/>
    <w:rsid w:val="0013517A"/>
    <w:rsid w:val="0013530C"/>
    <w:rsid w:val="00135802"/>
    <w:rsid w:val="00135C38"/>
    <w:rsid w:val="001360C6"/>
    <w:rsid w:val="00136421"/>
    <w:rsid w:val="0013653C"/>
    <w:rsid w:val="0013664B"/>
    <w:rsid w:val="001368E5"/>
    <w:rsid w:val="001370A2"/>
    <w:rsid w:val="001378C6"/>
    <w:rsid w:val="00137F1F"/>
    <w:rsid w:val="001409DC"/>
    <w:rsid w:val="00140B6D"/>
    <w:rsid w:val="00140BD0"/>
    <w:rsid w:val="0014193A"/>
    <w:rsid w:val="00141BB5"/>
    <w:rsid w:val="00141D02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0FE9"/>
    <w:rsid w:val="001513DA"/>
    <w:rsid w:val="00151945"/>
    <w:rsid w:val="00151BAC"/>
    <w:rsid w:val="00152120"/>
    <w:rsid w:val="0015312F"/>
    <w:rsid w:val="00153373"/>
    <w:rsid w:val="001533E3"/>
    <w:rsid w:val="00153905"/>
    <w:rsid w:val="00154229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9DA"/>
    <w:rsid w:val="00156CA0"/>
    <w:rsid w:val="00157029"/>
    <w:rsid w:val="0015704A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120F"/>
    <w:rsid w:val="0016123E"/>
    <w:rsid w:val="001614C3"/>
    <w:rsid w:val="00161915"/>
    <w:rsid w:val="00161B80"/>
    <w:rsid w:val="00161FF9"/>
    <w:rsid w:val="0016294E"/>
    <w:rsid w:val="00162A24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53A7"/>
    <w:rsid w:val="0016605C"/>
    <w:rsid w:val="00166611"/>
    <w:rsid w:val="00166985"/>
    <w:rsid w:val="00166A34"/>
    <w:rsid w:val="00167EFE"/>
    <w:rsid w:val="001702F6"/>
    <w:rsid w:val="00170630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D2A"/>
    <w:rsid w:val="001740EE"/>
    <w:rsid w:val="00174484"/>
    <w:rsid w:val="001744D8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925"/>
    <w:rsid w:val="00177AB9"/>
    <w:rsid w:val="00177C10"/>
    <w:rsid w:val="00177C3D"/>
    <w:rsid w:val="001802EE"/>
    <w:rsid w:val="00180369"/>
    <w:rsid w:val="001804E8"/>
    <w:rsid w:val="001815A8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8CD"/>
    <w:rsid w:val="00185EEF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D61"/>
    <w:rsid w:val="00191028"/>
    <w:rsid w:val="001911A6"/>
    <w:rsid w:val="0019122E"/>
    <w:rsid w:val="001919F7"/>
    <w:rsid w:val="00191D93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704E"/>
    <w:rsid w:val="0019721F"/>
    <w:rsid w:val="001975EC"/>
    <w:rsid w:val="001977DC"/>
    <w:rsid w:val="00197DB4"/>
    <w:rsid w:val="001A03B1"/>
    <w:rsid w:val="001A0897"/>
    <w:rsid w:val="001A08F8"/>
    <w:rsid w:val="001A0A8A"/>
    <w:rsid w:val="001A0DA1"/>
    <w:rsid w:val="001A0FD5"/>
    <w:rsid w:val="001A1739"/>
    <w:rsid w:val="001A19AA"/>
    <w:rsid w:val="001A1A34"/>
    <w:rsid w:val="001A1BC2"/>
    <w:rsid w:val="001A25CA"/>
    <w:rsid w:val="001A2897"/>
    <w:rsid w:val="001A2950"/>
    <w:rsid w:val="001A2B63"/>
    <w:rsid w:val="001A2D39"/>
    <w:rsid w:val="001A31D4"/>
    <w:rsid w:val="001A3451"/>
    <w:rsid w:val="001A3499"/>
    <w:rsid w:val="001A3E5B"/>
    <w:rsid w:val="001A4189"/>
    <w:rsid w:val="001A46F2"/>
    <w:rsid w:val="001A4A5E"/>
    <w:rsid w:val="001A4A8F"/>
    <w:rsid w:val="001A4ADF"/>
    <w:rsid w:val="001A4FB8"/>
    <w:rsid w:val="001A5273"/>
    <w:rsid w:val="001A52F3"/>
    <w:rsid w:val="001A597A"/>
    <w:rsid w:val="001A5ACB"/>
    <w:rsid w:val="001A642F"/>
    <w:rsid w:val="001A66B8"/>
    <w:rsid w:val="001A66BA"/>
    <w:rsid w:val="001A691B"/>
    <w:rsid w:val="001A6A79"/>
    <w:rsid w:val="001A73B6"/>
    <w:rsid w:val="001A7FD3"/>
    <w:rsid w:val="001B0493"/>
    <w:rsid w:val="001B12EE"/>
    <w:rsid w:val="001B14AD"/>
    <w:rsid w:val="001B1BF5"/>
    <w:rsid w:val="001B1C43"/>
    <w:rsid w:val="001B25F6"/>
    <w:rsid w:val="001B26AE"/>
    <w:rsid w:val="001B2D5E"/>
    <w:rsid w:val="001B3818"/>
    <w:rsid w:val="001B38ED"/>
    <w:rsid w:val="001B3A44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F72"/>
    <w:rsid w:val="001B74F1"/>
    <w:rsid w:val="001B7542"/>
    <w:rsid w:val="001B7629"/>
    <w:rsid w:val="001B7E68"/>
    <w:rsid w:val="001C085E"/>
    <w:rsid w:val="001C0863"/>
    <w:rsid w:val="001C0BB2"/>
    <w:rsid w:val="001C1B67"/>
    <w:rsid w:val="001C2085"/>
    <w:rsid w:val="001C2A5B"/>
    <w:rsid w:val="001C2D1C"/>
    <w:rsid w:val="001C32C7"/>
    <w:rsid w:val="001C41DE"/>
    <w:rsid w:val="001C4511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223"/>
    <w:rsid w:val="001D0775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E08"/>
    <w:rsid w:val="001D707F"/>
    <w:rsid w:val="001D737A"/>
    <w:rsid w:val="001D76B1"/>
    <w:rsid w:val="001D77FA"/>
    <w:rsid w:val="001E000A"/>
    <w:rsid w:val="001E028F"/>
    <w:rsid w:val="001E03D4"/>
    <w:rsid w:val="001E080B"/>
    <w:rsid w:val="001E0AB7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3107"/>
    <w:rsid w:val="001E3D77"/>
    <w:rsid w:val="001E3F3D"/>
    <w:rsid w:val="001E40B0"/>
    <w:rsid w:val="001E443B"/>
    <w:rsid w:val="001E5244"/>
    <w:rsid w:val="001E527C"/>
    <w:rsid w:val="001E58A5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FF3"/>
    <w:rsid w:val="001F1125"/>
    <w:rsid w:val="001F2131"/>
    <w:rsid w:val="001F2364"/>
    <w:rsid w:val="001F25C3"/>
    <w:rsid w:val="001F2655"/>
    <w:rsid w:val="001F2E9D"/>
    <w:rsid w:val="001F3357"/>
    <w:rsid w:val="001F33CF"/>
    <w:rsid w:val="001F39CC"/>
    <w:rsid w:val="001F3A4D"/>
    <w:rsid w:val="001F3CF2"/>
    <w:rsid w:val="001F45F2"/>
    <w:rsid w:val="001F4D4F"/>
    <w:rsid w:val="001F556F"/>
    <w:rsid w:val="001F58C9"/>
    <w:rsid w:val="001F5CE0"/>
    <w:rsid w:val="001F5CF9"/>
    <w:rsid w:val="001F5FF1"/>
    <w:rsid w:val="001F6080"/>
    <w:rsid w:val="001F6FEB"/>
    <w:rsid w:val="001F7078"/>
    <w:rsid w:val="001F77FC"/>
    <w:rsid w:val="001F7868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DD2"/>
    <w:rsid w:val="00203112"/>
    <w:rsid w:val="00203279"/>
    <w:rsid w:val="002043B1"/>
    <w:rsid w:val="00204547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43A"/>
    <w:rsid w:val="00210A1C"/>
    <w:rsid w:val="00210AA6"/>
    <w:rsid w:val="00210B2B"/>
    <w:rsid w:val="00211FBA"/>
    <w:rsid w:val="00211FE3"/>
    <w:rsid w:val="00212190"/>
    <w:rsid w:val="00212A59"/>
    <w:rsid w:val="002137CA"/>
    <w:rsid w:val="002138C4"/>
    <w:rsid w:val="002139FD"/>
    <w:rsid w:val="00214134"/>
    <w:rsid w:val="00214281"/>
    <w:rsid w:val="0021464A"/>
    <w:rsid w:val="00214EAE"/>
    <w:rsid w:val="00214FA7"/>
    <w:rsid w:val="0021588B"/>
    <w:rsid w:val="00215C20"/>
    <w:rsid w:val="00215CF2"/>
    <w:rsid w:val="00215EE6"/>
    <w:rsid w:val="00215F22"/>
    <w:rsid w:val="00215FD3"/>
    <w:rsid w:val="002165F8"/>
    <w:rsid w:val="00216908"/>
    <w:rsid w:val="00216994"/>
    <w:rsid w:val="00217764"/>
    <w:rsid w:val="00217E1D"/>
    <w:rsid w:val="0022030D"/>
    <w:rsid w:val="00220C7D"/>
    <w:rsid w:val="00220D5F"/>
    <w:rsid w:val="002211F7"/>
    <w:rsid w:val="00221865"/>
    <w:rsid w:val="00221F6D"/>
    <w:rsid w:val="00222395"/>
    <w:rsid w:val="0022243A"/>
    <w:rsid w:val="002225D0"/>
    <w:rsid w:val="002229C7"/>
    <w:rsid w:val="00222B98"/>
    <w:rsid w:val="00223CA2"/>
    <w:rsid w:val="002244D5"/>
    <w:rsid w:val="00224981"/>
    <w:rsid w:val="002252CC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86B"/>
    <w:rsid w:val="00227E5C"/>
    <w:rsid w:val="00227E7F"/>
    <w:rsid w:val="0023064B"/>
    <w:rsid w:val="00230AD9"/>
    <w:rsid w:val="00230DE7"/>
    <w:rsid w:val="00230DF3"/>
    <w:rsid w:val="00230FF0"/>
    <w:rsid w:val="00231471"/>
    <w:rsid w:val="002315F2"/>
    <w:rsid w:val="0023176D"/>
    <w:rsid w:val="00232B3F"/>
    <w:rsid w:val="00232B97"/>
    <w:rsid w:val="00232F64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6749"/>
    <w:rsid w:val="00236964"/>
    <w:rsid w:val="00236D33"/>
    <w:rsid w:val="00236D7F"/>
    <w:rsid w:val="002370ED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327"/>
    <w:rsid w:val="00241368"/>
    <w:rsid w:val="00241A22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50387"/>
    <w:rsid w:val="002505E2"/>
    <w:rsid w:val="002506C2"/>
    <w:rsid w:val="0025099C"/>
    <w:rsid w:val="0025100C"/>
    <w:rsid w:val="00251074"/>
    <w:rsid w:val="00251223"/>
    <w:rsid w:val="00251C5C"/>
    <w:rsid w:val="00251CA0"/>
    <w:rsid w:val="00251CC8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43B"/>
    <w:rsid w:val="002578E4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E7A"/>
    <w:rsid w:val="0026466E"/>
    <w:rsid w:val="002646E1"/>
    <w:rsid w:val="00264738"/>
    <w:rsid w:val="00264EEE"/>
    <w:rsid w:val="00264FF2"/>
    <w:rsid w:val="002661EA"/>
    <w:rsid w:val="0026641F"/>
    <w:rsid w:val="0026685F"/>
    <w:rsid w:val="00266B52"/>
    <w:rsid w:val="00266F86"/>
    <w:rsid w:val="002677DB"/>
    <w:rsid w:val="00267BB6"/>
    <w:rsid w:val="00267CD2"/>
    <w:rsid w:val="0027002B"/>
    <w:rsid w:val="002701BE"/>
    <w:rsid w:val="00270612"/>
    <w:rsid w:val="002707F8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31F6"/>
    <w:rsid w:val="0027399F"/>
    <w:rsid w:val="00274167"/>
    <w:rsid w:val="0027419A"/>
    <w:rsid w:val="002747B0"/>
    <w:rsid w:val="00275701"/>
    <w:rsid w:val="00275EAE"/>
    <w:rsid w:val="00275EB8"/>
    <w:rsid w:val="00276443"/>
    <w:rsid w:val="002764FE"/>
    <w:rsid w:val="002765EF"/>
    <w:rsid w:val="00276665"/>
    <w:rsid w:val="002768F9"/>
    <w:rsid w:val="002773EC"/>
    <w:rsid w:val="00277580"/>
    <w:rsid w:val="0028014A"/>
    <w:rsid w:val="002802AD"/>
    <w:rsid w:val="00280913"/>
    <w:rsid w:val="00280A25"/>
    <w:rsid w:val="00280CBF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F09"/>
    <w:rsid w:val="00287E87"/>
    <w:rsid w:val="00287EA2"/>
    <w:rsid w:val="00290031"/>
    <w:rsid w:val="00290527"/>
    <w:rsid w:val="0029059A"/>
    <w:rsid w:val="002905CE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4E9"/>
    <w:rsid w:val="002947BF"/>
    <w:rsid w:val="002948D7"/>
    <w:rsid w:val="00294A28"/>
    <w:rsid w:val="00294EE8"/>
    <w:rsid w:val="002953ED"/>
    <w:rsid w:val="002954AD"/>
    <w:rsid w:val="00295625"/>
    <w:rsid w:val="00295689"/>
    <w:rsid w:val="00295A97"/>
    <w:rsid w:val="002968E4"/>
    <w:rsid w:val="00296B67"/>
    <w:rsid w:val="00296E99"/>
    <w:rsid w:val="00297025"/>
    <w:rsid w:val="00297CA4"/>
    <w:rsid w:val="002A05BF"/>
    <w:rsid w:val="002A093E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8F"/>
    <w:rsid w:val="002A3D37"/>
    <w:rsid w:val="002A435C"/>
    <w:rsid w:val="002A4465"/>
    <w:rsid w:val="002A44B8"/>
    <w:rsid w:val="002A49BB"/>
    <w:rsid w:val="002A49D3"/>
    <w:rsid w:val="002A4C23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C2"/>
    <w:rsid w:val="002A7E7D"/>
    <w:rsid w:val="002A7F29"/>
    <w:rsid w:val="002B0516"/>
    <w:rsid w:val="002B06C6"/>
    <w:rsid w:val="002B0759"/>
    <w:rsid w:val="002B095D"/>
    <w:rsid w:val="002B0B9B"/>
    <w:rsid w:val="002B0F9E"/>
    <w:rsid w:val="002B12C7"/>
    <w:rsid w:val="002B14C9"/>
    <w:rsid w:val="002B1ADB"/>
    <w:rsid w:val="002B1D0F"/>
    <w:rsid w:val="002B2215"/>
    <w:rsid w:val="002B254D"/>
    <w:rsid w:val="002B256B"/>
    <w:rsid w:val="002B270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EF8"/>
    <w:rsid w:val="002B5697"/>
    <w:rsid w:val="002B56F3"/>
    <w:rsid w:val="002B571C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B59"/>
    <w:rsid w:val="002C41B8"/>
    <w:rsid w:val="002C42F9"/>
    <w:rsid w:val="002C4974"/>
    <w:rsid w:val="002C4AF5"/>
    <w:rsid w:val="002C4B85"/>
    <w:rsid w:val="002C4C8F"/>
    <w:rsid w:val="002C4D8A"/>
    <w:rsid w:val="002C587F"/>
    <w:rsid w:val="002C5BFE"/>
    <w:rsid w:val="002C5F52"/>
    <w:rsid w:val="002C5F73"/>
    <w:rsid w:val="002C674E"/>
    <w:rsid w:val="002C681C"/>
    <w:rsid w:val="002C692F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1728"/>
    <w:rsid w:val="002D2126"/>
    <w:rsid w:val="002D23F0"/>
    <w:rsid w:val="002D24DC"/>
    <w:rsid w:val="002D2537"/>
    <w:rsid w:val="002D26A1"/>
    <w:rsid w:val="002D27F0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50B"/>
    <w:rsid w:val="002D553B"/>
    <w:rsid w:val="002D5636"/>
    <w:rsid w:val="002D5C7A"/>
    <w:rsid w:val="002D5CB0"/>
    <w:rsid w:val="002D5CC2"/>
    <w:rsid w:val="002D5FA8"/>
    <w:rsid w:val="002D69F0"/>
    <w:rsid w:val="002D6EDF"/>
    <w:rsid w:val="002D7000"/>
    <w:rsid w:val="002E026C"/>
    <w:rsid w:val="002E028B"/>
    <w:rsid w:val="002E0412"/>
    <w:rsid w:val="002E054C"/>
    <w:rsid w:val="002E0703"/>
    <w:rsid w:val="002E083E"/>
    <w:rsid w:val="002E0B84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454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F0070"/>
    <w:rsid w:val="002F0BE1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7E2"/>
    <w:rsid w:val="002F3F93"/>
    <w:rsid w:val="002F4145"/>
    <w:rsid w:val="002F438E"/>
    <w:rsid w:val="002F4C5D"/>
    <w:rsid w:val="002F4D4B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B72"/>
    <w:rsid w:val="00300CEB"/>
    <w:rsid w:val="00300D7B"/>
    <w:rsid w:val="00300FA7"/>
    <w:rsid w:val="003018C4"/>
    <w:rsid w:val="00301CD4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5394"/>
    <w:rsid w:val="00305900"/>
    <w:rsid w:val="00305966"/>
    <w:rsid w:val="003064E9"/>
    <w:rsid w:val="00306613"/>
    <w:rsid w:val="00306EF7"/>
    <w:rsid w:val="00306FB3"/>
    <w:rsid w:val="0030723E"/>
    <w:rsid w:val="0030746F"/>
    <w:rsid w:val="0030753A"/>
    <w:rsid w:val="00307A7C"/>
    <w:rsid w:val="00307CD5"/>
    <w:rsid w:val="00307F1D"/>
    <w:rsid w:val="0031051C"/>
    <w:rsid w:val="003107A3"/>
    <w:rsid w:val="00311B4F"/>
    <w:rsid w:val="00311C32"/>
    <w:rsid w:val="00311FBA"/>
    <w:rsid w:val="00312044"/>
    <w:rsid w:val="0031229A"/>
    <w:rsid w:val="00312501"/>
    <w:rsid w:val="00312608"/>
    <w:rsid w:val="003126E1"/>
    <w:rsid w:val="00312E5D"/>
    <w:rsid w:val="00313B3B"/>
    <w:rsid w:val="00313E80"/>
    <w:rsid w:val="00313F5E"/>
    <w:rsid w:val="00314046"/>
    <w:rsid w:val="0031456A"/>
    <w:rsid w:val="0031457C"/>
    <w:rsid w:val="00314793"/>
    <w:rsid w:val="003149AD"/>
    <w:rsid w:val="00315B77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41F"/>
    <w:rsid w:val="003205C4"/>
    <w:rsid w:val="00320CBA"/>
    <w:rsid w:val="00320F2F"/>
    <w:rsid w:val="00321258"/>
    <w:rsid w:val="00321FB1"/>
    <w:rsid w:val="00322398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784"/>
    <w:rsid w:val="003327EB"/>
    <w:rsid w:val="00332859"/>
    <w:rsid w:val="00332C2D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4DB"/>
    <w:rsid w:val="0034064F"/>
    <w:rsid w:val="0034086A"/>
    <w:rsid w:val="0034099A"/>
    <w:rsid w:val="00340AA0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6F6"/>
    <w:rsid w:val="00342A83"/>
    <w:rsid w:val="0034314B"/>
    <w:rsid w:val="00343800"/>
    <w:rsid w:val="0034387B"/>
    <w:rsid w:val="00343A29"/>
    <w:rsid w:val="00343BE1"/>
    <w:rsid w:val="00343CCA"/>
    <w:rsid w:val="00344086"/>
    <w:rsid w:val="0034467C"/>
    <w:rsid w:val="003446D6"/>
    <w:rsid w:val="00344DD7"/>
    <w:rsid w:val="003454B8"/>
    <w:rsid w:val="00345523"/>
    <w:rsid w:val="00345AFE"/>
    <w:rsid w:val="00345E92"/>
    <w:rsid w:val="003461D0"/>
    <w:rsid w:val="0034629F"/>
    <w:rsid w:val="003469A6"/>
    <w:rsid w:val="003473EF"/>
    <w:rsid w:val="0034768E"/>
    <w:rsid w:val="003479F2"/>
    <w:rsid w:val="00347F63"/>
    <w:rsid w:val="0035047B"/>
    <w:rsid w:val="00350487"/>
    <w:rsid w:val="003508D8"/>
    <w:rsid w:val="00350976"/>
    <w:rsid w:val="00350BAF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53"/>
    <w:rsid w:val="00354DE1"/>
    <w:rsid w:val="003551C5"/>
    <w:rsid w:val="003552BB"/>
    <w:rsid w:val="003555BD"/>
    <w:rsid w:val="00355757"/>
    <w:rsid w:val="003557B1"/>
    <w:rsid w:val="00355947"/>
    <w:rsid w:val="00355E8E"/>
    <w:rsid w:val="00356419"/>
    <w:rsid w:val="00356A37"/>
    <w:rsid w:val="00356BE7"/>
    <w:rsid w:val="00356C4B"/>
    <w:rsid w:val="00356E65"/>
    <w:rsid w:val="00357006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7F5"/>
    <w:rsid w:val="00363A25"/>
    <w:rsid w:val="00363D96"/>
    <w:rsid w:val="003643DA"/>
    <w:rsid w:val="00364642"/>
    <w:rsid w:val="003646D4"/>
    <w:rsid w:val="00364AF5"/>
    <w:rsid w:val="0036522A"/>
    <w:rsid w:val="00365312"/>
    <w:rsid w:val="003655A5"/>
    <w:rsid w:val="0036567A"/>
    <w:rsid w:val="00365C3D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738E"/>
    <w:rsid w:val="00367657"/>
    <w:rsid w:val="003679B2"/>
    <w:rsid w:val="00367DBB"/>
    <w:rsid w:val="00367E9B"/>
    <w:rsid w:val="0037010F"/>
    <w:rsid w:val="003704B3"/>
    <w:rsid w:val="00370BF4"/>
    <w:rsid w:val="00370C79"/>
    <w:rsid w:val="00370E0C"/>
    <w:rsid w:val="003712E2"/>
    <w:rsid w:val="0037154D"/>
    <w:rsid w:val="003717EE"/>
    <w:rsid w:val="003718D6"/>
    <w:rsid w:val="00371E71"/>
    <w:rsid w:val="00372382"/>
    <w:rsid w:val="00372A6C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623F"/>
    <w:rsid w:val="003765B5"/>
    <w:rsid w:val="003765E2"/>
    <w:rsid w:val="00376798"/>
    <w:rsid w:val="0037684A"/>
    <w:rsid w:val="00376939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D40"/>
    <w:rsid w:val="0038427E"/>
    <w:rsid w:val="0038471F"/>
    <w:rsid w:val="00384735"/>
    <w:rsid w:val="00384967"/>
    <w:rsid w:val="00384A34"/>
    <w:rsid w:val="00384AF8"/>
    <w:rsid w:val="00385505"/>
    <w:rsid w:val="00385564"/>
    <w:rsid w:val="00385A50"/>
    <w:rsid w:val="00385F0B"/>
    <w:rsid w:val="00386428"/>
    <w:rsid w:val="003866B9"/>
    <w:rsid w:val="0038677D"/>
    <w:rsid w:val="003869FD"/>
    <w:rsid w:val="00386A11"/>
    <w:rsid w:val="00387346"/>
    <w:rsid w:val="003873C2"/>
    <w:rsid w:val="003873C6"/>
    <w:rsid w:val="00387B33"/>
    <w:rsid w:val="00387CE2"/>
    <w:rsid w:val="00387E08"/>
    <w:rsid w:val="003901C1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C9"/>
    <w:rsid w:val="00393ABB"/>
    <w:rsid w:val="0039433D"/>
    <w:rsid w:val="003947CD"/>
    <w:rsid w:val="00394B2B"/>
    <w:rsid w:val="00395109"/>
    <w:rsid w:val="0039572E"/>
    <w:rsid w:val="00395DAD"/>
    <w:rsid w:val="00395F76"/>
    <w:rsid w:val="0039673C"/>
    <w:rsid w:val="0039686A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492C"/>
    <w:rsid w:val="003A4AB9"/>
    <w:rsid w:val="003A4EDA"/>
    <w:rsid w:val="003A50C5"/>
    <w:rsid w:val="003A5148"/>
    <w:rsid w:val="003A54F1"/>
    <w:rsid w:val="003A5A93"/>
    <w:rsid w:val="003A5DC5"/>
    <w:rsid w:val="003A64B0"/>
    <w:rsid w:val="003A6AD2"/>
    <w:rsid w:val="003A6CBB"/>
    <w:rsid w:val="003A6D48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2911"/>
    <w:rsid w:val="003B2AC8"/>
    <w:rsid w:val="003B2BAA"/>
    <w:rsid w:val="003B2D43"/>
    <w:rsid w:val="003B2F93"/>
    <w:rsid w:val="003B3931"/>
    <w:rsid w:val="003B3C2A"/>
    <w:rsid w:val="003B44C0"/>
    <w:rsid w:val="003B46B7"/>
    <w:rsid w:val="003B493F"/>
    <w:rsid w:val="003B49BD"/>
    <w:rsid w:val="003B4CC1"/>
    <w:rsid w:val="003B5273"/>
    <w:rsid w:val="003B5871"/>
    <w:rsid w:val="003B58CB"/>
    <w:rsid w:val="003B59F2"/>
    <w:rsid w:val="003B5A2E"/>
    <w:rsid w:val="003B622F"/>
    <w:rsid w:val="003B638F"/>
    <w:rsid w:val="003B63BA"/>
    <w:rsid w:val="003B6482"/>
    <w:rsid w:val="003B6DF1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DF4"/>
    <w:rsid w:val="003C34B3"/>
    <w:rsid w:val="003C34FA"/>
    <w:rsid w:val="003C3524"/>
    <w:rsid w:val="003C38BD"/>
    <w:rsid w:val="003C3B89"/>
    <w:rsid w:val="003C3D0F"/>
    <w:rsid w:val="003C3DCA"/>
    <w:rsid w:val="003C3E3A"/>
    <w:rsid w:val="003C4D42"/>
    <w:rsid w:val="003C4E6F"/>
    <w:rsid w:val="003C50BD"/>
    <w:rsid w:val="003C53CA"/>
    <w:rsid w:val="003C5496"/>
    <w:rsid w:val="003C5548"/>
    <w:rsid w:val="003C58F9"/>
    <w:rsid w:val="003C5960"/>
    <w:rsid w:val="003C6704"/>
    <w:rsid w:val="003C6ED2"/>
    <w:rsid w:val="003C6EF4"/>
    <w:rsid w:val="003C77DA"/>
    <w:rsid w:val="003C790E"/>
    <w:rsid w:val="003C7C0C"/>
    <w:rsid w:val="003D0204"/>
    <w:rsid w:val="003D05EC"/>
    <w:rsid w:val="003D0800"/>
    <w:rsid w:val="003D0D8F"/>
    <w:rsid w:val="003D11BF"/>
    <w:rsid w:val="003D14F5"/>
    <w:rsid w:val="003D1572"/>
    <w:rsid w:val="003D160E"/>
    <w:rsid w:val="003D1784"/>
    <w:rsid w:val="003D193F"/>
    <w:rsid w:val="003D2302"/>
    <w:rsid w:val="003D244C"/>
    <w:rsid w:val="003D2591"/>
    <w:rsid w:val="003D2BE2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C17"/>
    <w:rsid w:val="003E2CF7"/>
    <w:rsid w:val="003E332A"/>
    <w:rsid w:val="003E38C9"/>
    <w:rsid w:val="003E47F2"/>
    <w:rsid w:val="003E5498"/>
    <w:rsid w:val="003E58C5"/>
    <w:rsid w:val="003E5B66"/>
    <w:rsid w:val="003E5CFB"/>
    <w:rsid w:val="003E5DCE"/>
    <w:rsid w:val="003E5E83"/>
    <w:rsid w:val="003E63CD"/>
    <w:rsid w:val="003E68F2"/>
    <w:rsid w:val="003E6B6A"/>
    <w:rsid w:val="003E6F3A"/>
    <w:rsid w:val="003E6F95"/>
    <w:rsid w:val="003E779D"/>
    <w:rsid w:val="003E7EF5"/>
    <w:rsid w:val="003E7F47"/>
    <w:rsid w:val="003F0933"/>
    <w:rsid w:val="003F0E86"/>
    <w:rsid w:val="003F0F8E"/>
    <w:rsid w:val="003F1438"/>
    <w:rsid w:val="003F14AD"/>
    <w:rsid w:val="003F16CF"/>
    <w:rsid w:val="003F1843"/>
    <w:rsid w:val="003F1B31"/>
    <w:rsid w:val="003F1F56"/>
    <w:rsid w:val="003F226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2ED"/>
    <w:rsid w:val="003F5469"/>
    <w:rsid w:val="003F54E2"/>
    <w:rsid w:val="003F587A"/>
    <w:rsid w:val="003F58B3"/>
    <w:rsid w:val="003F58E5"/>
    <w:rsid w:val="003F5AB3"/>
    <w:rsid w:val="003F5DEA"/>
    <w:rsid w:val="003F6717"/>
    <w:rsid w:val="003F6F19"/>
    <w:rsid w:val="003F7034"/>
    <w:rsid w:val="003F709E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56B"/>
    <w:rsid w:val="00402945"/>
    <w:rsid w:val="004029EF"/>
    <w:rsid w:val="00402D5D"/>
    <w:rsid w:val="0040338E"/>
    <w:rsid w:val="00403579"/>
    <w:rsid w:val="004035EA"/>
    <w:rsid w:val="004037EA"/>
    <w:rsid w:val="00403CFF"/>
    <w:rsid w:val="004041CA"/>
    <w:rsid w:val="00404319"/>
    <w:rsid w:val="00404A93"/>
    <w:rsid w:val="00404C81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9B2"/>
    <w:rsid w:val="00407BAE"/>
    <w:rsid w:val="00407CA6"/>
    <w:rsid w:val="00407EC7"/>
    <w:rsid w:val="0041018F"/>
    <w:rsid w:val="004105A9"/>
    <w:rsid w:val="004108D5"/>
    <w:rsid w:val="00410E69"/>
    <w:rsid w:val="004112F6"/>
    <w:rsid w:val="00411364"/>
    <w:rsid w:val="0041185A"/>
    <w:rsid w:val="00411E9E"/>
    <w:rsid w:val="00412347"/>
    <w:rsid w:val="004123D6"/>
    <w:rsid w:val="00412723"/>
    <w:rsid w:val="00412D69"/>
    <w:rsid w:val="00412DC5"/>
    <w:rsid w:val="00413282"/>
    <w:rsid w:val="0041354A"/>
    <w:rsid w:val="004142A2"/>
    <w:rsid w:val="00414E63"/>
    <w:rsid w:val="0041503B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7"/>
    <w:rsid w:val="00425BF6"/>
    <w:rsid w:val="00425C80"/>
    <w:rsid w:val="00425C93"/>
    <w:rsid w:val="00425E05"/>
    <w:rsid w:val="004265B6"/>
    <w:rsid w:val="00426A0F"/>
    <w:rsid w:val="00426C10"/>
    <w:rsid w:val="00427396"/>
    <w:rsid w:val="004273DB"/>
    <w:rsid w:val="004275E6"/>
    <w:rsid w:val="004277B7"/>
    <w:rsid w:val="00427872"/>
    <w:rsid w:val="00427B15"/>
    <w:rsid w:val="00427B4E"/>
    <w:rsid w:val="00427CFF"/>
    <w:rsid w:val="00427FCA"/>
    <w:rsid w:val="004300B9"/>
    <w:rsid w:val="004304B6"/>
    <w:rsid w:val="00430502"/>
    <w:rsid w:val="004305F2"/>
    <w:rsid w:val="00430DCB"/>
    <w:rsid w:val="004312D6"/>
    <w:rsid w:val="00431417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C95"/>
    <w:rsid w:val="0043421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71FA"/>
    <w:rsid w:val="004378E4"/>
    <w:rsid w:val="00440464"/>
    <w:rsid w:val="004405BA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51F0"/>
    <w:rsid w:val="004453AA"/>
    <w:rsid w:val="00445461"/>
    <w:rsid w:val="004454C8"/>
    <w:rsid w:val="004458C7"/>
    <w:rsid w:val="00445D84"/>
    <w:rsid w:val="00446F8B"/>
    <w:rsid w:val="0044714D"/>
    <w:rsid w:val="004471CE"/>
    <w:rsid w:val="004500C7"/>
    <w:rsid w:val="00450570"/>
    <w:rsid w:val="004505BD"/>
    <w:rsid w:val="00450A05"/>
    <w:rsid w:val="00450DA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85"/>
    <w:rsid w:val="004562FF"/>
    <w:rsid w:val="00456625"/>
    <w:rsid w:val="00456686"/>
    <w:rsid w:val="0045698E"/>
    <w:rsid w:val="00456AA6"/>
    <w:rsid w:val="00456E9C"/>
    <w:rsid w:val="00456EF4"/>
    <w:rsid w:val="0045706E"/>
    <w:rsid w:val="004573CB"/>
    <w:rsid w:val="00457685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3144"/>
    <w:rsid w:val="00463371"/>
    <w:rsid w:val="004634E3"/>
    <w:rsid w:val="00464543"/>
    <w:rsid w:val="00464DD0"/>
    <w:rsid w:val="00464EFD"/>
    <w:rsid w:val="00464FED"/>
    <w:rsid w:val="004650E7"/>
    <w:rsid w:val="00465104"/>
    <w:rsid w:val="00465768"/>
    <w:rsid w:val="00465A58"/>
    <w:rsid w:val="00465BDF"/>
    <w:rsid w:val="00465CC9"/>
    <w:rsid w:val="00466108"/>
    <w:rsid w:val="00466115"/>
    <w:rsid w:val="004662E2"/>
    <w:rsid w:val="00466537"/>
    <w:rsid w:val="004665F4"/>
    <w:rsid w:val="00466911"/>
    <w:rsid w:val="00466BEE"/>
    <w:rsid w:val="00466C78"/>
    <w:rsid w:val="00466CB5"/>
    <w:rsid w:val="00466FA2"/>
    <w:rsid w:val="00467346"/>
    <w:rsid w:val="004674F1"/>
    <w:rsid w:val="004675A4"/>
    <w:rsid w:val="00467B48"/>
    <w:rsid w:val="00467ED3"/>
    <w:rsid w:val="00467FA2"/>
    <w:rsid w:val="00470741"/>
    <w:rsid w:val="00470E43"/>
    <w:rsid w:val="00470F01"/>
    <w:rsid w:val="0047126C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BE2"/>
    <w:rsid w:val="00476C5F"/>
    <w:rsid w:val="0047783F"/>
    <w:rsid w:val="00477C7B"/>
    <w:rsid w:val="00477CA5"/>
    <w:rsid w:val="0048013A"/>
    <w:rsid w:val="0048031E"/>
    <w:rsid w:val="004807C8"/>
    <w:rsid w:val="00480859"/>
    <w:rsid w:val="004808FA"/>
    <w:rsid w:val="004816A1"/>
    <w:rsid w:val="004816E8"/>
    <w:rsid w:val="00481B40"/>
    <w:rsid w:val="00482822"/>
    <w:rsid w:val="00482854"/>
    <w:rsid w:val="00482882"/>
    <w:rsid w:val="00482C01"/>
    <w:rsid w:val="0048307E"/>
    <w:rsid w:val="0048310F"/>
    <w:rsid w:val="0048317A"/>
    <w:rsid w:val="00483640"/>
    <w:rsid w:val="00483E97"/>
    <w:rsid w:val="00484075"/>
    <w:rsid w:val="004850F3"/>
    <w:rsid w:val="0048525D"/>
    <w:rsid w:val="00485D1B"/>
    <w:rsid w:val="00485D5A"/>
    <w:rsid w:val="004860CE"/>
    <w:rsid w:val="004861F1"/>
    <w:rsid w:val="004864CB"/>
    <w:rsid w:val="0048669A"/>
    <w:rsid w:val="00486B90"/>
    <w:rsid w:val="00486C63"/>
    <w:rsid w:val="0048774B"/>
    <w:rsid w:val="00487972"/>
    <w:rsid w:val="00487B13"/>
    <w:rsid w:val="00487B98"/>
    <w:rsid w:val="00487FA1"/>
    <w:rsid w:val="004901F6"/>
    <w:rsid w:val="004908B9"/>
    <w:rsid w:val="004908DE"/>
    <w:rsid w:val="00491A44"/>
    <w:rsid w:val="00491C8E"/>
    <w:rsid w:val="00491D8A"/>
    <w:rsid w:val="004921E9"/>
    <w:rsid w:val="004926E2"/>
    <w:rsid w:val="00492715"/>
    <w:rsid w:val="00492D0F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E2"/>
    <w:rsid w:val="00495C37"/>
    <w:rsid w:val="00495CC4"/>
    <w:rsid w:val="00496288"/>
    <w:rsid w:val="004962D0"/>
    <w:rsid w:val="004963DE"/>
    <w:rsid w:val="004964F1"/>
    <w:rsid w:val="00496E98"/>
    <w:rsid w:val="0049709D"/>
    <w:rsid w:val="004978E1"/>
    <w:rsid w:val="00497A04"/>
    <w:rsid w:val="004A014A"/>
    <w:rsid w:val="004A07B9"/>
    <w:rsid w:val="004A11CD"/>
    <w:rsid w:val="004A18E6"/>
    <w:rsid w:val="004A1991"/>
    <w:rsid w:val="004A1A2B"/>
    <w:rsid w:val="004A1A76"/>
    <w:rsid w:val="004A1AE9"/>
    <w:rsid w:val="004A2326"/>
    <w:rsid w:val="004A3034"/>
    <w:rsid w:val="004A3192"/>
    <w:rsid w:val="004A36EC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53CC"/>
    <w:rsid w:val="004A5410"/>
    <w:rsid w:val="004A5744"/>
    <w:rsid w:val="004A5FA7"/>
    <w:rsid w:val="004A6024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71"/>
    <w:rsid w:val="004B2373"/>
    <w:rsid w:val="004B26EE"/>
    <w:rsid w:val="004B2EBC"/>
    <w:rsid w:val="004B2EFB"/>
    <w:rsid w:val="004B2F36"/>
    <w:rsid w:val="004B326F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C7D42"/>
    <w:rsid w:val="004D0AFC"/>
    <w:rsid w:val="004D0B26"/>
    <w:rsid w:val="004D0D52"/>
    <w:rsid w:val="004D1BA3"/>
    <w:rsid w:val="004D2150"/>
    <w:rsid w:val="004D2A32"/>
    <w:rsid w:val="004D2A87"/>
    <w:rsid w:val="004D2AB0"/>
    <w:rsid w:val="004D4170"/>
    <w:rsid w:val="004D4728"/>
    <w:rsid w:val="004D47AF"/>
    <w:rsid w:val="004D487B"/>
    <w:rsid w:val="004D49B8"/>
    <w:rsid w:val="004D5747"/>
    <w:rsid w:val="004D5C93"/>
    <w:rsid w:val="004D5CD4"/>
    <w:rsid w:val="004D5F9B"/>
    <w:rsid w:val="004D6265"/>
    <w:rsid w:val="004D64A7"/>
    <w:rsid w:val="004D681E"/>
    <w:rsid w:val="004D7211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851"/>
    <w:rsid w:val="004E085C"/>
    <w:rsid w:val="004E1097"/>
    <w:rsid w:val="004E172F"/>
    <w:rsid w:val="004E1CFF"/>
    <w:rsid w:val="004E1E17"/>
    <w:rsid w:val="004E21EA"/>
    <w:rsid w:val="004E2650"/>
    <w:rsid w:val="004E2777"/>
    <w:rsid w:val="004E2905"/>
    <w:rsid w:val="004E2908"/>
    <w:rsid w:val="004E2B0F"/>
    <w:rsid w:val="004E2EEA"/>
    <w:rsid w:val="004E2FE7"/>
    <w:rsid w:val="004E3B6F"/>
    <w:rsid w:val="004E3B83"/>
    <w:rsid w:val="004E3CE1"/>
    <w:rsid w:val="004E3D15"/>
    <w:rsid w:val="004E3D24"/>
    <w:rsid w:val="004E3DA0"/>
    <w:rsid w:val="004E421F"/>
    <w:rsid w:val="004E43EC"/>
    <w:rsid w:val="004E4570"/>
    <w:rsid w:val="004E528E"/>
    <w:rsid w:val="004E5D13"/>
    <w:rsid w:val="004E5ED4"/>
    <w:rsid w:val="004E5EDD"/>
    <w:rsid w:val="004E5F37"/>
    <w:rsid w:val="004E689D"/>
    <w:rsid w:val="004E68F1"/>
    <w:rsid w:val="004E7540"/>
    <w:rsid w:val="004E786E"/>
    <w:rsid w:val="004E79E2"/>
    <w:rsid w:val="004E7D6C"/>
    <w:rsid w:val="004E7E35"/>
    <w:rsid w:val="004F038A"/>
    <w:rsid w:val="004F09A2"/>
    <w:rsid w:val="004F0B24"/>
    <w:rsid w:val="004F0B88"/>
    <w:rsid w:val="004F0D62"/>
    <w:rsid w:val="004F1464"/>
    <w:rsid w:val="004F1F24"/>
    <w:rsid w:val="004F2209"/>
    <w:rsid w:val="004F2493"/>
    <w:rsid w:val="004F24A9"/>
    <w:rsid w:val="004F2BDD"/>
    <w:rsid w:val="004F2FDD"/>
    <w:rsid w:val="004F308D"/>
    <w:rsid w:val="004F30FA"/>
    <w:rsid w:val="004F322E"/>
    <w:rsid w:val="004F327D"/>
    <w:rsid w:val="004F36BF"/>
    <w:rsid w:val="004F36CB"/>
    <w:rsid w:val="004F3B35"/>
    <w:rsid w:val="004F3C2A"/>
    <w:rsid w:val="004F3FE9"/>
    <w:rsid w:val="004F4080"/>
    <w:rsid w:val="004F425E"/>
    <w:rsid w:val="004F46DD"/>
    <w:rsid w:val="004F51DA"/>
    <w:rsid w:val="004F5221"/>
    <w:rsid w:val="004F522A"/>
    <w:rsid w:val="004F57AC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74A2"/>
    <w:rsid w:val="00507C46"/>
    <w:rsid w:val="005103A8"/>
    <w:rsid w:val="005103A9"/>
    <w:rsid w:val="0051071A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EB2"/>
    <w:rsid w:val="00520129"/>
    <w:rsid w:val="00520889"/>
    <w:rsid w:val="00520B40"/>
    <w:rsid w:val="00520DDF"/>
    <w:rsid w:val="00521320"/>
    <w:rsid w:val="0052144A"/>
    <w:rsid w:val="005216E6"/>
    <w:rsid w:val="00521A6E"/>
    <w:rsid w:val="005220BF"/>
    <w:rsid w:val="00522328"/>
    <w:rsid w:val="005223D9"/>
    <w:rsid w:val="005229CA"/>
    <w:rsid w:val="00522FF8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9"/>
    <w:rsid w:val="0052658F"/>
    <w:rsid w:val="005265DA"/>
    <w:rsid w:val="005269E1"/>
    <w:rsid w:val="00526A44"/>
    <w:rsid w:val="00526DB9"/>
    <w:rsid w:val="00526EEC"/>
    <w:rsid w:val="005271B7"/>
    <w:rsid w:val="00527BDE"/>
    <w:rsid w:val="00530048"/>
    <w:rsid w:val="005303D2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B53"/>
    <w:rsid w:val="00533FA7"/>
    <w:rsid w:val="00534218"/>
    <w:rsid w:val="00534936"/>
    <w:rsid w:val="00534DC4"/>
    <w:rsid w:val="00535D88"/>
    <w:rsid w:val="00535E07"/>
    <w:rsid w:val="00535E18"/>
    <w:rsid w:val="00536762"/>
    <w:rsid w:val="00536BFF"/>
    <w:rsid w:val="0053716B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591"/>
    <w:rsid w:val="0054065E"/>
    <w:rsid w:val="00540AE9"/>
    <w:rsid w:val="00540FCF"/>
    <w:rsid w:val="0054168B"/>
    <w:rsid w:val="00541C1B"/>
    <w:rsid w:val="00541CFA"/>
    <w:rsid w:val="00541FC2"/>
    <w:rsid w:val="00542312"/>
    <w:rsid w:val="005423FC"/>
    <w:rsid w:val="0054250E"/>
    <w:rsid w:val="0054288F"/>
    <w:rsid w:val="0054289B"/>
    <w:rsid w:val="005430A8"/>
    <w:rsid w:val="00543288"/>
    <w:rsid w:val="00543878"/>
    <w:rsid w:val="005438C9"/>
    <w:rsid w:val="00543B2C"/>
    <w:rsid w:val="00543E11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FBA"/>
    <w:rsid w:val="005500B8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9B0"/>
    <w:rsid w:val="005527AC"/>
    <w:rsid w:val="00552921"/>
    <w:rsid w:val="0055292F"/>
    <w:rsid w:val="00552EF5"/>
    <w:rsid w:val="00553170"/>
    <w:rsid w:val="0055477B"/>
    <w:rsid w:val="00554BBC"/>
    <w:rsid w:val="00554D53"/>
    <w:rsid w:val="00554DD1"/>
    <w:rsid w:val="005555F7"/>
    <w:rsid w:val="00555EF8"/>
    <w:rsid w:val="00557093"/>
    <w:rsid w:val="005578D6"/>
    <w:rsid w:val="00557CBB"/>
    <w:rsid w:val="0056005B"/>
    <w:rsid w:val="00560330"/>
    <w:rsid w:val="00560734"/>
    <w:rsid w:val="005607AA"/>
    <w:rsid w:val="00560C99"/>
    <w:rsid w:val="00560F0A"/>
    <w:rsid w:val="0056101A"/>
    <w:rsid w:val="00561438"/>
    <w:rsid w:val="005615F2"/>
    <w:rsid w:val="005616A0"/>
    <w:rsid w:val="005617E2"/>
    <w:rsid w:val="00561BF3"/>
    <w:rsid w:val="00561CDF"/>
    <w:rsid w:val="00562083"/>
    <w:rsid w:val="005621ED"/>
    <w:rsid w:val="00562796"/>
    <w:rsid w:val="00562D42"/>
    <w:rsid w:val="00563172"/>
    <w:rsid w:val="00563290"/>
    <w:rsid w:val="00563650"/>
    <w:rsid w:val="00563E71"/>
    <w:rsid w:val="00563EA3"/>
    <w:rsid w:val="00563F82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A38"/>
    <w:rsid w:val="00567F64"/>
    <w:rsid w:val="005705B5"/>
    <w:rsid w:val="00571668"/>
    <w:rsid w:val="0057176B"/>
    <w:rsid w:val="005717BC"/>
    <w:rsid w:val="00571E3C"/>
    <w:rsid w:val="00571FBA"/>
    <w:rsid w:val="005720EE"/>
    <w:rsid w:val="00572EC3"/>
    <w:rsid w:val="005737E2"/>
    <w:rsid w:val="00573839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F7A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FE"/>
    <w:rsid w:val="00580530"/>
    <w:rsid w:val="005817E5"/>
    <w:rsid w:val="0058185D"/>
    <w:rsid w:val="0058232A"/>
    <w:rsid w:val="00582492"/>
    <w:rsid w:val="00582A05"/>
    <w:rsid w:val="00582D4D"/>
    <w:rsid w:val="005830E4"/>
    <w:rsid w:val="00583596"/>
    <w:rsid w:val="00583925"/>
    <w:rsid w:val="00583B93"/>
    <w:rsid w:val="005840E5"/>
    <w:rsid w:val="005842A6"/>
    <w:rsid w:val="00584A17"/>
    <w:rsid w:val="00584D4B"/>
    <w:rsid w:val="00584E0E"/>
    <w:rsid w:val="00584F7B"/>
    <w:rsid w:val="00585078"/>
    <w:rsid w:val="005854E5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92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C3"/>
    <w:rsid w:val="005951E1"/>
    <w:rsid w:val="0059559D"/>
    <w:rsid w:val="00595AAC"/>
    <w:rsid w:val="00595BAD"/>
    <w:rsid w:val="00596087"/>
    <w:rsid w:val="005961B9"/>
    <w:rsid w:val="00596883"/>
    <w:rsid w:val="00596A43"/>
    <w:rsid w:val="005970E8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199"/>
    <w:rsid w:val="005A21D2"/>
    <w:rsid w:val="005A2968"/>
    <w:rsid w:val="005A29DB"/>
    <w:rsid w:val="005A32E3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987"/>
    <w:rsid w:val="005B5B4C"/>
    <w:rsid w:val="005B5E15"/>
    <w:rsid w:val="005B6546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B62"/>
    <w:rsid w:val="005D23BC"/>
    <w:rsid w:val="005D2464"/>
    <w:rsid w:val="005D25AE"/>
    <w:rsid w:val="005D2907"/>
    <w:rsid w:val="005D2B12"/>
    <w:rsid w:val="005D2D48"/>
    <w:rsid w:val="005D2E33"/>
    <w:rsid w:val="005D333C"/>
    <w:rsid w:val="005D3D5E"/>
    <w:rsid w:val="005D4A60"/>
    <w:rsid w:val="005D4AC9"/>
    <w:rsid w:val="005D4DA4"/>
    <w:rsid w:val="005D4F97"/>
    <w:rsid w:val="005D55FB"/>
    <w:rsid w:val="005D5A18"/>
    <w:rsid w:val="005D5D07"/>
    <w:rsid w:val="005D5FD6"/>
    <w:rsid w:val="005D6682"/>
    <w:rsid w:val="005D6961"/>
    <w:rsid w:val="005D6AD9"/>
    <w:rsid w:val="005D6ADF"/>
    <w:rsid w:val="005D76BA"/>
    <w:rsid w:val="005D7A09"/>
    <w:rsid w:val="005E017A"/>
    <w:rsid w:val="005E027E"/>
    <w:rsid w:val="005E0A02"/>
    <w:rsid w:val="005E0CF0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B00"/>
    <w:rsid w:val="005E4BA1"/>
    <w:rsid w:val="005E50E4"/>
    <w:rsid w:val="005E55CE"/>
    <w:rsid w:val="005E5AC5"/>
    <w:rsid w:val="005E5D8F"/>
    <w:rsid w:val="005E5F74"/>
    <w:rsid w:val="005E634F"/>
    <w:rsid w:val="005E679C"/>
    <w:rsid w:val="005E67C4"/>
    <w:rsid w:val="005E6920"/>
    <w:rsid w:val="005E6ED0"/>
    <w:rsid w:val="005E6EEB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C68"/>
    <w:rsid w:val="005F4F1B"/>
    <w:rsid w:val="005F5343"/>
    <w:rsid w:val="005F550A"/>
    <w:rsid w:val="005F550B"/>
    <w:rsid w:val="005F56C0"/>
    <w:rsid w:val="005F5715"/>
    <w:rsid w:val="005F5971"/>
    <w:rsid w:val="005F5AF1"/>
    <w:rsid w:val="005F6330"/>
    <w:rsid w:val="005F64C3"/>
    <w:rsid w:val="005F6C70"/>
    <w:rsid w:val="005F6EF4"/>
    <w:rsid w:val="005F6F4A"/>
    <w:rsid w:val="005F7317"/>
    <w:rsid w:val="005F74F4"/>
    <w:rsid w:val="005F7B1F"/>
    <w:rsid w:val="006003FA"/>
    <w:rsid w:val="0060070C"/>
    <w:rsid w:val="00600BC2"/>
    <w:rsid w:val="0060102C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4D"/>
    <w:rsid w:val="006055DF"/>
    <w:rsid w:val="00605900"/>
    <w:rsid w:val="00606222"/>
    <w:rsid w:val="0060629B"/>
    <w:rsid w:val="0060661F"/>
    <w:rsid w:val="00607239"/>
    <w:rsid w:val="0060725F"/>
    <w:rsid w:val="0060797C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09A"/>
    <w:rsid w:val="0061447B"/>
    <w:rsid w:val="0061451B"/>
    <w:rsid w:val="0061456F"/>
    <w:rsid w:val="00614ABF"/>
    <w:rsid w:val="00614BB5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AE4"/>
    <w:rsid w:val="00617196"/>
    <w:rsid w:val="00617B34"/>
    <w:rsid w:val="00617C77"/>
    <w:rsid w:val="00620546"/>
    <w:rsid w:val="0062057F"/>
    <w:rsid w:val="00620AB0"/>
    <w:rsid w:val="00620C13"/>
    <w:rsid w:val="00621761"/>
    <w:rsid w:val="0062178F"/>
    <w:rsid w:val="00621E2E"/>
    <w:rsid w:val="00621E2F"/>
    <w:rsid w:val="006220E2"/>
    <w:rsid w:val="00622A58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50A3"/>
    <w:rsid w:val="006351AA"/>
    <w:rsid w:val="006354AE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A06"/>
    <w:rsid w:val="00640B89"/>
    <w:rsid w:val="00640CC8"/>
    <w:rsid w:val="00640EBC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421"/>
    <w:rsid w:val="00647443"/>
    <w:rsid w:val="00647663"/>
    <w:rsid w:val="0065000C"/>
    <w:rsid w:val="0065031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DF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4A5"/>
    <w:rsid w:val="006556F3"/>
    <w:rsid w:val="0065597B"/>
    <w:rsid w:val="00655DC2"/>
    <w:rsid w:val="0065660E"/>
    <w:rsid w:val="00656A36"/>
    <w:rsid w:val="00657040"/>
    <w:rsid w:val="006571B7"/>
    <w:rsid w:val="00657989"/>
    <w:rsid w:val="00660099"/>
    <w:rsid w:val="00660B2C"/>
    <w:rsid w:val="00661258"/>
    <w:rsid w:val="006614A7"/>
    <w:rsid w:val="0066175A"/>
    <w:rsid w:val="00661856"/>
    <w:rsid w:val="00661A0D"/>
    <w:rsid w:val="00661A73"/>
    <w:rsid w:val="00662204"/>
    <w:rsid w:val="006625FF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5088"/>
    <w:rsid w:val="006652F3"/>
    <w:rsid w:val="00665532"/>
    <w:rsid w:val="00665627"/>
    <w:rsid w:val="0066584E"/>
    <w:rsid w:val="00665A44"/>
    <w:rsid w:val="00665AC9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D52"/>
    <w:rsid w:val="00667E8A"/>
    <w:rsid w:val="00667F41"/>
    <w:rsid w:val="00670001"/>
    <w:rsid w:val="00670390"/>
    <w:rsid w:val="00670755"/>
    <w:rsid w:val="00670892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DF1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A44"/>
    <w:rsid w:val="00680418"/>
    <w:rsid w:val="00680B44"/>
    <w:rsid w:val="00680E10"/>
    <w:rsid w:val="006813ED"/>
    <w:rsid w:val="0068145D"/>
    <w:rsid w:val="00681B21"/>
    <w:rsid w:val="00681B28"/>
    <w:rsid w:val="00681C73"/>
    <w:rsid w:val="00681D3C"/>
    <w:rsid w:val="00681D54"/>
    <w:rsid w:val="0068229F"/>
    <w:rsid w:val="0068308D"/>
    <w:rsid w:val="006831C2"/>
    <w:rsid w:val="00683D91"/>
    <w:rsid w:val="00683E81"/>
    <w:rsid w:val="00684488"/>
    <w:rsid w:val="00684DEE"/>
    <w:rsid w:val="006857E5"/>
    <w:rsid w:val="0068586F"/>
    <w:rsid w:val="00685A0E"/>
    <w:rsid w:val="00685CB5"/>
    <w:rsid w:val="00686C87"/>
    <w:rsid w:val="00686E55"/>
    <w:rsid w:val="006870AC"/>
    <w:rsid w:val="0068712B"/>
    <w:rsid w:val="0068724F"/>
    <w:rsid w:val="00687894"/>
    <w:rsid w:val="0068794D"/>
    <w:rsid w:val="00687C77"/>
    <w:rsid w:val="00687DA3"/>
    <w:rsid w:val="0069001B"/>
    <w:rsid w:val="00690367"/>
    <w:rsid w:val="0069046E"/>
    <w:rsid w:val="006909B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3020"/>
    <w:rsid w:val="006B3089"/>
    <w:rsid w:val="006B30B5"/>
    <w:rsid w:val="006B3542"/>
    <w:rsid w:val="006B359F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B18"/>
    <w:rsid w:val="006C4461"/>
    <w:rsid w:val="006C5BE8"/>
    <w:rsid w:val="006C5D47"/>
    <w:rsid w:val="006C6061"/>
    <w:rsid w:val="006C638B"/>
    <w:rsid w:val="006C63F5"/>
    <w:rsid w:val="006C6612"/>
    <w:rsid w:val="006C6685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416B"/>
    <w:rsid w:val="006D4245"/>
    <w:rsid w:val="006D43B8"/>
    <w:rsid w:val="006D488F"/>
    <w:rsid w:val="006D4B93"/>
    <w:rsid w:val="006D4F2E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62B"/>
    <w:rsid w:val="006E0C95"/>
    <w:rsid w:val="006E0F0D"/>
    <w:rsid w:val="006E17BC"/>
    <w:rsid w:val="006E1AB6"/>
    <w:rsid w:val="006E20BF"/>
    <w:rsid w:val="006E2115"/>
    <w:rsid w:val="006E21A2"/>
    <w:rsid w:val="006E24DE"/>
    <w:rsid w:val="006E260B"/>
    <w:rsid w:val="006E27BE"/>
    <w:rsid w:val="006E2934"/>
    <w:rsid w:val="006E2B77"/>
    <w:rsid w:val="006E3802"/>
    <w:rsid w:val="006E3904"/>
    <w:rsid w:val="006E3AB6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770"/>
    <w:rsid w:val="006E783E"/>
    <w:rsid w:val="006E7C06"/>
    <w:rsid w:val="006E7C3F"/>
    <w:rsid w:val="006E7E32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53F3"/>
    <w:rsid w:val="006F56B8"/>
    <w:rsid w:val="006F5ADE"/>
    <w:rsid w:val="006F65FE"/>
    <w:rsid w:val="006F6D95"/>
    <w:rsid w:val="006F748F"/>
    <w:rsid w:val="006F7DD7"/>
    <w:rsid w:val="0070017B"/>
    <w:rsid w:val="00700418"/>
    <w:rsid w:val="00700666"/>
    <w:rsid w:val="00700D8C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A21"/>
    <w:rsid w:val="00702C07"/>
    <w:rsid w:val="00702C5E"/>
    <w:rsid w:val="00702E85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6A9"/>
    <w:rsid w:val="00705985"/>
    <w:rsid w:val="00705CDB"/>
    <w:rsid w:val="0070697C"/>
    <w:rsid w:val="00706AC5"/>
    <w:rsid w:val="00706D44"/>
    <w:rsid w:val="00706DC8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DE5"/>
    <w:rsid w:val="00716E0E"/>
    <w:rsid w:val="00717564"/>
    <w:rsid w:val="007176BB"/>
    <w:rsid w:val="00717CD7"/>
    <w:rsid w:val="00717FE8"/>
    <w:rsid w:val="00720962"/>
    <w:rsid w:val="00720B2A"/>
    <w:rsid w:val="00720B2D"/>
    <w:rsid w:val="00720BE4"/>
    <w:rsid w:val="00720E54"/>
    <w:rsid w:val="00721084"/>
    <w:rsid w:val="007213D7"/>
    <w:rsid w:val="007218F1"/>
    <w:rsid w:val="00721D33"/>
    <w:rsid w:val="007224BE"/>
    <w:rsid w:val="00722531"/>
    <w:rsid w:val="00723199"/>
    <w:rsid w:val="007233A9"/>
    <w:rsid w:val="00723B42"/>
    <w:rsid w:val="00723C90"/>
    <w:rsid w:val="00723D2E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71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83F"/>
    <w:rsid w:val="00736AC6"/>
    <w:rsid w:val="00736AD5"/>
    <w:rsid w:val="00736B35"/>
    <w:rsid w:val="007400A9"/>
    <w:rsid w:val="007404CA"/>
    <w:rsid w:val="00740543"/>
    <w:rsid w:val="00740D3F"/>
    <w:rsid w:val="00740F25"/>
    <w:rsid w:val="007411ED"/>
    <w:rsid w:val="0074175C"/>
    <w:rsid w:val="00741B1D"/>
    <w:rsid w:val="00741CC5"/>
    <w:rsid w:val="00741E9C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BB7"/>
    <w:rsid w:val="007510D9"/>
    <w:rsid w:val="007514C1"/>
    <w:rsid w:val="00751A5B"/>
    <w:rsid w:val="00751E6E"/>
    <w:rsid w:val="00752187"/>
    <w:rsid w:val="00752568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723D"/>
    <w:rsid w:val="00757E12"/>
    <w:rsid w:val="007602B9"/>
    <w:rsid w:val="007602EF"/>
    <w:rsid w:val="007604DB"/>
    <w:rsid w:val="00760534"/>
    <w:rsid w:val="007605EE"/>
    <w:rsid w:val="00760866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720D"/>
    <w:rsid w:val="0076732A"/>
    <w:rsid w:val="007674BF"/>
    <w:rsid w:val="007676D3"/>
    <w:rsid w:val="00767C0E"/>
    <w:rsid w:val="00767D4C"/>
    <w:rsid w:val="00767E49"/>
    <w:rsid w:val="00767F7E"/>
    <w:rsid w:val="007706EF"/>
    <w:rsid w:val="0077073A"/>
    <w:rsid w:val="00770FBE"/>
    <w:rsid w:val="007710B6"/>
    <w:rsid w:val="00771219"/>
    <w:rsid w:val="0077192C"/>
    <w:rsid w:val="00771CF0"/>
    <w:rsid w:val="00771D2F"/>
    <w:rsid w:val="007727F7"/>
    <w:rsid w:val="00772B81"/>
    <w:rsid w:val="00772EDB"/>
    <w:rsid w:val="00773382"/>
    <w:rsid w:val="00773906"/>
    <w:rsid w:val="00773BC6"/>
    <w:rsid w:val="00773E18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A0B"/>
    <w:rsid w:val="00781CD6"/>
    <w:rsid w:val="00781CF1"/>
    <w:rsid w:val="00781FC4"/>
    <w:rsid w:val="007821D9"/>
    <w:rsid w:val="00782343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90303"/>
    <w:rsid w:val="0079034B"/>
    <w:rsid w:val="0079089B"/>
    <w:rsid w:val="00790C09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EAF"/>
    <w:rsid w:val="0079404A"/>
    <w:rsid w:val="00794061"/>
    <w:rsid w:val="0079578C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620"/>
    <w:rsid w:val="007A275C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5694"/>
    <w:rsid w:val="007A5867"/>
    <w:rsid w:val="007A5DA1"/>
    <w:rsid w:val="007A6E29"/>
    <w:rsid w:val="007A72A1"/>
    <w:rsid w:val="007A74C2"/>
    <w:rsid w:val="007A7947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1484"/>
    <w:rsid w:val="007B1883"/>
    <w:rsid w:val="007B18D6"/>
    <w:rsid w:val="007B19B1"/>
    <w:rsid w:val="007B1A30"/>
    <w:rsid w:val="007B1AEF"/>
    <w:rsid w:val="007B1EEB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97E"/>
    <w:rsid w:val="007B79F7"/>
    <w:rsid w:val="007C090A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9E"/>
    <w:rsid w:val="007C5C1E"/>
    <w:rsid w:val="007C5D9B"/>
    <w:rsid w:val="007C607E"/>
    <w:rsid w:val="007C6176"/>
    <w:rsid w:val="007C62B2"/>
    <w:rsid w:val="007C6C02"/>
    <w:rsid w:val="007C6D26"/>
    <w:rsid w:val="007C73AF"/>
    <w:rsid w:val="007C74CE"/>
    <w:rsid w:val="007C7811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FD4"/>
    <w:rsid w:val="007E32B7"/>
    <w:rsid w:val="007E37F1"/>
    <w:rsid w:val="007E3BB8"/>
    <w:rsid w:val="007E3F0E"/>
    <w:rsid w:val="007E4C91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E2"/>
    <w:rsid w:val="007F2CED"/>
    <w:rsid w:val="007F2CF4"/>
    <w:rsid w:val="007F30A5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508"/>
    <w:rsid w:val="00801239"/>
    <w:rsid w:val="0080130B"/>
    <w:rsid w:val="008013F3"/>
    <w:rsid w:val="00801588"/>
    <w:rsid w:val="00801DD0"/>
    <w:rsid w:val="00801E7B"/>
    <w:rsid w:val="00802235"/>
    <w:rsid w:val="008028E4"/>
    <w:rsid w:val="00802A9D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84F"/>
    <w:rsid w:val="0080591F"/>
    <w:rsid w:val="00805E34"/>
    <w:rsid w:val="0080629A"/>
    <w:rsid w:val="008068C9"/>
    <w:rsid w:val="0080694E"/>
    <w:rsid w:val="00806961"/>
    <w:rsid w:val="00806C68"/>
    <w:rsid w:val="00807302"/>
    <w:rsid w:val="00807800"/>
    <w:rsid w:val="0080780A"/>
    <w:rsid w:val="00807974"/>
    <w:rsid w:val="00807D55"/>
    <w:rsid w:val="008107B9"/>
    <w:rsid w:val="00810CCD"/>
    <w:rsid w:val="008113F0"/>
    <w:rsid w:val="008114CF"/>
    <w:rsid w:val="00811517"/>
    <w:rsid w:val="00812193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6279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A59"/>
    <w:rsid w:val="00821D69"/>
    <w:rsid w:val="008220CE"/>
    <w:rsid w:val="008224DF"/>
    <w:rsid w:val="00822643"/>
    <w:rsid w:val="00822996"/>
    <w:rsid w:val="00822C9A"/>
    <w:rsid w:val="00822EDC"/>
    <w:rsid w:val="00823421"/>
    <w:rsid w:val="00823676"/>
    <w:rsid w:val="00823840"/>
    <w:rsid w:val="0082385A"/>
    <w:rsid w:val="00823B24"/>
    <w:rsid w:val="00824420"/>
    <w:rsid w:val="008246AD"/>
    <w:rsid w:val="0082491D"/>
    <w:rsid w:val="00824AF0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C41"/>
    <w:rsid w:val="00833D4C"/>
    <w:rsid w:val="00833E98"/>
    <w:rsid w:val="00834146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24E"/>
    <w:rsid w:val="0083739D"/>
    <w:rsid w:val="00837517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2E2"/>
    <w:rsid w:val="00846865"/>
    <w:rsid w:val="00846B21"/>
    <w:rsid w:val="00847700"/>
    <w:rsid w:val="00847C15"/>
    <w:rsid w:val="00847EBF"/>
    <w:rsid w:val="00850070"/>
    <w:rsid w:val="00850265"/>
    <w:rsid w:val="0085026A"/>
    <w:rsid w:val="008503F7"/>
    <w:rsid w:val="00851686"/>
    <w:rsid w:val="00851735"/>
    <w:rsid w:val="00851996"/>
    <w:rsid w:val="00851B57"/>
    <w:rsid w:val="00851C3E"/>
    <w:rsid w:val="00851D14"/>
    <w:rsid w:val="00851E9B"/>
    <w:rsid w:val="00851F90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529"/>
    <w:rsid w:val="00862791"/>
    <w:rsid w:val="00862D0D"/>
    <w:rsid w:val="00862FBD"/>
    <w:rsid w:val="0086343D"/>
    <w:rsid w:val="00863DBB"/>
    <w:rsid w:val="00864215"/>
    <w:rsid w:val="00864257"/>
    <w:rsid w:val="008643DC"/>
    <w:rsid w:val="00864419"/>
    <w:rsid w:val="008646A9"/>
    <w:rsid w:val="00864769"/>
    <w:rsid w:val="00864A6A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105D"/>
    <w:rsid w:val="008710D2"/>
    <w:rsid w:val="008711E3"/>
    <w:rsid w:val="00871B34"/>
    <w:rsid w:val="008720D5"/>
    <w:rsid w:val="0087233B"/>
    <w:rsid w:val="008724BD"/>
    <w:rsid w:val="0087280C"/>
    <w:rsid w:val="008728D5"/>
    <w:rsid w:val="0087311A"/>
    <w:rsid w:val="0087349B"/>
    <w:rsid w:val="008737CE"/>
    <w:rsid w:val="00874389"/>
    <w:rsid w:val="008745F9"/>
    <w:rsid w:val="00874638"/>
    <w:rsid w:val="008747CF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15"/>
    <w:rsid w:val="0088485A"/>
    <w:rsid w:val="00884C8B"/>
    <w:rsid w:val="00884F6D"/>
    <w:rsid w:val="00885036"/>
    <w:rsid w:val="00885054"/>
    <w:rsid w:val="0088519F"/>
    <w:rsid w:val="00885224"/>
    <w:rsid w:val="00885A9F"/>
    <w:rsid w:val="0088605A"/>
    <w:rsid w:val="008865EF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2EB9"/>
    <w:rsid w:val="008A30E0"/>
    <w:rsid w:val="008A325C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7C4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B2F"/>
    <w:rsid w:val="008C3E3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D03DF"/>
    <w:rsid w:val="008D052B"/>
    <w:rsid w:val="008D075E"/>
    <w:rsid w:val="008D08BD"/>
    <w:rsid w:val="008D0A26"/>
    <w:rsid w:val="008D1013"/>
    <w:rsid w:val="008D15A5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BE7"/>
    <w:rsid w:val="008E4BFA"/>
    <w:rsid w:val="008E4F5C"/>
    <w:rsid w:val="008E5034"/>
    <w:rsid w:val="008E5372"/>
    <w:rsid w:val="008E5949"/>
    <w:rsid w:val="008E5C9D"/>
    <w:rsid w:val="008E6364"/>
    <w:rsid w:val="008E6552"/>
    <w:rsid w:val="008E6ECA"/>
    <w:rsid w:val="008E6F13"/>
    <w:rsid w:val="008E6FD4"/>
    <w:rsid w:val="008E77C7"/>
    <w:rsid w:val="008E795A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45"/>
    <w:rsid w:val="008F365D"/>
    <w:rsid w:val="008F3871"/>
    <w:rsid w:val="008F3E96"/>
    <w:rsid w:val="008F4052"/>
    <w:rsid w:val="008F42B0"/>
    <w:rsid w:val="008F48A8"/>
    <w:rsid w:val="008F4AF4"/>
    <w:rsid w:val="008F4FCB"/>
    <w:rsid w:val="008F50B7"/>
    <w:rsid w:val="008F5252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C4"/>
    <w:rsid w:val="00922C3A"/>
    <w:rsid w:val="00922E75"/>
    <w:rsid w:val="009234B7"/>
    <w:rsid w:val="0092396B"/>
    <w:rsid w:val="00923A07"/>
    <w:rsid w:val="00924092"/>
    <w:rsid w:val="009247B9"/>
    <w:rsid w:val="0092482C"/>
    <w:rsid w:val="00924A5A"/>
    <w:rsid w:val="00924C1B"/>
    <w:rsid w:val="009257A9"/>
    <w:rsid w:val="0092598F"/>
    <w:rsid w:val="00925A15"/>
    <w:rsid w:val="00926065"/>
    <w:rsid w:val="009262E4"/>
    <w:rsid w:val="00926611"/>
    <w:rsid w:val="0092687F"/>
    <w:rsid w:val="0092694F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E65"/>
    <w:rsid w:val="0093200F"/>
    <w:rsid w:val="00932467"/>
    <w:rsid w:val="00932722"/>
    <w:rsid w:val="00932B07"/>
    <w:rsid w:val="00932FC4"/>
    <w:rsid w:val="00933007"/>
    <w:rsid w:val="009330EB"/>
    <w:rsid w:val="009334E7"/>
    <w:rsid w:val="00933A2D"/>
    <w:rsid w:val="009341D5"/>
    <w:rsid w:val="00934205"/>
    <w:rsid w:val="009342AF"/>
    <w:rsid w:val="0093439B"/>
    <w:rsid w:val="00934646"/>
    <w:rsid w:val="00934D68"/>
    <w:rsid w:val="00934EBA"/>
    <w:rsid w:val="0093620D"/>
    <w:rsid w:val="00936213"/>
    <w:rsid w:val="009362BF"/>
    <w:rsid w:val="00936580"/>
    <w:rsid w:val="009368D2"/>
    <w:rsid w:val="00936B56"/>
    <w:rsid w:val="00937111"/>
    <w:rsid w:val="009372A1"/>
    <w:rsid w:val="009373FD"/>
    <w:rsid w:val="00937402"/>
    <w:rsid w:val="00937FE2"/>
    <w:rsid w:val="009405E1"/>
    <w:rsid w:val="00940D2F"/>
    <w:rsid w:val="00940DD2"/>
    <w:rsid w:val="009410B6"/>
    <w:rsid w:val="0094132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3D3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66C2"/>
    <w:rsid w:val="00956B23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E60"/>
    <w:rsid w:val="00961751"/>
    <w:rsid w:val="00961AB8"/>
    <w:rsid w:val="00961C70"/>
    <w:rsid w:val="0096230C"/>
    <w:rsid w:val="0096248E"/>
    <w:rsid w:val="009634DF"/>
    <w:rsid w:val="009636EB"/>
    <w:rsid w:val="00964574"/>
    <w:rsid w:val="00964B29"/>
    <w:rsid w:val="00964C8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869"/>
    <w:rsid w:val="00966FC4"/>
    <w:rsid w:val="00967143"/>
    <w:rsid w:val="00967166"/>
    <w:rsid w:val="009671AC"/>
    <w:rsid w:val="009677AF"/>
    <w:rsid w:val="00970E15"/>
    <w:rsid w:val="009713B2"/>
    <w:rsid w:val="00971940"/>
    <w:rsid w:val="00971BFC"/>
    <w:rsid w:val="00971D9A"/>
    <w:rsid w:val="009725B4"/>
    <w:rsid w:val="00972C73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2286"/>
    <w:rsid w:val="00982696"/>
    <w:rsid w:val="00982E48"/>
    <w:rsid w:val="00982F10"/>
    <w:rsid w:val="00983324"/>
    <w:rsid w:val="0098350B"/>
    <w:rsid w:val="0098365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A42"/>
    <w:rsid w:val="00995B88"/>
    <w:rsid w:val="009962BC"/>
    <w:rsid w:val="009967A5"/>
    <w:rsid w:val="0099741A"/>
    <w:rsid w:val="0099757F"/>
    <w:rsid w:val="00997708"/>
    <w:rsid w:val="00997B0B"/>
    <w:rsid w:val="009A00D0"/>
    <w:rsid w:val="009A056E"/>
    <w:rsid w:val="009A0DA9"/>
    <w:rsid w:val="009A0F46"/>
    <w:rsid w:val="009A105D"/>
    <w:rsid w:val="009A11D2"/>
    <w:rsid w:val="009A1387"/>
    <w:rsid w:val="009A1E66"/>
    <w:rsid w:val="009A22A3"/>
    <w:rsid w:val="009A26E0"/>
    <w:rsid w:val="009A26F5"/>
    <w:rsid w:val="009A289A"/>
    <w:rsid w:val="009A2BB1"/>
    <w:rsid w:val="009A2C7D"/>
    <w:rsid w:val="009A2EB5"/>
    <w:rsid w:val="009A3495"/>
    <w:rsid w:val="009A3C02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9BC"/>
    <w:rsid w:val="009B1AF3"/>
    <w:rsid w:val="009B1BB9"/>
    <w:rsid w:val="009B2052"/>
    <w:rsid w:val="009B2DC1"/>
    <w:rsid w:val="009B2E3F"/>
    <w:rsid w:val="009B3061"/>
    <w:rsid w:val="009B3175"/>
    <w:rsid w:val="009B32AE"/>
    <w:rsid w:val="009B41A3"/>
    <w:rsid w:val="009B432F"/>
    <w:rsid w:val="009B4367"/>
    <w:rsid w:val="009B4B44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6033"/>
    <w:rsid w:val="009C625F"/>
    <w:rsid w:val="009C6ED3"/>
    <w:rsid w:val="009C746D"/>
    <w:rsid w:val="009C7DDE"/>
    <w:rsid w:val="009D01DF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D27"/>
    <w:rsid w:val="009D4BF1"/>
    <w:rsid w:val="009D4C4E"/>
    <w:rsid w:val="009D4D73"/>
    <w:rsid w:val="009D4F2D"/>
    <w:rsid w:val="009D515A"/>
    <w:rsid w:val="009D556A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82A"/>
    <w:rsid w:val="009F0990"/>
    <w:rsid w:val="009F0B1A"/>
    <w:rsid w:val="009F0D27"/>
    <w:rsid w:val="009F0E93"/>
    <w:rsid w:val="009F0ED1"/>
    <w:rsid w:val="009F13FE"/>
    <w:rsid w:val="009F187B"/>
    <w:rsid w:val="009F1C17"/>
    <w:rsid w:val="009F1E02"/>
    <w:rsid w:val="009F1E5E"/>
    <w:rsid w:val="009F212C"/>
    <w:rsid w:val="009F2243"/>
    <w:rsid w:val="009F22BD"/>
    <w:rsid w:val="009F2480"/>
    <w:rsid w:val="009F25F1"/>
    <w:rsid w:val="009F2969"/>
    <w:rsid w:val="009F3053"/>
    <w:rsid w:val="009F3920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728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BEE"/>
    <w:rsid w:val="00A043A5"/>
    <w:rsid w:val="00A04486"/>
    <w:rsid w:val="00A05B4F"/>
    <w:rsid w:val="00A05CED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CC8"/>
    <w:rsid w:val="00A11DB0"/>
    <w:rsid w:val="00A11EA3"/>
    <w:rsid w:val="00A12018"/>
    <w:rsid w:val="00A129D5"/>
    <w:rsid w:val="00A12E76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54E"/>
    <w:rsid w:val="00A15568"/>
    <w:rsid w:val="00A15D7A"/>
    <w:rsid w:val="00A162C8"/>
    <w:rsid w:val="00A16390"/>
    <w:rsid w:val="00A1674B"/>
    <w:rsid w:val="00A16CB8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4F1"/>
    <w:rsid w:val="00A317C9"/>
    <w:rsid w:val="00A31A2A"/>
    <w:rsid w:val="00A31B45"/>
    <w:rsid w:val="00A31EEA"/>
    <w:rsid w:val="00A331BB"/>
    <w:rsid w:val="00A331C1"/>
    <w:rsid w:val="00A3340F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311"/>
    <w:rsid w:val="00A423F9"/>
    <w:rsid w:val="00A423FC"/>
    <w:rsid w:val="00A42949"/>
    <w:rsid w:val="00A42F1B"/>
    <w:rsid w:val="00A43969"/>
    <w:rsid w:val="00A441A0"/>
    <w:rsid w:val="00A442D1"/>
    <w:rsid w:val="00A44495"/>
    <w:rsid w:val="00A44538"/>
    <w:rsid w:val="00A449C7"/>
    <w:rsid w:val="00A44A53"/>
    <w:rsid w:val="00A44DB9"/>
    <w:rsid w:val="00A44DCE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A2"/>
    <w:rsid w:val="00A502AC"/>
    <w:rsid w:val="00A5038F"/>
    <w:rsid w:val="00A506AB"/>
    <w:rsid w:val="00A50860"/>
    <w:rsid w:val="00A50C68"/>
    <w:rsid w:val="00A510E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B4E"/>
    <w:rsid w:val="00A53E2C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AE4"/>
    <w:rsid w:val="00A56241"/>
    <w:rsid w:val="00A563FE"/>
    <w:rsid w:val="00A567F8"/>
    <w:rsid w:val="00A56D01"/>
    <w:rsid w:val="00A570AD"/>
    <w:rsid w:val="00A571B1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2C7"/>
    <w:rsid w:val="00A64F37"/>
    <w:rsid w:val="00A65A56"/>
    <w:rsid w:val="00A65C37"/>
    <w:rsid w:val="00A65F9D"/>
    <w:rsid w:val="00A660FD"/>
    <w:rsid w:val="00A66190"/>
    <w:rsid w:val="00A661A3"/>
    <w:rsid w:val="00A66C83"/>
    <w:rsid w:val="00A66E72"/>
    <w:rsid w:val="00A670B7"/>
    <w:rsid w:val="00A6751C"/>
    <w:rsid w:val="00A675C5"/>
    <w:rsid w:val="00A678F8"/>
    <w:rsid w:val="00A67D41"/>
    <w:rsid w:val="00A67F9F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4F9F"/>
    <w:rsid w:val="00A7519F"/>
    <w:rsid w:val="00A75236"/>
    <w:rsid w:val="00A7571F"/>
    <w:rsid w:val="00A75730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C72"/>
    <w:rsid w:val="00A77D4D"/>
    <w:rsid w:val="00A77DE3"/>
    <w:rsid w:val="00A8016C"/>
    <w:rsid w:val="00A80931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3F"/>
    <w:rsid w:val="00A87527"/>
    <w:rsid w:val="00A8775E"/>
    <w:rsid w:val="00A87BBA"/>
    <w:rsid w:val="00A87F4E"/>
    <w:rsid w:val="00A904EC"/>
    <w:rsid w:val="00A90912"/>
    <w:rsid w:val="00A90B9F"/>
    <w:rsid w:val="00A90EDC"/>
    <w:rsid w:val="00A90F60"/>
    <w:rsid w:val="00A90FA0"/>
    <w:rsid w:val="00A91348"/>
    <w:rsid w:val="00A91796"/>
    <w:rsid w:val="00A9194E"/>
    <w:rsid w:val="00A92968"/>
    <w:rsid w:val="00A92ECE"/>
    <w:rsid w:val="00A92EFA"/>
    <w:rsid w:val="00A931B2"/>
    <w:rsid w:val="00A9321E"/>
    <w:rsid w:val="00A93A04"/>
    <w:rsid w:val="00A93D42"/>
    <w:rsid w:val="00A93E41"/>
    <w:rsid w:val="00A943C5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2190"/>
    <w:rsid w:val="00AA21F9"/>
    <w:rsid w:val="00AA22CA"/>
    <w:rsid w:val="00AA26BB"/>
    <w:rsid w:val="00AA271B"/>
    <w:rsid w:val="00AA2794"/>
    <w:rsid w:val="00AA287F"/>
    <w:rsid w:val="00AA2BC1"/>
    <w:rsid w:val="00AA3A6B"/>
    <w:rsid w:val="00AA3C86"/>
    <w:rsid w:val="00AA447D"/>
    <w:rsid w:val="00AA47D7"/>
    <w:rsid w:val="00AA4A75"/>
    <w:rsid w:val="00AA5351"/>
    <w:rsid w:val="00AA5C60"/>
    <w:rsid w:val="00AA5D5A"/>
    <w:rsid w:val="00AA61C9"/>
    <w:rsid w:val="00AA6343"/>
    <w:rsid w:val="00AA6589"/>
    <w:rsid w:val="00AA66C2"/>
    <w:rsid w:val="00AA6A70"/>
    <w:rsid w:val="00AA6ED8"/>
    <w:rsid w:val="00AA7214"/>
    <w:rsid w:val="00AB0289"/>
    <w:rsid w:val="00AB1630"/>
    <w:rsid w:val="00AB1BE6"/>
    <w:rsid w:val="00AB2CAB"/>
    <w:rsid w:val="00AB30AA"/>
    <w:rsid w:val="00AB3728"/>
    <w:rsid w:val="00AB3A34"/>
    <w:rsid w:val="00AB3A3D"/>
    <w:rsid w:val="00AB3CD7"/>
    <w:rsid w:val="00AB43AF"/>
    <w:rsid w:val="00AB485D"/>
    <w:rsid w:val="00AB48EC"/>
    <w:rsid w:val="00AB4920"/>
    <w:rsid w:val="00AB4C79"/>
    <w:rsid w:val="00AB4F4D"/>
    <w:rsid w:val="00AB5B96"/>
    <w:rsid w:val="00AB5C28"/>
    <w:rsid w:val="00AB5C5B"/>
    <w:rsid w:val="00AB6204"/>
    <w:rsid w:val="00AB7141"/>
    <w:rsid w:val="00AB7562"/>
    <w:rsid w:val="00AB7696"/>
    <w:rsid w:val="00AB7CA4"/>
    <w:rsid w:val="00AB7D53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B8D"/>
    <w:rsid w:val="00AD1B96"/>
    <w:rsid w:val="00AD201D"/>
    <w:rsid w:val="00AD2115"/>
    <w:rsid w:val="00AD2160"/>
    <w:rsid w:val="00AD21F1"/>
    <w:rsid w:val="00AD2735"/>
    <w:rsid w:val="00AD27FD"/>
    <w:rsid w:val="00AD2E9F"/>
    <w:rsid w:val="00AD2F7B"/>
    <w:rsid w:val="00AD31D7"/>
    <w:rsid w:val="00AD3B43"/>
    <w:rsid w:val="00AD3F6E"/>
    <w:rsid w:val="00AD4053"/>
    <w:rsid w:val="00AD420F"/>
    <w:rsid w:val="00AD44C1"/>
    <w:rsid w:val="00AD4867"/>
    <w:rsid w:val="00AD4A79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3068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CF7"/>
    <w:rsid w:val="00AE7E65"/>
    <w:rsid w:val="00AF01B7"/>
    <w:rsid w:val="00AF051B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C21"/>
    <w:rsid w:val="00AF7C51"/>
    <w:rsid w:val="00AF7D75"/>
    <w:rsid w:val="00AF7DA2"/>
    <w:rsid w:val="00AF7E91"/>
    <w:rsid w:val="00B00433"/>
    <w:rsid w:val="00B00801"/>
    <w:rsid w:val="00B00938"/>
    <w:rsid w:val="00B009E3"/>
    <w:rsid w:val="00B00B1F"/>
    <w:rsid w:val="00B00EEE"/>
    <w:rsid w:val="00B01022"/>
    <w:rsid w:val="00B01153"/>
    <w:rsid w:val="00B01519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66B"/>
    <w:rsid w:val="00B04674"/>
    <w:rsid w:val="00B056C2"/>
    <w:rsid w:val="00B056D7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E87"/>
    <w:rsid w:val="00B1404C"/>
    <w:rsid w:val="00B142BD"/>
    <w:rsid w:val="00B145CA"/>
    <w:rsid w:val="00B14723"/>
    <w:rsid w:val="00B14B59"/>
    <w:rsid w:val="00B14BA6"/>
    <w:rsid w:val="00B14F4D"/>
    <w:rsid w:val="00B15641"/>
    <w:rsid w:val="00B159FD"/>
    <w:rsid w:val="00B15E88"/>
    <w:rsid w:val="00B15EE0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11CA"/>
    <w:rsid w:val="00B213FB"/>
    <w:rsid w:val="00B21496"/>
    <w:rsid w:val="00B21608"/>
    <w:rsid w:val="00B217C6"/>
    <w:rsid w:val="00B21D5A"/>
    <w:rsid w:val="00B222CB"/>
    <w:rsid w:val="00B2241E"/>
    <w:rsid w:val="00B2261C"/>
    <w:rsid w:val="00B22B04"/>
    <w:rsid w:val="00B23198"/>
    <w:rsid w:val="00B23373"/>
    <w:rsid w:val="00B239A0"/>
    <w:rsid w:val="00B23B61"/>
    <w:rsid w:val="00B23BD6"/>
    <w:rsid w:val="00B23D96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9A"/>
    <w:rsid w:val="00B305A8"/>
    <w:rsid w:val="00B30C6B"/>
    <w:rsid w:val="00B30FB7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C8F"/>
    <w:rsid w:val="00B33EE4"/>
    <w:rsid w:val="00B33EF7"/>
    <w:rsid w:val="00B34247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649"/>
    <w:rsid w:val="00B40808"/>
    <w:rsid w:val="00B40EF6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4A0A"/>
    <w:rsid w:val="00B44D0F"/>
    <w:rsid w:val="00B44E0C"/>
    <w:rsid w:val="00B44F0E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235"/>
    <w:rsid w:val="00B475C2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129"/>
    <w:rsid w:val="00B512B1"/>
    <w:rsid w:val="00B51833"/>
    <w:rsid w:val="00B51D23"/>
    <w:rsid w:val="00B51D51"/>
    <w:rsid w:val="00B52251"/>
    <w:rsid w:val="00B5242D"/>
    <w:rsid w:val="00B52787"/>
    <w:rsid w:val="00B527FB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72C4"/>
    <w:rsid w:val="00B5765E"/>
    <w:rsid w:val="00B577C8"/>
    <w:rsid w:val="00B578F0"/>
    <w:rsid w:val="00B57A50"/>
    <w:rsid w:val="00B57EBF"/>
    <w:rsid w:val="00B60721"/>
    <w:rsid w:val="00B6077C"/>
    <w:rsid w:val="00B6090F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C1"/>
    <w:rsid w:val="00B63315"/>
    <w:rsid w:val="00B633BB"/>
    <w:rsid w:val="00B63725"/>
    <w:rsid w:val="00B63CB2"/>
    <w:rsid w:val="00B63F4B"/>
    <w:rsid w:val="00B64062"/>
    <w:rsid w:val="00B64224"/>
    <w:rsid w:val="00B64ED5"/>
    <w:rsid w:val="00B6502F"/>
    <w:rsid w:val="00B651BB"/>
    <w:rsid w:val="00B65444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156F"/>
    <w:rsid w:val="00B71F78"/>
    <w:rsid w:val="00B721A0"/>
    <w:rsid w:val="00B721BE"/>
    <w:rsid w:val="00B72C8C"/>
    <w:rsid w:val="00B7301C"/>
    <w:rsid w:val="00B73266"/>
    <w:rsid w:val="00B7374C"/>
    <w:rsid w:val="00B73AAA"/>
    <w:rsid w:val="00B73F85"/>
    <w:rsid w:val="00B742FC"/>
    <w:rsid w:val="00B7434F"/>
    <w:rsid w:val="00B743F0"/>
    <w:rsid w:val="00B744EF"/>
    <w:rsid w:val="00B74A2B"/>
    <w:rsid w:val="00B74AFF"/>
    <w:rsid w:val="00B750BB"/>
    <w:rsid w:val="00B750E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8076E"/>
    <w:rsid w:val="00B808DF"/>
    <w:rsid w:val="00B809DC"/>
    <w:rsid w:val="00B80D5D"/>
    <w:rsid w:val="00B80DBB"/>
    <w:rsid w:val="00B81179"/>
    <w:rsid w:val="00B812D6"/>
    <w:rsid w:val="00B81954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3497"/>
    <w:rsid w:val="00BA353A"/>
    <w:rsid w:val="00BA3D2E"/>
    <w:rsid w:val="00BA3E36"/>
    <w:rsid w:val="00BA3FA5"/>
    <w:rsid w:val="00BA48F4"/>
    <w:rsid w:val="00BA5022"/>
    <w:rsid w:val="00BA5892"/>
    <w:rsid w:val="00BA58BA"/>
    <w:rsid w:val="00BA60D4"/>
    <w:rsid w:val="00BA661F"/>
    <w:rsid w:val="00BA6A21"/>
    <w:rsid w:val="00BA712E"/>
    <w:rsid w:val="00BA776F"/>
    <w:rsid w:val="00BA7CAC"/>
    <w:rsid w:val="00BA7EDD"/>
    <w:rsid w:val="00BB039A"/>
    <w:rsid w:val="00BB07E0"/>
    <w:rsid w:val="00BB0EAD"/>
    <w:rsid w:val="00BB0F85"/>
    <w:rsid w:val="00BB11D6"/>
    <w:rsid w:val="00BB1AFF"/>
    <w:rsid w:val="00BB1E8E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20C3"/>
    <w:rsid w:val="00BC21ED"/>
    <w:rsid w:val="00BC24CC"/>
    <w:rsid w:val="00BC24DD"/>
    <w:rsid w:val="00BC25AC"/>
    <w:rsid w:val="00BC2699"/>
    <w:rsid w:val="00BC2914"/>
    <w:rsid w:val="00BC2C17"/>
    <w:rsid w:val="00BC350A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D8D"/>
    <w:rsid w:val="00BC709E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9C3"/>
    <w:rsid w:val="00BD1BBC"/>
    <w:rsid w:val="00BD1F02"/>
    <w:rsid w:val="00BD2710"/>
    <w:rsid w:val="00BD2718"/>
    <w:rsid w:val="00BD29C5"/>
    <w:rsid w:val="00BD2B51"/>
    <w:rsid w:val="00BD2D37"/>
    <w:rsid w:val="00BD2DE3"/>
    <w:rsid w:val="00BD2EE2"/>
    <w:rsid w:val="00BD307A"/>
    <w:rsid w:val="00BD3176"/>
    <w:rsid w:val="00BD33BE"/>
    <w:rsid w:val="00BD3415"/>
    <w:rsid w:val="00BD361F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D17"/>
    <w:rsid w:val="00BE41E5"/>
    <w:rsid w:val="00BE42B2"/>
    <w:rsid w:val="00BE42D0"/>
    <w:rsid w:val="00BE4738"/>
    <w:rsid w:val="00BE4A5E"/>
    <w:rsid w:val="00BE4ADE"/>
    <w:rsid w:val="00BE4CF3"/>
    <w:rsid w:val="00BE56C2"/>
    <w:rsid w:val="00BE5703"/>
    <w:rsid w:val="00BE584A"/>
    <w:rsid w:val="00BE59F8"/>
    <w:rsid w:val="00BE5B96"/>
    <w:rsid w:val="00BE5F20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88"/>
    <w:rsid w:val="00BF252D"/>
    <w:rsid w:val="00BF2721"/>
    <w:rsid w:val="00BF2AA2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550"/>
    <w:rsid w:val="00C0558F"/>
    <w:rsid w:val="00C05BC3"/>
    <w:rsid w:val="00C05D7A"/>
    <w:rsid w:val="00C0618B"/>
    <w:rsid w:val="00C062F9"/>
    <w:rsid w:val="00C06432"/>
    <w:rsid w:val="00C06A2A"/>
    <w:rsid w:val="00C0713E"/>
    <w:rsid w:val="00C074AC"/>
    <w:rsid w:val="00C078DB"/>
    <w:rsid w:val="00C07912"/>
    <w:rsid w:val="00C07D4E"/>
    <w:rsid w:val="00C07E5C"/>
    <w:rsid w:val="00C07F17"/>
    <w:rsid w:val="00C07FB6"/>
    <w:rsid w:val="00C10289"/>
    <w:rsid w:val="00C10386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22F0"/>
    <w:rsid w:val="00C12862"/>
    <w:rsid w:val="00C12A1A"/>
    <w:rsid w:val="00C12DFF"/>
    <w:rsid w:val="00C12EBB"/>
    <w:rsid w:val="00C136FA"/>
    <w:rsid w:val="00C13D02"/>
    <w:rsid w:val="00C140B8"/>
    <w:rsid w:val="00C14EDB"/>
    <w:rsid w:val="00C1540C"/>
    <w:rsid w:val="00C15605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625"/>
    <w:rsid w:val="00C22EE2"/>
    <w:rsid w:val="00C22F59"/>
    <w:rsid w:val="00C2301A"/>
    <w:rsid w:val="00C23503"/>
    <w:rsid w:val="00C24634"/>
    <w:rsid w:val="00C2494B"/>
    <w:rsid w:val="00C24C0A"/>
    <w:rsid w:val="00C24DD2"/>
    <w:rsid w:val="00C25388"/>
    <w:rsid w:val="00C25437"/>
    <w:rsid w:val="00C25661"/>
    <w:rsid w:val="00C25872"/>
    <w:rsid w:val="00C25AA8"/>
    <w:rsid w:val="00C26372"/>
    <w:rsid w:val="00C26420"/>
    <w:rsid w:val="00C26847"/>
    <w:rsid w:val="00C26A98"/>
    <w:rsid w:val="00C27CBA"/>
    <w:rsid w:val="00C27D07"/>
    <w:rsid w:val="00C30005"/>
    <w:rsid w:val="00C30867"/>
    <w:rsid w:val="00C3096C"/>
    <w:rsid w:val="00C313DE"/>
    <w:rsid w:val="00C31FB3"/>
    <w:rsid w:val="00C32943"/>
    <w:rsid w:val="00C32BB1"/>
    <w:rsid w:val="00C32F07"/>
    <w:rsid w:val="00C331A2"/>
    <w:rsid w:val="00C33231"/>
    <w:rsid w:val="00C339EA"/>
    <w:rsid w:val="00C33DDF"/>
    <w:rsid w:val="00C33F2F"/>
    <w:rsid w:val="00C34056"/>
    <w:rsid w:val="00C345C9"/>
    <w:rsid w:val="00C3462B"/>
    <w:rsid w:val="00C348AA"/>
    <w:rsid w:val="00C34D2B"/>
    <w:rsid w:val="00C35346"/>
    <w:rsid w:val="00C3579E"/>
    <w:rsid w:val="00C35829"/>
    <w:rsid w:val="00C35A81"/>
    <w:rsid w:val="00C35AE1"/>
    <w:rsid w:val="00C35AE2"/>
    <w:rsid w:val="00C35B61"/>
    <w:rsid w:val="00C36DE4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BC5"/>
    <w:rsid w:val="00C42177"/>
    <w:rsid w:val="00C42411"/>
    <w:rsid w:val="00C42F11"/>
    <w:rsid w:val="00C42F35"/>
    <w:rsid w:val="00C435AE"/>
    <w:rsid w:val="00C438A1"/>
    <w:rsid w:val="00C4398E"/>
    <w:rsid w:val="00C43BA9"/>
    <w:rsid w:val="00C4419F"/>
    <w:rsid w:val="00C441AD"/>
    <w:rsid w:val="00C44289"/>
    <w:rsid w:val="00C44428"/>
    <w:rsid w:val="00C444D6"/>
    <w:rsid w:val="00C445F8"/>
    <w:rsid w:val="00C44C4B"/>
    <w:rsid w:val="00C454EC"/>
    <w:rsid w:val="00C455B3"/>
    <w:rsid w:val="00C45789"/>
    <w:rsid w:val="00C45C1E"/>
    <w:rsid w:val="00C4624F"/>
    <w:rsid w:val="00C4632A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10C0"/>
    <w:rsid w:val="00C5210E"/>
    <w:rsid w:val="00C5281B"/>
    <w:rsid w:val="00C5287F"/>
    <w:rsid w:val="00C52D9D"/>
    <w:rsid w:val="00C52DD4"/>
    <w:rsid w:val="00C539F0"/>
    <w:rsid w:val="00C53A36"/>
    <w:rsid w:val="00C53A47"/>
    <w:rsid w:val="00C53B03"/>
    <w:rsid w:val="00C544A9"/>
    <w:rsid w:val="00C54558"/>
    <w:rsid w:val="00C56227"/>
    <w:rsid w:val="00C56ACC"/>
    <w:rsid w:val="00C5707B"/>
    <w:rsid w:val="00C571FA"/>
    <w:rsid w:val="00C57331"/>
    <w:rsid w:val="00C57668"/>
    <w:rsid w:val="00C57935"/>
    <w:rsid w:val="00C57D12"/>
    <w:rsid w:val="00C60931"/>
    <w:rsid w:val="00C60CC1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69E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139"/>
    <w:rsid w:val="00C7037F"/>
    <w:rsid w:val="00C705E4"/>
    <w:rsid w:val="00C70699"/>
    <w:rsid w:val="00C70A62"/>
    <w:rsid w:val="00C70DD0"/>
    <w:rsid w:val="00C70FA9"/>
    <w:rsid w:val="00C71535"/>
    <w:rsid w:val="00C71799"/>
    <w:rsid w:val="00C7180E"/>
    <w:rsid w:val="00C7183F"/>
    <w:rsid w:val="00C71908"/>
    <w:rsid w:val="00C71CE8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506"/>
    <w:rsid w:val="00C84686"/>
    <w:rsid w:val="00C8471E"/>
    <w:rsid w:val="00C84ABA"/>
    <w:rsid w:val="00C84B05"/>
    <w:rsid w:val="00C852A8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FE1"/>
    <w:rsid w:val="00C90A3B"/>
    <w:rsid w:val="00C90A80"/>
    <w:rsid w:val="00C90BEA"/>
    <w:rsid w:val="00C90C92"/>
    <w:rsid w:val="00C90E45"/>
    <w:rsid w:val="00C91C45"/>
    <w:rsid w:val="00C91FF3"/>
    <w:rsid w:val="00C926AE"/>
    <w:rsid w:val="00C92912"/>
    <w:rsid w:val="00C92A54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113"/>
    <w:rsid w:val="00C95659"/>
    <w:rsid w:val="00C9570B"/>
    <w:rsid w:val="00C958DC"/>
    <w:rsid w:val="00C96543"/>
    <w:rsid w:val="00C9691D"/>
    <w:rsid w:val="00C9695E"/>
    <w:rsid w:val="00C96AC0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EFC"/>
    <w:rsid w:val="00CA50BD"/>
    <w:rsid w:val="00CA521F"/>
    <w:rsid w:val="00CA56B5"/>
    <w:rsid w:val="00CA585F"/>
    <w:rsid w:val="00CA5A26"/>
    <w:rsid w:val="00CA60B0"/>
    <w:rsid w:val="00CA6173"/>
    <w:rsid w:val="00CA65DE"/>
    <w:rsid w:val="00CA6AD3"/>
    <w:rsid w:val="00CA7074"/>
    <w:rsid w:val="00CA7F7E"/>
    <w:rsid w:val="00CB02A5"/>
    <w:rsid w:val="00CB054E"/>
    <w:rsid w:val="00CB06BC"/>
    <w:rsid w:val="00CB0710"/>
    <w:rsid w:val="00CB0C10"/>
    <w:rsid w:val="00CB0EB7"/>
    <w:rsid w:val="00CB0EC3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7"/>
    <w:rsid w:val="00CC312D"/>
    <w:rsid w:val="00CC324B"/>
    <w:rsid w:val="00CC4780"/>
    <w:rsid w:val="00CC49B4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12DD"/>
    <w:rsid w:val="00CD1ADF"/>
    <w:rsid w:val="00CD1C44"/>
    <w:rsid w:val="00CD1D93"/>
    <w:rsid w:val="00CD20D9"/>
    <w:rsid w:val="00CD238C"/>
    <w:rsid w:val="00CD2775"/>
    <w:rsid w:val="00CD3020"/>
    <w:rsid w:val="00CD31EA"/>
    <w:rsid w:val="00CD3448"/>
    <w:rsid w:val="00CD36BA"/>
    <w:rsid w:val="00CD3C9F"/>
    <w:rsid w:val="00CD4588"/>
    <w:rsid w:val="00CD5D04"/>
    <w:rsid w:val="00CD60F1"/>
    <w:rsid w:val="00CD6201"/>
    <w:rsid w:val="00CD6278"/>
    <w:rsid w:val="00CD6935"/>
    <w:rsid w:val="00CD7002"/>
    <w:rsid w:val="00CD78DE"/>
    <w:rsid w:val="00CD7EFF"/>
    <w:rsid w:val="00CE046B"/>
    <w:rsid w:val="00CE055F"/>
    <w:rsid w:val="00CE05CA"/>
    <w:rsid w:val="00CE066F"/>
    <w:rsid w:val="00CE085C"/>
    <w:rsid w:val="00CE0CB3"/>
    <w:rsid w:val="00CE0CC4"/>
    <w:rsid w:val="00CE161C"/>
    <w:rsid w:val="00CE16EE"/>
    <w:rsid w:val="00CE172A"/>
    <w:rsid w:val="00CE1908"/>
    <w:rsid w:val="00CE234A"/>
    <w:rsid w:val="00CE2455"/>
    <w:rsid w:val="00CE251C"/>
    <w:rsid w:val="00CE25EE"/>
    <w:rsid w:val="00CE2DC7"/>
    <w:rsid w:val="00CE2E2B"/>
    <w:rsid w:val="00CE2FE3"/>
    <w:rsid w:val="00CE32D1"/>
    <w:rsid w:val="00CE34CC"/>
    <w:rsid w:val="00CE465B"/>
    <w:rsid w:val="00CE46C7"/>
    <w:rsid w:val="00CE46D3"/>
    <w:rsid w:val="00CE47E8"/>
    <w:rsid w:val="00CE497B"/>
    <w:rsid w:val="00CE4BA8"/>
    <w:rsid w:val="00CE4E16"/>
    <w:rsid w:val="00CE5930"/>
    <w:rsid w:val="00CE60DB"/>
    <w:rsid w:val="00CE6557"/>
    <w:rsid w:val="00CE68C9"/>
    <w:rsid w:val="00CE6976"/>
    <w:rsid w:val="00CE6C1B"/>
    <w:rsid w:val="00CE6E29"/>
    <w:rsid w:val="00CE6ECB"/>
    <w:rsid w:val="00CE70AD"/>
    <w:rsid w:val="00CE7161"/>
    <w:rsid w:val="00CE7607"/>
    <w:rsid w:val="00CE7651"/>
    <w:rsid w:val="00CE7D28"/>
    <w:rsid w:val="00CF0250"/>
    <w:rsid w:val="00CF02AB"/>
    <w:rsid w:val="00CF062E"/>
    <w:rsid w:val="00CF0641"/>
    <w:rsid w:val="00CF070A"/>
    <w:rsid w:val="00CF08CB"/>
    <w:rsid w:val="00CF08EB"/>
    <w:rsid w:val="00CF0922"/>
    <w:rsid w:val="00CF0A48"/>
    <w:rsid w:val="00CF0DC0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39CB"/>
    <w:rsid w:val="00CF3B30"/>
    <w:rsid w:val="00CF416B"/>
    <w:rsid w:val="00CF4CE4"/>
    <w:rsid w:val="00CF5191"/>
    <w:rsid w:val="00CF5C55"/>
    <w:rsid w:val="00CF5D69"/>
    <w:rsid w:val="00CF63B8"/>
    <w:rsid w:val="00CF65A3"/>
    <w:rsid w:val="00CF6BBE"/>
    <w:rsid w:val="00CF6FAA"/>
    <w:rsid w:val="00CF6FCE"/>
    <w:rsid w:val="00CF6FF7"/>
    <w:rsid w:val="00CF7210"/>
    <w:rsid w:val="00CF76BD"/>
    <w:rsid w:val="00CF7835"/>
    <w:rsid w:val="00D0023D"/>
    <w:rsid w:val="00D00863"/>
    <w:rsid w:val="00D00BFA"/>
    <w:rsid w:val="00D00C53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ABB"/>
    <w:rsid w:val="00D05C51"/>
    <w:rsid w:val="00D05DF0"/>
    <w:rsid w:val="00D061F1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D1"/>
    <w:rsid w:val="00D108D1"/>
    <w:rsid w:val="00D10C4A"/>
    <w:rsid w:val="00D111CC"/>
    <w:rsid w:val="00D1158A"/>
    <w:rsid w:val="00D116BC"/>
    <w:rsid w:val="00D11E21"/>
    <w:rsid w:val="00D12151"/>
    <w:rsid w:val="00D12C94"/>
    <w:rsid w:val="00D12D9C"/>
    <w:rsid w:val="00D12EEB"/>
    <w:rsid w:val="00D1391D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2024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43A"/>
    <w:rsid w:val="00D267EC"/>
    <w:rsid w:val="00D27E88"/>
    <w:rsid w:val="00D27EF0"/>
    <w:rsid w:val="00D30287"/>
    <w:rsid w:val="00D307A2"/>
    <w:rsid w:val="00D30C79"/>
    <w:rsid w:val="00D3126C"/>
    <w:rsid w:val="00D31503"/>
    <w:rsid w:val="00D31526"/>
    <w:rsid w:val="00D32308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FBF"/>
    <w:rsid w:val="00D410D7"/>
    <w:rsid w:val="00D41227"/>
    <w:rsid w:val="00D41940"/>
    <w:rsid w:val="00D41A7D"/>
    <w:rsid w:val="00D42567"/>
    <w:rsid w:val="00D4352A"/>
    <w:rsid w:val="00D435A4"/>
    <w:rsid w:val="00D436CE"/>
    <w:rsid w:val="00D43758"/>
    <w:rsid w:val="00D4394E"/>
    <w:rsid w:val="00D43CC4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DF1"/>
    <w:rsid w:val="00D504FA"/>
    <w:rsid w:val="00D5060C"/>
    <w:rsid w:val="00D50855"/>
    <w:rsid w:val="00D51729"/>
    <w:rsid w:val="00D51F58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980"/>
    <w:rsid w:val="00D55DD5"/>
    <w:rsid w:val="00D56272"/>
    <w:rsid w:val="00D57037"/>
    <w:rsid w:val="00D57188"/>
    <w:rsid w:val="00D57304"/>
    <w:rsid w:val="00D577E0"/>
    <w:rsid w:val="00D57AB5"/>
    <w:rsid w:val="00D57ABC"/>
    <w:rsid w:val="00D57B3B"/>
    <w:rsid w:val="00D57CD8"/>
    <w:rsid w:val="00D57ED5"/>
    <w:rsid w:val="00D60066"/>
    <w:rsid w:val="00D601CD"/>
    <w:rsid w:val="00D60FCF"/>
    <w:rsid w:val="00D6120B"/>
    <w:rsid w:val="00D61491"/>
    <w:rsid w:val="00D6190D"/>
    <w:rsid w:val="00D619B8"/>
    <w:rsid w:val="00D61A00"/>
    <w:rsid w:val="00D621C5"/>
    <w:rsid w:val="00D6243F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704F6"/>
    <w:rsid w:val="00D70692"/>
    <w:rsid w:val="00D70DFB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392B"/>
    <w:rsid w:val="00D739A4"/>
    <w:rsid w:val="00D73A21"/>
    <w:rsid w:val="00D74359"/>
    <w:rsid w:val="00D74773"/>
    <w:rsid w:val="00D747B2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A3A"/>
    <w:rsid w:val="00D77B84"/>
    <w:rsid w:val="00D77CC5"/>
    <w:rsid w:val="00D801ED"/>
    <w:rsid w:val="00D803D4"/>
    <w:rsid w:val="00D80426"/>
    <w:rsid w:val="00D80838"/>
    <w:rsid w:val="00D80D36"/>
    <w:rsid w:val="00D80EFA"/>
    <w:rsid w:val="00D81141"/>
    <w:rsid w:val="00D81165"/>
    <w:rsid w:val="00D81482"/>
    <w:rsid w:val="00D819FE"/>
    <w:rsid w:val="00D81A41"/>
    <w:rsid w:val="00D81C7B"/>
    <w:rsid w:val="00D81DF8"/>
    <w:rsid w:val="00D82282"/>
    <w:rsid w:val="00D82658"/>
    <w:rsid w:val="00D82ADE"/>
    <w:rsid w:val="00D82D3B"/>
    <w:rsid w:val="00D82E3F"/>
    <w:rsid w:val="00D830CD"/>
    <w:rsid w:val="00D83294"/>
    <w:rsid w:val="00D83750"/>
    <w:rsid w:val="00D838CB"/>
    <w:rsid w:val="00D84CA8"/>
    <w:rsid w:val="00D84D8F"/>
    <w:rsid w:val="00D85518"/>
    <w:rsid w:val="00D8578A"/>
    <w:rsid w:val="00D859CC"/>
    <w:rsid w:val="00D85C82"/>
    <w:rsid w:val="00D85DDA"/>
    <w:rsid w:val="00D86429"/>
    <w:rsid w:val="00D866E4"/>
    <w:rsid w:val="00D8678D"/>
    <w:rsid w:val="00D86986"/>
    <w:rsid w:val="00D869BE"/>
    <w:rsid w:val="00D86C5B"/>
    <w:rsid w:val="00D877EB"/>
    <w:rsid w:val="00D87871"/>
    <w:rsid w:val="00D87CFF"/>
    <w:rsid w:val="00D9014E"/>
    <w:rsid w:val="00D90536"/>
    <w:rsid w:val="00D9060C"/>
    <w:rsid w:val="00D90640"/>
    <w:rsid w:val="00D90CC6"/>
    <w:rsid w:val="00D90E0E"/>
    <w:rsid w:val="00D90F48"/>
    <w:rsid w:val="00D910D7"/>
    <w:rsid w:val="00D915BA"/>
    <w:rsid w:val="00D916BB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E1B"/>
    <w:rsid w:val="00D96078"/>
    <w:rsid w:val="00D9614D"/>
    <w:rsid w:val="00D963BC"/>
    <w:rsid w:val="00D9643A"/>
    <w:rsid w:val="00D96BB6"/>
    <w:rsid w:val="00D96D14"/>
    <w:rsid w:val="00D9734A"/>
    <w:rsid w:val="00D978B3"/>
    <w:rsid w:val="00D97B5E"/>
    <w:rsid w:val="00D97D38"/>
    <w:rsid w:val="00D97E89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C7"/>
    <w:rsid w:val="00DA338B"/>
    <w:rsid w:val="00DA3771"/>
    <w:rsid w:val="00DA3E49"/>
    <w:rsid w:val="00DA3EA0"/>
    <w:rsid w:val="00DA42B6"/>
    <w:rsid w:val="00DA4A25"/>
    <w:rsid w:val="00DA4AD6"/>
    <w:rsid w:val="00DA4C8E"/>
    <w:rsid w:val="00DA4D74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F2"/>
    <w:rsid w:val="00DB4ABD"/>
    <w:rsid w:val="00DB4C15"/>
    <w:rsid w:val="00DB50DD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D32"/>
    <w:rsid w:val="00DC1D85"/>
    <w:rsid w:val="00DC1E9B"/>
    <w:rsid w:val="00DC1FCF"/>
    <w:rsid w:val="00DC2524"/>
    <w:rsid w:val="00DC27C7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636"/>
    <w:rsid w:val="00DC79F9"/>
    <w:rsid w:val="00DC7B5A"/>
    <w:rsid w:val="00DC7E51"/>
    <w:rsid w:val="00DD0EFA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31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105F"/>
    <w:rsid w:val="00DE1130"/>
    <w:rsid w:val="00DE1304"/>
    <w:rsid w:val="00DE146C"/>
    <w:rsid w:val="00DE14B9"/>
    <w:rsid w:val="00DE14E5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F4D"/>
    <w:rsid w:val="00DF2FFB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62D0"/>
    <w:rsid w:val="00DF653A"/>
    <w:rsid w:val="00DF69DD"/>
    <w:rsid w:val="00DF6E04"/>
    <w:rsid w:val="00DF6EB7"/>
    <w:rsid w:val="00DF6EBA"/>
    <w:rsid w:val="00DF78EE"/>
    <w:rsid w:val="00DF7D25"/>
    <w:rsid w:val="00DF7E6E"/>
    <w:rsid w:val="00DF7F2F"/>
    <w:rsid w:val="00DF7F8A"/>
    <w:rsid w:val="00E001E9"/>
    <w:rsid w:val="00E0047D"/>
    <w:rsid w:val="00E00A80"/>
    <w:rsid w:val="00E00F87"/>
    <w:rsid w:val="00E0143C"/>
    <w:rsid w:val="00E0178D"/>
    <w:rsid w:val="00E018D3"/>
    <w:rsid w:val="00E01A94"/>
    <w:rsid w:val="00E01B4A"/>
    <w:rsid w:val="00E01E73"/>
    <w:rsid w:val="00E0206F"/>
    <w:rsid w:val="00E0241B"/>
    <w:rsid w:val="00E0243D"/>
    <w:rsid w:val="00E02758"/>
    <w:rsid w:val="00E028D7"/>
    <w:rsid w:val="00E02A67"/>
    <w:rsid w:val="00E03290"/>
    <w:rsid w:val="00E035DA"/>
    <w:rsid w:val="00E04CB6"/>
    <w:rsid w:val="00E05091"/>
    <w:rsid w:val="00E0712C"/>
    <w:rsid w:val="00E07312"/>
    <w:rsid w:val="00E0733B"/>
    <w:rsid w:val="00E10082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86"/>
    <w:rsid w:val="00E134CF"/>
    <w:rsid w:val="00E13E08"/>
    <w:rsid w:val="00E13E44"/>
    <w:rsid w:val="00E13F17"/>
    <w:rsid w:val="00E1460B"/>
    <w:rsid w:val="00E14648"/>
    <w:rsid w:val="00E14B49"/>
    <w:rsid w:val="00E14F4D"/>
    <w:rsid w:val="00E15CEA"/>
    <w:rsid w:val="00E1609C"/>
    <w:rsid w:val="00E1628A"/>
    <w:rsid w:val="00E16464"/>
    <w:rsid w:val="00E16CBF"/>
    <w:rsid w:val="00E16F84"/>
    <w:rsid w:val="00E17024"/>
    <w:rsid w:val="00E171D3"/>
    <w:rsid w:val="00E17525"/>
    <w:rsid w:val="00E17607"/>
    <w:rsid w:val="00E17B73"/>
    <w:rsid w:val="00E17F88"/>
    <w:rsid w:val="00E2042F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E1C"/>
    <w:rsid w:val="00E22E40"/>
    <w:rsid w:val="00E22F0F"/>
    <w:rsid w:val="00E23584"/>
    <w:rsid w:val="00E241E8"/>
    <w:rsid w:val="00E2420E"/>
    <w:rsid w:val="00E244E2"/>
    <w:rsid w:val="00E24691"/>
    <w:rsid w:val="00E246F7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305A8"/>
    <w:rsid w:val="00E30738"/>
    <w:rsid w:val="00E30914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98"/>
    <w:rsid w:val="00E421A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908"/>
    <w:rsid w:val="00E44AE0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B22"/>
    <w:rsid w:val="00E47BC4"/>
    <w:rsid w:val="00E47CB9"/>
    <w:rsid w:val="00E47E95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2DE"/>
    <w:rsid w:val="00E61938"/>
    <w:rsid w:val="00E619BC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55F"/>
    <w:rsid w:val="00E67A06"/>
    <w:rsid w:val="00E67C9F"/>
    <w:rsid w:val="00E67F9B"/>
    <w:rsid w:val="00E705A5"/>
    <w:rsid w:val="00E7106C"/>
    <w:rsid w:val="00E71263"/>
    <w:rsid w:val="00E717C3"/>
    <w:rsid w:val="00E71966"/>
    <w:rsid w:val="00E71DA5"/>
    <w:rsid w:val="00E71E1D"/>
    <w:rsid w:val="00E71FE0"/>
    <w:rsid w:val="00E723ED"/>
    <w:rsid w:val="00E72431"/>
    <w:rsid w:val="00E72621"/>
    <w:rsid w:val="00E7268D"/>
    <w:rsid w:val="00E7280B"/>
    <w:rsid w:val="00E72F05"/>
    <w:rsid w:val="00E72F69"/>
    <w:rsid w:val="00E73268"/>
    <w:rsid w:val="00E7399A"/>
    <w:rsid w:val="00E739B9"/>
    <w:rsid w:val="00E73C78"/>
    <w:rsid w:val="00E7442D"/>
    <w:rsid w:val="00E744AB"/>
    <w:rsid w:val="00E74620"/>
    <w:rsid w:val="00E747CB"/>
    <w:rsid w:val="00E74B59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C67"/>
    <w:rsid w:val="00E80327"/>
    <w:rsid w:val="00E80364"/>
    <w:rsid w:val="00E8040E"/>
    <w:rsid w:val="00E807EC"/>
    <w:rsid w:val="00E8132D"/>
    <w:rsid w:val="00E816CE"/>
    <w:rsid w:val="00E816D5"/>
    <w:rsid w:val="00E81D74"/>
    <w:rsid w:val="00E81F90"/>
    <w:rsid w:val="00E82BD6"/>
    <w:rsid w:val="00E82D80"/>
    <w:rsid w:val="00E8318C"/>
    <w:rsid w:val="00E8328E"/>
    <w:rsid w:val="00E83ACD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63E5"/>
    <w:rsid w:val="00E8664B"/>
    <w:rsid w:val="00E86C2E"/>
    <w:rsid w:val="00E86C8C"/>
    <w:rsid w:val="00E87236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21A6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786F"/>
    <w:rsid w:val="00EA7C27"/>
    <w:rsid w:val="00EA7D18"/>
    <w:rsid w:val="00EA7E39"/>
    <w:rsid w:val="00EB00C8"/>
    <w:rsid w:val="00EB04F2"/>
    <w:rsid w:val="00EB05E9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18B"/>
    <w:rsid w:val="00EB32AD"/>
    <w:rsid w:val="00EB3988"/>
    <w:rsid w:val="00EB4015"/>
    <w:rsid w:val="00EB4399"/>
    <w:rsid w:val="00EB4682"/>
    <w:rsid w:val="00EB483A"/>
    <w:rsid w:val="00EB494C"/>
    <w:rsid w:val="00EB4AD1"/>
    <w:rsid w:val="00EB4F0D"/>
    <w:rsid w:val="00EB51AB"/>
    <w:rsid w:val="00EB5553"/>
    <w:rsid w:val="00EB6043"/>
    <w:rsid w:val="00EB60D2"/>
    <w:rsid w:val="00EB6100"/>
    <w:rsid w:val="00EB66F2"/>
    <w:rsid w:val="00EB6E68"/>
    <w:rsid w:val="00EB707D"/>
    <w:rsid w:val="00EB7360"/>
    <w:rsid w:val="00EB74DA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608"/>
    <w:rsid w:val="00EC6781"/>
    <w:rsid w:val="00EC6828"/>
    <w:rsid w:val="00ED0022"/>
    <w:rsid w:val="00ED0774"/>
    <w:rsid w:val="00ED105D"/>
    <w:rsid w:val="00ED11A1"/>
    <w:rsid w:val="00ED1212"/>
    <w:rsid w:val="00ED1C84"/>
    <w:rsid w:val="00ED2282"/>
    <w:rsid w:val="00ED2898"/>
    <w:rsid w:val="00ED2902"/>
    <w:rsid w:val="00ED2991"/>
    <w:rsid w:val="00ED2EE7"/>
    <w:rsid w:val="00ED304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99F"/>
    <w:rsid w:val="00EE302D"/>
    <w:rsid w:val="00EE3463"/>
    <w:rsid w:val="00EE3B96"/>
    <w:rsid w:val="00EE3D86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D29"/>
    <w:rsid w:val="00EE6EF0"/>
    <w:rsid w:val="00EE7EAC"/>
    <w:rsid w:val="00EE7F2F"/>
    <w:rsid w:val="00EE7FCE"/>
    <w:rsid w:val="00EF0344"/>
    <w:rsid w:val="00EF065C"/>
    <w:rsid w:val="00EF115E"/>
    <w:rsid w:val="00EF17C3"/>
    <w:rsid w:val="00EF1847"/>
    <w:rsid w:val="00EF1ACA"/>
    <w:rsid w:val="00EF1CE4"/>
    <w:rsid w:val="00EF238F"/>
    <w:rsid w:val="00EF2945"/>
    <w:rsid w:val="00EF3385"/>
    <w:rsid w:val="00EF3724"/>
    <w:rsid w:val="00EF3808"/>
    <w:rsid w:val="00EF464F"/>
    <w:rsid w:val="00EF4AFB"/>
    <w:rsid w:val="00EF5024"/>
    <w:rsid w:val="00EF536C"/>
    <w:rsid w:val="00EF57FF"/>
    <w:rsid w:val="00EF59F6"/>
    <w:rsid w:val="00EF5AF1"/>
    <w:rsid w:val="00EF5BB2"/>
    <w:rsid w:val="00EF5BC3"/>
    <w:rsid w:val="00EF5C15"/>
    <w:rsid w:val="00EF5C9F"/>
    <w:rsid w:val="00EF6262"/>
    <w:rsid w:val="00EF69DC"/>
    <w:rsid w:val="00EF6ADA"/>
    <w:rsid w:val="00EF707C"/>
    <w:rsid w:val="00EF7322"/>
    <w:rsid w:val="00EF736D"/>
    <w:rsid w:val="00EF75AF"/>
    <w:rsid w:val="00EF75FE"/>
    <w:rsid w:val="00EF7E1D"/>
    <w:rsid w:val="00EF7E70"/>
    <w:rsid w:val="00F00A9A"/>
    <w:rsid w:val="00F00E24"/>
    <w:rsid w:val="00F01381"/>
    <w:rsid w:val="00F01445"/>
    <w:rsid w:val="00F016BA"/>
    <w:rsid w:val="00F01732"/>
    <w:rsid w:val="00F01C85"/>
    <w:rsid w:val="00F0202C"/>
    <w:rsid w:val="00F020EA"/>
    <w:rsid w:val="00F024A4"/>
    <w:rsid w:val="00F027C7"/>
    <w:rsid w:val="00F028E1"/>
    <w:rsid w:val="00F02BDA"/>
    <w:rsid w:val="00F02FC7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6277"/>
    <w:rsid w:val="00F0699A"/>
    <w:rsid w:val="00F06B22"/>
    <w:rsid w:val="00F0703C"/>
    <w:rsid w:val="00F0705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D9A"/>
    <w:rsid w:val="00F10DD1"/>
    <w:rsid w:val="00F1123F"/>
    <w:rsid w:val="00F11709"/>
    <w:rsid w:val="00F11D89"/>
    <w:rsid w:val="00F129FB"/>
    <w:rsid w:val="00F12EBC"/>
    <w:rsid w:val="00F12F39"/>
    <w:rsid w:val="00F1378F"/>
    <w:rsid w:val="00F1382C"/>
    <w:rsid w:val="00F139C9"/>
    <w:rsid w:val="00F13D1F"/>
    <w:rsid w:val="00F13DC7"/>
    <w:rsid w:val="00F142E0"/>
    <w:rsid w:val="00F147A4"/>
    <w:rsid w:val="00F14899"/>
    <w:rsid w:val="00F1501E"/>
    <w:rsid w:val="00F150E5"/>
    <w:rsid w:val="00F1515D"/>
    <w:rsid w:val="00F153C2"/>
    <w:rsid w:val="00F15F21"/>
    <w:rsid w:val="00F161EB"/>
    <w:rsid w:val="00F16487"/>
    <w:rsid w:val="00F16607"/>
    <w:rsid w:val="00F166D6"/>
    <w:rsid w:val="00F1671E"/>
    <w:rsid w:val="00F16985"/>
    <w:rsid w:val="00F17331"/>
    <w:rsid w:val="00F17A44"/>
    <w:rsid w:val="00F17B66"/>
    <w:rsid w:val="00F17E29"/>
    <w:rsid w:val="00F203DD"/>
    <w:rsid w:val="00F2041C"/>
    <w:rsid w:val="00F209BC"/>
    <w:rsid w:val="00F20EA8"/>
    <w:rsid w:val="00F2114F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CE"/>
    <w:rsid w:val="00F244D9"/>
    <w:rsid w:val="00F24D66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FEB"/>
    <w:rsid w:val="00F3282B"/>
    <w:rsid w:val="00F32878"/>
    <w:rsid w:val="00F32922"/>
    <w:rsid w:val="00F331D4"/>
    <w:rsid w:val="00F336FD"/>
    <w:rsid w:val="00F337F0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476"/>
    <w:rsid w:val="00F40663"/>
    <w:rsid w:val="00F406CC"/>
    <w:rsid w:val="00F40731"/>
    <w:rsid w:val="00F4088E"/>
    <w:rsid w:val="00F40896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910"/>
    <w:rsid w:val="00F429E3"/>
    <w:rsid w:val="00F433A7"/>
    <w:rsid w:val="00F435AB"/>
    <w:rsid w:val="00F4371E"/>
    <w:rsid w:val="00F438CF"/>
    <w:rsid w:val="00F44533"/>
    <w:rsid w:val="00F45447"/>
    <w:rsid w:val="00F456CE"/>
    <w:rsid w:val="00F45A33"/>
    <w:rsid w:val="00F45A5E"/>
    <w:rsid w:val="00F45CF9"/>
    <w:rsid w:val="00F45DED"/>
    <w:rsid w:val="00F463A7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97D"/>
    <w:rsid w:val="00F65AC7"/>
    <w:rsid w:val="00F65C3E"/>
    <w:rsid w:val="00F6660A"/>
    <w:rsid w:val="00F66AA1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B90"/>
    <w:rsid w:val="00F802FC"/>
    <w:rsid w:val="00F806A9"/>
    <w:rsid w:val="00F807E3"/>
    <w:rsid w:val="00F812B9"/>
    <w:rsid w:val="00F81975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579"/>
    <w:rsid w:val="00F83940"/>
    <w:rsid w:val="00F83BEF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1232"/>
    <w:rsid w:val="00F912D3"/>
    <w:rsid w:val="00F9134C"/>
    <w:rsid w:val="00F9137A"/>
    <w:rsid w:val="00F917B8"/>
    <w:rsid w:val="00F91B92"/>
    <w:rsid w:val="00F91D4C"/>
    <w:rsid w:val="00F9266F"/>
    <w:rsid w:val="00F92C49"/>
    <w:rsid w:val="00F92D90"/>
    <w:rsid w:val="00F92DBF"/>
    <w:rsid w:val="00F9353B"/>
    <w:rsid w:val="00F93593"/>
    <w:rsid w:val="00F936AF"/>
    <w:rsid w:val="00F93F95"/>
    <w:rsid w:val="00F948C8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5E2"/>
    <w:rsid w:val="00F966C1"/>
    <w:rsid w:val="00F969C7"/>
    <w:rsid w:val="00F96A68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290"/>
    <w:rsid w:val="00FA4373"/>
    <w:rsid w:val="00FA46AA"/>
    <w:rsid w:val="00FA4AD9"/>
    <w:rsid w:val="00FA4BE2"/>
    <w:rsid w:val="00FA57E0"/>
    <w:rsid w:val="00FA58F1"/>
    <w:rsid w:val="00FA5B70"/>
    <w:rsid w:val="00FA5D3B"/>
    <w:rsid w:val="00FA61B3"/>
    <w:rsid w:val="00FA68A7"/>
    <w:rsid w:val="00FA6C13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F30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856"/>
    <w:rsid w:val="00FC1AF0"/>
    <w:rsid w:val="00FC1C58"/>
    <w:rsid w:val="00FC1FB8"/>
    <w:rsid w:val="00FC21AB"/>
    <w:rsid w:val="00FC2229"/>
    <w:rsid w:val="00FC2352"/>
    <w:rsid w:val="00FC2BEE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AD8"/>
    <w:rsid w:val="00FD3E0E"/>
    <w:rsid w:val="00FD3F6C"/>
    <w:rsid w:val="00FD4149"/>
    <w:rsid w:val="00FD4531"/>
    <w:rsid w:val="00FD4B29"/>
    <w:rsid w:val="00FD4B6B"/>
    <w:rsid w:val="00FD4C29"/>
    <w:rsid w:val="00FD4EFF"/>
    <w:rsid w:val="00FD5118"/>
    <w:rsid w:val="00FD5729"/>
    <w:rsid w:val="00FD5B9A"/>
    <w:rsid w:val="00FD5D18"/>
    <w:rsid w:val="00FD62B4"/>
    <w:rsid w:val="00FD6941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2D5"/>
    <w:rsid w:val="00FE186F"/>
    <w:rsid w:val="00FE1937"/>
    <w:rsid w:val="00FE1B2C"/>
    <w:rsid w:val="00FE1BE5"/>
    <w:rsid w:val="00FE1FE8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F7C"/>
    <w:rsid w:val="00FE4FFC"/>
    <w:rsid w:val="00FE543D"/>
    <w:rsid w:val="00FE5879"/>
    <w:rsid w:val="00FE662F"/>
    <w:rsid w:val="00FE66C0"/>
    <w:rsid w:val="00FE6C59"/>
    <w:rsid w:val="00FE6D16"/>
    <w:rsid w:val="00FE70C9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89B"/>
    <w:rsid w:val="00FF3D0D"/>
    <w:rsid w:val="00FF42D0"/>
    <w:rsid w:val="00FF4F5B"/>
    <w:rsid w:val="00FF5096"/>
    <w:rsid w:val="00FF5315"/>
    <w:rsid w:val="00FF5696"/>
    <w:rsid w:val="00FF59BA"/>
    <w:rsid w:val="00FF600A"/>
    <w:rsid w:val="00FF63C5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F3D524CE-D812-4043-83E9-7FE74A68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33C98-BE96-4782-92C2-A53CEEBA7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2758</Words>
  <Characters>15721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18443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Khanitha Bunchuchuen</cp:lastModifiedBy>
  <cp:revision>2</cp:revision>
  <cp:lastPrinted>2020-05-04T10:08:00Z</cp:lastPrinted>
  <dcterms:created xsi:type="dcterms:W3CDTF">2020-05-14T07:20:00Z</dcterms:created>
  <dcterms:modified xsi:type="dcterms:W3CDTF">2020-05-14T07:20:00Z</dcterms:modified>
</cp:coreProperties>
</file>