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9E555A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6933" w:rsidRPr="009E555A" w14:paraId="1559A61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1B252EF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4580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5260D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9E555A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77777777" w:rsidR="00F16933" w:rsidRPr="009E555A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2F0981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826C32" w:rsidRPr="009E555A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826C32" w:rsidRPr="009E555A" w:rsidRDefault="00826C32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8DDD1" w14:textId="77777777" w:rsidR="00826C32" w:rsidRDefault="00826C32" w:rsidP="00826C3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A06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  <w:p w14:paraId="38328600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6C32" w:rsidRPr="009E555A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826C32" w:rsidRPr="009E555A" w:rsidRDefault="00826C32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1FD96" w14:textId="77777777" w:rsidR="00826C32" w:rsidRPr="00474634" w:rsidRDefault="00826C32" w:rsidP="00826C32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</w:t>
            </w: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  <w:p w14:paraId="1EEA1AF1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16933" w:rsidRPr="009E555A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514D9" w:rsidRPr="009E555A" w14:paraId="44DC30A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A85951" w14:textId="77777777" w:rsidR="001514D9" w:rsidRPr="009E555A" w:rsidRDefault="001514D9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2E00" w14:textId="77777777" w:rsidR="001514D9" w:rsidRPr="009E555A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2C8AF9" w14:textId="77777777" w:rsidR="001514D9" w:rsidRPr="009E555A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9E555A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4E4531" w:rsidRPr="009E555A" w:rsidRDefault="004E4531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16933" w:rsidRPr="009E555A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9E555A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F91395" w:rsidRPr="009E555A" w:rsidRDefault="00F9139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E78923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57735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9E555A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CA4F49" w:rsidRPr="009E555A" w:rsidRDefault="00CA4F49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</w:t>
            </w:r>
            <w:r w:rsidR="003A12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่จะซื้อหุ้น</w:t>
            </w:r>
          </w:p>
        </w:tc>
      </w:tr>
      <w:tr w:rsidR="0067281E" w:rsidRPr="009E555A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7281E" w:rsidRPr="009E555A" w:rsidRDefault="0067281E" w:rsidP="0067281E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7281E" w:rsidRPr="009E555A" w:rsidRDefault="0067281E" w:rsidP="006728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77777" w:rsidR="0067281E" w:rsidRPr="009E555A" w:rsidRDefault="0067281E" w:rsidP="0067281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0A6F3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0A6F36" w:rsidRPr="009E555A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0A6F36" w:rsidRPr="009B5AC1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0A6F36" w:rsidRPr="009B5AC1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29B223C3" w:rsidR="000A6F36" w:rsidRPr="009B5AC1" w:rsidRDefault="00577354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7F2DBF" w:rsidRPr="009E555A" w14:paraId="023B74D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92E342" w14:textId="77777777" w:rsidR="007F2DBF" w:rsidRPr="009B5AC1" w:rsidRDefault="007F2DBF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5460C" w14:textId="77777777" w:rsidR="007F2DBF" w:rsidRPr="009B5AC1" w:rsidRDefault="007F2DBF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FD29DA" w14:textId="750095AF" w:rsidR="007F2DBF" w:rsidRDefault="007F2DBF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A6F36" w:rsidRPr="009E555A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0A6F36" w:rsidRPr="009B5AC1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2EE998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1F53AD7" w14:textId="77777777" w:rsidR="000A6F36" w:rsidRPr="009E555A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F176E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92CDB0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34A45AE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859B9E" w14:textId="77777777" w:rsidR="000A6F36" w:rsidRPr="009E555A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FD2B7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3399E8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6C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64C76" w:rsidRPr="009E555A" w14:paraId="18E90E0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C923033" w14:textId="77777777" w:rsidR="00564C76" w:rsidRPr="009E555A" w:rsidRDefault="00564C7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D4D0" w14:textId="77777777" w:rsidR="00564C76" w:rsidRPr="009E555A" w:rsidRDefault="00564C7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A429EC" w14:textId="3FCC5E2A" w:rsidR="00564C76" w:rsidRPr="00826C32" w:rsidRDefault="00564C7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64C7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เหตุการณ์ภายหลังวันที่ในงบการเงินที่ไม่ต้องปรับปรุง</w:t>
            </w: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78546D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7283F" w14:textId="0F5A1312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15</w:t>
      </w:r>
      <w:r w:rsidR="00577354">
        <w:rPr>
          <w:rFonts w:ascii="Angsana New" w:hAnsi="Angsana New"/>
          <w:sz w:val="30"/>
          <w:szCs w:val="30"/>
        </w:rPr>
        <w:t xml:space="preserve"> </w:t>
      </w:r>
      <w:r w:rsidR="0057735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23998" w:rsidRPr="00423998">
        <w:rPr>
          <w:rFonts w:ascii="Angsana New" w:hAnsi="Angsana New" w:hint="cs"/>
          <w:sz w:val="30"/>
          <w:szCs w:val="30"/>
        </w:rPr>
        <w:t>2563</w:t>
      </w:r>
    </w:p>
    <w:p w14:paraId="65EFDF16" w14:textId="77777777" w:rsidR="006D186F" w:rsidRPr="00577354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E45E7" w14:textId="77777777" w:rsidR="00F16933" w:rsidRPr="00E8282F" w:rsidRDefault="00F16933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BDC92DF" w14:textId="77777777" w:rsidR="00F16933" w:rsidRPr="0078546D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30"/>
          <w:szCs w:val="30"/>
          <w:cs/>
        </w:rPr>
      </w:pPr>
      <w:r w:rsidRPr="0078546D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760B43CE" w14:textId="5356CC57" w:rsidR="007F2DBF" w:rsidRPr="0078546D" w:rsidRDefault="002D4BE4" w:rsidP="007F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73488">
        <w:rPr>
          <w:rFonts w:ascii="Angsana New" w:hAnsi="Angsana New" w:hint="cs"/>
          <w:sz w:val="30"/>
          <w:szCs w:val="30"/>
          <w:cs/>
        </w:rPr>
        <w:t>และอาหาร</w:t>
      </w:r>
      <w:r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7F2DBF"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7F2DBF">
        <w:rPr>
          <w:rFonts w:ascii="Angsana New" w:hAnsi="Angsana New" w:hint="cs"/>
          <w:sz w:val="30"/>
          <w:szCs w:val="30"/>
          <w:cs/>
        </w:rPr>
        <w:t>และอาหาร</w:t>
      </w:r>
      <w:r w:rsidR="007F2DBF"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และผลิตภัณฑ์จากมะพร้าว</w:t>
      </w:r>
    </w:p>
    <w:p w14:paraId="40D2FE6F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7C2C2" w14:textId="5B2D0545" w:rsidR="002D4BE4" w:rsidRPr="00E8282F" w:rsidRDefault="002D4BE4" w:rsidP="00E8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E8282F">
        <w:rPr>
          <w:rFonts w:ascii="Angsana New" w:hAnsi="Angsana New"/>
          <w:sz w:val="30"/>
          <w:szCs w:val="30"/>
          <w:cs/>
        </w:rPr>
        <w:t>รายละเอียดของบริษัทย่</w:t>
      </w:r>
      <w:bookmarkStart w:id="0" w:name="_GoBack"/>
      <w:bookmarkEnd w:id="0"/>
      <w:r w:rsidRPr="00E8282F">
        <w:rPr>
          <w:rFonts w:ascii="Angsana New" w:hAnsi="Angsana New"/>
          <w:sz w:val="30"/>
          <w:szCs w:val="30"/>
          <w:cs/>
        </w:rPr>
        <w:t>อย</w:t>
      </w:r>
      <w:r w:rsidR="000B208F" w:rsidRPr="00E8282F">
        <w:rPr>
          <w:rFonts w:ascii="Angsana New" w:hAnsi="Angsana New"/>
          <w:sz w:val="30"/>
          <w:szCs w:val="30"/>
          <w:cs/>
        </w:rPr>
        <w:t>และบริษัทร่วม</w:t>
      </w:r>
      <w:r w:rsidRPr="00E8282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23998" w:rsidRPr="00423998">
        <w:rPr>
          <w:rFonts w:ascii="Angsana New" w:hAnsi="Angsana New" w:hint="cs"/>
          <w:sz w:val="30"/>
          <w:szCs w:val="30"/>
        </w:rPr>
        <w:t>31</w:t>
      </w:r>
      <w:r w:rsidR="00E82958">
        <w:rPr>
          <w:rFonts w:ascii="Angsana New" w:hAnsi="Angsana New" w:hint="cs"/>
          <w:sz w:val="30"/>
          <w:szCs w:val="30"/>
          <w:cs/>
        </w:rPr>
        <w:t xml:space="preserve"> </w:t>
      </w:r>
      <w:r w:rsidR="0043229B">
        <w:rPr>
          <w:rFonts w:ascii="Angsana New" w:hAnsi="Angsana New" w:hint="cs"/>
          <w:sz w:val="30"/>
          <w:szCs w:val="30"/>
          <w:cs/>
        </w:rPr>
        <w:t>มีนาคม</w:t>
      </w:r>
      <w:r w:rsidR="00106206" w:rsidRPr="00E8282F">
        <w:rPr>
          <w:rFonts w:ascii="Angsana New" w:hAnsi="Angsana New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256</w:t>
      </w:r>
      <w:r w:rsidR="00423998" w:rsidRPr="00423998">
        <w:rPr>
          <w:rFonts w:ascii="Angsana New" w:hAnsi="Angsana New" w:hint="cs"/>
          <w:sz w:val="30"/>
          <w:szCs w:val="30"/>
        </w:rPr>
        <w:t>3</w:t>
      </w:r>
      <w:r w:rsidR="00DD14F9" w:rsidRPr="00E8282F">
        <w:rPr>
          <w:rFonts w:ascii="Angsana New" w:hAnsi="Angsana New"/>
          <w:sz w:val="30"/>
          <w:szCs w:val="30"/>
          <w:cs/>
        </w:rPr>
        <w:t xml:space="preserve"> และ </w:t>
      </w:r>
      <w:r w:rsidR="00423998" w:rsidRPr="00423998">
        <w:rPr>
          <w:rFonts w:ascii="Angsana New" w:hAnsi="Angsana New"/>
          <w:sz w:val="30"/>
          <w:szCs w:val="30"/>
        </w:rPr>
        <w:t>31</w:t>
      </w:r>
      <w:r w:rsidRPr="00E828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3998" w:rsidRPr="00423998">
        <w:rPr>
          <w:rFonts w:ascii="Angsana New" w:hAnsi="Angsana New"/>
          <w:sz w:val="30"/>
          <w:szCs w:val="30"/>
        </w:rPr>
        <w:t>256</w:t>
      </w:r>
      <w:r w:rsidR="00423998" w:rsidRPr="00423998">
        <w:rPr>
          <w:rFonts w:ascii="Angsana New" w:hAnsi="Angsana New" w:hint="cs"/>
          <w:sz w:val="30"/>
          <w:szCs w:val="30"/>
        </w:rPr>
        <w:t>2</w:t>
      </w:r>
      <w:r w:rsidRPr="00E8282F">
        <w:rPr>
          <w:rFonts w:ascii="Angsana New" w:hAnsi="Angsana New"/>
          <w:sz w:val="30"/>
          <w:szCs w:val="30"/>
        </w:rPr>
        <w:t xml:space="preserve"> </w:t>
      </w:r>
      <w:r w:rsidRPr="00E8282F">
        <w:rPr>
          <w:rFonts w:ascii="Angsana New" w:hAnsi="Angsana New"/>
          <w:sz w:val="30"/>
          <w:szCs w:val="30"/>
          <w:cs/>
        </w:rPr>
        <w:t>มีดังนี้</w:t>
      </w:r>
    </w:p>
    <w:p w14:paraId="027795E6" w14:textId="77777777" w:rsidR="00F16933" w:rsidRPr="0078546D" w:rsidRDefault="00F16933" w:rsidP="00607C9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070"/>
        <w:gridCol w:w="990"/>
        <w:gridCol w:w="270"/>
        <w:gridCol w:w="992"/>
      </w:tblGrid>
      <w:tr w:rsidR="0077006B" w:rsidRPr="009E555A" w14:paraId="20BC45D0" w14:textId="77777777" w:rsidTr="005639F1">
        <w:trPr>
          <w:tblHeader/>
        </w:trPr>
        <w:tc>
          <w:tcPr>
            <w:tcW w:w="2700" w:type="dxa"/>
          </w:tcPr>
          <w:p w14:paraId="40BE5120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03B17C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60C5EB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</w:tcPr>
          <w:p w14:paraId="339ABDD8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1CAC1" w14:textId="77777777" w:rsidR="0077006B" w:rsidRPr="00E8282F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7C2C4C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9E555A" w14:paraId="2B6D8BD1" w14:textId="77777777" w:rsidTr="005639F1">
        <w:trPr>
          <w:tblHeader/>
        </w:trPr>
        <w:tc>
          <w:tcPr>
            <w:tcW w:w="2700" w:type="dxa"/>
          </w:tcPr>
          <w:p w14:paraId="71CF0D1C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F36CF21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64B4E473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2" w:type="dxa"/>
            <w:gridSpan w:val="3"/>
          </w:tcPr>
          <w:p w14:paraId="0AAD0A37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D14F9" w:rsidRPr="009E555A" w14:paraId="37F5E4BD" w14:textId="77777777" w:rsidTr="005639F1">
        <w:trPr>
          <w:tblHeader/>
        </w:trPr>
        <w:tc>
          <w:tcPr>
            <w:tcW w:w="2700" w:type="dxa"/>
          </w:tcPr>
          <w:p w14:paraId="24998E5E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F783E4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8B9033" w14:textId="77777777" w:rsidR="00DD14F9" w:rsidRPr="009E555A" w:rsidRDefault="00DD14F9" w:rsidP="00E8282F">
            <w:pPr>
              <w:tabs>
                <w:tab w:val="clear" w:pos="3742"/>
                <w:tab w:val="left" w:pos="1515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27F495" w14:textId="5C19D591" w:rsidR="00DD14F9" w:rsidRPr="00EA3857" w:rsidRDefault="0042399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FDEBBF1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DCCECA" w14:textId="657C82C5" w:rsidR="00DD14F9" w:rsidRPr="009E555A" w:rsidRDefault="0042399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DD14F9"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14F9"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14F9" w:rsidRPr="009E555A" w14:paraId="1A721E5F" w14:textId="77777777" w:rsidTr="005639F1">
        <w:trPr>
          <w:tblHeader/>
        </w:trPr>
        <w:tc>
          <w:tcPr>
            <w:tcW w:w="2700" w:type="dxa"/>
          </w:tcPr>
          <w:p w14:paraId="6F54F9D4" w14:textId="77777777" w:rsidR="00DD14F9" w:rsidRPr="00B30795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A012BAF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5A12F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53BED" w14:textId="718995AB" w:rsidR="00DD14F9" w:rsidRPr="009E555A" w:rsidRDefault="0042399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48C140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2A790A" w14:textId="128FF0E0" w:rsidR="00DD14F9" w:rsidRPr="009E555A" w:rsidRDefault="00423998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D14F9" w:rsidRPr="009E555A" w14:paraId="2BB84BB3" w14:textId="77777777" w:rsidTr="005639F1">
        <w:tc>
          <w:tcPr>
            <w:tcW w:w="2700" w:type="dxa"/>
          </w:tcPr>
          <w:p w14:paraId="2703DCA8" w14:textId="77777777" w:rsidR="00DD14F9" w:rsidRPr="009E555A" w:rsidRDefault="00DD14F9" w:rsidP="00DD14F9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A34F112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C1129CA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7CF396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AD17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921EE7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7AC9C5A1" w14:textId="77777777" w:rsidTr="005639F1">
        <w:tc>
          <w:tcPr>
            <w:tcW w:w="2700" w:type="dxa"/>
          </w:tcPr>
          <w:p w14:paraId="583CEC51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340" w:type="dxa"/>
          </w:tcPr>
          <w:p w14:paraId="3442B48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070" w:type="dxa"/>
          </w:tcPr>
          <w:p w14:paraId="7E151F85" w14:textId="77777777" w:rsidR="006F02E7" w:rsidRPr="009E555A" w:rsidRDefault="006F02E7" w:rsidP="006F02E7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990" w:type="dxa"/>
          </w:tcPr>
          <w:p w14:paraId="0B672828" w14:textId="43809BC0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F7C3D4F" w14:textId="77777777" w:rsidR="006F02E7" w:rsidRPr="00E8282F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48AAB6" w14:textId="3F2DBE0D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F02E7" w:rsidRPr="009E555A" w14:paraId="67CEB3D0" w14:textId="77777777" w:rsidTr="005639F1">
        <w:tc>
          <w:tcPr>
            <w:tcW w:w="2700" w:type="dxa"/>
          </w:tcPr>
          <w:p w14:paraId="29AFB690" w14:textId="77777777" w:rsidR="006F02E7" w:rsidRPr="009E555A" w:rsidRDefault="006F02E7" w:rsidP="006F02E7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54FB7C91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340" w:type="dxa"/>
          </w:tcPr>
          <w:p w14:paraId="4EE6A0B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0B1593E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2EB94630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4C66ECA" w14:textId="4C427779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B950813" w14:textId="77777777" w:rsidR="006F02E7" w:rsidRPr="00E8282F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638413" w14:textId="49A7C28F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239E535E" w14:textId="77777777" w:rsidTr="005639F1">
        <w:tc>
          <w:tcPr>
            <w:tcW w:w="2700" w:type="dxa"/>
          </w:tcPr>
          <w:p w14:paraId="7FD53216" w14:textId="77777777" w:rsidR="006F02E7" w:rsidRPr="009E555A" w:rsidRDefault="006F02E7" w:rsidP="006F02E7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0EF7C0A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7663D2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E0677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E7449" w14:textId="77777777" w:rsidR="006F02E7" w:rsidRPr="00E8282F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EFDA8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22DF6BDC" w14:textId="77777777" w:rsidTr="005639F1">
        <w:tc>
          <w:tcPr>
            <w:tcW w:w="2700" w:type="dxa"/>
          </w:tcPr>
          <w:p w14:paraId="0BF10216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37E9BDAA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D1DFB07" w14:textId="77777777" w:rsidR="006F02E7" w:rsidRPr="009E555A" w:rsidRDefault="006F02E7" w:rsidP="006F02E7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2233EDF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D3D264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6DF31E54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6F02E7" w:rsidRPr="009E555A" w14:paraId="405C19B9" w14:textId="77777777" w:rsidTr="005639F1">
        <w:tc>
          <w:tcPr>
            <w:tcW w:w="2700" w:type="dxa"/>
          </w:tcPr>
          <w:p w14:paraId="7039ADC3" w14:textId="77777777" w:rsidR="006F02E7" w:rsidRPr="009E555A" w:rsidRDefault="006F02E7" w:rsidP="006F02E7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6FCBFFAF" w14:textId="77777777" w:rsidR="006F02E7" w:rsidRPr="009E555A" w:rsidRDefault="006F02E7" w:rsidP="006F02E7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001CC18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และจัด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70" w:type="dxa"/>
          </w:tcPr>
          <w:p w14:paraId="6A383F1D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ADA1FCB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6D0271F4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11DA9B39" w14:textId="77FDCC5D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A819DA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8A794C" w14:textId="3E64EE80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00048E2B" w14:textId="77777777" w:rsidTr="005639F1">
        <w:tc>
          <w:tcPr>
            <w:tcW w:w="2700" w:type="dxa"/>
          </w:tcPr>
          <w:p w14:paraId="2853A221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2B7F9040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57CDACEF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87023D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511ADE58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ED0B282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775CE536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41D24D77" w14:textId="4A4BFC7E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BF2AA0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7148D9" w14:textId="1E3642CE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3E80B412" w14:textId="77777777" w:rsidTr="005639F1">
        <w:tc>
          <w:tcPr>
            <w:tcW w:w="2700" w:type="dxa"/>
          </w:tcPr>
          <w:p w14:paraId="49CEB939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AA4A2FE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340" w:type="dxa"/>
          </w:tcPr>
          <w:p w14:paraId="390D9F1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จำหน่ายผลิตภัณฑ์เครื่องดื่ม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5A9D5E18" w14:textId="77777777" w:rsidR="006F02E7" w:rsidRPr="009E555A" w:rsidRDefault="006F02E7" w:rsidP="006F02E7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จีน</w:t>
            </w:r>
          </w:p>
        </w:tc>
        <w:tc>
          <w:tcPr>
            <w:tcW w:w="990" w:type="dxa"/>
          </w:tcPr>
          <w:p w14:paraId="622F9AA7" w14:textId="78487B15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74CF400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397D17" w14:textId="0E3161DA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67813688" w14:textId="77777777" w:rsidTr="005639F1">
        <w:tc>
          <w:tcPr>
            <w:tcW w:w="2700" w:type="dxa"/>
          </w:tcPr>
          <w:p w14:paraId="6A88F2C6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D686C6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FD228A" w14:textId="77777777" w:rsidR="006F02E7" w:rsidRDefault="006F02E7" w:rsidP="006F02E7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C22BBFB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280B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6017E4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03F4F4A7" w14:textId="77777777" w:rsidTr="005639F1">
        <w:tc>
          <w:tcPr>
            <w:tcW w:w="2700" w:type="dxa"/>
          </w:tcPr>
          <w:p w14:paraId="6315DBCB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89DD32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9BAB29F" w14:textId="77777777" w:rsidR="006F02E7" w:rsidRDefault="006F02E7" w:rsidP="006F02E7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6358B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9EA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873B2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7DE7204C" w14:textId="77777777" w:rsidTr="005639F1">
        <w:tc>
          <w:tcPr>
            <w:tcW w:w="2700" w:type="dxa"/>
          </w:tcPr>
          <w:p w14:paraId="7C79A225" w14:textId="3DFD72E1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340" w:type="dxa"/>
          </w:tcPr>
          <w:p w14:paraId="614E699D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83695C3" w14:textId="77777777" w:rsidR="006F02E7" w:rsidRPr="009E555A" w:rsidRDefault="006F02E7" w:rsidP="006F02E7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011C18A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E9BA9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7AA743F6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6F02E7" w:rsidRPr="009E555A" w14:paraId="5EC622A4" w14:textId="77777777" w:rsidTr="005639F1">
        <w:tc>
          <w:tcPr>
            <w:tcW w:w="2700" w:type="dxa"/>
          </w:tcPr>
          <w:p w14:paraId="26CF09CF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6FB809F6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340" w:type="dxa"/>
          </w:tcPr>
          <w:p w14:paraId="02631250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2DC248ED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17478FB" w14:textId="06E0A1BC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C51E73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0CF86" w14:textId="694447FA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02E7" w:rsidRPr="009E555A" w14:paraId="39F41A2A" w14:textId="77777777" w:rsidTr="005639F1">
        <w:tc>
          <w:tcPr>
            <w:tcW w:w="2700" w:type="dxa"/>
          </w:tcPr>
          <w:p w14:paraId="722BDB0C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340" w:type="dxa"/>
          </w:tcPr>
          <w:p w14:paraId="177F43AA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08537E3E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061ECDD2" w14:textId="7CAFEFED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66CA94BA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B8A08E" w14:textId="47569435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02E7" w:rsidRPr="009E555A" w14:paraId="02943AA5" w14:textId="77777777" w:rsidTr="005639F1">
        <w:tc>
          <w:tcPr>
            <w:tcW w:w="2700" w:type="dxa"/>
          </w:tcPr>
          <w:p w14:paraId="649C8809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340" w:type="dxa"/>
          </w:tcPr>
          <w:p w14:paraId="641BA5BF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070" w:type="dxa"/>
          </w:tcPr>
          <w:p w14:paraId="13B2807C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1F7BE55" w14:textId="600D13C3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84D9FF0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FDAAF5" w14:textId="79B093FD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02E7" w:rsidRPr="009E555A" w14:paraId="4928788B" w14:textId="77777777" w:rsidTr="005639F1">
        <w:tc>
          <w:tcPr>
            <w:tcW w:w="2700" w:type="dxa"/>
          </w:tcPr>
          <w:p w14:paraId="0B9A83EB" w14:textId="77777777" w:rsidR="006F02E7" w:rsidRPr="008B02AD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1C375C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8A7F53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643392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F771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6880F8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082B14B4" w14:textId="77777777" w:rsidTr="005639F1">
        <w:tc>
          <w:tcPr>
            <w:tcW w:w="2700" w:type="dxa"/>
          </w:tcPr>
          <w:p w14:paraId="30A54D28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508DB72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B7E872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55D4DB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E37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3031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13270F17" w14:textId="77777777" w:rsidTr="005639F1">
        <w:tc>
          <w:tcPr>
            <w:tcW w:w="2700" w:type="dxa"/>
          </w:tcPr>
          <w:p w14:paraId="77C5F476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340" w:type="dxa"/>
            <w:shd w:val="clear" w:color="auto" w:fill="auto"/>
          </w:tcPr>
          <w:p w14:paraId="0040401E" w14:textId="77777777" w:rsidR="006F02E7" w:rsidRPr="005A3947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3BE86C15" w14:textId="77777777" w:rsidR="006F02E7" w:rsidRPr="005A3947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5E872969" w14:textId="1DADB75B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24C89D3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500D9D" w14:textId="779F30C5" w:rsidR="006F02E7" w:rsidRPr="009E555A" w:rsidRDefault="00423998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069C31DD" w14:textId="77777777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</w:rPr>
      </w:pPr>
    </w:p>
    <w:p w14:paraId="679925CA" w14:textId="77777777" w:rsidR="00F16933" w:rsidRPr="00E8282F" w:rsidRDefault="00F16933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94B9C35" w14:textId="77777777" w:rsidR="00FD2436" w:rsidRPr="009E555A" w:rsidRDefault="00FD2436" w:rsidP="00607C9D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B497AF" w14:textId="77777777" w:rsidR="00F16933" w:rsidRPr="00A1785B" w:rsidRDefault="00F16933" w:rsidP="00F62624">
      <w:pPr>
        <w:pStyle w:val="ListParagraph1"/>
        <w:numPr>
          <w:ilvl w:val="0"/>
          <w:numId w:val="3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F2C0D48" w14:textId="77777777" w:rsidR="00FD2436" w:rsidRPr="009E555A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674E5" w14:textId="36568A28" w:rsidR="00D2038C" w:rsidRPr="009E555A" w:rsidRDefault="00D2038C" w:rsidP="00D20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="00F45B8D"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F45B8D"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F45B8D" w:rsidRPr="00F45B8D">
        <w:rPr>
          <w:rFonts w:ascii="Angsana New" w:hAnsi="Angsana New"/>
          <w:sz w:val="30"/>
          <w:szCs w:val="30"/>
          <w:cs/>
        </w:rPr>
        <w:t>จัดทำ</w:t>
      </w:r>
      <w:r w:rsidR="00F45B8D"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A704BC">
        <w:rPr>
          <w:rFonts w:ascii="Angsana New" w:hAnsi="Angsana New" w:hint="cs"/>
          <w:sz w:val="30"/>
          <w:szCs w:val="30"/>
          <w:cs/>
        </w:rPr>
        <w:t xml:space="preserve"> (</w:t>
      </w:r>
      <w:r w:rsidR="00A704BC">
        <w:rPr>
          <w:rFonts w:ascii="Angsana New" w:hAnsi="Angsana New"/>
          <w:sz w:val="30"/>
          <w:szCs w:val="30"/>
        </w:rPr>
        <w:t>“</w:t>
      </w:r>
      <w:r w:rsidR="00A704B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/>
          <w:sz w:val="30"/>
          <w:szCs w:val="30"/>
        </w:rPr>
        <w:t>”</w:t>
      </w:r>
      <w:r w:rsidR="00A704BC"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23998" w:rsidRPr="00423998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="00D42A48" w:rsidRPr="009E555A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รายงานทางการเงินระหว่างกาล</w:t>
      </w:r>
      <w:r w:rsidR="00577354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 w:rsidR="00727A3F"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</w:p>
    <w:p w14:paraId="0ABF6B35" w14:textId="718FBE2B" w:rsidR="003B7753" w:rsidRDefault="00E472AA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6C8086F3" w14:textId="45A13CF9" w:rsidR="00016D60" w:rsidRDefault="00016D60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577354">
        <w:rPr>
          <w:rFonts w:ascii="Angsana New" w:hAnsi="Angsana New" w:hint="cs"/>
          <w:sz w:val="30"/>
          <w:szCs w:val="30"/>
          <w:cs/>
        </w:rPr>
        <w:t>มิได้</w:t>
      </w:r>
      <w:r w:rsidRPr="003F31F5">
        <w:rPr>
          <w:rFonts w:ascii="Angsana New" w:hAnsi="Angsana New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</w:t>
      </w:r>
      <w:r w:rsidRPr="002B635A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>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016D60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2562</w:t>
      </w:r>
    </w:p>
    <w:p w14:paraId="3D7EC87A" w14:textId="2B2C0066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1825BD" w14:textId="00B90F91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77354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577354">
        <w:rPr>
          <w:rFonts w:ascii="Angsana New" w:hAnsi="Angsana New" w:hint="cs"/>
          <w:sz w:val="30"/>
          <w:szCs w:val="30"/>
          <w:cs/>
        </w:rPr>
        <w:t xml:space="preserve"> </w:t>
      </w:r>
      <w:r w:rsidRPr="00577354">
        <w:rPr>
          <w:rFonts w:ascii="Angsana New" w:hAnsi="Angsana New"/>
          <w:sz w:val="30"/>
          <w:szCs w:val="30"/>
          <w:cs/>
        </w:rPr>
        <w:t xml:space="preserve">ฉบับที่ </w:t>
      </w:r>
      <w:r w:rsidR="00423998" w:rsidRPr="00423998">
        <w:rPr>
          <w:rFonts w:ascii="Angsana New" w:hAnsi="Angsana New"/>
          <w:sz w:val="30"/>
          <w:szCs w:val="30"/>
        </w:rPr>
        <w:t>16</w:t>
      </w:r>
      <w:r w:rsidRPr="00577354">
        <w:rPr>
          <w:rFonts w:ascii="Angsana New" w:hAnsi="Angsana New"/>
          <w:sz w:val="30"/>
          <w:szCs w:val="30"/>
        </w:rPr>
        <w:t xml:space="preserve"> </w:t>
      </w:r>
      <w:r w:rsidRPr="0057735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77354">
        <w:rPr>
          <w:rFonts w:ascii="Angsana New" w:hAnsi="Angsana New"/>
          <w:sz w:val="30"/>
          <w:szCs w:val="30"/>
          <w:cs/>
        </w:rPr>
        <w:t>สัญญาเช่า</w:t>
      </w:r>
      <w:r w:rsidRPr="00577354">
        <w:rPr>
          <w:rFonts w:ascii="Angsana New" w:hAnsi="Angsana New"/>
          <w:sz w:val="30"/>
          <w:szCs w:val="30"/>
        </w:rPr>
        <w:t xml:space="preserve"> </w:t>
      </w:r>
      <w:r w:rsidRPr="00577354">
        <w:rPr>
          <w:rFonts w:ascii="Angsana New" w:hAnsi="Angsana New"/>
          <w:sz w:val="30"/>
          <w:szCs w:val="30"/>
          <w:cs/>
        </w:rPr>
        <w:t>(</w:t>
      </w:r>
      <w:r w:rsidRPr="00577354">
        <w:rPr>
          <w:rFonts w:ascii="Angsana New" w:hAnsi="Angsana New"/>
          <w:sz w:val="30"/>
          <w:szCs w:val="30"/>
        </w:rPr>
        <w:t xml:space="preserve">TFRS </w:t>
      </w:r>
      <w:r w:rsidR="00423998" w:rsidRPr="00423998">
        <w:rPr>
          <w:rFonts w:ascii="Angsana New" w:hAnsi="Angsana New"/>
          <w:sz w:val="30"/>
          <w:szCs w:val="30"/>
        </w:rPr>
        <w:t>16</w:t>
      </w:r>
      <w:r w:rsidRPr="0057735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423998" w:rsidRPr="00423998">
        <w:rPr>
          <w:rFonts w:ascii="Angsana New" w:hAnsi="Angsana New"/>
          <w:sz w:val="30"/>
          <w:szCs w:val="30"/>
        </w:rPr>
        <w:t>3</w:t>
      </w:r>
    </w:p>
    <w:p w14:paraId="56986360" w14:textId="2F294B3E" w:rsidR="00043D9B" w:rsidRDefault="00043D9B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195D8" w14:textId="334B4A0C" w:rsidR="00043D9B" w:rsidRDefault="00043D9B" w:rsidP="00043D9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3590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983590">
        <w:rPr>
          <w:rFonts w:ascii="Angsana New" w:hAnsi="Angsana New"/>
          <w:sz w:val="30"/>
          <w:szCs w:val="30"/>
          <w:cs/>
        </w:rPr>
        <w:t>และปรับปรุง</w:t>
      </w:r>
      <w:r w:rsidRPr="00983590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</w:p>
    <w:p w14:paraId="332E1D32" w14:textId="77777777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F3ED8" w14:textId="6B4361D2" w:rsidR="00BC0809" w:rsidRDefault="00FD6171" w:rsidP="00F62624">
      <w:pPr>
        <w:pStyle w:val="ListParagraph1"/>
        <w:numPr>
          <w:ilvl w:val="0"/>
          <w:numId w:val="3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043D9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A1785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526AAE1F" w14:textId="77777777" w:rsidR="00F45B8D" w:rsidRPr="00043D9B" w:rsidRDefault="00F45B8D" w:rsidP="009835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C68AC98" w14:textId="6AAB8943" w:rsidR="00983590" w:rsidRPr="007F2DBF" w:rsidRDefault="00043D9B" w:rsidP="007F2D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43D9B">
        <w:rPr>
          <w:rFonts w:ascii="Angsana New" w:hAnsi="Angsana New" w:hint="cs"/>
          <w:sz w:val="30"/>
          <w:szCs w:val="30"/>
          <w:cs/>
        </w:rPr>
        <w:t>ไว้</w:t>
      </w:r>
      <w:r w:rsidRPr="00043D9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423998" w:rsidRPr="00423998">
        <w:rPr>
          <w:rFonts w:ascii="Angsana New" w:hAnsi="Angsana New"/>
          <w:sz w:val="30"/>
          <w:szCs w:val="30"/>
        </w:rPr>
        <w:t>31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23998" w:rsidRPr="00423998">
        <w:rPr>
          <w:rFonts w:ascii="Angsana New" w:hAnsi="Angsana New"/>
          <w:sz w:val="30"/>
          <w:szCs w:val="30"/>
        </w:rPr>
        <w:t>2562</w:t>
      </w:r>
      <w:r w:rsidRPr="00043D9B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</w:t>
      </w:r>
      <w:r w:rsidR="007F2DBF" w:rsidRPr="007F2DBF">
        <w:rPr>
          <w:rFonts w:ascii="Angsana New" w:hAnsi="Angsana New"/>
          <w:sz w:val="30"/>
          <w:szCs w:val="30"/>
          <w:cs/>
        </w:rPr>
        <w:t>การเงินใหม่</w:t>
      </w:r>
      <w:r w:rsidR="009234EB">
        <w:rPr>
          <w:rFonts w:ascii="Angsana New" w:hAnsi="Angsana New"/>
          <w:sz w:val="30"/>
          <w:szCs w:val="30"/>
        </w:rPr>
        <w:t xml:space="preserve"> </w:t>
      </w:r>
      <w:r w:rsidR="007F2DBF" w:rsidRPr="007F2DBF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423998" w:rsidRPr="00423998">
        <w:rPr>
          <w:rFonts w:ascii="Angsana New" w:hAnsi="Angsana New"/>
          <w:sz w:val="30"/>
          <w:szCs w:val="30"/>
        </w:rPr>
        <w:t>3</w:t>
      </w:r>
    </w:p>
    <w:p w14:paraId="44F4D989" w14:textId="77777777" w:rsidR="007F2DBF" w:rsidRDefault="007F2DBF" w:rsidP="007F2D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24380" w14:textId="5A870009" w:rsidR="00A35FF1" w:rsidRPr="00983590" w:rsidRDefault="00A35FF1" w:rsidP="00983590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7FD437C6" w14:textId="77777777" w:rsidR="00A35FF1" w:rsidRPr="003B7753" w:rsidRDefault="00A35FF1" w:rsidP="00516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874542" w14:textId="7CADBCB6" w:rsidR="00043D9B" w:rsidRPr="00043D9B" w:rsidRDefault="00043D9B" w:rsidP="00043D9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23998" w:rsidRPr="00423998">
        <w:rPr>
          <w:rFonts w:ascii="Angsana New" w:hAnsi="Angsana New"/>
          <w:sz w:val="30"/>
          <w:szCs w:val="30"/>
        </w:rPr>
        <w:t>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มกราคม </w:t>
      </w:r>
      <w:r w:rsidR="00423998" w:rsidRPr="00423998">
        <w:rPr>
          <w:rFonts w:ascii="Angsana New" w:hAnsi="Angsana New"/>
          <w:sz w:val="30"/>
          <w:szCs w:val="30"/>
        </w:rPr>
        <w:t>2563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043D9B">
        <w:rPr>
          <w:rFonts w:ascii="Angsana New" w:hAnsi="Angsana New"/>
          <w:sz w:val="30"/>
          <w:szCs w:val="30"/>
        </w:rPr>
        <w:t xml:space="preserve">TFRS </w:t>
      </w:r>
      <w:r w:rsidR="00423998" w:rsidRPr="00423998">
        <w:rPr>
          <w:rFonts w:ascii="Angsana New" w:hAnsi="Angsana New"/>
          <w:sz w:val="30"/>
          <w:szCs w:val="30"/>
        </w:rPr>
        <w:t>16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043D9B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22D67EC1" w14:textId="24F7382D" w:rsidR="00EF16FE" w:rsidRDefault="00EF16FE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408"/>
        <w:gridCol w:w="180"/>
        <w:gridCol w:w="1046"/>
        <w:gridCol w:w="180"/>
        <w:gridCol w:w="1390"/>
      </w:tblGrid>
      <w:tr w:rsidR="00043D9B" w:rsidRPr="00043D9B" w14:paraId="647C30BB" w14:textId="77777777" w:rsidTr="002B635A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2B521D54" w14:textId="5E4CC783" w:rsidR="00043D9B" w:rsidRPr="00043D9B" w:rsidRDefault="00043D9B" w:rsidP="00EF21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810" w:type="dxa"/>
          </w:tcPr>
          <w:p w14:paraId="083BE534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7CD4AC84" w14:textId="568B022A" w:rsidR="00043D9B" w:rsidRPr="00043D9B" w:rsidRDefault="00043D9B" w:rsidP="00EF21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EB3FBD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2CF8EBD6" w14:textId="4EEC4530" w:rsidR="00043D9B" w:rsidRPr="00043D9B" w:rsidRDefault="00043D9B" w:rsidP="00EF21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D9B" w:rsidRPr="00043D9B" w14:paraId="0EF63AC8" w14:textId="77777777" w:rsidTr="002B635A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0B66546C" w14:textId="77777777" w:rsidR="00043D9B" w:rsidRPr="00043D9B" w:rsidRDefault="00043D9B" w:rsidP="007F2DBF">
            <w:pPr>
              <w:tabs>
                <w:tab w:val="clear" w:pos="3515"/>
              </w:tabs>
              <w:spacing w:line="240" w:lineRule="auto"/>
              <w:ind w:left="175" w:right="-8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6FC16895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D6028E" w14:textId="77777777" w:rsidR="00043D9B" w:rsidRPr="00043D9B" w:rsidRDefault="00043D9B" w:rsidP="00043D9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22CE71D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1FAB2219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347D567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75D28C5C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295F8B41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16E0152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4359649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16D32CCA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E69F2B0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01901159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043D9B" w:rsidRPr="00043D9B" w14:paraId="0F496B79" w14:textId="77777777" w:rsidTr="002B635A">
        <w:trPr>
          <w:cantSplit/>
          <w:trHeight w:val="20"/>
          <w:tblHeader/>
        </w:trPr>
        <w:tc>
          <w:tcPr>
            <w:tcW w:w="3330" w:type="dxa"/>
          </w:tcPr>
          <w:p w14:paraId="1739CE05" w14:textId="77777777" w:rsidR="00043D9B" w:rsidRPr="00043D9B" w:rsidRDefault="00043D9B" w:rsidP="00EF21A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1FA1601C" w14:textId="65233233" w:rsidR="00043D9B" w:rsidRPr="00043D9B" w:rsidRDefault="00865F2D" w:rsidP="007F2DB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374" w:type="dxa"/>
            <w:gridSpan w:val="7"/>
            <w:vAlign w:val="bottom"/>
          </w:tcPr>
          <w:p w14:paraId="0CF0DC8B" w14:textId="3F6AA11E" w:rsidR="00043D9B" w:rsidRPr="00043D9B" w:rsidRDefault="00043D9B" w:rsidP="00EF21A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65F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43D9B" w:rsidRPr="00043D9B" w14:paraId="12C718AC" w14:textId="77777777" w:rsidTr="002B635A">
        <w:trPr>
          <w:cantSplit/>
          <w:trHeight w:val="20"/>
        </w:trPr>
        <w:tc>
          <w:tcPr>
            <w:tcW w:w="3330" w:type="dxa"/>
          </w:tcPr>
          <w:p w14:paraId="0EACA7D0" w14:textId="605E796F" w:rsidR="00043D9B" w:rsidRPr="00865F2D" w:rsidRDefault="00043D9B" w:rsidP="002B635A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10AE7DCA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1C7874" w14:textId="05B04A10" w:rsidR="00043D9B" w:rsidRPr="00043D9B" w:rsidRDefault="00423998" w:rsidP="0050436B">
            <w:pPr>
              <w:pStyle w:val="acctfourfigures"/>
              <w:tabs>
                <w:tab w:val="clear" w:pos="765"/>
                <w:tab w:val="decimal" w:pos="816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1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A1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vAlign w:val="bottom"/>
          </w:tcPr>
          <w:p w14:paraId="0C45AF9B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86E84A4" w14:textId="576C903B" w:rsidR="00043D9B" w:rsidRPr="00043D9B" w:rsidRDefault="00423998" w:rsidP="00A1353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13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80" w:type="dxa"/>
            <w:vAlign w:val="bottom"/>
          </w:tcPr>
          <w:p w14:paraId="72E37A07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1BCD5D06" w14:textId="75432D5B" w:rsidR="00043D9B" w:rsidRPr="00043D9B" w:rsidRDefault="0042399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5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6D5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180" w:type="dxa"/>
            <w:vAlign w:val="bottom"/>
          </w:tcPr>
          <w:p w14:paraId="30767A09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C34705A" w14:textId="699B757C" w:rsidR="00043D9B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D9B" w:rsidRPr="00043D9B" w14:paraId="44A36101" w14:textId="77777777" w:rsidTr="002B635A">
        <w:trPr>
          <w:cantSplit/>
          <w:trHeight w:val="254"/>
        </w:trPr>
        <w:tc>
          <w:tcPr>
            <w:tcW w:w="3330" w:type="dxa"/>
          </w:tcPr>
          <w:p w14:paraId="7B0A2824" w14:textId="77777777" w:rsidR="00043D9B" w:rsidRPr="00865F2D" w:rsidRDefault="00043D9B" w:rsidP="00EF21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4FB2ECFB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3A356C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203AB7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01794717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A8F135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03A4C69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920211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176624ED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D9B" w:rsidRPr="00043D9B" w14:paraId="208C16AB" w14:textId="77777777" w:rsidTr="002B635A">
        <w:trPr>
          <w:cantSplit/>
          <w:trHeight w:val="254"/>
        </w:trPr>
        <w:tc>
          <w:tcPr>
            <w:tcW w:w="3330" w:type="dxa"/>
          </w:tcPr>
          <w:p w14:paraId="4ACD3316" w14:textId="77777777" w:rsidR="00043D9B" w:rsidRPr="00865F2D" w:rsidRDefault="00043D9B" w:rsidP="007F2DBF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3D2DB706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DD32777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9DC23E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7319F56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BA85C6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FAAED7A" w14:textId="43294522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650E34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EDEB329" w14:textId="1D899BC3" w:rsidR="00043D9B" w:rsidRPr="00043D9B" w:rsidRDefault="00043D9B" w:rsidP="006F02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D73" w:rsidRPr="00043D9B" w14:paraId="067A8C35" w14:textId="77777777" w:rsidTr="002B635A">
        <w:trPr>
          <w:cantSplit/>
          <w:trHeight w:val="20"/>
        </w:trPr>
        <w:tc>
          <w:tcPr>
            <w:tcW w:w="3330" w:type="dxa"/>
          </w:tcPr>
          <w:p w14:paraId="394E71BE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116E54C7" w14:textId="1DE29D3A" w:rsidR="006D5D73" w:rsidRPr="00865F2D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0B70619" w14:textId="1691374E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71C29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F4264E8" w14:textId="7F0F8C18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25FA8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79085272" w14:textId="071451DA" w:rsidR="006D5D73" w:rsidRPr="00A02E28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F4FDDF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60344FE" w14:textId="13BEF765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6C4B9343" w14:textId="77777777" w:rsidTr="002B635A">
        <w:trPr>
          <w:cantSplit/>
          <w:trHeight w:val="20"/>
        </w:trPr>
        <w:tc>
          <w:tcPr>
            <w:tcW w:w="3330" w:type="dxa"/>
          </w:tcPr>
          <w:p w14:paraId="26618F1E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07BC3EC7" w14:textId="67D67463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BC119B4" w14:textId="53E6422D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A03FE30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63B2B37" w14:textId="4B3EE996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F5A42A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8A7A829" w14:textId="77CDA82A" w:rsidR="006D5D73" w:rsidRPr="00A02E28" w:rsidRDefault="00E53CA5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EB22FC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1A9DB38" w14:textId="51D8F8B9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0A9C50FB" w14:textId="77777777" w:rsidTr="002B635A">
        <w:trPr>
          <w:cantSplit/>
          <w:trHeight w:val="20"/>
        </w:trPr>
        <w:tc>
          <w:tcPr>
            <w:tcW w:w="3330" w:type="dxa"/>
          </w:tcPr>
          <w:p w14:paraId="2A5D59B8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5A47A7E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A0154BD" w14:textId="23C2758A" w:rsidR="006D5D73" w:rsidRPr="00043D9B" w:rsidRDefault="00423998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84" w:right="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180" w:type="dxa"/>
            <w:vAlign w:val="bottom"/>
          </w:tcPr>
          <w:p w14:paraId="701C87E3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1195F645" w14:textId="4793F80F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1570A2" w14:textId="77777777" w:rsidR="006D5D73" w:rsidRPr="00043D9B" w:rsidRDefault="006D5D73" w:rsidP="006D5D7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6E8EE033" w14:textId="5BB055B6" w:rsidR="006D5D73" w:rsidRPr="00A02E28" w:rsidRDefault="00423998" w:rsidP="00E53CA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7A3BED33" w14:textId="77777777" w:rsidR="006D5D73" w:rsidRPr="00043D9B" w:rsidRDefault="006D5D73" w:rsidP="006D5D7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6807B449" w14:textId="3E728AAD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7FFE4368" w14:textId="77777777" w:rsidTr="002B635A">
        <w:trPr>
          <w:cantSplit/>
          <w:trHeight w:val="20"/>
        </w:trPr>
        <w:tc>
          <w:tcPr>
            <w:tcW w:w="3330" w:type="dxa"/>
          </w:tcPr>
          <w:p w14:paraId="29DB5559" w14:textId="5257F323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</w:t>
            </w:r>
            <w:r w:rsidR="007F2DB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5E65F89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990" w:type="dxa"/>
            <w:vAlign w:val="bottom"/>
          </w:tcPr>
          <w:p w14:paraId="08FEC114" w14:textId="05AC3C01" w:rsidR="006D5D73" w:rsidRPr="00043D9B" w:rsidRDefault="006D5D73" w:rsidP="0050436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C2D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041D849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9132EF3" w14:textId="5F498B67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FD1697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4B58716D" w14:textId="0690B008" w:rsidR="006D5D73" w:rsidRPr="00A02E28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E28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423998" w:rsidRPr="004239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02E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0442E2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D869B3E" w14:textId="7896852E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0E152AA6" w14:textId="77777777" w:rsidTr="002B635A">
        <w:trPr>
          <w:cantSplit/>
          <w:trHeight w:val="20"/>
        </w:trPr>
        <w:tc>
          <w:tcPr>
            <w:tcW w:w="3330" w:type="dxa"/>
          </w:tcPr>
          <w:p w14:paraId="586CDB39" w14:textId="4A462EB8" w:rsidR="006D5D73" w:rsidRPr="00043D9B" w:rsidRDefault="006D5D73" w:rsidP="006D5D73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6323100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A6263" w14:textId="758A2400" w:rsidR="006D5D73" w:rsidRPr="00043D9B" w:rsidRDefault="00423998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84" w:right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80" w:type="dxa"/>
            <w:vAlign w:val="bottom"/>
          </w:tcPr>
          <w:p w14:paraId="1C0D5040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C6A63" w14:textId="3A3B5C42" w:rsidR="006D5D73" w:rsidRPr="006D5D73" w:rsidRDefault="00423998" w:rsidP="006D5D7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D5D73" w:rsidRP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180" w:type="dxa"/>
            <w:vAlign w:val="bottom"/>
          </w:tcPr>
          <w:p w14:paraId="4E1A2836" w14:textId="77777777" w:rsidR="006D5D73" w:rsidRPr="00043D9B" w:rsidRDefault="006D5D73" w:rsidP="006D5D7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8E0F" w14:textId="60D0E34B" w:rsidR="006D5D73" w:rsidRPr="00A02E28" w:rsidRDefault="00423998" w:rsidP="007F2DB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</w:t>
            </w:r>
            <w:r w:rsidR="00E53C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180" w:type="dxa"/>
            <w:vAlign w:val="bottom"/>
          </w:tcPr>
          <w:p w14:paraId="0AA7CB9D" w14:textId="77777777" w:rsidR="006D5D73" w:rsidRPr="00043D9B" w:rsidRDefault="006D5D73" w:rsidP="006D5D7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B0AAB" w14:textId="55551391" w:rsidR="006D5D73" w:rsidRPr="007F2DBF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2D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-</w:t>
            </w:r>
          </w:p>
        </w:tc>
      </w:tr>
    </w:tbl>
    <w:p w14:paraId="3B32EA45" w14:textId="200093B8" w:rsidR="00043D9B" w:rsidRDefault="00043D9B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B2246" w14:textId="77777777" w:rsidR="00865F2D" w:rsidRPr="00865F2D" w:rsidRDefault="00865F2D" w:rsidP="00865F2D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865F2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15E93D2" w14:textId="77777777" w:rsidR="00865F2D" w:rsidRPr="00865F2D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459C890" w14:textId="01F01A9F" w:rsidR="00865F2D" w:rsidRPr="00465F74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/>
          <w:sz w:val="30"/>
          <w:szCs w:val="30"/>
          <w:cs/>
        </w:rPr>
        <w:t>ได้</w:t>
      </w:r>
      <w:r w:rsidRPr="00465F74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423998" w:rsidRPr="00423998"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23998" w:rsidRPr="00423998">
        <w:rPr>
          <w:rFonts w:ascii="Angsana New" w:hAnsi="Angsana New"/>
          <w:sz w:val="30"/>
          <w:szCs w:val="30"/>
        </w:rPr>
        <w:t>2563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465F74">
        <w:rPr>
          <w:rFonts w:asciiTheme="majorBidi" w:hAnsiTheme="majorBidi" w:cstheme="majorBidi"/>
          <w:sz w:val="30"/>
          <w:szCs w:val="30"/>
        </w:rPr>
        <w:t xml:space="preserve"> </w:t>
      </w:r>
      <w:r w:rsidR="00423998" w:rsidRPr="00423998">
        <w:rPr>
          <w:rFonts w:asciiTheme="majorBidi" w:hAnsiTheme="majorBidi" w:cstheme="majorBidi"/>
          <w:sz w:val="30"/>
          <w:szCs w:val="30"/>
        </w:rPr>
        <w:t>2562</w:t>
      </w:r>
      <w:r w:rsidRPr="00465F74">
        <w:rPr>
          <w:rFonts w:ascii="Angsana New" w:hAnsi="Angsana New"/>
          <w:sz w:val="30"/>
          <w:szCs w:val="30"/>
        </w:rPr>
        <w:t xml:space="preserve"> </w:t>
      </w:r>
    </w:p>
    <w:p w14:paraId="73701E04" w14:textId="77777777" w:rsidR="00865F2D" w:rsidRPr="00465F74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2F3C7A43" w14:textId="34326050" w:rsidR="00865F2D" w:rsidRPr="00465F74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65F7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3E2B2B17" w14:textId="77777777" w:rsidR="00865F2D" w:rsidRPr="00465F74" w:rsidRDefault="00865F2D" w:rsidP="00865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  <w:lang w:val="en-GB"/>
        </w:rPr>
      </w:pPr>
    </w:p>
    <w:p w14:paraId="1920E787" w14:textId="77777777" w:rsidR="00865F2D" w:rsidRPr="00465F74" w:rsidRDefault="00865F2D" w:rsidP="00865F2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E5ED52D" w14:textId="77777777" w:rsidR="00865F2D" w:rsidRPr="00465F74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24DC7D" w14:textId="27134E39" w:rsidR="00865F2D" w:rsidRPr="00403491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423998"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(“TFRS </w:t>
      </w:r>
      <w:r w:rsidR="00423998"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”) </w:t>
      </w:r>
      <w:r w:rsidRPr="00465F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423998" w:rsidRPr="00423998">
        <w:rPr>
          <w:rFonts w:ascii="Angsana New" w:hAnsi="Angsana New"/>
          <w:sz w:val="30"/>
          <w:szCs w:val="30"/>
        </w:rPr>
        <w:t>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ประเภท ได้แก่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</w:t>
      </w:r>
      <w:r w:rsidRPr="00465F74">
        <w:rPr>
          <w:rFonts w:ascii="Angsana New" w:hAnsi="Angsana New"/>
          <w:sz w:val="30"/>
          <w:szCs w:val="30"/>
        </w:rPr>
        <w:t>(FVOCI)</w:t>
      </w:r>
      <w:r w:rsidRPr="00465F7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65F74">
        <w:rPr>
          <w:rFonts w:ascii="Angsana New" w:hAnsi="Angsana New"/>
          <w:sz w:val="30"/>
          <w:szCs w:val="30"/>
        </w:rPr>
        <w:t xml:space="preserve"> (FVTPL) </w:t>
      </w:r>
      <w:r w:rsidRPr="00465F74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465F74">
        <w:rPr>
          <w:rFonts w:ascii="Angsana New" w:hAnsi="Angsana New"/>
          <w:sz w:val="30"/>
          <w:szCs w:val="30"/>
        </w:rPr>
        <w:t xml:space="preserve">TFRS </w:t>
      </w:r>
      <w:r w:rsidR="00423998"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403491">
        <w:rPr>
          <w:rFonts w:ascii="Angsana New" w:hAnsi="Angsana New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403491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403491">
        <w:rPr>
          <w:rFonts w:ascii="Angsana New" w:hAnsi="Angsana New"/>
          <w:sz w:val="30"/>
          <w:szCs w:val="30"/>
        </w:rPr>
        <w:t xml:space="preserve">TFRS </w:t>
      </w:r>
      <w:r w:rsidR="00423998" w:rsidRPr="00423998">
        <w:rPr>
          <w:rFonts w:ascii="Angsana New" w:hAnsi="Angsana New"/>
          <w:sz w:val="30"/>
          <w:szCs w:val="30"/>
        </w:rPr>
        <w:t>9</w:t>
      </w:r>
      <w:r w:rsidRPr="00403491">
        <w:rPr>
          <w:rFonts w:ascii="Angsana New" w:hAnsi="Angsana New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23998" w:rsidRPr="00423998">
        <w:rPr>
          <w:rFonts w:ascii="Angsana New" w:hAnsi="Angsana New" w:hint="cs"/>
          <w:sz w:val="30"/>
          <w:szCs w:val="30"/>
        </w:rPr>
        <w:t>105</w:t>
      </w:r>
    </w:p>
    <w:p w14:paraId="1C2B89A5" w14:textId="77777777" w:rsidR="00865F2D" w:rsidRPr="00403491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12FC37F" w14:textId="3EB70775" w:rsidR="00865F2D" w:rsidRPr="00403491" w:rsidRDefault="00865F2D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lastRenderedPageBreak/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="00423998" w:rsidRPr="00423998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  <w:r w:rsidR="00465F74" w:rsidRPr="00403491">
        <w:rPr>
          <w:rFonts w:ascii="Angsana New" w:hAnsi="Angsana New"/>
          <w:sz w:val="30"/>
          <w:szCs w:val="30"/>
        </w:rPr>
        <w:t xml:space="preserve"> </w:t>
      </w:r>
    </w:p>
    <w:p w14:paraId="2D9BDDD7" w14:textId="4F9A522D" w:rsidR="00465F74" w:rsidRPr="00403491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6E4F76B7" w14:textId="0B1CA259" w:rsidR="00465F74" w:rsidRPr="00403491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/>
          <w:sz w:val="30"/>
          <w:szCs w:val="30"/>
          <w:cs/>
        </w:rPr>
        <w:t xml:space="preserve">ตาม </w:t>
      </w:r>
      <w:r w:rsidRPr="00403491">
        <w:rPr>
          <w:rFonts w:ascii="Angsana New" w:hAnsi="Angsana New"/>
          <w:sz w:val="30"/>
          <w:szCs w:val="30"/>
        </w:rPr>
        <w:t xml:space="preserve">TFRS </w:t>
      </w:r>
      <w:r w:rsidR="00423998" w:rsidRPr="00423998">
        <w:rPr>
          <w:rFonts w:ascii="Angsana New" w:hAnsi="Angsana New"/>
          <w:sz w:val="30"/>
          <w:szCs w:val="30"/>
        </w:rPr>
        <w:t>9</w:t>
      </w:r>
      <w:r w:rsidRPr="00403491">
        <w:rPr>
          <w:rFonts w:ascii="Angsana New" w:hAnsi="Angsana New"/>
          <w:sz w:val="30"/>
          <w:szCs w:val="30"/>
        </w:rPr>
        <w:t xml:space="preserve"> </w:t>
      </w:r>
      <w:r w:rsidRPr="00403491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</w:t>
      </w:r>
      <w:r w:rsidRPr="00403491">
        <w:rPr>
          <w:rFonts w:ascii="Angsana New" w:hAnsi="Angsana New" w:hint="cs"/>
          <w:sz w:val="30"/>
          <w:szCs w:val="30"/>
          <w:cs/>
        </w:rPr>
        <w:t>ท</w:t>
      </w:r>
      <w:r w:rsidRPr="00403491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403491">
        <w:rPr>
          <w:rFonts w:ascii="Angsana New" w:hAnsi="Angsana New" w:hint="cs"/>
          <w:sz w:val="30"/>
          <w:szCs w:val="30"/>
          <w:cs/>
        </w:rPr>
        <w:t>ใช้สิทธิใน</w:t>
      </w:r>
      <w:r w:rsidRPr="00403491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162FB274" w14:textId="77777777" w:rsidR="00465F74" w:rsidRPr="00C43B46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25711FB9" w14:textId="0BDB7013" w:rsidR="00043D9B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465F74">
        <w:rPr>
          <w:rFonts w:ascii="Angsana New" w:hAnsi="Angsana New"/>
          <w:sz w:val="30"/>
          <w:szCs w:val="30"/>
        </w:rPr>
        <w:t xml:space="preserve">TFRS </w:t>
      </w:r>
      <w:r w:rsidR="00423998"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465F74">
        <w:rPr>
          <w:rFonts w:ascii="Angsana New" w:hAnsi="Angsana New"/>
          <w:sz w:val="30"/>
          <w:szCs w:val="30"/>
        </w:rPr>
        <w:br/>
      </w:r>
      <w:r w:rsidR="00423998" w:rsidRPr="00423998"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23998" w:rsidRPr="00423998">
        <w:rPr>
          <w:rFonts w:ascii="Angsana New" w:hAnsi="Angsana New"/>
          <w:sz w:val="30"/>
          <w:szCs w:val="30"/>
        </w:rPr>
        <w:t>2563</w:t>
      </w:r>
    </w:p>
    <w:p w14:paraId="57389102" w14:textId="43592A83" w:rsidR="00465F74" w:rsidRPr="00C43B46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345"/>
        <w:gridCol w:w="260"/>
        <w:gridCol w:w="1535"/>
        <w:gridCol w:w="240"/>
        <w:gridCol w:w="1570"/>
      </w:tblGrid>
      <w:tr w:rsidR="00F03B46" w:rsidRPr="00F03B46" w14:paraId="5012E86D" w14:textId="77777777" w:rsidTr="003D25F8">
        <w:tc>
          <w:tcPr>
            <w:tcW w:w="9180" w:type="dxa"/>
            <w:gridSpan w:val="6"/>
            <w:vAlign w:val="bottom"/>
          </w:tcPr>
          <w:p w14:paraId="0E939DA1" w14:textId="27006407" w:rsidR="00F03B46" w:rsidRPr="00F03B46" w:rsidRDefault="00F03B46" w:rsidP="00EF21A7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03B46" w:rsidRPr="00465F74" w14:paraId="1F695E26" w14:textId="77777777" w:rsidTr="003D25F8">
        <w:tc>
          <w:tcPr>
            <w:tcW w:w="5575" w:type="dxa"/>
            <w:gridSpan w:val="2"/>
            <w:vAlign w:val="bottom"/>
          </w:tcPr>
          <w:p w14:paraId="5CDD6AB7" w14:textId="7056B60D" w:rsidR="00F03B46" w:rsidRPr="00F03B46" w:rsidRDefault="00F03B46" w:rsidP="002A4C69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423998" w:rsidRPr="0042399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553DAD4" w14:textId="77777777" w:rsidR="00F03B46" w:rsidRPr="00F03B46" w:rsidRDefault="00F03B46" w:rsidP="00F03B46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14:paraId="176F2EF6" w14:textId="1E731333" w:rsidR="00F03B46" w:rsidRPr="00F03B46" w:rsidRDefault="00F03B46" w:rsidP="00F03B46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423998"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423998"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F03B46" w:rsidRPr="00465F74" w14:paraId="2A81838B" w14:textId="77777777" w:rsidTr="003D25F8"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2119194E" w14:textId="77777777" w:rsidR="00F03B46" w:rsidRPr="00465F74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1C8DCD9" w14:textId="4F5866FF" w:rsidR="00F03B46" w:rsidRPr="00465F74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51CD5084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4C96B011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5750C904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13C7EF6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18DF7B69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49A58551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9F65757" w14:textId="639AD65C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C43B46" w:rsidRPr="00465F74" w14:paraId="2960664C" w14:textId="77777777" w:rsidTr="003D25F8">
        <w:tc>
          <w:tcPr>
            <w:tcW w:w="4230" w:type="dxa"/>
            <w:vAlign w:val="bottom"/>
          </w:tcPr>
          <w:p w14:paraId="28CEBBFD" w14:textId="77777777" w:rsidR="00C43B46" w:rsidRPr="00465F74" w:rsidRDefault="00C43B46" w:rsidP="00C43B46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4D49F59D" w14:textId="5C933F19" w:rsidR="00C43B46" w:rsidRPr="00F03B46" w:rsidRDefault="00C43B46" w:rsidP="00C43B46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05127" w:rsidRPr="00465F74" w14:paraId="2E3BF245" w14:textId="77777777" w:rsidTr="003D25F8">
        <w:tc>
          <w:tcPr>
            <w:tcW w:w="4230" w:type="dxa"/>
          </w:tcPr>
          <w:p w14:paraId="67E59CDC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6EBF822E" w14:textId="02014E1B" w:rsidR="00305127" w:rsidRPr="00A02E28" w:rsidRDefault="00423998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695</w:t>
            </w:r>
          </w:p>
        </w:tc>
        <w:tc>
          <w:tcPr>
            <w:tcW w:w="260" w:type="dxa"/>
          </w:tcPr>
          <w:p w14:paraId="43F20BE2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D7B7C8E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665237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716AEE11" w14:textId="298D92E6" w:rsidR="00305127" w:rsidRPr="00A02E28" w:rsidRDefault="00423998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695</w:t>
            </w:r>
          </w:p>
        </w:tc>
      </w:tr>
      <w:tr w:rsidR="00305127" w:rsidRPr="00465F74" w14:paraId="7C9AF014" w14:textId="77777777" w:rsidTr="003D25F8">
        <w:tc>
          <w:tcPr>
            <w:tcW w:w="4230" w:type="dxa"/>
          </w:tcPr>
          <w:p w14:paraId="4CCA10B7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345" w:type="dxa"/>
            <w:vAlign w:val="bottom"/>
          </w:tcPr>
          <w:p w14:paraId="7EF0198A" w14:textId="149143E6" w:rsidR="00305127" w:rsidRPr="00A02E28" w:rsidRDefault="00423998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393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818</w:t>
            </w:r>
          </w:p>
        </w:tc>
        <w:tc>
          <w:tcPr>
            <w:tcW w:w="260" w:type="dxa"/>
          </w:tcPr>
          <w:p w14:paraId="5C10B3E6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9DC1C67" w14:textId="28DEDB33" w:rsidR="00305127" w:rsidRPr="00A02E28" w:rsidRDefault="00403491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3A6419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190F5775" w14:textId="60AC3552" w:rsidR="00305127" w:rsidRPr="00A02E28" w:rsidRDefault="00423998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391</w:t>
            </w:r>
            <w:r w:rsidR="004034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</w:t>
            </w:r>
          </w:p>
        </w:tc>
      </w:tr>
      <w:tr w:rsidR="00305127" w:rsidRPr="00465F74" w14:paraId="0B4568BC" w14:textId="77777777" w:rsidTr="003D25F8">
        <w:tc>
          <w:tcPr>
            <w:tcW w:w="4230" w:type="dxa"/>
          </w:tcPr>
          <w:p w14:paraId="444E3613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077D58D6" w14:textId="59C754DC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EC5CCBA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3BBD678A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C39E0B0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03A5D0BC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05127" w:rsidRPr="00465F74" w14:paraId="55778A17" w14:textId="77777777" w:rsidTr="003D25F8">
        <w:tc>
          <w:tcPr>
            <w:tcW w:w="4230" w:type="dxa"/>
          </w:tcPr>
          <w:p w14:paraId="00CF9CC3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345" w:type="dxa"/>
            <w:vAlign w:val="bottom"/>
          </w:tcPr>
          <w:p w14:paraId="37BD9B9D" w14:textId="6F356000" w:rsidR="00305127" w:rsidRPr="00A02E28" w:rsidRDefault="00423998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0007A76A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40C09AF9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060B83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3444FBAA" w14:textId="30EFF22E" w:rsidR="00305127" w:rsidRPr="00A02E28" w:rsidRDefault="00423998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4998528C" w14:textId="77777777" w:rsidTr="003D25F8">
        <w:tc>
          <w:tcPr>
            <w:tcW w:w="4230" w:type="dxa"/>
          </w:tcPr>
          <w:p w14:paraId="65F96C52" w14:textId="31207280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45" w:type="dxa"/>
            <w:vAlign w:val="bottom"/>
          </w:tcPr>
          <w:p w14:paraId="2CBD6912" w14:textId="2F52A7A1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7974A4D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8360880" w14:textId="59331894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40" w:type="dxa"/>
          </w:tcPr>
          <w:p w14:paraId="4BF11128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4C328800" w14:textId="0715C76B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27645FD8" w14:textId="77777777" w:rsidTr="003D25F8">
        <w:tc>
          <w:tcPr>
            <w:tcW w:w="4230" w:type="dxa"/>
          </w:tcPr>
          <w:p w14:paraId="51B5AE7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41F360DA" w14:textId="6D20C090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60" w:type="dxa"/>
          </w:tcPr>
          <w:p w14:paraId="30D75F91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F95DF9" w14:textId="31818758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40" w:type="dxa"/>
          </w:tcPr>
          <w:p w14:paraId="4397001C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1D0EEC1" w14:textId="1B9319B5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7E0FC10B" w14:textId="77777777" w:rsidTr="003D25F8">
        <w:tc>
          <w:tcPr>
            <w:tcW w:w="4230" w:type="dxa"/>
          </w:tcPr>
          <w:p w14:paraId="50BDB35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E515" w14:textId="0670B0CE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234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60" w:type="dxa"/>
          </w:tcPr>
          <w:p w14:paraId="6FDF187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6CCD" w14:textId="768E935D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608AC65E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88DAC" w14:textId="66EA69FE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4A739AF5" w14:textId="77777777" w:rsidTr="003D25F8">
        <w:tc>
          <w:tcPr>
            <w:tcW w:w="4230" w:type="dxa"/>
          </w:tcPr>
          <w:p w14:paraId="3D6DC0BA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719E" w14:textId="47F3F670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810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</w:tcPr>
          <w:p w14:paraId="051E904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02E0C" w14:textId="0331CFFF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1AC35469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E4B83" w14:textId="021D9592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672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956</w:t>
            </w:r>
          </w:p>
        </w:tc>
      </w:tr>
      <w:tr w:rsidR="0050436B" w:rsidRPr="00C43B46" w14:paraId="472A2BCF" w14:textId="77777777" w:rsidTr="003D25F8">
        <w:tc>
          <w:tcPr>
            <w:tcW w:w="4230" w:type="dxa"/>
          </w:tcPr>
          <w:p w14:paraId="500C95F3" w14:textId="77777777" w:rsidR="0050436B" w:rsidRPr="00C4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22"/>
                <w:highlight w:val="cyan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0DE1692A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  <w:tc>
          <w:tcPr>
            <w:tcW w:w="260" w:type="dxa"/>
          </w:tcPr>
          <w:p w14:paraId="1B8C3A97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Cs w:val="22"/>
                <w:highlight w:val="cyan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vAlign w:val="bottom"/>
          </w:tcPr>
          <w:p w14:paraId="0DB45C4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  <w:tc>
          <w:tcPr>
            <w:tcW w:w="240" w:type="dxa"/>
          </w:tcPr>
          <w:p w14:paraId="5B447677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Cs w:val="22"/>
                <w:highlight w:val="cyan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064D41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</w:tr>
      <w:tr w:rsidR="0050436B" w:rsidRPr="00465F74" w14:paraId="36272E10" w14:textId="77777777" w:rsidTr="003D25F8">
        <w:tc>
          <w:tcPr>
            <w:tcW w:w="4230" w:type="dxa"/>
          </w:tcPr>
          <w:p w14:paraId="1B9EBA35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45" w:type="dxa"/>
            <w:vAlign w:val="bottom"/>
          </w:tcPr>
          <w:p w14:paraId="335A5633" w14:textId="4465D145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423</w:t>
            </w:r>
          </w:p>
        </w:tc>
        <w:tc>
          <w:tcPr>
            <w:tcW w:w="260" w:type="dxa"/>
          </w:tcPr>
          <w:p w14:paraId="2BA9BF4A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5C19157" w14:textId="48D64FA8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1DF1B8D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58EDCEE6" w14:textId="31D7A082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423</w:t>
            </w:r>
          </w:p>
        </w:tc>
      </w:tr>
      <w:tr w:rsidR="0050436B" w:rsidRPr="00465F74" w14:paraId="28B3015E" w14:textId="77777777" w:rsidTr="003D25F8">
        <w:tc>
          <w:tcPr>
            <w:tcW w:w="4230" w:type="dxa"/>
          </w:tcPr>
          <w:p w14:paraId="7E591230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5" w:type="dxa"/>
            <w:vAlign w:val="bottom"/>
          </w:tcPr>
          <w:p w14:paraId="3A1BAED4" w14:textId="1FAA8A83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530ECA5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2879F90" w14:textId="60BAB380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014AB3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38657E82" w14:textId="7E70CA9E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</w:tr>
      <w:tr w:rsidR="0050436B" w:rsidRPr="00465F74" w14:paraId="565D0794" w14:textId="77777777" w:rsidTr="003D25F8">
        <w:tc>
          <w:tcPr>
            <w:tcW w:w="4230" w:type="dxa"/>
          </w:tcPr>
          <w:p w14:paraId="76483934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45" w:type="dxa"/>
            <w:vAlign w:val="bottom"/>
          </w:tcPr>
          <w:p w14:paraId="4BC779B9" w14:textId="4284AA68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975</w:t>
            </w:r>
          </w:p>
        </w:tc>
        <w:tc>
          <w:tcPr>
            <w:tcW w:w="260" w:type="dxa"/>
          </w:tcPr>
          <w:p w14:paraId="3E959589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64EEA855" w14:textId="75851CAC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32BCA2EA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5A35A08C" w14:textId="2CDB26BD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975</w:t>
            </w:r>
          </w:p>
        </w:tc>
      </w:tr>
      <w:tr w:rsidR="0050436B" w:rsidRPr="00465F74" w14:paraId="70818894" w14:textId="77777777" w:rsidTr="003D25F8">
        <w:tc>
          <w:tcPr>
            <w:tcW w:w="4230" w:type="dxa"/>
          </w:tcPr>
          <w:p w14:paraId="38854C4C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CC777" w14:textId="71E71BBD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</w:t>
            </w:r>
          </w:p>
        </w:tc>
        <w:tc>
          <w:tcPr>
            <w:tcW w:w="260" w:type="dxa"/>
          </w:tcPr>
          <w:p w14:paraId="070D017E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205CF" w14:textId="772F5EE4" w:rsidR="0050436B" w:rsidRPr="0050436B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0436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P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-</w:t>
            </w:r>
          </w:p>
        </w:tc>
        <w:tc>
          <w:tcPr>
            <w:tcW w:w="240" w:type="dxa"/>
          </w:tcPr>
          <w:p w14:paraId="2C959F5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9E94" w14:textId="4D63F12B" w:rsidR="0050436B" w:rsidRPr="00A02E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</w:t>
            </w:r>
          </w:p>
        </w:tc>
      </w:tr>
    </w:tbl>
    <w:p w14:paraId="465AC33F" w14:textId="77777777" w:rsidR="0050436B" w:rsidRDefault="0050436B"/>
    <w:p w14:paraId="7FD35315" w14:textId="77777777" w:rsidR="0050436B" w:rsidRDefault="0050436B">
      <w:r>
        <w:br w:type="page"/>
      </w:r>
    </w:p>
    <w:tbl>
      <w:tblPr>
        <w:tblStyle w:val="TableGrid"/>
        <w:tblW w:w="91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345"/>
        <w:gridCol w:w="260"/>
        <w:gridCol w:w="1535"/>
        <w:gridCol w:w="240"/>
        <w:gridCol w:w="1650"/>
      </w:tblGrid>
      <w:tr w:rsidR="0050436B" w:rsidRPr="00F03B46" w14:paraId="7332AA0A" w14:textId="77777777" w:rsidTr="00CF42A9">
        <w:tc>
          <w:tcPr>
            <w:tcW w:w="9170" w:type="dxa"/>
            <w:gridSpan w:val="6"/>
            <w:vAlign w:val="bottom"/>
          </w:tcPr>
          <w:p w14:paraId="7266F785" w14:textId="23013176" w:rsidR="0050436B" w:rsidRPr="00F0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0436B" w:rsidRPr="00465F74" w14:paraId="1D4D0508" w14:textId="77777777" w:rsidTr="00CF42A9">
        <w:tc>
          <w:tcPr>
            <w:tcW w:w="5485" w:type="dxa"/>
            <w:gridSpan w:val="2"/>
            <w:vAlign w:val="bottom"/>
          </w:tcPr>
          <w:p w14:paraId="79B2443B" w14:textId="27AC3641" w:rsidR="0050436B" w:rsidRPr="00F03B46" w:rsidRDefault="0050436B" w:rsidP="002A4C69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423998" w:rsidRPr="0042399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46F07C5A" w14:textId="77777777" w:rsidR="0050436B" w:rsidRPr="00F03B46" w:rsidRDefault="0050436B" w:rsidP="0050436B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25" w:type="dxa"/>
            <w:gridSpan w:val="3"/>
            <w:tcBorders>
              <w:bottom w:val="single" w:sz="4" w:space="0" w:color="auto"/>
            </w:tcBorders>
            <w:vAlign w:val="bottom"/>
          </w:tcPr>
          <w:p w14:paraId="12DF5859" w14:textId="2D25F052" w:rsidR="0050436B" w:rsidRPr="00F0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423998"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423998"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50436B" w:rsidRPr="00465F74" w14:paraId="1B787901" w14:textId="77777777" w:rsidTr="00CF42A9"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2EC6CE50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BE594B4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5186755C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E513E9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DD9E29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AD7AC1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2EF24015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1E9128E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1DB7731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50436B" w:rsidRPr="00465F74" w14:paraId="0A7F8076" w14:textId="77777777" w:rsidTr="00CF42A9">
        <w:tc>
          <w:tcPr>
            <w:tcW w:w="4140" w:type="dxa"/>
            <w:vAlign w:val="bottom"/>
          </w:tcPr>
          <w:p w14:paraId="28EE292D" w14:textId="77777777" w:rsidR="0050436B" w:rsidRPr="00465F74" w:rsidRDefault="0050436B" w:rsidP="0050436B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030" w:type="dxa"/>
            <w:gridSpan w:val="5"/>
            <w:vAlign w:val="bottom"/>
          </w:tcPr>
          <w:p w14:paraId="7307BA35" w14:textId="11B1C1B0" w:rsidR="0050436B" w:rsidRPr="00C4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0436B" w:rsidRPr="00465F74" w14:paraId="48B3D5E9" w14:textId="77777777" w:rsidTr="00CF42A9">
        <w:tc>
          <w:tcPr>
            <w:tcW w:w="4140" w:type="dxa"/>
          </w:tcPr>
          <w:p w14:paraId="77C6EBE8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25552D9A" w14:textId="71B14EB2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60" w:type="dxa"/>
          </w:tcPr>
          <w:p w14:paraId="4FC32C6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D8B8C38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8EEC2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2F075E27" w14:textId="3764E1FC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</w:t>
            </w:r>
          </w:p>
        </w:tc>
      </w:tr>
      <w:tr w:rsidR="0050436B" w:rsidRPr="00465F74" w14:paraId="6DA299B8" w14:textId="77777777" w:rsidTr="00CF42A9">
        <w:tc>
          <w:tcPr>
            <w:tcW w:w="4140" w:type="dxa"/>
          </w:tcPr>
          <w:p w14:paraId="36221A05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345" w:type="dxa"/>
            <w:vAlign w:val="bottom"/>
          </w:tcPr>
          <w:p w14:paraId="554D0B81" w14:textId="3118AA20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</w:p>
        </w:tc>
        <w:tc>
          <w:tcPr>
            <w:tcW w:w="260" w:type="dxa"/>
          </w:tcPr>
          <w:p w14:paraId="07BF3DF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4EB8E800" w14:textId="4651F2A1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A9157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3FA9BC1E" w14:textId="55D98840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083</w:t>
            </w:r>
          </w:p>
        </w:tc>
      </w:tr>
      <w:tr w:rsidR="0050436B" w:rsidRPr="00465F74" w14:paraId="5B03FB1E" w14:textId="77777777" w:rsidTr="00CF42A9">
        <w:tc>
          <w:tcPr>
            <w:tcW w:w="4140" w:type="dxa"/>
          </w:tcPr>
          <w:p w14:paraId="11F02B5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45" w:type="dxa"/>
            <w:vAlign w:val="bottom"/>
          </w:tcPr>
          <w:p w14:paraId="45BBA06A" w14:textId="1237A3EF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</w:p>
        </w:tc>
        <w:tc>
          <w:tcPr>
            <w:tcW w:w="260" w:type="dxa"/>
          </w:tcPr>
          <w:p w14:paraId="4A05ED5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06F96A5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F328EF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12762F5F" w14:textId="3041A905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</w:p>
        </w:tc>
      </w:tr>
      <w:tr w:rsidR="0050436B" w:rsidRPr="00465F74" w14:paraId="4842923C" w14:textId="77777777" w:rsidTr="00CF42A9">
        <w:tc>
          <w:tcPr>
            <w:tcW w:w="4140" w:type="dxa"/>
          </w:tcPr>
          <w:p w14:paraId="42C5A32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3311400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7D10D4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9F63480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549140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7F9312B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0436B" w:rsidRPr="00465F74" w14:paraId="20BF3CEA" w14:textId="77777777" w:rsidTr="00CF42A9">
        <w:tc>
          <w:tcPr>
            <w:tcW w:w="4140" w:type="dxa"/>
          </w:tcPr>
          <w:p w14:paraId="3CF0DCD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345" w:type="dxa"/>
            <w:vAlign w:val="bottom"/>
          </w:tcPr>
          <w:p w14:paraId="7F550429" w14:textId="0E67ADED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7B8D93D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16DEEE3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72221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42931CA8" w14:textId="145D61A2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694FF827" w14:textId="77777777" w:rsidTr="00CF42A9">
        <w:tc>
          <w:tcPr>
            <w:tcW w:w="4140" w:type="dxa"/>
          </w:tcPr>
          <w:p w14:paraId="6390955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45" w:type="dxa"/>
            <w:vAlign w:val="bottom"/>
          </w:tcPr>
          <w:p w14:paraId="3CBE8E50" w14:textId="302B5760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75666D2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5754B33" w14:textId="7418ABBD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40" w:type="dxa"/>
          </w:tcPr>
          <w:p w14:paraId="2FD2D6F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468EA4AA" w14:textId="161C54C3" w:rsidR="0050436B" w:rsidRPr="00F03B46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434AFC2A" w14:textId="77777777" w:rsidTr="00CF42A9">
        <w:tc>
          <w:tcPr>
            <w:tcW w:w="4140" w:type="dxa"/>
          </w:tcPr>
          <w:p w14:paraId="3BEFEDAC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7E7DC2D6" w14:textId="76C2FB12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60" w:type="dxa"/>
          </w:tcPr>
          <w:p w14:paraId="39A8866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138DE3C" w14:textId="3C8F3DAF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40" w:type="dxa"/>
          </w:tcPr>
          <w:p w14:paraId="4DB25BD8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E7A4236" w14:textId="1C80EA95" w:rsidR="0050436B" w:rsidRPr="00F03B46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0CB5A5DE" w14:textId="77777777" w:rsidTr="00CF42A9">
        <w:tc>
          <w:tcPr>
            <w:tcW w:w="4140" w:type="dxa"/>
          </w:tcPr>
          <w:p w14:paraId="2EB8BC56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0A5C" w14:textId="2777B00F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60" w:type="dxa"/>
          </w:tcPr>
          <w:p w14:paraId="1B801A1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63782" w14:textId="40EBF09F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7E3C32D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76048" w14:textId="7BE63A8E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97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00,000</w:t>
            </w:r>
          </w:p>
        </w:tc>
      </w:tr>
      <w:tr w:rsidR="0050436B" w:rsidRPr="00465F74" w14:paraId="35036D75" w14:textId="77777777" w:rsidTr="00CF42A9">
        <w:tc>
          <w:tcPr>
            <w:tcW w:w="4140" w:type="dxa"/>
          </w:tcPr>
          <w:p w14:paraId="2FA8E4DB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069AA" w14:textId="687B4090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60" w:type="dxa"/>
          </w:tcPr>
          <w:p w14:paraId="76C2A33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EDAB" w14:textId="229CCE3B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39368DD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D41D4" w14:textId="36CA21D0" w:rsidR="0050436B" w:rsidRPr="00F03B46" w:rsidRDefault="0059740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606,120</w:t>
            </w:r>
          </w:p>
        </w:tc>
      </w:tr>
      <w:tr w:rsidR="0050436B" w:rsidRPr="00987228" w14:paraId="3A5D50B7" w14:textId="77777777" w:rsidTr="00CF42A9">
        <w:tc>
          <w:tcPr>
            <w:tcW w:w="4140" w:type="dxa"/>
          </w:tcPr>
          <w:p w14:paraId="5F8AFCB1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720CEE4F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60" w:type="dxa"/>
          </w:tcPr>
          <w:p w14:paraId="751F4EFF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vAlign w:val="bottom"/>
          </w:tcPr>
          <w:p w14:paraId="4D26880B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0" w:type="dxa"/>
          </w:tcPr>
          <w:p w14:paraId="5A3DEE21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  <w:vAlign w:val="bottom"/>
          </w:tcPr>
          <w:p w14:paraId="14E5438E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</w:tr>
      <w:tr w:rsidR="0050436B" w:rsidRPr="00465F74" w14:paraId="61F968C7" w14:textId="77777777" w:rsidTr="00CF42A9">
        <w:tc>
          <w:tcPr>
            <w:tcW w:w="4140" w:type="dxa"/>
          </w:tcPr>
          <w:p w14:paraId="2100B847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45" w:type="dxa"/>
            <w:vAlign w:val="bottom"/>
          </w:tcPr>
          <w:p w14:paraId="33AA45AC" w14:textId="310814F7" w:rsidR="0050436B" w:rsidRPr="00F03B46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60" w:type="dxa"/>
          </w:tcPr>
          <w:p w14:paraId="263FB512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512485B" w14:textId="7BA9C41B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596EBC93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650" w:type="dxa"/>
            <w:vAlign w:val="bottom"/>
          </w:tcPr>
          <w:p w14:paraId="08453470" w14:textId="45A54A26" w:rsidR="0050436B" w:rsidRPr="009872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943</w:t>
            </w:r>
          </w:p>
        </w:tc>
      </w:tr>
      <w:tr w:rsidR="0050436B" w:rsidRPr="00465F74" w14:paraId="312079A5" w14:textId="77777777" w:rsidTr="00CF42A9">
        <w:tc>
          <w:tcPr>
            <w:tcW w:w="4140" w:type="dxa"/>
          </w:tcPr>
          <w:p w14:paraId="7E3CDF60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5778" w14:textId="200C6C2C" w:rsidR="0050436B" w:rsidRPr="009872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60" w:type="dxa"/>
          </w:tcPr>
          <w:p w14:paraId="71F25827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CCDE5" w14:textId="03C1E93E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46E3D0D6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F8B51" w14:textId="3BB35E04" w:rsidR="0050436B" w:rsidRPr="00987228" w:rsidRDefault="00423998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943</w:t>
            </w:r>
          </w:p>
        </w:tc>
      </w:tr>
    </w:tbl>
    <w:p w14:paraId="4EC0CE23" w14:textId="77777777" w:rsidR="00465F74" w:rsidRPr="00465F74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3DAA8EA" w14:textId="7F90B753" w:rsidR="00987228" w:rsidRPr="00DF00F0" w:rsidRDefault="00987228" w:rsidP="00A96FD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6FD6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768EBE18" w14:textId="77777777" w:rsidR="00987228" w:rsidRPr="00F80136" w:rsidRDefault="00987228" w:rsidP="009872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1F9B8C" w14:textId="3B6A0451" w:rsidR="00987228" w:rsidRDefault="00987228" w:rsidP="009872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96FD6">
        <w:rPr>
          <w:rFonts w:asciiTheme="majorBidi" w:hAnsiTheme="majorBidi" w:cstheme="majorBidi"/>
          <w:sz w:val="30"/>
          <w:szCs w:val="30"/>
        </w:rPr>
        <w:t xml:space="preserve">TFRS </w:t>
      </w:r>
      <w:r w:rsidR="00423998" w:rsidRPr="00423998">
        <w:rPr>
          <w:rFonts w:asciiTheme="majorBidi" w:hAnsiTheme="majorBidi" w:cstheme="majorBidi"/>
          <w:sz w:val="30"/>
          <w:szCs w:val="30"/>
        </w:rPr>
        <w:t>9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เดิมกลุ่มบริษัทประมาณ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96FD6">
        <w:rPr>
          <w:rFonts w:asciiTheme="majorBidi" w:hAnsiTheme="majorBidi" w:cstheme="majorBidi"/>
          <w:sz w:val="30"/>
          <w:szCs w:val="30"/>
        </w:rPr>
        <w:t xml:space="preserve">TFRS </w:t>
      </w:r>
      <w:r w:rsidR="00423998" w:rsidRPr="00423998">
        <w:rPr>
          <w:rFonts w:asciiTheme="majorBidi" w:hAnsiTheme="majorBidi" w:cstheme="majorBidi"/>
          <w:sz w:val="30"/>
          <w:szCs w:val="30"/>
        </w:rPr>
        <w:t>9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A96FD6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A96FD6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A96FD6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A96FD6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</w:t>
      </w:r>
      <w:r w:rsidR="00CF42A9">
        <w:rPr>
          <w:rFonts w:asciiTheme="majorBidi" w:hAnsiTheme="majorBidi" w:cstheme="majorBidi"/>
          <w:sz w:val="30"/>
          <w:szCs w:val="30"/>
        </w:rPr>
        <w:br/>
      </w:r>
      <w:r w:rsidRPr="00A96FD6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209F3B61" w14:textId="77777777" w:rsidR="00987228" w:rsidRPr="00A96FD6" w:rsidRDefault="00987228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272F982D" w14:textId="77777777" w:rsidR="00DF00F0" w:rsidRDefault="00DF0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B5B2D6" w14:textId="0C4C7905" w:rsidR="00987228" w:rsidRDefault="00987228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43B4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C43B46">
        <w:rPr>
          <w:rFonts w:asciiTheme="majorBidi" w:hAnsiTheme="majorBidi" w:cstheme="majorBidi"/>
          <w:sz w:val="30"/>
          <w:szCs w:val="30"/>
        </w:rPr>
        <w:t xml:space="preserve">TFRS </w:t>
      </w:r>
      <w:r w:rsidR="00423998" w:rsidRPr="00423998">
        <w:rPr>
          <w:rFonts w:asciiTheme="majorBidi" w:hAnsiTheme="majorBidi" w:cstheme="majorBidi"/>
          <w:sz w:val="30"/>
          <w:szCs w:val="30"/>
        </w:rPr>
        <w:t>9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3998" w:rsidRPr="00423998">
        <w:rPr>
          <w:rFonts w:asciiTheme="majorBidi" w:hAnsiTheme="majorBidi" w:cstheme="majorBidi"/>
          <w:sz w:val="30"/>
          <w:szCs w:val="30"/>
        </w:rPr>
        <w:t>1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23998" w:rsidRPr="00423998">
        <w:rPr>
          <w:rFonts w:asciiTheme="majorBidi" w:hAnsiTheme="majorBidi" w:cstheme="majorBidi"/>
          <w:sz w:val="30"/>
          <w:szCs w:val="30"/>
        </w:rPr>
        <w:t>2563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C43B46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C43B4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2080D3" w14:textId="77777777" w:rsidR="00C43B46" w:rsidRPr="006E63FD" w:rsidRDefault="00C43B46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Cs w:val="18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C43B46" w:rsidRPr="00C43B46" w14:paraId="65179779" w14:textId="77777777" w:rsidTr="00C43B46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7D76F447" w14:textId="1CBC6927" w:rsidR="00C43B46" w:rsidRPr="00C43B46" w:rsidRDefault="00C43B46" w:rsidP="00EF21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64479" w14:textId="77777777" w:rsidR="00C43B46" w:rsidRPr="00C43B46" w:rsidRDefault="00C43B46" w:rsidP="00EF21A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4FDB963" w14:textId="031AC4E1" w:rsidR="00C43B46" w:rsidRPr="00C43B46" w:rsidRDefault="00C43B46" w:rsidP="00EF21A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4BDE63B" w14:textId="77777777" w:rsidR="00C43B46" w:rsidRPr="00C43B46" w:rsidRDefault="00C43B46" w:rsidP="00EF21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6220D" w14:textId="77777777" w:rsidR="00C43B46" w:rsidRPr="00C43B46" w:rsidRDefault="00C43B46" w:rsidP="00EF21A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BC5248A" w14:textId="34FF98B2" w:rsidR="00C43B46" w:rsidRPr="00C43B46" w:rsidRDefault="00C43B46" w:rsidP="00EF21A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43B46" w:rsidRPr="00C43B46" w14:paraId="35D6034C" w14:textId="77777777" w:rsidTr="00C43B46">
        <w:trPr>
          <w:cantSplit/>
          <w:tblHeader/>
        </w:trPr>
        <w:tc>
          <w:tcPr>
            <w:tcW w:w="5760" w:type="dxa"/>
          </w:tcPr>
          <w:p w14:paraId="551AF8E3" w14:textId="77777777" w:rsidR="00C43B46" w:rsidRPr="00C43B46" w:rsidRDefault="00C43B46" w:rsidP="00EF21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CB06F1" w14:textId="4FD8ADE2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43B46" w:rsidRPr="00C43B46" w14:paraId="74D5EBEE" w14:textId="77777777" w:rsidTr="00C43B46">
        <w:trPr>
          <w:cantSplit/>
          <w:trHeight w:val="191"/>
        </w:trPr>
        <w:tc>
          <w:tcPr>
            <w:tcW w:w="5760" w:type="dxa"/>
          </w:tcPr>
          <w:p w14:paraId="6E4959D7" w14:textId="704095D4" w:rsidR="00C43B46" w:rsidRPr="00C43B46" w:rsidRDefault="00C43B46" w:rsidP="00EF21A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F088824" w14:textId="77777777" w:rsidR="00C43B46" w:rsidRPr="00C43B46" w:rsidRDefault="00C43B46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5B8A72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B0830" w14:textId="77777777" w:rsidR="00C43B46" w:rsidRPr="00C43B46" w:rsidRDefault="00C43B46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46" w:rsidRPr="00C43B46" w14:paraId="5032B4E7" w14:textId="77777777" w:rsidTr="00C43B46">
        <w:trPr>
          <w:cantSplit/>
          <w:trHeight w:val="191"/>
        </w:trPr>
        <w:tc>
          <w:tcPr>
            <w:tcW w:w="5760" w:type="dxa"/>
          </w:tcPr>
          <w:p w14:paraId="4DC90923" w14:textId="77777777" w:rsidR="00C43B46" w:rsidRPr="00C43B46" w:rsidRDefault="00C43B46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4707156" w14:textId="1ADF8902" w:rsidR="00C43B46" w:rsidRPr="00C43B46" w:rsidRDefault="00423998" w:rsidP="00F57A07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02E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80" w:type="dxa"/>
          </w:tcPr>
          <w:p w14:paraId="58B8C01D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AF0A80" w14:textId="677C738A" w:rsidR="00C43B46" w:rsidRPr="00C43B46" w:rsidRDefault="0042399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</w:tr>
      <w:tr w:rsidR="00A02E28" w:rsidRPr="00C43B46" w14:paraId="02C8A954" w14:textId="77777777" w:rsidTr="00C43B46">
        <w:trPr>
          <w:cantSplit/>
          <w:trHeight w:val="191"/>
        </w:trPr>
        <w:tc>
          <w:tcPr>
            <w:tcW w:w="5760" w:type="dxa"/>
          </w:tcPr>
          <w:p w14:paraId="4BCA01B5" w14:textId="423D9AF6" w:rsidR="00A02E28" w:rsidRPr="00C43B46" w:rsidRDefault="00A02E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</w:tcPr>
          <w:p w14:paraId="1FB05565" w14:textId="29F3172A" w:rsidR="00A02E28" w:rsidRPr="00C43B46" w:rsidRDefault="00423998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99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A02E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80" w:type="dxa"/>
          </w:tcPr>
          <w:p w14:paraId="4AC8D8F6" w14:textId="77777777" w:rsidR="00A02E28" w:rsidRPr="00C43B46" w:rsidRDefault="00A02E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823F8" w14:textId="19B9DD2B" w:rsidR="00A02E28" w:rsidRPr="00C43B46" w:rsidRDefault="0042399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A02E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930C28" w:rsidRPr="00C43B46" w14:paraId="2B1C7D1A" w14:textId="77777777" w:rsidTr="00C43B46">
        <w:trPr>
          <w:cantSplit/>
          <w:trHeight w:val="191"/>
        </w:trPr>
        <w:tc>
          <w:tcPr>
            <w:tcW w:w="5760" w:type="dxa"/>
          </w:tcPr>
          <w:p w14:paraId="27327215" w14:textId="0C0D9AD6" w:rsidR="00930C28" w:rsidRDefault="00930C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ค่าเผื่อหนี้สงสัยจะสูญ - </w:t>
            </w:r>
            <w:r w:rsidRPr="00930C28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554F529D" w14:textId="00F9CAB4" w:rsidR="00930C28" w:rsidRPr="00423998" w:rsidRDefault="00930C28" w:rsidP="00930C28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2139B5" w14:textId="77777777" w:rsidR="00930C28" w:rsidRPr="00C43B46" w:rsidRDefault="00930C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FCB71" w14:textId="0E3AB5F5" w:rsidR="00930C28" w:rsidRPr="00423998" w:rsidRDefault="00930C2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7,892</w:t>
            </w:r>
          </w:p>
        </w:tc>
      </w:tr>
      <w:tr w:rsidR="00C43B46" w:rsidRPr="00C43B46" w14:paraId="450BDA64" w14:textId="77777777" w:rsidTr="00A02E28">
        <w:trPr>
          <w:cantSplit/>
          <w:trHeight w:val="191"/>
        </w:trPr>
        <w:tc>
          <w:tcPr>
            <w:tcW w:w="5760" w:type="dxa"/>
          </w:tcPr>
          <w:p w14:paraId="48CD3085" w14:textId="77777777" w:rsidR="00C43B46" w:rsidRPr="00C43B46" w:rsidRDefault="00C43B46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CB3DB4" w14:textId="55BFB0A3" w:rsidR="00C43B46" w:rsidRPr="00C43B46" w:rsidRDefault="00423998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02E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0" w:type="dxa"/>
          </w:tcPr>
          <w:p w14:paraId="4A0ADEA2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BC832" w14:textId="01319654" w:rsidR="00C43B46" w:rsidRPr="00C43B46" w:rsidRDefault="00930C2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21,801</w:t>
            </w:r>
          </w:p>
        </w:tc>
      </w:tr>
      <w:tr w:rsidR="00A02E28" w:rsidRPr="006E63FD" w14:paraId="0E2E6892" w14:textId="77777777" w:rsidTr="00A02E28">
        <w:trPr>
          <w:cantSplit/>
          <w:trHeight w:val="191"/>
        </w:trPr>
        <w:tc>
          <w:tcPr>
            <w:tcW w:w="5760" w:type="dxa"/>
          </w:tcPr>
          <w:p w14:paraId="1D325EC7" w14:textId="77777777" w:rsidR="00A02E28" w:rsidRPr="006E63FD" w:rsidRDefault="00A02E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6AA999" w14:textId="77777777" w:rsidR="00A02E28" w:rsidRPr="006E63FD" w:rsidRDefault="00A02E28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6F919FE" w14:textId="77777777" w:rsidR="00A02E28" w:rsidRPr="006E63FD" w:rsidRDefault="00A02E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1D66DCB9" w14:textId="77777777" w:rsidR="00A02E28" w:rsidRPr="006E63FD" w:rsidRDefault="00A02E2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F00F0" w:rsidRPr="00C43B46" w14:paraId="50E5E8CA" w14:textId="77777777" w:rsidTr="006B5823">
        <w:trPr>
          <w:cantSplit/>
          <w:trHeight w:val="191"/>
        </w:trPr>
        <w:tc>
          <w:tcPr>
            <w:tcW w:w="7020" w:type="dxa"/>
            <w:gridSpan w:val="2"/>
          </w:tcPr>
          <w:p w14:paraId="2FECA58C" w14:textId="4DD16FFA" w:rsidR="00DF00F0" w:rsidRPr="00C43B46" w:rsidRDefault="00DF00F0" w:rsidP="00DF00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423998" w:rsidRPr="004239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23998" w:rsidRPr="004239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</w:tcPr>
          <w:p w14:paraId="2497BDE8" w14:textId="77777777" w:rsidR="00DF00F0" w:rsidRPr="00C43B46" w:rsidRDefault="00DF00F0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D4326" w14:textId="77777777" w:rsidR="00DF00F0" w:rsidRPr="00C43B46" w:rsidRDefault="00DF00F0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46" w:rsidRPr="00C43B46" w14:paraId="65A8AC20" w14:textId="77777777" w:rsidTr="00C43B46">
        <w:trPr>
          <w:cantSplit/>
        </w:trPr>
        <w:tc>
          <w:tcPr>
            <w:tcW w:w="5760" w:type="dxa"/>
          </w:tcPr>
          <w:p w14:paraId="3359B3A9" w14:textId="2F5E43FA" w:rsidR="00C43B46" w:rsidRPr="00C43B46" w:rsidRDefault="00C43B46" w:rsidP="00C4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34E386F" w14:textId="0F4ADB57" w:rsidR="00C43B46" w:rsidRPr="00E53CA5" w:rsidRDefault="00BF1B36" w:rsidP="00E53CA5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180" w:type="dxa"/>
          </w:tcPr>
          <w:p w14:paraId="3AD7AC3A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705DB" w14:textId="7EB69A89" w:rsidR="00C43B46" w:rsidRPr="00C43B46" w:rsidRDefault="00423998" w:rsidP="00E53CA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C43B46" w:rsidRPr="00C43B46" w14:paraId="4F7A82D6" w14:textId="77777777" w:rsidTr="00C43B46">
        <w:trPr>
          <w:cantSplit/>
        </w:trPr>
        <w:tc>
          <w:tcPr>
            <w:tcW w:w="5760" w:type="dxa"/>
          </w:tcPr>
          <w:p w14:paraId="12E03459" w14:textId="72EB9A3E" w:rsidR="00C43B46" w:rsidRPr="00C43B46" w:rsidRDefault="00C43B46" w:rsidP="00C4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E450350" w14:textId="4962B1A7" w:rsidR="00C43B46" w:rsidRPr="00E53CA5" w:rsidRDefault="00423998" w:rsidP="00E53CA5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2773" w:rsidRPr="00E53C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</w:tcPr>
          <w:p w14:paraId="789CEAC0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6CE06" w14:textId="246BC1F3" w:rsidR="00C43B46" w:rsidRPr="00C43B46" w:rsidRDefault="00423998" w:rsidP="00EF21A7">
            <w:pPr>
              <w:pStyle w:val="acctfourfigures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53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C43B46" w:rsidRPr="00C43B46" w14:paraId="52351EEC" w14:textId="77777777" w:rsidTr="00C43B46">
        <w:trPr>
          <w:cantSplit/>
        </w:trPr>
        <w:tc>
          <w:tcPr>
            <w:tcW w:w="5760" w:type="dxa"/>
            <w:vAlign w:val="bottom"/>
          </w:tcPr>
          <w:p w14:paraId="60889757" w14:textId="7BFB6FB8" w:rsidR="00C43B46" w:rsidRPr="00C43B46" w:rsidRDefault="00C43B46" w:rsidP="00EF21A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DA3D" w14:textId="72C7A133" w:rsidR="00C43B46" w:rsidRPr="00E53CA5" w:rsidRDefault="00423998" w:rsidP="00E53CA5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E53C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1B1B5D1C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FB3E6" w14:textId="7A3CBE82" w:rsidR="00C43B46" w:rsidRPr="00C43B46" w:rsidRDefault="00930C2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25,181</w:t>
            </w:r>
          </w:p>
        </w:tc>
      </w:tr>
    </w:tbl>
    <w:p w14:paraId="4C982317" w14:textId="77777777" w:rsidR="00C43B46" w:rsidRPr="006E63FD" w:rsidRDefault="00C43B46" w:rsidP="00C43B46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2"/>
          <w:shd w:val="clear" w:color="auto" w:fill="D9D9D9" w:themeFill="background1" w:themeFillShade="D9"/>
        </w:rPr>
      </w:pPr>
    </w:p>
    <w:p w14:paraId="53E1920D" w14:textId="4AD296E5" w:rsidR="00C43B46" w:rsidRPr="00C43B46" w:rsidRDefault="00C43B46" w:rsidP="00C43B46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  <w:r w:rsidRPr="00C43B46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>เลือกที่จะรับรู้</w:t>
      </w:r>
      <w:r w:rsidRPr="00C43B46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การเพิ่มขึ้นของผลขาดทุนจากการด้อยค่าโดย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ปรับปรุงกับกำไรสะสม</w:t>
      </w:r>
      <w:r w:rsidRPr="00C43B4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C43B4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="00423998" w:rsidRPr="00423998">
        <w:rPr>
          <w:rFonts w:asciiTheme="majorBidi" w:hAnsiTheme="majorBidi" w:cstheme="majorBidi"/>
          <w:spacing w:val="-2"/>
          <w:sz w:val="30"/>
          <w:szCs w:val="30"/>
        </w:rPr>
        <w:t>1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423998" w:rsidRPr="00423998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5F263E60" w14:textId="5FA0498C" w:rsidR="00465F74" w:rsidRPr="006E63FD" w:rsidRDefault="00465F74" w:rsidP="0078692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491B55B5" w14:textId="20D8C4DA" w:rsidR="00C43B46" w:rsidRPr="00E908DB" w:rsidRDefault="00C43B46" w:rsidP="00C43B4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423998" w:rsidRPr="0042399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8B3CD1B" w14:textId="77777777" w:rsidR="00C43B46" w:rsidRPr="006E63FD" w:rsidRDefault="00C43B46" w:rsidP="00C43B46">
      <w:pPr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  <w:highlight w:val="cyan"/>
        </w:rPr>
      </w:pPr>
    </w:p>
    <w:p w14:paraId="64D0622B" w14:textId="3FAEC3C9" w:rsidR="00C43B46" w:rsidRPr="00C43B46" w:rsidRDefault="00C43B46" w:rsidP="00C43B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E908D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23998" w:rsidRPr="00423998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23998"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908DB">
        <w:rPr>
          <w:rFonts w:asciiTheme="majorBidi" w:hAnsiTheme="majorBidi" w:cstheme="majorBidi"/>
          <w:sz w:val="30"/>
          <w:szCs w:val="30"/>
        </w:rPr>
        <w:t xml:space="preserve">TFRS </w:t>
      </w:r>
      <w:r w:rsidR="00423998" w:rsidRPr="00423998">
        <w:rPr>
          <w:rFonts w:asciiTheme="majorBidi" w:hAnsiTheme="majorBidi" w:cstheme="majorBidi"/>
          <w:sz w:val="30"/>
          <w:szCs w:val="30"/>
        </w:rPr>
        <w:t>16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423998"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(TAS </w:t>
      </w:r>
      <w:r w:rsidR="00423998"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423998"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(TFRIC </w:t>
      </w:r>
      <w:r w:rsidR="00423998"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908D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4383D2" w14:textId="6A8AAA94" w:rsidR="00F80136" w:rsidRPr="006E63FD" w:rsidRDefault="00F8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</w:rPr>
      </w:pPr>
    </w:p>
    <w:p w14:paraId="6E16DC12" w14:textId="1B24DC78" w:rsidR="00C43B46" w:rsidRDefault="00C43B46" w:rsidP="00C43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08D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E908DB"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423998" w:rsidRPr="00423998">
        <w:rPr>
          <w:rFonts w:asciiTheme="majorBidi" w:eastAsia="Calibri" w:hAnsiTheme="majorBidi" w:cstheme="majorBidi"/>
          <w:sz w:val="30"/>
          <w:szCs w:val="30"/>
        </w:rPr>
        <w:t>16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E908D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908DB"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="00423998" w:rsidRPr="00423998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23998"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C69B77A" w14:textId="126F74DA" w:rsidR="00C43B46" w:rsidRPr="00E329C1" w:rsidRDefault="00C43B46" w:rsidP="00C4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EB0A4A8" w14:textId="21819F91" w:rsidR="00C43B46" w:rsidRPr="00E329C1" w:rsidRDefault="00C43B46" w:rsidP="00DF00F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23998" w:rsidRPr="00423998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329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E329C1">
        <w:rPr>
          <w:rFonts w:asciiTheme="majorBidi" w:hAnsiTheme="majorBidi" w:cstheme="majorBidi"/>
          <w:spacing w:val="-2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  <w:t xml:space="preserve"> </w:t>
      </w:r>
    </w:p>
    <w:p w14:paraId="29A972A3" w14:textId="77777777" w:rsidR="00C43B46" w:rsidRPr="00E329C1" w:rsidRDefault="00C43B46" w:rsidP="00DF00F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49F9421" w14:textId="77777777" w:rsidR="00C43B46" w:rsidRPr="00E329C1" w:rsidRDefault="00C43B46" w:rsidP="00DF00F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902A9AD" w14:textId="6F99CAA7" w:rsidR="00C43B46" w:rsidRPr="00E329C1" w:rsidRDefault="00C43B46" w:rsidP="00DF00F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6343D12" w14:textId="77777777" w:rsidR="00C43B46" w:rsidRPr="00E329C1" w:rsidRDefault="00C43B46" w:rsidP="00DF00F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2D17B29B" w14:textId="77777777" w:rsidR="00C43B46" w:rsidRPr="006E63FD" w:rsidRDefault="00C43B46" w:rsidP="00C43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259"/>
      </w:tblGrid>
      <w:tr w:rsidR="00C43B46" w:rsidRPr="00C43B46" w14:paraId="2C3CC6A3" w14:textId="77777777" w:rsidTr="00930C28">
        <w:trPr>
          <w:cantSplit/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012BC0B3" w14:textId="520A8F9C" w:rsidR="00C43B46" w:rsidRPr="00E329C1" w:rsidRDefault="00C43B46" w:rsidP="00930C2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423998" w:rsidRPr="004239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68C4515" w14:textId="7FB7AEDC" w:rsidR="00C43B46" w:rsidRPr="00C43B46" w:rsidRDefault="00C43B46" w:rsidP="00EF21A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E42F6FE" w14:textId="77777777" w:rsidR="00C43B46" w:rsidRPr="00C43B46" w:rsidRDefault="00C43B46" w:rsidP="00EF21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A0A54BB" w14:textId="77777777" w:rsidR="00C43B46" w:rsidRPr="00C43B46" w:rsidRDefault="00C43B46" w:rsidP="00EF21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9617E72" w14:textId="41F5B5F5" w:rsidR="00C43B46" w:rsidRPr="00C43B46" w:rsidRDefault="00C43B46" w:rsidP="00EF21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43B46" w:rsidRPr="00C43B46" w14:paraId="7CF9A6CC" w14:textId="77777777" w:rsidTr="00930C28">
        <w:trPr>
          <w:cantSplit/>
          <w:trHeight w:val="20"/>
        </w:trPr>
        <w:tc>
          <w:tcPr>
            <w:tcW w:w="6030" w:type="dxa"/>
          </w:tcPr>
          <w:p w14:paraId="329D325C" w14:textId="77777777" w:rsidR="00C43B46" w:rsidRPr="00E329C1" w:rsidRDefault="00C43B46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3A1B06A" w14:textId="77777777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3B46" w:rsidRPr="00C43B46" w14:paraId="1AFEF256" w14:textId="77777777" w:rsidTr="00930C28">
        <w:trPr>
          <w:cantSplit/>
          <w:trHeight w:val="20"/>
        </w:trPr>
        <w:tc>
          <w:tcPr>
            <w:tcW w:w="6030" w:type="dxa"/>
          </w:tcPr>
          <w:p w14:paraId="1080ED94" w14:textId="415DAE42" w:rsidR="00C43B46" w:rsidRPr="00E329C1" w:rsidRDefault="00C43B46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3D26F7D8" w14:textId="77777777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5510" w:rsidRPr="00C43B46" w14:paraId="5791D35B" w14:textId="77777777" w:rsidTr="00930C28">
        <w:trPr>
          <w:cantSplit/>
          <w:trHeight w:val="20"/>
        </w:trPr>
        <w:tc>
          <w:tcPr>
            <w:tcW w:w="6030" w:type="dxa"/>
            <w:vAlign w:val="bottom"/>
          </w:tcPr>
          <w:p w14:paraId="41A3910D" w14:textId="77777777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3B008853" w14:textId="39153774" w:rsidR="002B5510" w:rsidRPr="00C43B46" w:rsidRDefault="00423998" w:rsidP="00DF0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181" w:type="dxa"/>
            <w:vAlign w:val="bottom"/>
          </w:tcPr>
          <w:p w14:paraId="1E7AA182" w14:textId="77777777" w:rsidR="002B5510" w:rsidRPr="00C43B46" w:rsidRDefault="002B5510" w:rsidP="002B55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192CB65" w14:textId="5860FF9C" w:rsidR="002B5510" w:rsidRPr="00C43B46" w:rsidRDefault="00423998" w:rsidP="00DF0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2B5510" w:rsidRPr="00E329C1" w14:paraId="2DFAF7D9" w14:textId="77777777" w:rsidTr="00930C28">
        <w:trPr>
          <w:cantSplit/>
          <w:trHeight w:val="20"/>
        </w:trPr>
        <w:tc>
          <w:tcPr>
            <w:tcW w:w="6030" w:type="dxa"/>
          </w:tcPr>
          <w:p w14:paraId="52DE6997" w14:textId="07585ACF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39859EDF" w14:textId="742224A6" w:rsidR="002B5510" w:rsidRPr="002B5510" w:rsidRDefault="00423998" w:rsidP="00DF0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B5510" w:rsidRP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81" w:type="dxa"/>
          </w:tcPr>
          <w:p w14:paraId="562CA2C2" w14:textId="77777777" w:rsidR="002B5510" w:rsidRPr="00E329C1" w:rsidRDefault="002B5510" w:rsidP="002B55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6CCCD7" w14:textId="06198FDE" w:rsidR="002B5510" w:rsidRPr="00E329C1" w:rsidRDefault="00423998" w:rsidP="00DF0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</w:tr>
      <w:tr w:rsidR="002B5510" w:rsidRPr="00E329C1" w14:paraId="60B68398" w14:textId="77777777" w:rsidTr="00930C28">
        <w:trPr>
          <w:cantSplit/>
          <w:trHeight w:val="20"/>
        </w:trPr>
        <w:tc>
          <w:tcPr>
            <w:tcW w:w="6030" w:type="dxa"/>
          </w:tcPr>
          <w:p w14:paraId="10030BF6" w14:textId="77777777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FEEA4D2" w14:textId="2927660E" w:rsidR="002B5510" w:rsidRPr="006341A1" w:rsidRDefault="002B5510" w:rsidP="00DF00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="006341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6135FEED" w14:textId="77777777" w:rsidR="002B5510" w:rsidRPr="00E329C1" w:rsidRDefault="002B5510" w:rsidP="002B55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F81C6DA" w14:textId="4633C334" w:rsidR="002B5510" w:rsidRPr="00E329C1" w:rsidRDefault="002B5510" w:rsidP="002B551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5274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5510" w:rsidRPr="00C43B46" w14:paraId="5C24D2A9" w14:textId="77777777" w:rsidTr="00930C28">
        <w:trPr>
          <w:cantSplit/>
          <w:trHeight w:val="20"/>
        </w:trPr>
        <w:tc>
          <w:tcPr>
            <w:tcW w:w="6030" w:type="dxa"/>
          </w:tcPr>
          <w:p w14:paraId="54E3355C" w14:textId="77777777" w:rsidR="002B5510" w:rsidRPr="00E329C1" w:rsidRDefault="002B5510" w:rsidP="002B551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2B82EDC7" w14:textId="376E12C0" w:rsidR="002B5510" w:rsidRPr="00E329C1" w:rsidRDefault="00527455" w:rsidP="00DF0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3,972</w:t>
            </w:r>
          </w:p>
        </w:tc>
        <w:tc>
          <w:tcPr>
            <w:tcW w:w="181" w:type="dxa"/>
            <w:vAlign w:val="bottom"/>
          </w:tcPr>
          <w:p w14:paraId="58E8BF96" w14:textId="77777777" w:rsidR="002B5510" w:rsidRPr="00E329C1" w:rsidRDefault="002B5510" w:rsidP="002B55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40AC497" w14:textId="5636941C" w:rsidR="002B5510" w:rsidRPr="00C43B46" w:rsidRDefault="00423998" w:rsidP="00DF0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5274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38D99EFA" w14:textId="64BED2D2" w:rsidR="00F80136" w:rsidRPr="006E63FD" w:rsidRDefault="00F8013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259"/>
      </w:tblGrid>
      <w:tr w:rsidR="00AE20B6" w:rsidRPr="00AE20B6" w14:paraId="13AB8D2A" w14:textId="77777777" w:rsidTr="00B374BF">
        <w:trPr>
          <w:cantSplit/>
          <w:trHeight w:val="20"/>
        </w:trPr>
        <w:tc>
          <w:tcPr>
            <w:tcW w:w="6030" w:type="dxa"/>
            <w:shd w:val="clear" w:color="auto" w:fill="auto"/>
          </w:tcPr>
          <w:p w14:paraId="08AAED7B" w14:textId="2E100D43" w:rsidR="00AE20B6" w:rsidRPr="00AE20B6" w:rsidRDefault="00AE20B6" w:rsidP="00E329C1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6E6C3C4" w14:textId="4924179E" w:rsidR="00E329C1" w:rsidRPr="00AE20B6" w:rsidRDefault="00E329C1" w:rsidP="00E329C1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DF0E170" w14:textId="2A7B4C72" w:rsidR="00E329C1" w:rsidRPr="00DF00F0" w:rsidRDefault="00E329C1" w:rsidP="00AE20B6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D05581D" w14:textId="77777777" w:rsidR="00E329C1" w:rsidRPr="00DF00F0" w:rsidRDefault="00E329C1" w:rsidP="00AE20B6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111FC85" w14:textId="77777777" w:rsidR="00E329C1" w:rsidRPr="00DF00F0" w:rsidRDefault="00E329C1" w:rsidP="00AE20B6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A1145B2" w14:textId="352EF4EE" w:rsidR="00E329C1" w:rsidRPr="00DF00F0" w:rsidRDefault="00E329C1" w:rsidP="00AE20B6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29C1" w:rsidRPr="00AE20B6" w14:paraId="6B13BD23" w14:textId="77777777" w:rsidTr="00B374BF">
        <w:trPr>
          <w:cantSplit/>
          <w:trHeight w:val="20"/>
        </w:trPr>
        <w:tc>
          <w:tcPr>
            <w:tcW w:w="6030" w:type="dxa"/>
          </w:tcPr>
          <w:p w14:paraId="37535362" w14:textId="77777777" w:rsidR="00E329C1" w:rsidRPr="00F102C8" w:rsidRDefault="00E329C1" w:rsidP="00EF21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2B2A940" w14:textId="77777777" w:rsidR="00E329C1" w:rsidRPr="00AE20B6" w:rsidRDefault="00E329C1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29C1" w:rsidRPr="00AE20B6" w14:paraId="2F21BE8C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6F4BCD17" w14:textId="2BCFFDC9" w:rsidR="00E329C1" w:rsidRPr="00F102C8" w:rsidRDefault="00E329C1" w:rsidP="00EF21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423998" w:rsidRPr="0042399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="00423998" w:rsidRPr="0042399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A07E26B" w14:textId="5B461589" w:rsidR="00E329C1" w:rsidRPr="00AE20B6" w:rsidRDefault="00423998" w:rsidP="00CF42A9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181" w:type="dxa"/>
            <w:vAlign w:val="bottom"/>
          </w:tcPr>
          <w:p w14:paraId="2B85EE7A" w14:textId="77777777" w:rsidR="00E329C1" w:rsidRPr="00AE20B6" w:rsidRDefault="00E329C1" w:rsidP="00EF21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C1A7C5C" w14:textId="7A2122E2" w:rsidR="00E329C1" w:rsidRPr="00AE20B6" w:rsidRDefault="00423998" w:rsidP="00CF42A9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</w:tr>
      <w:tr w:rsidR="00F80136" w:rsidRPr="00AE20B6" w14:paraId="545B998C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34CE008E" w14:textId="6AE8320C" w:rsidR="00F80136" w:rsidRPr="00F102C8" w:rsidRDefault="00F80136" w:rsidP="00F801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Pr="0042399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42399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5DF81818" w14:textId="31D367BF" w:rsidR="00F80136" w:rsidRPr="00423998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</w:t>
            </w:r>
            <w:r w:rsidR="006E63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181" w:type="dxa"/>
            <w:vAlign w:val="bottom"/>
          </w:tcPr>
          <w:p w14:paraId="11C14460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E68C508" w14:textId="1EAFD678" w:rsidR="00F80136" w:rsidRPr="00423998" w:rsidRDefault="006E63FD" w:rsidP="006E63F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48,352</w:t>
            </w:r>
          </w:p>
        </w:tc>
      </w:tr>
      <w:tr w:rsidR="00F80136" w:rsidRPr="00AE20B6" w14:paraId="1047BAF3" w14:textId="77777777" w:rsidTr="00B374BF">
        <w:trPr>
          <w:cantSplit/>
          <w:trHeight w:val="20"/>
        </w:trPr>
        <w:tc>
          <w:tcPr>
            <w:tcW w:w="6030" w:type="dxa"/>
          </w:tcPr>
          <w:p w14:paraId="3C97D4A1" w14:textId="77777777" w:rsidR="00F80136" w:rsidRPr="00F102C8" w:rsidRDefault="00F80136" w:rsidP="00F8013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7C5012D" w14:textId="233EE72B" w:rsidR="00F80136" w:rsidRPr="00AE20B6" w:rsidRDefault="006E63FD" w:rsidP="006E63F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(10,635)</w:t>
            </w:r>
          </w:p>
        </w:tc>
        <w:tc>
          <w:tcPr>
            <w:tcW w:w="181" w:type="dxa"/>
          </w:tcPr>
          <w:p w14:paraId="4BCAE946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63F8AC" w14:textId="19D1F501" w:rsidR="00F80136" w:rsidRPr="00AE20B6" w:rsidRDefault="006E63FD" w:rsidP="006E63F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(5,755)</w:t>
            </w:r>
          </w:p>
        </w:tc>
      </w:tr>
      <w:tr w:rsidR="00F80136" w:rsidRPr="00AE20B6" w14:paraId="511E5EE8" w14:textId="77777777" w:rsidTr="00B374BF">
        <w:trPr>
          <w:cantSplit/>
          <w:trHeight w:val="20"/>
        </w:trPr>
        <w:tc>
          <w:tcPr>
            <w:tcW w:w="6030" w:type="dxa"/>
          </w:tcPr>
          <w:p w14:paraId="43927D80" w14:textId="77777777" w:rsidR="00F80136" w:rsidRPr="00F102C8" w:rsidRDefault="00F80136" w:rsidP="00F80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5E5614D" w14:textId="5BDEEED6" w:rsidR="00F80136" w:rsidRPr="00AE20B6" w:rsidRDefault="006E63FD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41,055</w:t>
            </w:r>
          </w:p>
        </w:tc>
        <w:tc>
          <w:tcPr>
            <w:tcW w:w="181" w:type="dxa"/>
          </w:tcPr>
          <w:p w14:paraId="2BD2C3F4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FB44094" w14:textId="4BBB4674" w:rsidR="00F80136" w:rsidRPr="00AE20B6" w:rsidRDefault="006E63FD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38,626</w:t>
            </w:r>
          </w:p>
        </w:tc>
      </w:tr>
      <w:tr w:rsidR="00F80136" w:rsidRPr="00AE20B6" w14:paraId="7D8CA9B7" w14:textId="77777777" w:rsidTr="00B374BF">
        <w:trPr>
          <w:cantSplit/>
          <w:trHeight w:val="20"/>
        </w:trPr>
        <w:tc>
          <w:tcPr>
            <w:tcW w:w="6030" w:type="dxa"/>
          </w:tcPr>
          <w:p w14:paraId="73EFD7A0" w14:textId="77777777" w:rsidR="00F80136" w:rsidRPr="00F102C8" w:rsidRDefault="00F80136" w:rsidP="00F8013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2FFB40" w14:textId="42FD3E3C" w:rsidR="00F80136" w:rsidRPr="00AE20B6" w:rsidRDefault="006E63FD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109,232</w:t>
            </w:r>
          </w:p>
        </w:tc>
        <w:tc>
          <w:tcPr>
            <w:tcW w:w="181" w:type="dxa"/>
            <w:vAlign w:val="bottom"/>
          </w:tcPr>
          <w:p w14:paraId="72C6B644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C4B3DBF" w14:textId="7E98E623" w:rsidR="00F80136" w:rsidRPr="00CF42A9" w:rsidRDefault="006E63FD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92,009</w:t>
            </w:r>
          </w:p>
        </w:tc>
      </w:tr>
      <w:tr w:rsidR="00F80136" w:rsidRPr="00AE20B6" w14:paraId="30699207" w14:textId="77777777" w:rsidTr="00B374BF">
        <w:trPr>
          <w:cantSplit/>
          <w:trHeight w:val="20"/>
        </w:trPr>
        <w:tc>
          <w:tcPr>
            <w:tcW w:w="6030" w:type="dxa"/>
          </w:tcPr>
          <w:p w14:paraId="1857CFD0" w14:textId="77777777" w:rsidR="00F80136" w:rsidRPr="00F102C8" w:rsidRDefault="00F80136" w:rsidP="00F8013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BCC1BA0" w14:textId="3CEDF2FB" w:rsidR="00F80136" w:rsidRPr="00F102C8" w:rsidRDefault="00F80136" w:rsidP="00F8013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4CCAC0" w14:textId="0090458D" w:rsidR="00F80136" w:rsidRPr="00AE20B6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181" w:type="dxa"/>
            <w:vAlign w:val="bottom"/>
          </w:tcPr>
          <w:p w14:paraId="7D0B0AE0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AD3F7E" w14:textId="59BE23A0" w:rsidR="00F80136" w:rsidRPr="00AE20B6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5274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80136" w:rsidRPr="00AE20B6" w14:paraId="68393011" w14:textId="77777777" w:rsidTr="00B374BF">
        <w:trPr>
          <w:cantSplit/>
          <w:trHeight w:val="20"/>
        </w:trPr>
        <w:tc>
          <w:tcPr>
            <w:tcW w:w="6030" w:type="dxa"/>
          </w:tcPr>
          <w:p w14:paraId="5D13D46F" w14:textId="0CCBB386" w:rsidR="00F80136" w:rsidRPr="00F102C8" w:rsidRDefault="00F80136" w:rsidP="00F801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C98183" w14:textId="10702393" w:rsidR="00F80136" w:rsidRPr="00AE20B6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181" w:type="dxa"/>
          </w:tcPr>
          <w:p w14:paraId="397A5A9A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F2A1E2" w14:textId="782F171D" w:rsidR="00F80136" w:rsidRPr="00AE20B6" w:rsidRDefault="00F80136" w:rsidP="00F80136">
            <w:pPr>
              <w:pStyle w:val="acctfourfigures"/>
              <w:tabs>
                <w:tab w:val="clear" w:pos="765"/>
                <w:tab w:val="left" w:pos="465"/>
                <w:tab w:val="left" w:pos="645"/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</w:tr>
      <w:tr w:rsidR="00F80136" w:rsidRPr="00AE20B6" w14:paraId="2809F733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74F5FBA0" w14:textId="4EE78D08" w:rsidR="00F80136" w:rsidRPr="00F102C8" w:rsidRDefault="00F80136" w:rsidP="00F8013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32835" w14:textId="52A957C2" w:rsidR="00F80136" w:rsidRPr="00AE20B6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083</w:t>
            </w:r>
          </w:p>
        </w:tc>
        <w:tc>
          <w:tcPr>
            <w:tcW w:w="181" w:type="dxa"/>
          </w:tcPr>
          <w:p w14:paraId="28EA2F21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ECF78" w14:textId="65942E67" w:rsidR="00F80136" w:rsidRPr="00AE20B6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527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F80136" w:rsidRPr="00AE20B6" w14:paraId="2B692B49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215D39BE" w14:textId="0F0EC814" w:rsidR="00F80136" w:rsidRPr="00F102C8" w:rsidRDefault="00F80136" w:rsidP="00F8013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7CFC2D" w14:textId="789C755D" w:rsidR="00F80136" w:rsidRPr="00AE20B6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1" w:type="dxa"/>
          </w:tcPr>
          <w:p w14:paraId="25E30F22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C85B74" w14:textId="1A72D629" w:rsidR="00F80136" w:rsidRPr="00AE20B6" w:rsidRDefault="00F80136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</w:tbl>
    <w:p w14:paraId="04D4FA4D" w14:textId="0FB4BC48" w:rsidR="00F102C8" w:rsidRDefault="00F102C8" w:rsidP="00F102C8">
      <w:pPr>
        <w:tabs>
          <w:tab w:val="clear" w:pos="454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F102C8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สินทรัพย์สิทธิการใช้และหนี้สินตามสัญญาเช่าข้างต้น</w:t>
      </w:r>
      <w:r w:rsidRPr="00F102C8">
        <w:rPr>
          <w:rFonts w:ascii="Angsana New" w:hAnsi="Angsana New" w:hint="cs"/>
          <w:sz w:val="30"/>
          <w:szCs w:val="30"/>
          <w:cs/>
        </w:rPr>
        <w:t>แสดง</w:t>
      </w:r>
      <w:r w:rsidRPr="00F102C8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F102C8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และส่วนงาน</w:t>
      </w:r>
      <w:r w:rsidRPr="00F102C8">
        <w:rPr>
          <w:rFonts w:ascii="Angsana New" w:hAnsi="Angsana New" w:hint="cs"/>
          <w:sz w:val="30"/>
          <w:szCs w:val="30"/>
          <w:cs/>
        </w:rPr>
        <w:t>ผลิตภัณฑ์จากมะพร้าว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79393BBA" w14:textId="77777777" w:rsidR="00F102C8" w:rsidRPr="007E6CF3" w:rsidRDefault="00F102C8" w:rsidP="00F102C8">
      <w:pPr>
        <w:tabs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C96824" w14:textId="77777777" w:rsidR="00A35FF1" w:rsidRPr="00E8282F" w:rsidRDefault="00A35FF1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การ</w:t>
      </w: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ซื้อ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บริษัทย่</w:t>
      </w:r>
      <w:r w:rsidR="0004371C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อย</w:t>
      </w:r>
    </w:p>
    <w:p w14:paraId="5EACDF21" w14:textId="77777777" w:rsidR="00A35FF1" w:rsidRPr="007E6CF3" w:rsidRDefault="00A35FF1" w:rsidP="007E6CF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8F8DBB7" w14:textId="7328AC4F" w:rsidR="00A35FF1" w:rsidRPr="00BD346B" w:rsidRDefault="00131CF0" w:rsidP="00FD6F49">
      <w:pPr>
        <w:tabs>
          <w:tab w:val="left" w:pos="360"/>
          <w:tab w:val="left" w:pos="1440"/>
        </w:tabs>
        <w:ind w:left="540" w:right="-16"/>
        <w:jc w:val="thaiDistribute"/>
        <w:rPr>
          <w:rFonts w:ascii="Angsana New" w:hAnsi="Angsana New"/>
          <w:spacing w:val="-2"/>
          <w:sz w:val="30"/>
          <w:szCs w:val="30"/>
        </w:rPr>
      </w:pPr>
      <w:r w:rsidRPr="00131CF0">
        <w:rPr>
          <w:rFonts w:ascii="Angsana New" w:hAnsi="Angsana New" w:hint="cs"/>
          <w:spacing w:val="-2"/>
          <w:sz w:val="30"/>
          <w:szCs w:val="30"/>
          <w:cs/>
        </w:rPr>
        <w:t>ในปี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pacing w:val="-2"/>
          <w:sz w:val="30"/>
          <w:szCs w:val="30"/>
        </w:rPr>
        <w:t>2559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กลุ่มบริษัทได้ลงทุนใน</w:t>
      </w:r>
      <w:r w:rsidR="00957A2A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ซึ่งเป็น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>ผู้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>ผลิตและจำหน่ายผลิตภัณฑ์จากมะพร้าว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423998" w:rsidRPr="00423998">
        <w:rPr>
          <w:rFonts w:ascii="Angsana New" w:hAnsi="Angsana New"/>
          <w:spacing w:val="-2"/>
          <w:sz w:val="30"/>
          <w:szCs w:val="30"/>
        </w:rPr>
        <w:t>40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ของทุนที่ออกและชำระ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จึงเป็นบริษัทร่วมของกลุ่มบริษัท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ต่อมาเมื่อ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423998" w:rsidRPr="00423998">
        <w:rPr>
          <w:rFonts w:ascii="Angsana New" w:hAnsi="Angsana New"/>
          <w:spacing w:val="-2"/>
          <w:sz w:val="30"/>
          <w:szCs w:val="30"/>
        </w:rPr>
        <w:t>1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spacing w:val="-2"/>
          <w:sz w:val="30"/>
          <w:szCs w:val="30"/>
          <w:cs/>
        </w:rPr>
        <w:t>กุมภาพันธ์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pacing w:val="-2"/>
          <w:sz w:val="30"/>
          <w:szCs w:val="30"/>
        </w:rPr>
        <w:t>2562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เข้า</w:t>
      </w:r>
      <w:r w:rsidR="00A35FF1" w:rsidRPr="00131CF0">
        <w:rPr>
          <w:rFonts w:ascii="Angsana New" w:hAnsi="Angsana New"/>
          <w:sz w:val="30"/>
          <w:szCs w:val="30"/>
          <w:cs/>
        </w:rPr>
        <w:t>ซื้อหุ้นทุนและสิทธิออกเสียง</w:t>
      </w:r>
      <w:r w:rsidR="001D78A3">
        <w:rPr>
          <w:rFonts w:ascii="Angsana New" w:hAnsi="Angsana New" w:hint="cs"/>
          <w:sz w:val="30"/>
          <w:szCs w:val="30"/>
          <w:cs/>
        </w:rPr>
        <w:t>เพิ่มเติม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ร้อยละ </w:t>
      </w:r>
      <w:r w:rsidR="00423998" w:rsidRPr="00423998">
        <w:rPr>
          <w:rFonts w:ascii="Angsana New" w:hAnsi="Angsana New"/>
          <w:sz w:val="30"/>
          <w:szCs w:val="30"/>
        </w:rPr>
        <w:t>11</w:t>
      </w:r>
      <w:r w:rsidR="00DB1915">
        <w:rPr>
          <w:rFonts w:ascii="Angsana New" w:hAnsi="Angsana New" w:hint="cs"/>
          <w:sz w:val="30"/>
          <w:szCs w:val="30"/>
          <w:cs/>
        </w:rPr>
        <w:t xml:space="preserve"> ของทุนที่ออก</w:t>
      </w:r>
      <w:r w:rsidR="006849CA">
        <w:rPr>
          <w:rFonts w:ascii="Angsana New" w:hAnsi="Angsana New" w:hint="cs"/>
          <w:sz w:val="30"/>
          <w:szCs w:val="30"/>
          <w:cs/>
        </w:rPr>
        <w:t>และ</w:t>
      </w:r>
      <w:r w:rsidR="00DB1915">
        <w:rPr>
          <w:rFonts w:ascii="Angsana New" w:hAnsi="Angsana New" w:hint="cs"/>
          <w:sz w:val="30"/>
          <w:szCs w:val="30"/>
          <w:cs/>
        </w:rPr>
        <w:t>ชำระแล้ว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 </w:t>
      </w:r>
      <w:r w:rsidR="00CF42A9">
        <w:rPr>
          <w:rFonts w:ascii="Angsana New" w:hAnsi="Angsana New" w:hint="cs"/>
          <w:sz w:val="30"/>
          <w:szCs w:val="30"/>
          <w:cs/>
        </w:rPr>
        <w:t xml:space="preserve">โดยสิ่งตอบแทนที่จ่ายประกอบด้วยเงินสดจำนวน </w:t>
      </w:r>
      <w:r w:rsidR="00423998" w:rsidRPr="00423998">
        <w:rPr>
          <w:rFonts w:ascii="Angsana New" w:hAnsi="Angsana New"/>
          <w:sz w:val="30"/>
          <w:szCs w:val="30"/>
        </w:rPr>
        <w:t>42</w:t>
      </w:r>
      <w:r w:rsidR="00CF42A9">
        <w:rPr>
          <w:rFonts w:ascii="Angsana New" w:hAnsi="Angsana New"/>
          <w:sz w:val="30"/>
          <w:szCs w:val="30"/>
        </w:rPr>
        <w:t>.</w:t>
      </w:r>
      <w:r w:rsidR="00423998" w:rsidRPr="00423998">
        <w:rPr>
          <w:rFonts w:ascii="Angsana New" w:hAnsi="Angsana New"/>
          <w:sz w:val="30"/>
          <w:szCs w:val="30"/>
        </w:rPr>
        <w:t>35</w:t>
      </w:r>
      <w:r w:rsidR="00CF42A9">
        <w:rPr>
          <w:rFonts w:ascii="Angsana New" w:hAnsi="Angsana New"/>
          <w:sz w:val="30"/>
          <w:szCs w:val="30"/>
        </w:rPr>
        <w:t xml:space="preserve"> </w:t>
      </w:r>
      <w:r w:rsidR="00CF42A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35FF1" w:rsidRPr="00131CF0">
        <w:rPr>
          <w:rFonts w:ascii="Angsana New" w:hAnsi="Angsana New"/>
          <w:sz w:val="30"/>
          <w:szCs w:val="30"/>
          <w:cs/>
        </w:rPr>
        <w:t>ทำให้กลุ่มบริษัทมีส่วนได้เสียใน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CF42A9">
        <w:rPr>
          <w:rFonts w:ascii="Angsana New" w:hAnsi="Angsana New"/>
          <w:spacing w:val="-2"/>
          <w:sz w:val="30"/>
          <w:szCs w:val="30"/>
          <w:cs/>
        </w:rPr>
        <w:br/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ออล โคโค กรุ๊ป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="00423998" w:rsidRPr="00423998">
        <w:rPr>
          <w:rFonts w:ascii="Angsana New" w:hAnsi="Angsana New"/>
          <w:sz w:val="30"/>
          <w:szCs w:val="30"/>
        </w:rPr>
        <w:t>51</w:t>
      </w:r>
      <w:r w:rsidR="00A35FF1" w:rsidRPr="00D03126">
        <w:rPr>
          <w:rFonts w:ascii="Angsana New" w:hAnsi="Angsana New"/>
          <w:sz w:val="30"/>
          <w:szCs w:val="30"/>
        </w:rPr>
        <w:t xml:space="preserve"> </w:t>
      </w:r>
      <w:r w:rsidR="00DB1915">
        <w:rPr>
          <w:rFonts w:ascii="Angsana New" w:hAnsi="Angsana New" w:hint="cs"/>
          <w:sz w:val="30"/>
          <w:szCs w:val="30"/>
          <w:cs/>
        </w:rPr>
        <w:t>อีกทั้งได้มีการแต่งตั้งผู้บริ</w:t>
      </w:r>
      <w:r w:rsidR="006849CA">
        <w:rPr>
          <w:rFonts w:ascii="Angsana New" w:hAnsi="Angsana New" w:hint="cs"/>
          <w:sz w:val="30"/>
          <w:szCs w:val="30"/>
          <w:cs/>
        </w:rPr>
        <w:t>หาร</w:t>
      </w:r>
      <w:r w:rsidR="00DB1915">
        <w:rPr>
          <w:rFonts w:ascii="Angsana New" w:hAnsi="Angsana New" w:hint="cs"/>
          <w:sz w:val="30"/>
          <w:szCs w:val="30"/>
          <w:cs/>
        </w:rPr>
        <w:t>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เซ็ปเป้ จำกัด (มหาชน)</w:t>
      </w:r>
      <w:r w:rsidR="00DB1915">
        <w:rPr>
          <w:rFonts w:ascii="Angsana New" w:hAnsi="Angsana New" w:hint="cs"/>
          <w:sz w:val="30"/>
          <w:szCs w:val="30"/>
          <w:cs/>
        </w:rPr>
        <w:t xml:space="preserve"> </w:t>
      </w:r>
      <w:r w:rsidR="00CF42A9">
        <w:rPr>
          <w:rFonts w:ascii="Angsana New" w:hAnsi="Angsana New"/>
          <w:sz w:val="30"/>
          <w:szCs w:val="30"/>
          <w:cs/>
        </w:rPr>
        <w:br/>
      </w:r>
      <w:r w:rsidR="00DB1915">
        <w:rPr>
          <w:rFonts w:ascii="Angsana New" w:hAnsi="Angsana New" w:hint="cs"/>
          <w:sz w:val="30"/>
          <w:szCs w:val="30"/>
          <w:cs/>
        </w:rPr>
        <w:t>เข้าดำรงตำแหน่งเป็นคณะกรรมการของ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DB1915">
        <w:rPr>
          <w:rFonts w:ascii="Angsana New" w:hAnsi="Angsana New" w:hint="cs"/>
          <w:sz w:val="30"/>
          <w:szCs w:val="30"/>
          <w:cs/>
        </w:rPr>
        <w:t xml:space="preserve"> เพิ่มเติม ส่งผลให้กลุ่มบริษัทได้มาซึ่งอำนาจควบคุมในบริษัทดังกล่าว</w:t>
      </w:r>
    </w:p>
    <w:p w14:paraId="440F541C" w14:textId="698692FE" w:rsidR="00F80136" w:rsidRDefault="00F8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5C9A86" w14:textId="794AC25D" w:rsidR="00A35FF1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FF0000"/>
          <w:sz w:val="30"/>
          <w:szCs w:val="30"/>
          <w:shd w:val="clear" w:color="auto" w:fill="FFFF00"/>
        </w:rPr>
      </w:pPr>
      <w:r w:rsidRPr="00D03126">
        <w:rPr>
          <w:rFonts w:ascii="Angsana New" w:hAnsi="Angsana New"/>
          <w:sz w:val="30"/>
          <w:szCs w:val="30"/>
          <w:cs/>
        </w:rPr>
        <w:t>การมีอำนาจควบคุมใน</w:t>
      </w:r>
      <w:r w:rsidR="000D689A" w:rsidRPr="000D689A">
        <w:rPr>
          <w:rFonts w:ascii="Angsana New" w:hAnsi="Angsana New"/>
          <w:spacing w:val="-2"/>
          <w:sz w:val="30"/>
          <w:szCs w:val="30"/>
          <w:cs/>
        </w:rPr>
        <w:t>บ</w:t>
      </w:r>
      <w:r w:rsidR="000D689A" w:rsidRPr="00EF4DC1">
        <w:rPr>
          <w:rFonts w:ascii="Angsana New" w:hAnsi="Angsana New"/>
          <w:spacing w:val="-2"/>
          <w:sz w:val="30"/>
          <w:szCs w:val="30"/>
          <w:cs/>
        </w:rPr>
        <w:t>ริษัท ออล โคโค กรุ๊ป</w:t>
      </w:r>
      <w:r w:rsidR="000D689A" w:rsidRPr="00EF4DC1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EF4DC1">
        <w:rPr>
          <w:rFonts w:ascii="Angsana New" w:hAnsi="Angsana New"/>
          <w:sz w:val="30"/>
          <w:szCs w:val="30"/>
          <w:cs/>
        </w:rPr>
        <w:t>จำกัด</w:t>
      </w:r>
      <w:r w:rsidR="000D689A"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จะทำให้กลุ่มบริษัทมีกระบวนการในการผลิตที่</w:t>
      </w:r>
      <w:r w:rsidR="00EF4DC1" w:rsidRPr="00EF4DC1">
        <w:rPr>
          <w:rFonts w:ascii="Angsana New" w:hAnsi="Angsana New" w:hint="cs"/>
          <w:sz w:val="30"/>
          <w:szCs w:val="30"/>
          <w:cs/>
        </w:rPr>
        <w:t>ครอบคลุมมาก</w:t>
      </w:r>
      <w:r w:rsidRPr="00EF4DC1">
        <w:rPr>
          <w:rFonts w:ascii="Angsana New" w:hAnsi="Angsana New"/>
          <w:sz w:val="30"/>
          <w:szCs w:val="30"/>
          <w:cs/>
        </w:rPr>
        <w:t xml:space="preserve">ยิ่งขึ้นจากเทคโนโลยีในการผลิตของ </w:t>
      </w:r>
      <w:r w:rsidR="005C3345" w:rsidRPr="00EF4DC1">
        <w:rPr>
          <w:rFonts w:ascii="Angsana New" w:hAnsi="Angsana New"/>
          <w:sz w:val="30"/>
          <w:szCs w:val="30"/>
          <w:cs/>
        </w:rPr>
        <w:t>บริษัท ออล โคโค กรุ๊ป</w:t>
      </w:r>
      <w:r w:rsidR="005C3345" w:rsidRPr="00EF4DC1">
        <w:rPr>
          <w:rFonts w:ascii="Angsana New" w:hAnsi="Angsana New"/>
          <w:sz w:val="30"/>
          <w:szCs w:val="30"/>
        </w:rPr>
        <w:t xml:space="preserve"> </w:t>
      </w:r>
      <w:r w:rsidR="005C3345" w:rsidRPr="00EF4DC1">
        <w:rPr>
          <w:rFonts w:ascii="Angsana New" w:hAnsi="Angsana New"/>
          <w:sz w:val="30"/>
          <w:szCs w:val="30"/>
          <w:cs/>
        </w:rPr>
        <w:t>จำกัด</w:t>
      </w:r>
      <w:r w:rsidR="00EF4DC1" w:rsidRPr="00EF4DC1">
        <w:rPr>
          <w:rFonts w:ascii="Angsana New" w:hAnsi="Angsana New" w:hint="cs"/>
          <w:sz w:val="30"/>
          <w:szCs w:val="30"/>
          <w:cs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กลุ่มบริษัทคาดว่าการซื้อธุรกิจดังกล่าวจะทำให้กลุ่มบริษัทมีส่วนแบ่งทางการตลาดของ</w:t>
      </w:r>
      <w:r w:rsidR="005C3345" w:rsidRPr="00EF4DC1">
        <w:rPr>
          <w:rFonts w:ascii="Angsana New" w:hAnsi="Angsana New" w:hint="cs"/>
          <w:sz w:val="30"/>
          <w:szCs w:val="30"/>
          <w:cs/>
        </w:rPr>
        <w:t>เครื่องดื่ม</w:t>
      </w:r>
      <w:r w:rsidR="00EF4DC1" w:rsidRPr="00EF4DC1">
        <w:rPr>
          <w:rFonts w:ascii="Angsana New" w:hAnsi="Angsana New" w:hint="cs"/>
          <w:sz w:val="30"/>
          <w:szCs w:val="30"/>
          <w:cs/>
        </w:rPr>
        <w:t>เพื่อสุขภาพ</w:t>
      </w:r>
      <w:r w:rsidRPr="00EF4DC1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 อีกทั้งกลุ่มบริษัทคาดว่าจะสามารถลดต้นทุนการผลิตจากการประหยัดจากขนาดการผลิต</w:t>
      </w:r>
    </w:p>
    <w:p w14:paraId="07ACE65B" w14:textId="77777777" w:rsidR="00CF42A9" w:rsidRPr="006E63FD" w:rsidRDefault="00CF42A9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D8CE5B7" w14:textId="5A47985C" w:rsidR="00A35FF1" w:rsidRPr="00D03126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</w:pPr>
      <w:r w:rsidRPr="00D0312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ณ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9A44CD">
        <w:rPr>
          <w:rFonts w:ascii="Angsana New" w:hAnsi="Angsana New"/>
          <w:sz w:val="30"/>
          <w:szCs w:val="30"/>
        </w:rPr>
        <w:br/>
      </w:r>
      <w:r w:rsidRPr="00D03126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  <w:r w:rsidRPr="00D03126">
        <w:rPr>
          <w:rFonts w:ascii="Angsana New" w:hAnsi="Angsana New"/>
          <w:sz w:val="30"/>
          <w:szCs w:val="30"/>
        </w:rPr>
        <w:t xml:space="preserve"> </w:t>
      </w:r>
    </w:p>
    <w:p w14:paraId="51559717" w14:textId="22A736E5" w:rsidR="00957A2A" w:rsidRPr="006E63FD" w:rsidRDefault="00957A2A" w:rsidP="006849C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1" w:type="dxa"/>
        <w:tblInd w:w="450" w:type="dxa"/>
        <w:tblLook w:val="01E0" w:firstRow="1" w:lastRow="1" w:firstColumn="1" w:lastColumn="1" w:noHBand="0" w:noVBand="0"/>
      </w:tblPr>
      <w:tblGrid>
        <w:gridCol w:w="6210"/>
        <w:gridCol w:w="255"/>
        <w:gridCol w:w="1013"/>
        <w:gridCol w:w="254"/>
        <w:gridCol w:w="1389"/>
      </w:tblGrid>
      <w:tr w:rsidR="00F102C8" w:rsidRPr="00D03126" w14:paraId="2F50E9BA" w14:textId="77777777" w:rsidTr="00EF21A7">
        <w:trPr>
          <w:tblHeader/>
        </w:trPr>
        <w:tc>
          <w:tcPr>
            <w:tcW w:w="6210" w:type="dxa"/>
          </w:tcPr>
          <w:p w14:paraId="088D505A" w14:textId="77777777" w:rsidR="00F102C8" w:rsidRPr="007E6CF3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6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55" w:type="dxa"/>
          </w:tcPr>
          <w:p w14:paraId="305054B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CE463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68C17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D2B404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102C8" w:rsidRPr="00D03126" w14:paraId="25F8A737" w14:textId="77777777" w:rsidTr="00EF21A7">
        <w:trPr>
          <w:tblHeader/>
        </w:trPr>
        <w:tc>
          <w:tcPr>
            <w:tcW w:w="6210" w:type="dxa"/>
          </w:tcPr>
          <w:p w14:paraId="4E234A2E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AE196B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6083D5" w14:textId="46473A6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AE84E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22D7BF2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14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102C8" w:rsidRPr="00D03126" w14:paraId="47070FFE" w14:textId="77777777" w:rsidTr="00EF21A7">
        <w:tc>
          <w:tcPr>
            <w:tcW w:w="6210" w:type="dxa"/>
          </w:tcPr>
          <w:p w14:paraId="4F33BA94" w14:textId="77777777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746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E89A931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2C861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1209FD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A07DCE" w14:textId="69711340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48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F102C8" w:rsidRPr="00D03126" w14:paraId="4DEE0DE4" w14:textId="77777777" w:rsidTr="00EF21A7">
        <w:tc>
          <w:tcPr>
            <w:tcW w:w="6210" w:type="dxa"/>
          </w:tcPr>
          <w:p w14:paraId="74FD5A0A" w14:textId="77777777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3674188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DD1C3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8FBCB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C47EA22" w14:textId="730A931A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F102C8" w:rsidRPr="00D03126" w14:paraId="70BA2602" w14:textId="77777777" w:rsidTr="00EF21A7">
        <w:tc>
          <w:tcPr>
            <w:tcW w:w="6210" w:type="dxa"/>
          </w:tcPr>
          <w:p w14:paraId="4097C11D" w14:textId="77777777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18D854D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3BBE1B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F8F14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4CA747" w14:textId="5703E0EC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6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F102C8" w:rsidRPr="00D03126" w14:paraId="55F93207" w14:textId="77777777" w:rsidTr="00EF21A7">
        <w:tc>
          <w:tcPr>
            <w:tcW w:w="6210" w:type="dxa"/>
          </w:tcPr>
          <w:p w14:paraId="3051050D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F3B93F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A87F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31A0EF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CF7B575" w14:textId="3CF98BEB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059</w:t>
            </w:r>
          </w:p>
        </w:tc>
      </w:tr>
      <w:tr w:rsidR="00F102C8" w:rsidRPr="00D03126" w14:paraId="367CFA0F" w14:textId="77777777" w:rsidTr="00EF21A7">
        <w:tc>
          <w:tcPr>
            <w:tcW w:w="6210" w:type="dxa"/>
          </w:tcPr>
          <w:p w14:paraId="54011F4B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4A1A57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9D140F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81775D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7118736" w14:textId="3E1610EA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F102C8" w:rsidRPr="00D03126" w14:paraId="10A40AEF" w14:textId="77777777" w:rsidTr="00EF21A7">
        <w:tc>
          <w:tcPr>
            <w:tcW w:w="6210" w:type="dxa"/>
          </w:tcPr>
          <w:p w14:paraId="7391EA50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3FD6E93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BE8B79" w14:textId="4078930F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F9714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67BA635" w14:textId="6EC6777A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71</w:t>
            </w:r>
            <w:r w:rsidR="00F102C8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F102C8" w:rsidRPr="00D03126" w14:paraId="20328968" w14:textId="77777777" w:rsidTr="00EF21A7">
        <w:tc>
          <w:tcPr>
            <w:tcW w:w="6210" w:type="dxa"/>
          </w:tcPr>
          <w:p w14:paraId="004437D6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41ECB62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6D42BF" w14:textId="6CAE6D8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6A680F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AD5212" w14:textId="24238E6A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F102C8" w:rsidRPr="00D03126" w14:paraId="3BCADACB" w14:textId="77777777" w:rsidTr="00EF21A7">
        <w:tc>
          <w:tcPr>
            <w:tcW w:w="6210" w:type="dxa"/>
          </w:tcPr>
          <w:p w14:paraId="4DCE20D7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7CEAB9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990D94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AAC54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25E03F7" w14:textId="272E0257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F102C8" w:rsidRPr="00D03126" w14:paraId="709FA592" w14:textId="77777777" w:rsidTr="00EF21A7">
        <w:tc>
          <w:tcPr>
            <w:tcW w:w="6210" w:type="dxa"/>
          </w:tcPr>
          <w:p w14:paraId="70388332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255" w:type="dxa"/>
          </w:tcPr>
          <w:p w14:paraId="430E131E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004C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C8E30D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F41A3F" w14:textId="5FE59F91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6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690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2FFA7E0D" w14:textId="77777777" w:rsidTr="00EF21A7">
        <w:tc>
          <w:tcPr>
            <w:tcW w:w="6210" w:type="dxa"/>
          </w:tcPr>
          <w:p w14:paraId="379FC534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075D3C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F14C73" w14:textId="77777777" w:rsidR="00F102C8" w:rsidRPr="00E8282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0EAD6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1FD351" w14:textId="0E603195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29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652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54C1841D" w14:textId="77777777" w:rsidTr="00EF21A7">
        <w:tc>
          <w:tcPr>
            <w:tcW w:w="6210" w:type="dxa"/>
          </w:tcPr>
          <w:p w14:paraId="37C29855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5" w:type="dxa"/>
          </w:tcPr>
          <w:p w14:paraId="3F5AC60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BC98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A1EB80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786ADAD" w14:textId="49923BF2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0D166799" w14:textId="77777777" w:rsidTr="00EF21A7">
        <w:tc>
          <w:tcPr>
            <w:tcW w:w="6210" w:type="dxa"/>
          </w:tcPr>
          <w:p w14:paraId="1EF62434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63D7A64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138F6B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071E59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81DD60" w14:textId="51BCD798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212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659F3C0D" w14:textId="77777777" w:rsidTr="00EF21A7">
        <w:tc>
          <w:tcPr>
            <w:tcW w:w="6210" w:type="dxa"/>
          </w:tcPr>
          <w:p w14:paraId="2F910EA5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6AEB98A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4C5CE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B93FEE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7A7A630" w14:textId="7985EC05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220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0532B3F2" w14:textId="77777777" w:rsidTr="00EF21A7">
        <w:tc>
          <w:tcPr>
            <w:tcW w:w="6210" w:type="dxa"/>
          </w:tcPr>
          <w:p w14:paraId="28CFBCE7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55" w:type="dxa"/>
          </w:tcPr>
          <w:p w14:paraId="448EBF4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34C42E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FAFA8C2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E9D239" w14:textId="15B4A5CF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23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865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3829DF0A" w14:textId="77777777" w:rsidTr="00EF21A7">
        <w:tc>
          <w:tcPr>
            <w:tcW w:w="6210" w:type="dxa"/>
          </w:tcPr>
          <w:p w14:paraId="052DF939" w14:textId="77777777" w:rsidR="00F102C8" w:rsidRPr="009D4CD1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4C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FBEBCE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6292EF" w14:textId="7AADC8E2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ABB59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612DE0" w14:textId="1CADE0A0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319845B6" w14:textId="77777777" w:rsidTr="00EF21A7">
        <w:tc>
          <w:tcPr>
            <w:tcW w:w="6210" w:type="dxa"/>
          </w:tcPr>
          <w:p w14:paraId="395E556E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3A7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73002BC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9C9B27" w14:textId="7800804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AF91EF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2647AC" w14:textId="3B7C41E6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188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665725D0" w14:textId="77777777" w:rsidTr="00EF21A7">
        <w:tc>
          <w:tcPr>
            <w:tcW w:w="6210" w:type="dxa"/>
          </w:tcPr>
          <w:p w14:paraId="39B721BF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419672EE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C3E66F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6BFF3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2B11D0" w14:textId="6B770536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4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6C0B66" w14:paraId="012F8A5C" w14:textId="77777777" w:rsidTr="00EF21A7">
        <w:tc>
          <w:tcPr>
            <w:tcW w:w="6210" w:type="dxa"/>
          </w:tcPr>
          <w:p w14:paraId="385280D1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55" w:type="dxa"/>
          </w:tcPr>
          <w:p w14:paraId="5024AD1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120D8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9E8FC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AFF5A15" w14:textId="788F6053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</w:tr>
      <w:tr w:rsidR="00F102C8" w:rsidRPr="006C0B66" w14:paraId="67D3EE97" w14:textId="77777777" w:rsidTr="00EF21A7">
        <w:tc>
          <w:tcPr>
            <w:tcW w:w="6210" w:type="dxa"/>
          </w:tcPr>
          <w:p w14:paraId="17DB9DC7" w14:textId="05E5F822" w:rsidR="00F102C8" w:rsidRPr="00AF322A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635F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AF322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(ร้อยละ </w:t>
            </w:r>
            <w:r w:rsidR="00423998" w:rsidRPr="00423998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55" w:type="dxa"/>
          </w:tcPr>
          <w:p w14:paraId="5F40912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0DF49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16D8F2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1A0239" w14:textId="6C146010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101</w:t>
            </w:r>
            <w:r w:rsidR="00F102C8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F102C8" w:rsidRPr="006C0B66" w14:paraId="63376110" w14:textId="77777777" w:rsidTr="00EF21A7">
        <w:tc>
          <w:tcPr>
            <w:tcW w:w="6210" w:type="dxa"/>
          </w:tcPr>
          <w:p w14:paraId="4875054D" w14:textId="77777777" w:rsidR="00F102C8" w:rsidRPr="00AF322A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</w:tcPr>
          <w:p w14:paraId="4C592AC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CAB291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23126D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2ABC87F" w14:textId="094E1B97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</w:tr>
      <w:tr w:rsidR="00F102C8" w:rsidRPr="006C0B66" w14:paraId="60FACD54" w14:textId="77777777" w:rsidTr="00EF21A7">
        <w:tc>
          <w:tcPr>
            <w:tcW w:w="6210" w:type="dxa"/>
          </w:tcPr>
          <w:p w14:paraId="5E93941A" w14:textId="77777777" w:rsidR="00F102C8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35FA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มูลค่ายุติธรรมของส่วนได้เสียที่ถืออยู่ก่อนการรวมธุรกิจ</w:t>
            </w:r>
          </w:p>
        </w:tc>
        <w:tc>
          <w:tcPr>
            <w:tcW w:w="255" w:type="dxa"/>
          </w:tcPr>
          <w:p w14:paraId="5EA59BD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592E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264325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EB9688" w14:textId="540515E7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154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102C8" w:rsidRPr="006C0B66" w14:paraId="6731FED4" w14:textId="77777777" w:rsidTr="00EF21A7">
        <w:tc>
          <w:tcPr>
            <w:tcW w:w="6210" w:type="dxa"/>
          </w:tcPr>
          <w:p w14:paraId="10A3EBE8" w14:textId="77777777" w:rsidR="00F102C8" w:rsidRPr="00635FA8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</w:t>
            </w:r>
          </w:p>
        </w:tc>
        <w:tc>
          <w:tcPr>
            <w:tcW w:w="255" w:type="dxa"/>
          </w:tcPr>
          <w:p w14:paraId="7B9DD55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10E049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D3895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B48E97B" w14:textId="6A823CCB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F102C8" w:rsidRPr="007A7602" w14:paraId="1FD403E7" w14:textId="77777777" w:rsidTr="00EF21A7">
        <w:tc>
          <w:tcPr>
            <w:tcW w:w="6210" w:type="dxa"/>
          </w:tcPr>
          <w:p w14:paraId="040A01A2" w14:textId="77777777" w:rsidR="00F102C8" w:rsidRPr="000D2F00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F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0D2F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EED4593" w14:textId="77777777" w:rsidR="00F102C8" w:rsidRPr="00534DD7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92C1D7" w14:textId="77777777" w:rsidR="00F102C8" w:rsidRPr="00534DD7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C2319B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99F502F" w14:textId="47A3E51D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F102C8" w:rsidRPr="006C0B66" w14:paraId="5C4F11DC" w14:textId="77777777" w:rsidTr="00EF21A7">
        <w:tc>
          <w:tcPr>
            <w:tcW w:w="6210" w:type="dxa"/>
          </w:tcPr>
          <w:p w14:paraId="23A66CD1" w14:textId="77777777" w:rsidR="00F102C8" w:rsidRPr="000D2F00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2A954B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247CB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3D1A9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6D61CF00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2C8" w:rsidRPr="009A57B8" w14:paraId="30E7C968" w14:textId="77777777" w:rsidTr="00EF21A7">
        <w:tc>
          <w:tcPr>
            <w:tcW w:w="6210" w:type="dxa"/>
          </w:tcPr>
          <w:p w14:paraId="606CFD43" w14:textId="77777777" w:rsidR="00F102C8" w:rsidRPr="009A57B8" w:rsidRDefault="00F102C8" w:rsidP="00EF21A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03CD319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7B452A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19495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1FED85" w14:textId="1B12AE31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48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F102C8" w:rsidRPr="009A57B8" w14:paraId="4A7E9430" w14:textId="77777777" w:rsidTr="00EF21A7">
        <w:tc>
          <w:tcPr>
            <w:tcW w:w="6210" w:type="dxa"/>
          </w:tcPr>
          <w:p w14:paraId="47265633" w14:textId="77777777" w:rsidR="00F102C8" w:rsidRPr="009A57B8" w:rsidRDefault="00F102C8" w:rsidP="00EF21A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4C5BDF1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14911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D0F8863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7EFEDB1" w14:textId="73ABB65F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F102C8" w:rsidRPr="009A57B8" w14:paraId="6B29B4EC" w14:textId="77777777" w:rsidTr="00EF21A7">
        <w:tc>
          <w:tcPr>
            <w:tcW w:w="6210" w:type="dxa"/>
          </w:tcPr>
          <w:p w14:paraId="7507DD0F" w14:textId="77777777" w:rsidR="00F102C8" w:rsidRPr="009A57B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49B890A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92D2A7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A8250A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4A1B857" w14:textId="5DDA7440" w:rsidR="00F102C8" w:rsidRPr="007C146F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6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</w:tbl>
    <w:p w14:paraId="03F1AB5D" w14:textId="6947BCCA" w:rsidR="00F102C8" w:rsidRDefault="00F102C8" w:rsidP="006849C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118C49D2" w14:textId="77777777" w:rsidR="009A44CD" w:rsidRPr="00D03126" w:rsidRDefault="009A44CD" w:rsidP="009A44C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3126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F8AA18" w14:textId="77777777" w:rsidR="009A44CD" w:rsidRPr="008465CE" w:rsidRDefault="009A44CD" w:rsidP="009A44CD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7D704AA" w14:textId="4C9D2A60" w:rsidR="00F102C8" w:rsidRDefault="00F102C8" w:rsidP="00F102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="00423998" w:rsidRPr="00423998">
        <w:rPr>
          <w:rFonts w:asciiTheme="majorBidi" w:hAnsiTheme="majorBidi" w:cstheme="majorBidi"/>
          <w:sz w:val="30"/>
          <w:szCs w:val="30"/>
        </w:rPr>
        <w:t>40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ทำให้เกิดผลกำไรจำนวน </w:t>
      </w:r>
      <w:r w:rsidR="00423998" w:rsidRPr="00423998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>.</w:t>
      </w:r>
      <w:r w:rsidR="00423998" w:rsidRPr="00423998">
        <w:rPr>
          <w:rFonts w:asciiTheme="majorBidi" w:hAnsiTheme="majorBidi" w:cstheme="majorBidi"/>
          <w:sz w:val="30"/>
          <w:szCs w:val="30"/>
        </w:rPr>
        <w:t>08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423998" w:rsidRPr="00423998">
        <w:rPr>
          <w:rFonts w:asciiTheme="majorBidi" w:hAnsiTheme="majorBidi" w:cstheme="majorBidi"/>
          <w:sz w:val="30"/>
          <w:szCs w:val="30"/>
        </w:rPr>
        <w:t>154</w:t>
      </w:r>
      <w:r>
        <w:rPr>
          <w:rFonts w:asciiTheme="majorBidi" w:hAnsiTheme="majorBidi" w:cstheme="majorBidi"/>
          <w:sz w:val="30"/>
          <w:szCs w:val="30"/>
        </w:rPr>
        <w:t>.</w:t>
      </w:r>
      <w:r w:rsidR="00423998" w:rsidRPr="00423998">
        <w:rPr>
          <w:rFonts w:asciiTheme="majorBidi" w:hAnsiTheme="majorBidi" w:cstheme="majorBidi"/>
          <w:sz w:val="30"/>
          <w:szCs w:val="30"/>
        </w:rPr>
        <w:t>00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หักมูลค่าตามบัญชีของบัญชีส่วนของผู้ถือหุ้นของผู้ถูกลงทุน ณ วันที่ซื้อธุรกิจจำนวน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23998" w:rsidRPr="00423998">
        <w:rPr>
          <w:rFonts w:asciiTheme="majorBidi" w:hAnsiTheme="majorBidi" w:cstheme="majorBidi"/>
          <w:sz w:val="30"/>
          <w:szCs w:val="30"/>
        </w:rPr>
        <w:t>143</w:t>
      </w:r>
      <w:r>
        <w:rPr>
          <w:rFonts w:asciiTheme="majorBidi" w:hAnsiTheme="majorBidi" w:cstheme="majorBidi"/>
          <w:sz w:val="30"/>
          <w:szCs w:val="30"/>
        </w:rPr>
        <w:t>.</w:t>
      </w:r>
      <w:r w:rsidR="00423998" w:rsidRPr="00423998">
        <w:rPr>
          <w:rFonts w:asciiTheme="majorBidi" w:hAnsiTheme="majorBidi" w:cstheme="majorBidi"/>
          <w:sz w:val="30"/>
          <w:szCs w:val="30"/>
        </w:rPr>
        <w:t>92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23946">
        <w:rPr>
          <w:rFonts w:asciiTheme="majorBidi" w:hAnsiTheme="majorBidi" w:cstheme="majorBidi"/>
          <w:sz w:val="30"/>
          <w:szCs w:val="30"/>
        </w:rPr>
        <w:t xml:space="preserve">) 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ซึ่งได้รับรู้ไว้ใน</w:t>
      </w:r>
      <w:r w:rsidRPr="00E8743E">
        <w:rPr>
          <w:rFonts w:ascii="Angsana New" w:hAnsi="Angsana New"/>
          <w:sz w:val="30"/>
          <w:szCs w:val="30"/>
          <w:cs/>
        </w:rPr>
        <w:t>กำไรจากการเปลี่ยนแปลงในส่วนได้เสียในบริษัท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E8743E">
        <w:rPr>
          <w:rFonts w:ascii="Angsana New" w:hAnsi="Angsana New"/>
          <w:sz w:val="30"/>
          <w:szCs w:val="30"/>
          <w:cs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08593A80" w14:textId="77777777" w:rsidR="009A44CD" w:rsidRPr="00D03126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14:paraId="6225ED61" w14:textId="77777777" w:rsidR="009A44CD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5A96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="005C3345" w:rsidRPr="00ED5A96">
        <w:rPr>
          <w:rFonts w:ascii="Angsana New" w:hAnsi="Angsana New"/>
          <w:spacing w:val="-2"/>
          <w:sz w:val="30"/>
          <w:szCs w:val="30"/>
        </w:rPr>
        <w:t xml:space="preserve">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ED5A96">
        <w:rPr>
          <w:rFonts w:ascii="Angsana New" w:hAnsi="Angsana New"/>
          <w:sz w:val="30"/>
          <w:szCs w:val="30"/>
        </w:rPr>
        <w:t xml:space="preserve"> </w:t>
      </w:r>
      <w:r w:rsidRPr="00ED5A96">
        <w:rPr>
          <w:rFonts w:ascii="Angsana New" w:hAnsi="Angsana New"/>
          <w:sz w:val="30"/>
          <w:szCs w:val="30"/>
          <w:cs/>
        </w:rPr>
        <w:t>และการร่วมมือกันซึ่งคาดว่าจะสำเร็จ จากการรวมบริษัทสู่ธุรกิจ</w:t>
      </w:r>
      <w:r w:rsidR="00ED5A96" w:rsidRPr="00ED5A96">
        <w:rPr>
          <w:rFonts w:ascii="Angsana New" w:hAnsi="Angsana New" w:hint="cs"/>
          <w:sz w:val="30"/>
          <w:szCs w:val="30"/>
          <w:cs/>
        </w:rPr>
        <w:t>ผลิตภัณฑ์จากมะพร้าวซึ่งเป็นกลุ่มของผลิตภัณฑ์เพื่อสุขภาพ</w:t>
      </w:r>
      <w:r w:rsidRPr="00ED5A96">
        <w:rPr>
          <w:rFonts w:ascii="Angsana New" w:hAnsi="Angsana New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ED5A96">
        <w:rPr>
          <w:rFonts w:ascii="Angsana New" w:hAnsi="Angsana New" w:hint="cs"/>
          <w:sz w:val="30"/>
          <w:szCs w:val="30"/>
          <w:cs/>
        </w:rPr>
        <w:t>เป็น</w:t>
      </w:r>
      <w:r w:rsidRPr="00ED5A96">
        <w:rPr>
          <w:rFonts w:ascii="Angsana New" w:hAnsi="Angsana New"/>
          <w:sz w:val="30"/>
          <w:szCs w:val="30"/>
          <w:cs/>
        </w:rPr>
        <w:t>ค่าใช้จ่ายทางภาษีเงินได้</w:t>
      </w:r>
      <w:r w:rsidRPr="00ED5A96">
        <w:rPr>
          <w:rFonts w:ascii="Angsana New" w:hAnsi="Angsana New"/>
          <w:sz w:val="30"/>
          <w:szCs w:val="30"/>
        </w:rPr>
        <w:t xml:space="preserve"> </w:t>
      </w:r>
    </w:p>
    <w:p w14:paraId="64109ADF" w14:textId="77777777" w:rsidR="00983590" w:rsidRPr="007E6CF3" w:rsidRDefault="00983590" w:rsidP="00983590">
      <w:pPr>
        <w:rPr>
          <w:rFonts w:asciiTheme="majorBidi" w:hAnsiTheme="majorBidi" w:cstheme="majorBidi"/>
          <w:sz w:val="30"/>
          <w:szCs w:val="30"/>
        </w:rPr>
      </w:pPr>
    </w:p>
    <w:p w14:paraId="13FCD60B" w14:textId="77777777" w:rsidR="007E6CF3" w:rsidRDefault="007E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C1247C8" w14:textId="54355EC4" w:rsidR="00F16933" w:rsidRPr="00E8282F" w:rsidRDefault="00F16933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253498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700B54" w14:textId="1C690676" w:rsidR="007256AE" w:rsidRDefault="007256AE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814320" w:rsidRPr="00253498">
        <w:rPr>
          <w:rFonts w:ascii="Angsana New" w:hAnsi="Angsana New"/>
          <w:sz w:val="30"/>
          <w:szCs w:val="30"/>
          <w:cs/>
        </w:rPr>
        <w:t>และบริษัทร่วม</w:t>
      </w:r>
      <w:r w:rsidRPr="00253498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423998" w:rsidRPr="00423998">
        <w:rPr>
          <w:rFonts w:ascii="Angsana New" w:hAnsi="Angsana New"/>
          <w:sz w:val="30"/>
          <w:szCs w:val="30"/>
        </w:rPr>
        <w:t>1</w:t>
      </w:r>
      <w:r w:rsidR="00404FCB" w:rsidRPr="00253498">
        <w:rPr>
          <w:rFonts w:ascii="Angsana New" w:hAnsi="Angsana New"/>
          <w:sz w:val="30"/>
          <w:szCs w:val="30"/>
          <w:cs/>
        </w:rPr>
        <w:t xml:space="preserve">, </w:t>
      </w:r>
      <w:r w:rsidR="009234EB">
        <w:rPr>
          <w:rFonts w:ascii="Angsana New" w:hAnsi="Angsana New"/>
          <w:sz w:val="30"/>
          <w:szCs w:val="30"/>
        </w:rPr>
        <w:t>6</w:t>
      </w:r>
      <w:r w:rsidRPr="00253498">
        <w:rPr>
          <w:rFonts w:ascii="Angsana New" w:hAnsi="Angsana New"/>
          <w:sz w:val="30"/>
          <w:szCs w:val="30"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 xml:space="preserve">และ </w:t>
      </w:r>
      <w:r w:rsidR="009234EB">
        <w:rPr>
          <w:rFonts w:ascii="Angsana New" w:hAnsi="Angsana New"/>
          <w:sz w:val="30"/>
          <w:szCs w:val="30"/>
        </w:rPr>
        <w:t>7</w:t>
      </w:r>
      <w:r w:rsidR="00F102C8">
        <w:rPr>
          <w:rFonts w:ascii="Angsana New" w:hAnsi="Angsana New"/>
          <w:sz w:val="30"/>
          <w:szCs w:val="30"/>
        </w:rPr>
        <w:t xml:space="preserve"> </w:t>
      </w:r>
      <w:r w:rsidR="00F102C8" w:rsidRPr="002205D4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F102C8" w:rsidRPr="002205D4">
        <w:rPr>
          <w:rFonts w:ascii="Angsana New" w:hAnsi="Angsana New" w:hint="cs"/>
          <w:sz w:val="30"/>
          <w:szCs w:val="30"/>
          <w:cs/>
        </w:rPr>
        <w:t>ความสัมพันธ์เปลี่ยนแปลงอย่างมีสาระสำคัญและ</w:t>
      </w:r>
      <w:r w:rsidR="00F102C8" w:rsidRPr="002205D4">
        <w:rPr>
          <w:rFonts w:ascii="Angsana New" w:hAnsi="Angsana New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0D292171" w14:textId="77777777" w:rsidR="00EF21A7" w:rsidRDefault="00EF21A7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070"/>
        <w:gridCol w:w="3870"/>
      </w:tblGrid>
      <w:tr w:rsidR="00EF21A7" w:rsidRPr="00EF21A7" w14:paraId="1A36EA7F" w14:textId="77777777" w:rsidTr="00CF42A9">
        <w:trPr>
          <w:trHeight w:val="20"/>
          <w:tblHeader/>
        </w:trPr>
        <w:tc>
          <w:tcPr>
            <w:tcW w:w="3240" w:type="dxa"/>
          </w:tcPr>
          <w:p w14:paraId="6AE04816" w14:textId="77777777" w:rsidR="00EF21A7" w:rsidRPr="00EF21A7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93A6369" w14:textId="77777777" w:rsidR="00EF21A7" w:rsidRPr="00EF21A7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100490E2" w14:textId="77777777" w:rsidR="00EF21A7" w:rsidRPr="00EF21A7" w:rsidRDefault="00EF21A7" w:rsidP="00CF42A9">
            <w:pPr>
              <w:tabs>
                <w:tab w:val="clear" w:pos="227"/>
              </w:tabs>
              <w:spacing w:line="240" w:lineRule="auto"/>
              <w:ind w:left="-2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F21A7" w:rsidRPr="00EF21A7" w14:paraId="69F4B67E" w14:textId="77777777" w:rsidTr="00CF42A9">
        <w:trPr>
          <w:trHeight w:val="20"/>
          <w:tblHeader/>
        </w:trPr>
        <w:tc>
          <w:tcPr>
            <w:tcW w:w="3240" w:type="dxa"/>
          </w:tcPr>
          <w:p w14:paraId="64865471" w14:textId="3B6CDCEA" w:rsidR="00EF21A7" w:rsidRPr="00EF21A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2070" w:type="dxa"/>
          </w:tcPr>
          <w:p w14:paraId="10626685" w14:textId="1AA8D90F" w:rsidR="00EF21A7" w:rsidRPr="00EF21A7" w:rsidRDefault="002B5510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2A03AC46" w14:textId="24BB88A6" w:rsidR="00EF21A7" w:rsidRPr="00EF21A7" w:rsidRDefault="002B5510" w:rsidP="00CF42A9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</w:t>
            </w:r>
            <w:r w:rsidR="009234EB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="009234EB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</w:tbl>
    <w:p w14:paraId="2C723AE5" w14:textId="77777777" w:rsidR="009234EB" w:rsidRDefault="009234EB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3061A" w14:textId="53D4F971" w:rsidR="0098094B" w:rsidRDefault="0098094B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1928FE">
        <w:rPr>
          <w:rFonts w:ascii="Angsana New" w:hAnsi="Angsana New"/>
          <w:spacing w:val="-8"/>
          <w:sz w:val="30"/>
          <w:szCs w:val="30"/>
          <w:cs/>
        </w:rPr>
        <w:t>รายการที่สำคัญกับ</w:t>
      </w:r>
      <w:r w:rsidRPr="001928FE">
        <w:rPr>
          <w:rFonts w:ascii="Angsana New" w:hAnsi="Angsana New" w:hint="cs"/>
          <w:spacing w:val="-8"/>
          <w:sz w:val="30"/>
          <w:szCs w:val="30"/>
          <w:cs/>
        </w:rPr>
        <w:t>บุคคลหรือ</w:t>
      </w:r>
      <w:r w:rsidRPr="001928FE">
        <w:rPr>
          <w:rFonts w:ascii="Angsana New" w:hAnsi="Angsana New"/>
          <w:spacing w:val="-8"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="00423998" w:rsidRPr="00423998">
        <w:rPr>
          <w:rFonts w:ascii="Angsana New" w:hAnsi="Angsana New"/>
          <w:spacing w:val="-8"/>
          <w:sz w:val="30"/>
          <w:szCs w:val="30"/>
        </w:rPr>
        <w:t>31</w:t>
      </w:r>
      <w:r w:rsidRPr="001928FE">
        <w:rPr>
          <w:rFonts w:ascii="Angsana New" w:hAnsi="Angsana New"/>
          <w:spacing w:val="-8"/>
          <w:sz w:val="30"/>
          <w:szCs w:val="30"/>
        </w:rPr>
        <w:t xml:space="preserve"> </w:t>
      </w:r>
      <w:r w:rsidR="0043229B">
        <w:rPr>
          <w:rFonts w:ascii="Angsana New" w:hAnsi="Angsana New" w:hint="cs"/>
          <w:spacing w:val="-8"/>
          <w:sz w:val="30"/>
          <w:szCs w:val="30"/>
          <w:cs/>
        </w:rPr>
        <w:t>มีนาคม</w:t>
      </w:r>
      <w:r w:rsidRPr="001928FE">
        <w:rPr>
          <w:rFonts w:ascii="Angsana New" w:hAnsi="Angsana New"/>
          <w:spacing w:val="-8"/>
          <w:sz w:val="30"/>
          <w:szCs w:val="30"/>
        </w:rPr>
        <w:t xml:space="preserve"> </w:t>
      </w:r>
      <w:r w:rsidRPr="001928FE">
        <w:rPr>
          <w:rFonts w:ascii="Angsana New" w:hAnsi="Angsana New"/>
          <w:spacing w:val="-8"/>
          <w:sz w:val="30"/>
          <w:szCs w:val="30"/>
          <w:cs/>
        </w:rPr>
        <w:t>สรุปได้ดังนี้</w:t>
      </w:r>
    </w:p>
    <w:p w14:paraId="2B08B741" w14:textId="77777777" w:rsidR="0043229B" w:rsidRPr="00A4281B" w:rsidRDefault="0043229B" w:rsidP="0043229B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3229B" w:rsidRPr="007D36DA" w14:paraId="70E4A03A" w14:textId="77777777" w:rsidTr="00CF42A9">
        <w:trPr>
          <w:tblHeader/>
        </w:trPr>
        <w:tc>
          <w:tcPr>
            <w:tcW w:w="3690" w:type="dxa"/>
          </w:tcPr>
          <w:p w14:paraId="086AF562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A546FFF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59305F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CA1A931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9B" w:rsidRPr="007D36DA" w14:paraId="1C5BCBE3" w14:textId="77777777" w:rsidTr="00CF42A9">
        <w:trPr>
          <w:tblHeader/>
        </w:trPr>
        <w:tc>
          <w:tcPr>
            <w:tcW w:w="3690" w:type="dxa"/>
          </w:tcPr>
          <w:p w14:paraId="0DE3D2B3" w14:textId="70C7BEA6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23998" w:rsidRPr="004239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816D9CB" w14:textId="0720B081" w:rsidR="0043229B" w:rsidRPr="007D36DA" w:rsidRDefault="0042399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FAE2680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7C9BF" w14:textId="41BD90D2" w:rsidR="0043229B" w:rsidRPr="007D36DA" w:rsidRDefault="0042399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23998">
              <w:rPr>
                <w:rFonts w:ascii="Angsana New" w:hAnsi="Angsana New"/>
                <w:sz w:val="30"/>
                <w:szCs w:val="30"/>
              </w:rPr>
              <w:t>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D3AF02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ED94B3" w14:textId="0F300128" w:rsidR="0043229B" w:rsidRPr="007D36DA" w:rsidRDefault="0042399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C6E80FA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D5FB" w14:textId="530DB8C5" w:rsidR="0043229B" w:rsidRPr="007D36DA" w:rsidRDefault="00423998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23998">
              <w:rPr>
                <w:rFonts w:ascii="Angsana New" w:hAnsi="Angsana New"/>
                <w:sz w:val="30"/>
                <w:szCs w:val="30"/>
              </w:rPr>
              <w:t>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3229B" w:rsidRPr="007D36DA" w14:paraId="636462DE" w14:textId="77777777" w:rsidTr="00CF42A9">
        <w:trPr>
          <w:tblHeader/>
        </w:trPr>
        <w:tc>
          <w:tcPr>
            <w:tcW w:w="3690" w:type="dxa"/>
          </w:tcPr>
          <w:p w14:paraId="08A984CE" w14:textId="77777777" w:rsidR="0043229B" w:rsidRPr="007D36DA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A58954C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42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29B" w:rsidRPr="0064595B" w14:paraId="155A36B2" w14:textId="77777777" w:rsidTr="00CF42A9">
        <w:trPr>
          <w:trHeight w:val="407"/>
        </w:trPr>
        <w:tc>
          <w:tcPr>
            <w:tcW w:w="3690" w:type="dxa"/>
          </w:tcPr>
          <w:p w14:paraId="1D31CBD2" w14:textId="77777777" w:rsidR="0043229B" w:rsidRPr="0064595B" w:rsidRDefault="0043229B" w:rsidP="0043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A6503B8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C67D0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7525A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F44F3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4FAAB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1242C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8592B6" w14:textId="77777777" w:rsidR="0043229B" w:rsidRPr="00D242F4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10" w:rsidRPr="0064595B" w14:paraId="2DAC9B0D" w14:textId="77777777" w:rsidTr="00CF42A9">
        <w:tc>
          <w:tcPr>
            <w:tcW w:w="3690" w:type="dxa"/>
          </w:tcPr>
          <w:p w14:paraId="40F117C4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C299084" w14:textId="5C5702F4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A21BF" w14:textId="77777777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0D77B9" w14:textId="05EA83F6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6DE28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E75785F" w14:textId="608EB3FF" w:rsidR="002B5510" w:rsidRPr="00D242F4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7DE87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0D15D" w14:textId="56E2B090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709</w:t>
            </w:r>
          </w:p>
        </w:tc>
      </w:tr>
      <w:tr w:rsidR="002B5510" w:rsidRPr="0064595B" w14:paraId="736D6937" w14:textId="77777777" w:rsidTr="00CF42A9">
        <w:tc>
          <w:tcPr>
            <w:tcW w:w="3690" w:type="dxa"/>
          </w:tcPr>
          <w:p w14:paraId="51C51963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116BD8BD" w14:textId="111924C8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6821B" w14:textId="77777777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A2F89" w14:textId="5F013D23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E59A3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96184E6" w14:textId="765C1545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5D345EB8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299A7" w14:textId="0A7B6C31" w:rsidR="002B5510" w:rsidRPr="00D6492D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216</w:t>
            </w:r>
          </w:p>
        </w:tc>
      </w:tr>
      <w:tr w:rsidR="002B5510" w:rsidRPr="0064595B" w14:paraId="4C5D1866" w14:textId="77777777" w:rsidTr="00CF42A9">
        <w:tc>
          <w:tcPr>
            <w:tcW w:w="3690" w:type="dxa"/>
          </w:tcPr>
          <w:p w14:paraId="476A631C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5768F406" w14:textId="0CA4D3D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675A0" w14:textId="77777777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BB6719" w14:textId="25A871DD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EFA2F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9809738" w14:textId="383411D5" w:rsidR="002B5510" w:rsidRPr="00D242F4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61763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BF4D9" w14:textId="5B491055" w:rsidR="002B5510" w:rsidRPr="00D6492D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705</w:t>
            </w:r>
          </w:p>
        </w:tc>
      </w:tr>
      <w:tr w:rsidR="002B5510" w:rsidRPr="0064595B" w14:paraId="41213BE6" w14:textId="77777777" w:rsidTr="00CF42A9">
        <w:trPr>
          <w:trHeight w:val="80"/>
        </w:trPr>
        <w:tc>
          <w:tcPr>
            <w:tcW w:w="3690" w:type="dxa"/>
            <w:shd w:val="clear" w:color="auto" w:fill="auto"/>
          </w:tcPr>
          <w:p w14:paraId="2A7DECA7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BEC9637" w14:textId="2A5FA803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4B83C2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0AAA21" w14:textId="05711A46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D892E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497B5" w14:textId="343C1595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296CC71C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1F342B" w14:textId="5AF285F4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</w:p>
        </w:tc>
      </w:tr>
      <w:tr w:rsidR="002B5510" w:rsidRPr="0064595B" w14:paraId="1456ADF9" w14:textId="77777777" w:rsidTr="00CF42A9">
        <w:tc>
          <w:tcPr>
            <w:tcW w:w="3690" w:type="dxa"/>
          </w:tcPr>
          <w:p w14:paraId="3303BE12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32BD4AD1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  <w:p w14:paraId="52A55A90" w14:textId="22EBF198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02F4A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CD04A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  <w:p w14:paraId="7E632468" w14:textId="73FF545D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89D52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6B1F3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89EE7F4" w14:textId="38213F9B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3354F2F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1C430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97ABAA3" w14:textId="4D278F8A" w:rsidR="002B5510" w:rsidRPr="00D6492D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2B5510" w:rsidRPr="0064595B" w14:paraId="157D07F4" w14:textId="77777777" w:rsidTr="00CF42A9">
        <w:tc>
          <w:tcPr>
            <w:tcW w:w="3690" w:type="dxa"/>
          </w:tcPr>
          <w:p w14:paraId="5C5CEA1E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8E77BB" w14:textId="77777777" w:rsidR="002B5510" w:rsidRPr="00BC5C9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44449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C6808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FC7A1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A6BB1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2370D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A6A7B7" w14:textId="77777777" w:rsidR="002B5510" w:rsidRPr="00D6492D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10" w:rsidRPr="00A4281B" w14:paraId="744B2587" w14:textId="77777777" w:rsidTr="00CF42A9">
        <w:tc>
          <w:tcPr>
            <w:tcW w:w="3690" w:type="dxa"/>
          </w:tcPr>
          <w:p w14:paraId="78A6D868" w14:textId="77777777" w:rsidR="002B5510" w:rsidRPr="00A4281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3C8F389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39C05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55012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D9DBB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8C496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A6411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DB526" w14:textId="77777777" w:rsidR="002B5510" w:rsidRPr="00D6492D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10" w:rsidRPr="00A4281B" w14:paraId="338B11AC" w14:textId="77777777" w:rsidTr="00CF42A9">
        <w:tc>
          <w:tcPr>
            <w:tcW w:w="3690" w:type="dxa"/>
          </w:tcPr>
          <w:p w14:paraId="01EBAB21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910B793" w14:textId="7B6961EB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color w:val="000000"/>
                <w:sz w:val="30"/>
                <w:szCs w:val="30"/>
              </w:rPr>
              <w:t>15</w:t>
            </w:r>
            <w:r w:rsidR="00634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215F7127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849B1D" w14:textId="0ED1A60D" w:rsidR="002B5510" w:rsidRPr="00D6492D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2B3F9F59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DDD1" w14:textId="33453315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61DA7583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DB1396" w14:textId="624DB904" w:rsidR="002B5510" w:rsidRPr="00D6492D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</w:p>
        </w:tc>
      </w:tr>
      <w:tr w:rsidR="002B5510" w:rsidRPr="00A4281B" w14:paraId="73FD40C9" w14:textId="77777777" w:rsidTr="00CF42A9">
        <w:tc>
          <w:tcPr>
            <w:tcW w:w="3690" w:type="dxa"/>
          </w:tcPr>
          <w:p w14:paraId="7931C574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570E868" w14:textId="440C96B5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634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57909B99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E10CD" w14:textId="09796AF3" w:rsidR="002B5510" w:rsidRPr="00D6492D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6DC7689A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4DDE0" w14:textId="0C443C9E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53C08CA7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0B7F0" w14:textId="7291A201" w:rsidR="002B5510" w:rsidRPr="00A4281B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708</w:t>
            </w:r>
          </w:p>
        </w:tc>
      </w:tr>
      <w:tr w:rsidR="002B5510" w:rsidRPr="00A4281B" w14:paraId="0BB3CCC9" w14:textId="77777777" w:rsidTr="00CF42A9">
        <w:tc>
          <w:tcPr>
            <w:tcW w:w="3690" w:type="dxa"/>
          </w:tcPr>
          <w:p w14:paraId="55AB4D9D" w14:textId="77777777" w:rsidR="002B5510" w:rsidRPr="00EC3E13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C3E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7CD5DC6" w14:textId="31ED3BFC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341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0C933153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80011" w14:textId="2184B612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4A874785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F8DC3" w14:textId="5D936425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2F7E4084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DD728" w14:textId="4EFB57E2" w:rsidR="002B5510" w:rsidRPr="00A4281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250</w:t>
            </w:r>
          </w:p>
        </w:tc>
      </w:tr>
      <w:tr w:rsidR="002B5510" w:rsidRPr="00A4281B" w14:paraId="41333811" w14:textId="77777777" w:rsidTr="00CF42A9">
        <w:tc>
          <w:tcPr>
            <w:tcW w:w="3690" w:type="dxa"/>
          </w:tcPr>
          <w:p w14:paraId="56EDF4EC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D9F594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EDB33" w14:textId="77777777" w:rsidR="002B5510" w:rsidRPr="00A4281B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C025B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32AD5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F1C0C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3DD11" w14:textId="77777777" w:rsidR="002B5510" w:rsidRPr="00A4281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8D72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5510" w:rsidRPr="00D242F4" w14:paraId="043C681F" w14:textId="77777777" w:rsidTr="00CF42A9">
        <w:tc>
          <w:tcPr>
            <w:tcW w:w="3690" w:type="dxa"/>
          </w:tcPr>
          <w:p w14:paraId="64FAB300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645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0B1E424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9E416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003E0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16C2F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02FAD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1C933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0A311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5510" w:rsidRPr="00BC5C97" w14:paraId="3EF377FD" w14:textId="77777777" w:rsidTr="00CF42A9">
        <w:tc>
          <w:tcPr>
            <w:tcW w:w="3690" w:type="dxa"/>
          </w:tcPr>
          <w:p w14:paraId="1C730F6E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523C236" w14:textId="605D38BE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47DE3D86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B2874" w14:textId="12B640CB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5F7BBDC2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BB097" w14:textId="75C2CF88" w:rsidR="002B5510" w:rsidRPr="00514E3B" w:rsidRDefault="00423998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  <w:lang w:bidi="ar-SA"/>
              </w:rPr>
              <w:t>3</w:t>
            </w:r>
          </w:p>
        </w:tc>
        <w:tc>
          <w:tcPr>
            <w:tcW w:w="270" w:type="dxa"/>
          </w:tcPr>
          <w:p w14:paraId="0C226707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726AD" w14:textId="0B547E0B" w:rsidR="002B5510" w:rsidRPr="00514E3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2B5510" w:rsidRPr="00D242F4" w14:paraId="33BC317B" w14:textId="77777777" w:rsidTr="00CF42A9">
        <w:tc>
          <w:tcPr>
            <w:tcW w:w="3690" w:type="dxa"/>
          </w:tcPr>
          <w:p w14:paraId="1D4F0725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BD1CEEF" w14:textId="190D5FE0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3AFCA561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14C23" w14:textId="48EF973E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4B2A2A5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4167C2C" w14:textId="08C63F1A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DA64A92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F87B1C9" w14:textId="289E56A6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</w:tr>
      <w:tr w:rsidR="002B5510" w:rsidRPr="00D242F4" w14:paraId="70B839AD" w14:textId="77777777" w:rsidTr="00CF42A9">
        <w:tc>
          <w:tcPr>
            <w:tcW w:w="3690" w:type="dxa"/>
          </w:tcPr>
          <w:p w14:paraId="55C2FDC5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348E5059" w14:textId="0291D361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52AD41BE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006F0" w14:textId="628EB2E4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70D71B1F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73870B9" w14:textId="19F2ACE1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1B491172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D2F0AA5" w14:textId="7F802534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</w:tr>
      <w:tr w:rsidR="002B5510" w:rsidRPr="00D242F4" w14:paraId="245C39E7" w14:textId="77777777" w:rsidTr="00CF42A9">
        <w:tc>
          <w:tcPr>
            <w:tcW w:w="3690" w:type="dxa"/>
          </w:tcPr>
          <w:p w14:paraId="6689849A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44B0F15F" w14:textId="2E40865B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32892CA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441F2" w14:textId="58C28112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10B2D6B4" w14:textId="77777777" w:rsidR="002B5510" w:rsidRPr="00810FE6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37F8C" w14:textId="4D0A6B0A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DA0F4A1" w14:textId="77777777" w:rsidR="002B5510" w:rsidRPr="00810FE6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D58501" w14:textId="4760C134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901</w:t>
            </w:r>
          </w:p>
        </w:tc>
      </w:tr>
      <w:tr w:rsidR="009234EB" w:rsidRPr="00D242F4" w14:paraId="0537951C" w14:textId="77777777" w:rsidTr="00CF42A9">
        <w:tc>
          <w:tcPr>
            <w:tcW w:w="3690" w:type="dxa"/>
          </w:tcPr>
          <w:p w14:paraId="7419FA0F" w14:textId="17A2929D" w:rsidR="009234EB" w:rsidRDefault="009234EB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645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234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239B10FB" w14:textId="77777777" w:rsidR="009234EB" w:rsidRPr="00423998" w:rsidRDefault="009234EB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726A8" w14:textId="77777777" w:rsidR="009234EB" w:rsidRPr="00D242F4" w:rsidRDefault="009234EB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BAB8" w14:textId="77777777" w:rsidR="009234EB" w:rsidRPr="00423998" w:rsidRDefault="009234EB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20DD1" w14:textId="77777777" w:rsidR="009234EB" w:rsidRPr="00810FE6" w:rsidRDefault="009234EB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8F720" w14:textId="77777777" w:rsidR="009234EB" w:rsidRPr="00423998" w:rsidRDefault="009234EB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D4531" w14:textId="77777777" w:rsidR="009234EB" w:rsidRPr="00810FE6" w:rsidRDefault="009234EB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12435FB" w14:textId="77777777" w:rsidR="009234EB" w:rsidRPr="00423998" w:rsidRDefault="009234EB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5510" w:rsidRPr="00D242F4" w14:paraId="59CD5C68" w14:textId="77777777" w:rsidTr="00CF42A9">
        <w:tc>
          <w:tcPr>
            <w:tcW w:w="3690" w:type="dxa"/>
          </w:tcPr>
          <w:p w14:paraId="012611C9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2C850EB5" w14:textId="36482AB6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792028F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8EDE6" w14:textId="27F2F239" w:rsidR="002B5510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54B4664" w14:textId="77777777" w:rsidR="002B5510" w:rsidRPr="00810FE6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D84480" w14:textId="63C229B7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AC8E6AC" w14:textId="77777777" w:rsidR="002B5510" w:rsidRPr="00810FE6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463E36" w14:textId="38EC36E6" w:rsidR="002B5510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2B5510" w:rsidRPr="00D242F4" w14:paraId="67AD82B2" w14:textId="77777777" w:rsidTr="00CF42A9">
        <w:tc>
          <w:tcPr>
            <w:tcW w:w="3690" w:type="dxa"/>
          </w:tcPr>
          <w:p w14:paraId="365EE3DD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02FC5070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755DFAF" w14:textId="362CB2B4" w:rsidR="006341A1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733415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6D90D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BF34CE" w14:textId="3830344E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1598BF7" w14:textId="77777777" w:rsidR="002B5510" w:rsidRPr="00810FE6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1369D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4990C18" w14:textId="52A916ED" w:rsidR="002B5510" w:rsidRPr="00D242F4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7195C2" w14:textId="77777777" w:rsidR="002B5510" w:rsidRPr="00810FE6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BB2026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5E2C508" w14:textId="45252731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2B5510" w:rsidRPr="00BC5C97" w14:paraId="70124B2F" w14:textId="77777777" w:rsidTr="00CF42A9">
        <w:tc>
          <w:tcPr>
            <w:tcW w:w="3690" w:type="dxa"/>
          </w:tcPr>
          <w:p w14:paraId="067BC8C0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55D1184F" w14:textId="63D3992E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519E6F22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A3C6D" w14:textId="1619B037" w:rsidR="002B5510" w:rsidRPr="00D242F4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78CE99A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AA823" w14:textId="21A249DC" w:rsidR="002B5510" w:rsidRPr="00514E3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C4135D6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BB149B" w14:textId="1DCD8EBE" w:rsidR="002B5510" w:rsidRPr="00514E3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2B5510" w:rsidRPr="00BC5C97" w14:paraId="37126DFC" w14:textId="77777777" w:rsidTr="00CF42A9">
        <w:tc>
          <w:tcPr>
            <w:tcW w:w="3690" w:type="dxa"/>
          </w:tcPr>
          <w:p w14:paraId="08DB31DB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1441B3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95123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A6EC7" w14:textId="77777777" w:rsidR="002B5510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89193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5809A" w14:textId="77777777" w:rsidR="002B5510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C7389BB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77B974" w14:textId="77777777" w:rsidR="002B5510" w:rsidRPr="00514E3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2B5510" w:rsidRPr="00BC5C97" w14:paraId="1DE50834" w14:textId="77777777" w:rsidTr="00CF42A9">
        <w:tc>
          <w:tcPr>
            <w:tcW w:w="3690" w:type="dxa"/>
          </w:tcPr>
          <w:p w14:paraId="5673FAB0" w14:textId="77777777" w:rsidR="002B5510" w:rsidRPr="0064595B" w:rsidRDefault="002B5510" w:rsidP="002B551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ค่าตอบแทน</w:t>
            </w:r>
            <w:r w:rsidRPr="006459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A6523AE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699B5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3AA3D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6DF2C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C5BDF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D5F63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814FF4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5510" w:rsidRPr="00BC5C97" w14:paraId="4745AADF" w14:textId="77777777" w:rsidTr="00CF42A9">
        <w:tc>
          <w:tcPr>
            <w:tcW w:w="3690" w:type="dxa"/>
          </w:tcPr>
          <w:p w14:paraId="76786E15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 w:hanging="3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Pr="006459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70" w:type="dxa"/>
          </w:tcPr>
          <w:p w14:paraId="05240881" w14:textId="2FD748F4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9C07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266ED7E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1D031" w14:textId="1A4E11B0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053</w:t>
            </w:r>
          </w:p>
        </w:tc>
        <w:tc>
          <w:tcPr>
            <w:tcW w:w="270" w:type="dxa"/>
            <w:shd w:val="clear" w:color="auto" w:fill="auto"/>
          </w:tcPr>
          <w:p w14:paraId="2D8CC457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54FD99" w14:textId="053B8132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9C07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33918EB4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21C6B1A" w14:textId="366CAADA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2B55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053</w:t>
            </w:r>
          </w:p>
        </w:tc>
      </w:tr>
      <w:tr w:rsidR="002B5510" w:rsidRPr="00BC5C97" w14:paraId="39E25C31" w14:textId="77777777" w:rsidTr="00CF42A9">
        <w:tc>
          <w:tcPr>
            <w:tcW w:w="3690" w:type="dxa"/>
          </w:tcPr>
          <w:p w14:paraId="56B9128A" w14:textId="77777777" w:rsidR="002B5510" w:rsidRPr="0064595B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Pr="006459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</w:tcPr>
          <w:p w14:paraId="150916B2" w14:textId="338E2B19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18B866FC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38D7D" w14:textId="59044B7C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2167DA3D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2C2A4E" w14:textId="5BC27295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415FCB80" w14:textId="77777777" w:rsidR="002B5510" w:rsidRPr="0064595B" w:rsidRDefault="002B5510" w:rsidP="002B551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0ECD30" w14:textId="32EE9A57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</w:tr>
      <w:tr w:rsidR="002B5510" w:rsidRPr="00BC5C97" w14:paraId="24CD5AF7" w14:textId="77777777" w:rsidTr="00CF42A9">
        <w:tc>
          <w:tcPr>
            <w:tcW w:w="3690" w:type="dxa"/>
          </w:tcPr>
          <w:p w14:paraId="3BF78EA8" w14:textId="77777777" w:rsidR="002B5510" w:rsidRPr="00EB5C86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</w:tcPr>
          <w:p w14:paraId="2328881E" w14:textId="16A8522E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64FAAC81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8C73F" w14:textId="2462A2CE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6EC0BBC9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F1109E" w14:textId="16F3176C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25176E51" w14:textId="77777777" w:rsidR="002B5510" w:rsidRPr="00D242F4" w:rsidRDefault="002B5510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FE914" w14:textId="33F17BBC" w:rsidR="002B5510" w:rsidRPr="0055090B" w:rsidRDefault="00423998" w:rsidP="002B5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hAnsi="Angsana New"/>
                <w:color w:val="000000"/>
                <w:sz w:val="30"/>
                <w:szCs w:val="30"/>
              </w:rPr>
              <w:t>752</w:t>
            </w:r>
          </w:p>
        </w:tc>
      </w:tr>
    </w:tbl>
    <w:p w14:paraId="5EA9B557" w14:textId="77777777" w:rsidR="009234EB" w:rsidRDefault="009234EB" w:rsidP="00AC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EB0EFE" w14:textId="52DF616F" w:rsidR="00BA43C4" w:rsidRPr="00EF21A7" w:rsidRDefault="00BA43C4" w:rsidP="00AC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1A7">
        <w:rPr>
          <w:rFonts w:ascii="Angsana New" w:hAnsi="Angsana New"/>
          <w:sz w:val="30"/>
          <w:szCs w:val="30"/>
          <w:cs/>
        </w:rPr>
        <w:t>รายการ</w:t>
      </w:r>
      <w:r w:rsidR="005F70CA" w:rsidRPr="00EF21A7">
        <w:rPr>
          <w:rFonts w:ascii="Angsana New" w:hAnsi="Angsana New" w:hint="cs"/>
          <w:sz w:val="30"/>
          <w:szCs w:val="30"/>
          <w:cs/>
        </w:rPr>
        <w:t>ซื้อและ</w:t>
      </w:r>
      <w:r w:rsidRPr="00EF21A7">
        <w:rPr>
          <w:rFonts w:ascii="Angsana New" w:hAnsi="Angsana New"/>
          <w:sz w:val="30"/>
          <w:szCs w:val="30"/>
          <w:cs/>
        </w:rPr>
        <w:t>ขายระหว่างกัน</w:t>
      </w:r>
      <w:r w:rsidRPr="00EF21A7">
        <w:rPr>
          <w:rFonts w:ascii="Angsana New" w:hAnsi="Angsana New" w:hint="cs"/>
          <w:sz w:val="30"/>
          <w:szCs w:val="30"/>
          <w:cs/>
        </w:rPr>
        <w:t>กับ</w:t>
      </w:r>
      <w:r w:rsidR="008E1296" w:rsidRPr="00EF21A7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F21A7">
        <w:rPr>
          <w:rFonts w:ascii="Angsana New" w:hAnsi="Angsana New"/>
          <w:sz w:val="30"/>
          <w:szCs w:val="30"/>
          <w:cs/>
        </w:rPr>
        <w:t>ที่แสดงไว้ข้างต้น ไม่รวมรายการ</w:t>
      </w:r>
      <w:r w:rsidRPr="00EF21A7">
        <w:rPr>
          <w:rFonts w:ascii="Angsana New" w:hAnsi="Angsana New" w:hint="cs"/>
          <w:sz w:val="30"/>
          <w:szCs w:val="30"/>
          <w:cs/>
        </w:rPr>
        <w:t>ที่บริษัท</w:t>
      </w:r>
      <w:r w:rsidR="003D73E8" w:rsidRPr="00EF21A7">
        <w:rPr>
          <w:rFonts w:ascii="Angsana New" w:hAnsi="Angsana New" w:hint="cs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EF21A7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F21A7">
        <w:rPr>
          <w:rFonts w:ascii="Angsana New" w:hAnsi="Angsana New"/>
          <w:sz w:val="30"/>
          <w:szCs w:val="30"/>
          <w:cs/>
        </w:rPr>
        <w:t>ทางอ้อมแห่งหนึ่ง</w:t>
      </w:r>
      <w:r w:rsidR="00AE5CEF" w:rsidRPr="00EF21A7">
        <w:rPr>
          <w:rFonts w:ascii="Angsana New" w:hAnsi="Angsana New"/>
          <w:sz w:val="30"/>
          <w:szCs w:val="30"/>
          <w:cs/>
        </w:rPr>
        <w:t>สำหรับงวด</w:t>
      </w:r>
      <w:r w:rsidR="00AE5CEF" w:rsidRPr="00EF21A7">
        <w:rPr>
          <w:rFonts w:ascii="Angsana New" w:hAnsi="Angsana New" w:hint="cs"/>
          <w:sz w:val="30"/>
          <w:szCs w:val="30"/>
          <w:cs/>
        </w:rPr>
        <w:t>สามเดือน</w:t>
      </w:r>
      <w:r w:rsidR="00AE5CEF" w:rsidRPr="00EF2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23998" w:rsidRPr="00423998">
        <w:rPr>
          <w:rFonts w:ascii="Angsana New" w:hAnsi="Angsana New" w:hint="cs"/>
          <w:sz w:val="30"/>
          <w:szCs w:val="30"/>
        </w:rPr>
        <w:t>31</w:t>
      </w:r>
      <w:r w:rsidR="0043229B" w:rsidRPr="00EF21A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AE5CEF" w:rsidRPr="00EF21A7">
        <w:rPr>
          <w:rFonts w:ascii="Angsana New" w:hAnsi="Angsana New" w:hint="cs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2563</w:t>
      </w:r>
      <w:r w:rsidR="00AE5CEF" w:rsidRPr="00EF21A7">
        <w:rPr>
          <w:rFonts w:ascii="Angsana New" w:hAnsi="Angsana New" w:hint="cs"/>
          <w:sz w:val="30"/>
          <w:szCs w:val="30"/>
        </w:rPr>
        <w:t xml:space="preserve"> </w:t>
      </w:r>
      <w:r w:rsidRPr="00EF21A7">
        <w:rPr>
          <w:rFonts w:ascii="Angsana New" w:hAnsi="Angsana New"/>
          <w:sz w:val="30"/>
          <w:szCs w:val="30"/>
          <w:cs/>
        </w:rPr>
        <w:t>เป็นจำนวน</w:t>
      </w:r>
      <w:r w:rsidR="00AE5CEF" w:rsidRPr="00EF21A7">
        <w:rPr>
          <w:rFonts w:ascii="Angsana New" w:hAnsi="Angsana New" w:hint="cs"/>
          <w:sz w:val="30"/>
          <w:szCs w:val="30"/>
          <w:cs/>
        </w:rPr>
        <w:t>เงิน</w:t>
      </w:r>
      <w:r w:rsidR="007E6CF3">
        <w:rPr>
          <w:rFonts w:ascii="Angsana New" w:hAnsi="Angsana New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31</w:t>
      </w:r>
      <w:r w:rsidR="007E6CF3">
        <w:rPr>
          <w:rFonts w:ascii="Angsana New" w:hAnsi="Angsana New"/>
          <w:sz w:val="30"/>
          <w:szCs w:val="30"/>
        </w:rPr>
        <w:t>.</w:t>
      </w:r>
      <w:r w:rsidR="00423998" w:rsidRPr="00423998">
        <w:rPr>
          <w:rFonts w:ascii="Angsana New" w:hAnsi="Angsana New"/>
          <w:sz w:val="30"/>
          <w:szCs w:val="30"/>
        </w:rPr>
        <w:t>02</w:t>
      </w:r>
      <w:r w:rsidR="00AE0F75">
        <w:rPr>
          <w:rFonts w:ascii="Angsana New" w:hAnsi="Angsana New" w:hint="cs"/>
          <w:sz w:val="30"/>
          <w:szCs w:val="30"/>
          <w:cs/>
        </w:rPr>
        <w:t xml:space="preserve"> </w:t>
      </w:r>
      <w:r w:rsidRPr="00EF21A7">
        <w:rPr>
          <w:rFonts w:ascii="Angsana New" w:hAnsi="Angsana New"/>
          <w:sz w:val="30"/>
          <w:szCs w:val="30"/>
          <w:cs/>
        </w:rPr>
        <w:t xml:space="preserve">ล้านบาท </w:t>
      </w:r>
      <w:r w:rsidR="00EF21A7" w:rsidRPr="00EF21A7">
        <w:rPr>
          <w:rFonts w:ascii="Angsana New" w:hAnsi="Angsana New"/>
          <w:i/>
          <w:iCs/>
          <w:sz w:val="30"/>
          <w:szCs w:val="30"/>
        </w:rPr>
        <w:t>(</w:t>
      </w:r>
      <w:r w:rsidR="00423998" w:rsidRPr="00423998">
        <w:rPr>
          <w:rFonts w:ascii="Angsana New" w:hAnsi="Angsana New"/>
          <w:i/>
          <w:iCs/>
          <w:sz w:val="30"/>
          <w:szCs w:val="30"/>
        </w:rPr>
        <w:t>2562</w:t>
      </w:r>
      <w:r w:rsidR="00EF21A7" w:rsidRPr="00EF21A7">
        <w:rPr>
          <w:rFonts w:ascii="Angsana New" w:hAnsi="Angsana New"/>
          <w:i/>
          <w:iCs/>
          <w:sz w:val="30"/>
          <w:szCs w:val="30"/>
        </w:rPr>
        <w:t xml:space="preserve">: </w:t>
      </w:r>
      <w:r w:rsidR="00423998" w:rsidRPr="00423998">
        <w:rPr>
          <w:rFonts w:ascii="Angsana New" w:hAnsi="Angsana New"/>
          <w:i/>
          <w:iCs/>
          <w:sz w:val="30"/>
          <w:szCs w:val="30"/>
        </w:rPr>
        <w:t>22</w:t>
      </w:r>
      <w:r w:rsidR="00EF21A7" w:rsidRPr="00EF21A7">
        <w:rPr>
          <w:rFonts w:ascii="Angsana New" w:hAnsi="Angsana New"/>
          <w:i/>
          <w:iCs/>
          <w:sz w:val="30"/>
          <w:szCs w:val="30"/>
        </w:rPr>
        <w:t>.</w:t>
      </w:r>
      <w:r w:rsidR="00423998" w:rsidRPr="00423998">
        <w:rPr>
          <w:rFonts w:ascii="Angsana New" w:hAnsi="Angsana New"/>
          <w:i/>
          <w:iCs/>
          <w:sz w:val="30"/>
          <w:szCs w:val="30"/>
        </w:rPr>
        <w:t>39</w:t>
      </w:r>
      <w:r w:rsidR="00EF21A7" w:rsidRPr="00EF21A7">
        <w:rPr>
          <w:rFonts w:ascii="Angsana New" w:hAnsi="Angsana New"/>
          <w:i/>
          <w:iCs/>
          <w:sz w:val="30"/>
          <w:szCs w:val="30"/>
        </w:rPr>
        <w:t xml:space="preserve"> </w:t>
      </w:r>
      <w:r w:rsidR="00AB0C10" w:rsidRPr="00EF21A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21A7" w:rsidRPr="00EF21A7">
        <w:rPr>
          <w:rFonts w:ascii="Angsana New" w:hAnsi="Angsana New"/>
          <w:i/>
          <w:iCs/>
          <w:sz w:val="30"/>
          <w:szCs w:val="30"/>
        </w:rPr>
        <w:t>)</w:t>
      </w:r>
    </w:p>
    <w:p w14:paraId="3DAB21E8" w14:textId="77777777" w:rsidR="00BA43C4" w:rsidRPr="00EF21A7" w:rsidRDefault="00BA43C4" w:rsidP="00BA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9409007" w14:textId="09BA9303" w:rsidR="00D650E2" w:rsidRPr="00EF21A7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21A7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EF21A7">
        <w:rPr>
          <w:rFonts w:ascii="Angsana New" w:hAnsi="Angsana New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pacing w:val="-2"/>
          <w:sz w:val="30"/>
          <w:szCs w:val="30"/>
        </w:rPr>
        <w:t>31</w:t>
      </w:r>
      <w:r w:rsidR="00E600CE" w:rsidRPr="00EF21A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3229B" w:rsidRPr="00EF21A7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AE1126" w:rsidRPr="00EF21A7">
        <w:rPr>
          <w:rFonts w:ascii="Angsana New" w:hAnsi="Angsana New"/>
          <w:spacing w:val="-2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2563</w:t>
      </w:r>
      <w:r w:rsidR="00DD14F9" w:rsidRPr="00EF21A7">
        <w:rPr>
          <w:rFonts w:ascii="Angsana New" w:hAnsi="Angsana New"/>
          <w:sz w:val="30"/>
          <w:szCs w:val="30"/>
          <w:cs/>
        </w:rPr>
        <w:t xml:space="preserve"> และ </w:t>
      </w:r>
      <w:r w:rsidR="00423998" w:rsidRPr="00423998">
        <w:rPr>
          <w:rFonts w:ascii="Angsana New" w:hAnsi="Angsana New"/>
          <w:sz w:val="30"/>
          <w:szCs w:val="30"/>
        </w:rPr>
        <w:t>31</w:t>
      </w:r>
      <w:r w:rsidRPr="00EF21A7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EF21A7">
        <w:rPr>
          <w:rFonts w:ascii="Angsana New" w:hAnsi="Angsana New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2562</w:t>
      </w:r>
      <w:r w:rsidR="00DD14F9" w:rsidRPr="00EF21A7">
        <w:rPr>
          <w:rFonts w:ascii="Angsana New" w:hAnsi="Angsana New"/>
          <w:sz w:val="30"/>
          <w:szCs w:val="30"/>
          <w:cs/>
        </w:rPr>
        <w:t xml:space="preserve"> </w:t>
      </w:r>
      <w:r w:rsidRPr="00EF21A7">
        <w:rPr>
          <w:rFonts w:ascii="Angsana New" w:hAnsi="Angsana New"/>
          <w:sz w:val="30"/>
          <w:szCs w:val="30"/>
          <w:cs/>
        </w:rPr>
        <w:t>มีดังนี้</w:t>
      </w:r>
    </w:p>
    <w:p w14:paraId="20D4BE66" w14:textId="77777777" w:rsidR="0043229B" w:rsidRPr="00EF21A7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081"/>
        <w:gridCol w:w="268"/>
        <w:gridCol w:w="1132"/>
        <w:gridCol w:w="281"/>
        <w:gridCol w:w="1116"/>
        <w:gridCol w:w="281"/>
        <w:gridCol w:w="1147"/>
      </w:tblGrid>
      <w:tr w:rsidR="0043229B" w:rsidRPr="00D533B8" w14:paraId="482B5BA7" w14:textId="77777777" w:rsidTr="00CF42A9">
        <w:trPr>
          <w:tblHeader/>
        </w:trPr>
        <w:tc>
          <w:tcPr>
            <w:tcW w:w="2109" w:type="pct"/>
          </w:tcPr>
          <w:p w14:paraId="1C991C76" w14:textId="04D2FD4A" w:rsidR="0043229B" w:rsidRPr="00D533B8" w:rsidRDefault="0043229B" w:rsidP="0043229B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38E59756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5AEB881F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18D1EADA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9B" w:rsidRPr="00D533B8" w14:paraId="56BD7EB5" w14:textId="77777777" w:rsidTr="00CF42A9">
        <w:trPr>
          <w:tblHeader/>
        </w:trPr>
        <w:tc>
          <w:tcPr>
            <w:tcW w:w="2109" w:type="pct"/>
          </w:tcPr>
          <w:p w14:paraId="241A5EAA" w14:textId="77777777" w:rsidR="0043229B" w:rsidRPr="00D533B8" w:rsidRDefault="0043229B" w:rsidP="0043229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2AE5303" w14:textId="5FA00399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14B356DC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F17F550" w14:textId="3AE72240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152ACB2B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5C0E094" w14:textId="09433B03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  <w:shd w:val="clear" w:color="auto" w:fill="auto"/>
          </w:tcPr>
          <w:p w14:paraId="73744AD4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F67A8A4" w14:textId="51C8979F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21A7" w:rsidRPr="00D533B8" w14:paraId="1B1CF897" w14:textId="77777777" w:rsidTr="00CF42A9">
        <w:trPr>
          <w:tblHeader/>
        </w:trPr>
        <w:tc>
          <w:tcPr>
            <w:tcW w:w="2109" w:type="pct"/>
          </w:tcPr>
          <w:p w14:paraId="4267E0D2" w14:textId="0E94F9E5" w:rsidR="00EF21A7" w:rsidRPr="00D533B8" w:rsidRDefault="00EF21A7" w:rsidP="00EF21A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  <w:shd w:val="clear" w:color="auto" w:fill="auto"/>
          </w:tcPr>
          <w:p w14:paraId="2628B940" w14:textId="6FBA5A8E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3578161" w14:textId="77777777" w:rsidR="00EF21A7" w:rsidRPr="00D533B8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F0B1165" w14:textId="7EA6E640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3" w:type="pct"/>
            <w:shd w:val="clear" w:color="auto" w:fill="auto"/>
          </w:tcPr>
          <w:p w14:paraId="76A74181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988EEB3" w14:textId="0ED50D7B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53" w:type="pct"/>
            <w:shd w:val="clear" w:color="auto" w:fill="auto"/>
          </w:tcPr>
          <w:p w14:paraId="6539EDD1" w14:textId="77777777" w:rsidR="00EF21A7" w:rsidRPr="00D533B8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A654BE1" w14:textId="385F9948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F21A7" w:rsidRPr="00D533B8" w14:paraId="0A22A4AA" w14:textId="77777777" w:rsidTr="00CF42A9">
        <w:trPr>
          <w:tblHeader/>
        </w:trPr>
        <w:tc>
          <w:tcPr>
            <w:tcW w:w="2109" w:type="pct"/>
          </w:tcPr>
          <w:p w14:paraId="41798A74" w14:textId="77777777" w:rsidR="00EF21A7" w:rsidRPr="00D533B8" w:rsidRDefault="00EF21A7" w:rsidP="00EF21A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91" w:type="pct"/>
            <w:gridSpan w:val="7"/>
          </w:tcPr>
          <w:p w14:paraId="6EC1568F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1A7" w:rsidRPr="00D533B8" w14:paraId="031CC107" w14:textId="77777777" w:rsidTr="00CF42A9">
        <w:tc>
          <w:tcPr>
            <w:tcW w:w="2109" w:type="pct"/>
          </w:tcPr>
          <w:p w14:paraId="6E13B2D8" w14:textId="77777777" w:rsidR="00EF21A7" w:rsidRPr="00D533B8" w:rsidRDefault="00EF21A7" w:rsidP="00EF21A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4C1054E" w14:textId="77777777" w:rsidR="00EF21A7" w:rsidRPr="00D533B8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6" w:type="pct"/>
          </w:tcPr>
          <w:p w14:paraId="7BF5261F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</w:tcPr>
          <w:p w14:paraId="06C47A96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3" w:type="pct"/>
          </w:tcPr>
          <w:p w14:paraId="3A9F81C4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8" w:type="pct"/>
            <w:vAlign w:val="bottom"/>
          </w:tcPr>
          <w:p w14:paraId="14421BAA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3" w:type="pct"/>
          </w:tcPr>
          <w:p w14:paraId="472C0BF8" w14:textId="77777777" w:rsidR="00EF21A7" w:rsidRPr="00D533B8" w:rsidRDefault="00EF21A7" w:rsidP="00EF21A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  <w:vAlign w:val="bottom"/>
          </w:tcPr>
          <w:p w14:paraId="7FD4004F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EF21A7" w:rsidRPr="00D533B8" w14:paraId="30CABA3A" w14:textId="77777777" w:rsidTr="00CF42A9">
        <w:trPr>
          <w:trHeight w:val="87"/>
        </w:trPr>
        <w:tc>
          <w:tcPr>
            <w:tcW w:w="2109" w:type="pct"/>
          </w:tcPr>
          <w:p w14:paraId="0125D36F" w14:textId="77777777" w:rsidR="00EF21A7" w:rsidRPr="00D533B8" w:rsidRDefault="00EF21A7" w:rsidP="00EF21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89" w:type="pct"/>
          </w:tcPr>
          <w:p w14:paraId="232CEB0C" w14:textId="68593ADB" w:rsidR="00EF21A7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41EBCC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</w:tcPr>
          <w:p w14:paraId="34FF9989" w14:textId="02536C6F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CB1E33D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F6781C6" w14:textId="59A6CA10" w:rsidR="00EF21A7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0EA6C96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5C54804C" w14:textId="459622D1" w:rsidR="00EF21A7" w:rsidRPr="00D533B8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EF21A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EF21A7" w:rsidRPr="00D533B8" w14:paraId="270845B3" w14:textId="77777777" w:rsidTr="00CF42A9">
        <w:tc>
          <w:tcPr>
            <w:tcW w:w="2109" w:type="pct"/>
          </w:tcPr>
          <w:p w14:paraId="6C571C02" w14:textId="77777777" w:rsidR="00EF21A7" w:rsidRPr="00D533B8" w:rsidRDefault="00EF21A7" w:rsidP="00EF21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64DA69DE" w14:textId="77777777" w:rsidR="00EF21A7" w:rsidRPr="00EA5EBA" w:rsidRDefault="00EF21A7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A1C4E47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1AF3D176" w14:textId="77777777" w:rsidR="00EF21A7" w:rsidRPr="00EA5EBA" w:rsidRDefault="00EF21A7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16B76347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1468523E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0127D7E3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5" w:type="pct"/>
            <w:vAlign w:val="bottom"/>
          </w:tcPr>
          <w:p w14:paraId="7091DE41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F21A7" w:rsidRPr="00D533B8" w14:paraId="5C9A857A" w14:textId="77777777" w:rsidTr="00CF42A9">
        <w:tc>
          <w:tcPr>
            <w:tcW w:w="2109" w:type="pct"/>
          </w:tcPr>
          <w:p w14:paraId="03669A34" w14:textId="77777777" w:rsidR="00EF21A7" w:rsidRPr="00E6495E" w:rsidRDefault="00EF21A7" w:rsidP="00EF21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12367CE2" w14:textId="77777777" w:rsidR="00EF21A7" w:rsidRPr="00EA5EBA" w:rsidRDefault="00EF21A7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F61A239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6F99406B" w14:textId="77777777" w:rsidR="00EF21A7" w:rsidRPr="00EA5EBA" w:rsidRDefault="00EF21A7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65492F4C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43A85C23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2CE38947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5" w:type="pct"/>
            <w:vAlign w:val="bottom"/>
          </w:tcPr>
          <w:p w14:paraId="3016251D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F21A7" w:rsidRPr="00D533B8" w14:paraId="402D68DD" w14:textId="77777777" w:rsidTr="00CF42A9">
        <w:tc>
          <w:tcPr>
            <w:tcW w:w="2109" w:type="pct"/>
          </w:tcPr>
          <w:p w14:paraId="2EFF7F26" w14:textId="77777777" w:rsidR="00EF21A7" w:rsidRPr="00E6495E" w:rsidRDefault="00EF21A7" w:rsidP="00EF21A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</w:tcPr>
          <w:p w14:paraId="1ABDA8E0" w14:textId="6293F06C" w:rsidR="00EF21A7" w:rsidRPr="00EA5EBA" w:rsidRDefault="00423998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9C077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46" w:type="pct"/>
          </w:tcPr>
          <w:p w14:paraId="79046B91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399FA3D8" w14:textId="658B6F75" w:rsidR="00EF21A7" w:rsidRPr="00EA5EBA" w:rsidRDefault="00423998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EF21A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53" w:type="pct"/>
          </w:tcPr>
          <w:p w14:paraId="3C5D6D36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337EFD" w14:textId="76B5EC9E" w:rsidR="00EF21A7" w:rsidRPr="00D533B8" w:rsidRDefault="0042399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20</w:t>
            </w:r>
            <w:r w:rsidR="009C0774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153" w:type="pct"/>
          </w:tcPr>
          <w:p w14:paraId="3D9BAFF7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5" w:type="pct"/>
          </w:tcPr>
          <w:p w14:paraId="18BA5A78" w14:textId="77869B53" w:rsidR="00EF21A7" w:rsidRPr="00D533B8" w:rsidRDefault="00423998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EF21A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</w:tr>
      <w:tr w:rsidR="00EF21A7" w:rsidRPr="00D533B8" w14:paraId="027A7BE9" w14:textId="77777777" w:rsidTr="00CF42A9">
        <w:tc>
          <w:tcPr>
            <w:tcW w:w="2109" w:type="pct"/>
          </w:tcPr>
          <w:p w14:paraId="291CB3C3" w14:textId="77777777" w:rsidR="00EF21A7" w:rsidRPr="00E6495E" w:rsidRDefault="00EF21A7" w:rsidP="00EF21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D2912A3" w14:textId="77777777" w:rsidR="00EF21A7" w:rsidRPr="00EA5EBA" w:rsidRDefault="00EF21A7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BBCC60A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54064AC5" w14:textId="77777777" w:rsidR="00EF21A7" w:rsidRPr="00EA5EBA" w:rsidRDefault="00EF21A7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106F38F1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15E83312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07FBF1E4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5" w:type="pct"/>
            <w:vAlign w:val="bottom"/>
          </w:tcPr>
          <w:p w14:paraId="677B5BB7" w14:textId="77777777" w:rsidR="00EF21A7" w:rsidRPr="00D533B8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234EB" w:rsidRPr="00D533B8" w14:paraId="252C5C78" w14:textId="77777777" w:rsidTr="00CF42A9">
        <w:tc>
          <w:tcPr>
            <w:tcW w:w="2109" w:type="pct"/>
          </w:tcPr>
          <w:p w14:paraId="2CE793ED" w14:textId="77777777" w:rsidR="009234EB" w:rsidRPr="00E6495E" w:rsidRDefault="009234EB" w:rsidP="00EF21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B22A850" w14:textId="77777777" w:rsidR="009234EB" w:rsidRPr="00EA5EBA" w:rsidRDefault="009234EB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B9FEE44" w14:textId="77777777" w:rsidR="009234EB" w:rsidRPr="00D533B8" w:rsidRDefault="009234EB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11845B15" w14:textId="77777777" w:rsidR="009234EB" w:rsidRPr="00EA5EBA" w:rsidRDefault="009234EB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1DA6E6D5" w14:textId="77777777" w:rsidR="009234EB" w:rsidRPr="00D533B8" w:rsidRDefault="009234EB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26F247AE" w14:textId="77777777" w:rsidR="009234EB" w:rsidRPr="00D533B8" w:rsidRDefault="009234EB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37B4B0EF" w14:textId="77777777" w:rsidR="009234EB" w:rsidRPr="00D533B8" w:rsidRDefault="009234EB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5" w:type="pct"/>
            <w:vAlign w:val="bottom"/>
          </w:tcPr>
          <w:p w14:paraId="29F488AF" w14:textId="77777777" w:rsidR="009234EB" w:rsidRPr="00D533B8" w:rsidRDefault="009234EB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234EB" w:rsidRPr="00D533B8" w14:paraId="530C27A0" w14:textId="77777777" w:rsidTr="00CF42A9">
        <w:tc>
          <w:tcPr>
            <w:tcW w:w="2109" w:type="pct"/>
          </w:tcPr>
          <w:p w14:paraId="7ED934D7" w14:textId="77777777" w:rsidR="009234EB" w:rsidRPr="00E6495E" w:rsidRDefault="009234EB" w:rsidP="00EF21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DCD1FE7" w14:textId="77777777" w:rsidR="009234EB" w:rsidRPr="00EA5EBA" w:rsidRDefault="009234EB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14DCE3C" w14:textId="77777777" w:rsidR="009234EB" w:rsidRPr="00D533B8" w:rsidRDefault="009234EB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17" w:type="pct"/>
          </w:tcPr>
          <w:p w14:paraId="50EDD499" w14:textId="77777777" w:rsidR="009234EB" w:rsidRPr="00EA5EBA" w:rsidRDefault="009234EB" w:rsidP="00EF21A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4F01D4B6" w14:textId="77777777" w:rsidR="009234EB" w:rsidRPr="00D533B8" w:rsidRDefault="009234EB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144A2FDF" w14:textId="77777777" w:rsidR="009234EB" w:rsidRPr="00D533B8" w:rsidRDefault="009234EB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7D1B4B1C" w14:textId="77777777" w:rsidR="009234EB" w:rsidRPr="00D533B8" w:rsidRDefault="009234EB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25" w:type="pct"/>
            <w:vAlign w:val="bottom"/>
          </w:tcPr>
          <w:p w14:paraId="1B1D6DDB" w14:textId="77777777" w:rsidR="009234EB" w:rsidRPr="00D533B8" w:rsidRDefault="009234EB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F21A7" w:rsidRPr="007A411A" w14:paraId="2D9775F9" w14:textId="77777777" w:rsidTr="00CF42A9">
        <w:tc>
          <w:tcPr>
            <w:tcW w:w="2109" w:type="pct"/>
            <w:shd w:val="clear" w:color="auto" w:fill="auto"/>
          </w:tcPr>
          <w:p w14:paraId="2FF059DC" w14:textId="77777777" w:rsidR="00EF21A7" w:rsidRPr="00BE149E" w:rsidRDefault="00EF21A7" w:rsidP="00EF21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9" w:type="pct"/>
            <w:shd w:val="clear" w:color="auto" w:fill="auto"/>
          </w:tcPr>
          <w:p w14:paraId="32B419F4" w14:textId="77777777" w:rsidR="00EF21A7" w:rsidRPr="00EA5EBA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25465A1" w14:textId="77777777" w:rsidR="00EF21A7" w:rsidRPr="007A411A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ACBAFF9" w14:textId="77777777" w:rsidR="00EF21A7" w:rsidRPr="00EA5EBA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332ABF2C" w14:textId="77777777" w:rsidR="00EF21A7" w:rsidRPr="007A411A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9F4BB0D" w14:textId="5F32DB53" w:rsidR="00EF21A7" w:rsidRPr="007A411A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CB8A0D1" w14:textId="77777777" w:rsidR="00EF21A7" w:rsidRPr="007A411A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1FE2328" w14:textId="77777777" w:rsidR="00EF21A7" w:rsidRPr="007A411A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1A1" w:rsidRPr="007A411A" w14:paraId="5801FC24" w14:textId="77777777" w:rsidTr="00CF42A9">
        <w:tc>
          <w:tcPr>
            <w:tcW w:w="2109" w:type="pct"/>
            <w:shd w:val="clear" w:color="auto" w:fill="auto"/>
          </w:tcPr>
          <w:p w14:paraId="5E447314" w14:textId="5066D2B2" w:rsidR="006341A1" w:rsidRPr="00BE149E" w:rsidRDefault="006341A1" w:rsidP="006341A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774">
              <w:rPr>
                <w:rFonts w:ascii="Angsana New" w:hAnsi="Angsana New" w:hint="cs"/>
                <w:sz w:val="30"/>
                <w:szCs w:val="30"/>
                <w:cs/>
              </w:rPr>
              <w:t>บริษัท ฮายาโปรดักส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9C077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  <w:shd w:val="clear" w:color="auto" w:fill="auto"/>
          </w:tcPr>
          <w:p w14:paraId="02FFBA2F" w14:textId="27F53F50" w:rsidR="006341A1" w:rsidRPr="00EA5EB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2796507A" w14:textId="77777777" w:rsidR="006341A1" w:rsidRPr="007A411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C9A2307" w14:textId="2D630288" w:rsidR="006341A1" w:rsidRPr="00EA5EBA" w:rsidRDefault="006341A1" w:rsidP="006341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03E91B1" w14:textId="77777777" w:rsidR="006341A1" w:rsidRPr="007A411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B681E74" w14:textId="0DF75F0C" w:rsidR="006341A1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  <w:shd w:val="clear" w:color="auto" w:fill="auto"/>
          </w:tcPr>
          <w:p w14:paraId="3464F1E0" w14:textId="77777777" w:rsidR="006341A1" w:rsidRPr="007A411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F9FFEE3" w14:textId="13ADC57E" w:rsidR="006341A1" w:rsidRPr="007A411A" w:rsidRDefault="006341A1" w:rsidP="006341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341A1" w:rsidRPr="007A411A" w14:paraId="7B93D29B" w14:textId="77777777" w:rsidTr="00CF42A9">
        <w:tc>
          <w:tcPr>
            <w:tcW w:w="2109" w:type="pct"/>
            <w:shd w:val="clear" w:color="auto" w:fill="auto"/>
          </w:tcPr>
          <w:p w14:paraId="52500887" w14:textId="1FC3149A" w:rsidR="006341A1" w:rsidRPr="007A411A" w:rsidRDefault="006341A1" w:rsidP="006341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ออน ฟิฟท์ จำกัด </w:t>
            </w:r>
          </w:p>
        </w:tc>
        <w:tc>
          <w:tcPr>
            <w:tcW w:w="589" w:type="pct"/>
            <w:shd w:val="clear" w:color="auto" w:fill="auto"/>
          </w:tcPr>
          <w:p w14:paraId="63640BB7" w14:textId="0435A57F" w:rsidR="006341A1" w:rsidRPr="00EA5EBA" w:rsidRDefault="006341A1" w:rsidP="006341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22622C" w14:textId="77777777" w:rsidR="006341A1" w:rsidRPr="007A411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21CDAAC" w14:textId="12C6B977" w:rsidR="006341A1" w:rsidRPr="00EA5EBA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3" w:type="pct"/>
            <w:shd w:val="clear" w:color="auto" w:fill="auto"/>
          </w:tcPr>
          <w:p w14:paraId="77FDC429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D5B4444" w14:textId="0EFD7732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1156C9C9" w14:textId="77777777" w:rsidR="006341A1" w:rsidRPr="00A4122F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4987D8C5" w14:textId="79C39225" w:rsidR="006341A1" w:rsidRPr="00D533B8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C0774" w:rsidRPr="00D533B8" w14:paraId="5EF01DE7" w14:textId="77777777" w:rsidTr="00CF42A9">
        <w:tc>
          <w:tcPr>
            <w:tcW w:w="2109" w:type="pct"/>
            <w:shd w:val="clear" w:color="auto" w:fill="auto"/>
          </w:tcPr>
          <w:p w14:paraId="71038ABA" w14:textId="77777777" w:rsidR="009C0774" w:rsidRPr="00D533B8" w:rsidRDefault="009C0774" w:rsidP="009C07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2FEDFCAE" w14:textId="7F48A0EF" w:rsidR="009C0774" w:rsidRPr="00EA5EBA" w:rsidRDefault="00423998" w:rsidP="009C077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46" w:type="pct"/>
            <w:shd w:val="clear" w:color="auto" w:fill="auto"/>
          </w:tcPr>
          <w:p w14:paraId="58036378" w14:textId="77777777" w:rsidR="009C0774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shd w:val="clear" w:color="auto" w:fill="auto"/>
          </w:tcPr>
          <w:p w14:paraId="150BDEA5" w14:textId="4A3F3BA7" w:rsidR="009C0774" w:rsidRPr="00EA5EBA" w:rsidRDefault="00423998" w:rsidP="009C077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53" w:type="pct"/>
            <w:shd w:val="clear" w:color="auto" w:fill="auto"/>
          </w:tcPr>
          <w:p w14:paraId="03691093" w14:textId="77777777" w:rsidR="009C0774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0AD8674" w14:textId="79D0FBE0" w:rsidR="009C0774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C0C130A" w14:textId="77777777" w:rsidR="009C0774" w:rsidRPr="00A4122F" w:rsidRDefault="009C0774" w:rsidP="009C077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06434D10" w14:textId="3157880D" w:rsidR="009C0774" w:rsidRPr="00D533B8" w:rsidRDefault="009C0774" w:rsidP="009C077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C0774" w:rsidRPr="00D533B8" w14:paraId="0D5C4368" w14:textId="77777777" w:rsidTr="00CF42A9">
        <w:tc>
          <w:tcPr>
            <w:tcW w:w="2109" w:type="pct"/>
          </w:tcPr>
          <w:p w14:paraId="3CB7FE82" w14:textId="1A9E3EFA" w:rsidR="009C0774" w:rsidRPr="00D533B8" w:rsidRDefault="009C0774" w:rsidP="009C077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79ABA806" w14:textId="18BB445B" w:rsidR="009C0774" w:rsidRPr="00EA5EBA" w:rsidRDefault="00423998" w:rsidP="009C077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146" w:type="pct"/>
          </w:tcPr>
          <w:p w14:paraId="4959F679" w14:textId="77777777" w:rsidR="009C0774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B516962" w14:textId="40096BED" w:rsidR="009C0774" w:rsidRPr="00EA5EBA" w:rsidRDefault="00423998" w:rsidP="009C077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9C07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53" w:type="pct"/>
          </w:tcPr>
          <w:p w14:paraId="1D449DE2" w14:textId="77777777" w:rsidR="009C0774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C69B34D" w14:textId="26ED22C6" w:rsidR="009C0774" w:rsidRPr="00D533B8" w:rsidRDefault="00423998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C07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53" w:type="pct"/>
          </w:tcPr>
          <w:p w14:paraId="2E1086C3" w14:textId="77777777" w:rsidR="009C0774" w:rsidRPr="00D533B8" w:rsidRDefault="009C0774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B0EAEFF" w14:textId="38D521CB" w:rsidR="009C0774" w:rsidRPr="00D533B8" w:rsidRDefault="00423998" w:rsidP="009C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C07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  <w:tr w:rsidR="006341A1" w:rsidRPr="00D533B8" w14:paraId="197AE48A" w14:textId="77777777" w:rsidTr="00CF42A9">
        <w:tc>
          <w:tcPr>
            <w:tcW w:w="2109" w:type="pct"/>
          </w:tcPr>
          <w:p w14:paraId="3749EAE2" w14:textId="71C04EA9" w:rsidR="006341A1" w:rsidRPr="008E034D" w:rsidRDefault="006341A1" w:rsidP="007E6CF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F42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F42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23998" w:rsidRPr="00423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4FEAE19" w14:textId="77777777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29C4A291" w14:textId="74C4C80C" w:rsidR="006341A1" w:rsidRPr="004E2CA3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CA3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E2C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79D4C92" w14:textId="77777777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06E02EA" w14:textId="77777777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688F6A35" w14:textId="07728E5F" w:rsidR="006341A1" w:rsidRPr="004E2CA3" w:rsidRDefault="006341A1" w:rsidP="006341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C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60EA661E" w14:textId="77777777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C91325A" w14:textId="77777777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1B5C7833" w14:textId="269A7F6E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E2CA3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22</w:t>
            </w:r>
            <w:r w:rsidRPr="004E2C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457BF433" w14:textId="77777777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753AC40" w14:textId="77777777" w:rsidR="006341A1" w:rsidRPr="004E2CA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F5420CB" w14:textId="7101C4A8" w:rsidR="006341A1" w:rsidRPr="004E2CA3" w:rsidRDefault="006341A1" w:rsidP="006341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E2C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341A1" w:rsidRPr="00D533B8" w14:paraId="14D4C88A" w14:textId="77777777" w:rsidTr="00CF42A9">
        <w:tc>
          <w:tcPr>
            <w:tcW w:w="2109" w:type="pct"/>
          </w:tcPr>
          <w:p w14:paraId="4335D487" w14:textId="45605787" w:rsidR="006341A1" w:rsidRPr="00D533B8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2061" w14:textId="722703A1" w:rsidR="006341A1" w:rsidRPr="00EA5EBA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146" w:type="pct"/>
          </w:tcPr>
          <w:p w14:paraId="0F11DAD8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B054D63" w14:textId="0E287CA0" w:rsidR="006341A1" w:rsidRPr="0043315A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53" w:type="pct"/>
          </w:tcPr>
          <w:p w14:paraId="5576B34B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5C92667" w14:textId="2250F4AD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153" w:type="pct"/>
          </w:tcPr>
          <w:p w14:paraId="50D3154F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CE55403" w14:textId="71401AAC" w:rsidR="006341A1" w:rsidRPr="0043315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</w:tbl>
    <w:p w14:paraId="2792AD4C" w14:textId="7DDFBD11" w:rsidR="008E034D" w:rsidRDefault="008E034D" w:rsidP="0043229B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28"/>
        <w:gridCol w:w="266"/>
        <w:gridCol w:w="1094"/>
        <w:gridCol w:w="268"/>
        <w:gridCol w:w="1082"/>
        <w:gridCol w:w="259"/>
        <w:gridCol w:w="1216"/>
      </w:tblGrid>
      <w:tr w:rsidR="008E034D" w:rsidRPr="008E034D" w14:paraId="26D2FCCE" w14:textId="77777777" w:rsidTr="00CF42A9">
        <w:trPr>
          <w:tblHeader/>
        </w:trPr>
        <w:tc>
          <w:tcPr>
            <w:tcW w:w="2107" w:type="pct"/>
          </w:tcPr>
          <w:p w14:paraId="43D7A655" w14:textId="77777777" w:rsidR="008E034D" w:rsidRPr="008E034D" w:rsidRDefault="008E034D" w:rsidP="0033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314DBA7" w14:textId="27DEAE1E" w:rsidR="008E034D" w:rsidRPr="008E034D" w:rsidRDefault="00423998" w:rsidP="008E0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23B682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17EC93" w14:textId="07F58FCE" w:rsidR="008E034D" w:rsidRPr="008E034D" w:rsidRDefault="00423998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CDB8AAA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D634544" w14:textId="2BF0ABA2" w:rsidR="008E034D" w:rsidRPr="008E034D" w:rsidRDefault="00423998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46533A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97C0B86" w14:textId="3CE14340" w:rsidR="008E034D" w:rsidRPr="008E034D" w:rsidRDefault="00423998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E034D" w:rsidRPr="008E034D" w14:paraId="71911A73" w14:textId="77777777" w:rsidTr="00CF42A9">
        <w:trPr>
          <w:trHeight w:val="209"/>
          <w:tblHeader/>
        </w:trPr>
        <w:tc>
          <w:tcPr>
            <w:tcW w:w="2107" w:type="pct"/>
          </w:tcPr>
          <w:p w14:paraId="07393EAF" w14:textId="77777777" w:rsidR="008E034D" w:rsidRPr="008E034D" w:rsidRDefault="008E034D" w:rsidP="0033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3A267CDE" w14:textId="35614DAA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034D" w:rsidRPr="008E034D" w14:paraId="5F9C6996" w14:textId="77777777" w:rsidTr="00CF42A9">
        <w:tc>
          <w:tcPr>
            <w:tcW w:w="2107" w:type="pct"/>
          </w:tcPr>
          <w:p w14:paraId="66B0AAC1" w14:textId="5E88B514" w:rsidR="008E034D" w:rsidRPr="008E034D" w:rsidRDefault="008E034D" w:rsidP="008E0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23998" w:rsidRPr="00423998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  <w:r w:rsidR="00CF42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14" w:type="pct"/>
          </w:tcPr>
          <w:p w14:paraId="2293AD6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670ACA7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7B9C40C8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6E28C0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11E1D67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B5AAF1D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60FCDC4D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41A1" w:rsidRPr="008E034D" w14:paraId="761F90C7" w14:textId="77777777" w:rsidTr="00CF42A9">
        <w:tc>
          <w:tcPr>
            <w:tcW w:w="2107" w:type="pct"/>
          </w:tcPr>
          <w:p w14:paraId="0E8B83C0" w14:textId="2523A4D2" w:rsidR="006341A1" w:rsidRPr="008E034D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4A1194" w14:textId="1B82DCF0" w:rsidR="006341A1" w:rsidRPr="008E034D" w:rsidRDefault="00423998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4991106A" w14:textId="77777777" w:rsidR="006341A1" w:rsidRPr="008E034D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D2F8E72" w14:textId="301906E4" w:rsidR="006341A1" w:rsidRPr="008E034D" w:rsidRDefault="006341A1" w:rsidP="006341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4788063" w14:textId="77777777" w:rsidR="006341A1" w:rsidRPr="008E034D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DE208B2" w14:textId="13C512E1" w:rsidR="006341A1" w:rsidRPr="008E034D" w:rsidRDefault="00423998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41" w:type="pct"/>
          </w:tcPr>
          <w:p w14:paraId="03744705" w14:textId="77777777" w:rsidR="006341A1" w:rsidRPr="008E034D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1ED540B1" w14:textId="0E1CF2B6" w:rsidR="006341A1" w:rsidRPr="008E034D" w:rsidRDefault="006341A1" w:rsidP="006341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598B189" w14:textId="77777777" w:rsidR="0043229B" w:rsidRPr="004907D9" w:rsidRDefault="0043229B" w:rsidP="004322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68"/>
        <w:gridCol w:w="1085"/>
        <w:gridCol w:w="271"/>
        <w:gridCol w:w="1214"/>
        <w:gridCol w:w="240"/>
        <w:gridCol w:w="1138"/>
      </w:tblGrid>
      <w:tr w:rsidR="0043229B" w:rsidRPr="00D533B8" w14:paraId="122E0392" w14:textId="77777777" w:rsidTr="00B929F4">
        <w:trPr>
          <w:tblHeader/>
        </w:trPr>
        <w:tc>
          <w:tcPr>
            <w:tcW w:w="2111" w:type="pct"/>
          </w:tcPr>
          <w:p w14:paraId="410EFF25" w14:textId="53C77882" w:rsidR="0043229B" w:rsidRPr="00D533B8" w:rsidRDefault="0043229B" w:rsidP="004322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775F13AB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582702C" w14:textId="77777777" w:rsidR="0043229B" w:rsidRPr="00D533B8" w:rsidRDefault="0043229B" w:rsidP="004322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481614F0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9B" w:rsidRPr="00D533B8" w14:paraId="1C1F04BE" w14:textId="77777777" w:rsidTr="00B929F4">
        <w:trPr>
          <w:tblHeader/>
        </w:trPr>
        <w:tc>
          <w:tcPr>
            <w:tcW w:w="2111" w:type="pct"/>
          </w:tcPr>
          <w:p w14:paraId="6FC5E1A5" w14:textId="77777777" w:rsidR="0043229B" w:rsidRPr="00D533B8" w:rsidRDefault="0043229B" w:rsidP="0043229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56E5F9F" w14:textId="614AE9F9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465700CC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2C66821" w14:textId="78719C1F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6095818B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2979D3E" w14:textId="63C41B38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322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</w:tcPr>
          <w:p w14:paraId="6D783501" w14:textId="77777777" w:rsidR="0043229B" w:rsidRPr="00D533B8" w:rsidRDefault="0043229B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7964D44" w14:textId="5BF8A975" w:rsidR="0043229B" w:rsidRPr="00D533B8" w:rsidRDefault="00423998" w:rsidP="004322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322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21A7" w:rsidRPr="00D533B8" w14:paraId="039AA654" w14:textId="77777777" w:rsidTr="00B929F4">
        <w:tc>
          <w:tcPr>
            <w:tcW w:w="2111" w:type="pct"/>
          </w:tcPr>
          <w:p w14:paraId="0A4BBD5A" w14:textId="7F7A3B2A" w:rsidR="00EF21A7" w:rsidRPr="00D533B8" w:rsidRDefault="00EF21A7" w:rsidP="00EF21A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  <w:shd w:val="clear" w:color="auto" w:fill="auto"/>
          </w:tcPr>
          <w:p w14:paraId="16ABD9D9" w14:textId="7EEB2DDA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59D11D7E" w14:textId="77777777" w:rsidR="00EF21A7" w:rsidRPr="00D533B8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6654570" w14:textId="1C4ACAED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3625AB49" w14:textId="77777777" w:rsidR="00EF21A7" w:rsidRPr="00D533B8" w:rsidRDefault="00EF21A7" w:rsidP="00EF2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E28E1F0" w14:textId="475DD191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6170ACE5" w14:textId="77777777" w:rsidR="00EF21A7" w:rsidRPr="00D533B8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A5BEEF" w14:textId="52FD7DDE" w:rsidR="00EF21A7" w:rsidRPr="00D533B8" w:rsidRDefault="00423998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F21A7" w:rsidRPr="00D533B8" w14:paraId="0F3242F1" w14:textId="77777777" w:rsidTr="009234EB">
        <w:tc>
          <w:tcPr>
            <w:tcW w:w="2111" w:type="pct"/>
          </w:tcPr>
          <w:p w14:paraId="5EEB8D46" w14:textId="77777777" w:rsidR="00EF21A7" w:rsidRPr="00D533B8" w:rsidRDefault="00EF21A7" w:rsidP="00EF21A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89" w:type="pct"/>
            <w:gridSpan w:val="7"/>
          </w:tcPr>
          <w:p w14:paraId="0D97AF71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1A7" w:rsidRPr="00D533B8" w14:paraId="0073E8F9" w14:textId="77777777" w:rsidTr="00B929F4">
        <w:tc>
          <w:tcPr>
            <w:tcW w:w="2111" w:type="pct"/>
          </w:tcPr>
          <w:p w14:paraId="163ED691" w14:textId="77777777" w:rsidR="00EF21A7" w:rsidRPr="00D533B8" w:rsidRDefault="00EF21A7" w:rsidP="00EF21A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3BA494D" w14:textId="77777777" w:rsidR="00EF21A7" w:rsidRPr="00D533B8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6" w:type="pct"/>
          </w:tcPr>
          <w:p w14:paraId="1C9AD389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7AB1E9F6" w14:textId="77777777" w:rsidR="00EF21A7" w:rsidRPr="00D533B8" w:rsidRDefault="00EF21A7" w:rsidP="00EF21A7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16696F3E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2" w:type="pct"/>
            <w:vAlign w:val="bottom"/>
          </w:tcPr>
          <w:p w14:paraId="65DD4E26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1" w:type="pct"/>
          </w:tcPr>
          <w:p w14:paraId="760C0395" w14:textId="77777777" w:rsidR="00EF21A7" w:rsidRPr="00D533B8" w:rsidRDefault="00EF21A7" w:rsidP="00EF21A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  <w:vAlign w:val="bottom"/>
          </w:tcPr>
          <w:p w14:paraId="45F26E07" w14:textId="77777777" w:rsidR="00EF21A7" w:rsidRPr="00D533B8" w:rsidRDefault="00EF21A7" w:rsidP="00EF21A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6341A1" w:rsidRPr="00D533B8" w14:paraId="1B75EB3F" w14:textId="77777777" w:rsidTr="00B929F4">
        <w:tc>
          <w:tcPr>
            <w:tcW w:w="2111" w:type="pct"/>
          </w:tcPr>
          <w:p w14:paraId="79BD578B" w14:textId="77777777" w:rsidR="006341A1" w:rsidRPr="00D533B8" w:rsidRDefault="006341A1" w:rsidP="006341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6FD46D73" w14:textId="07C325BC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377C731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65218AB9" w14:textId="6845932C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2D3D8F0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24364116" w14:textId="2D90CC58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510</w:t>
            </w:r>
          </w:p>
        </w:tc>
        <w:tc>
          <w:tcPr>
            <w:tcW w:w="131" w:type="pct"/>
          </w:tcPr>
          <w:p w14:paraId="506BB0EC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E6F35F6" w14:textId="4D2331DF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274</w:t>
            </w:r>
          </w:p>
        </w:tc>
      </w:tr>
      <w:tr w:rsidR="006341A1" w:rsidRPr="00D533B8" w14:paraId="0595D050" w14:textId="77777777" w:rsidTr="00B929F4">
        <w:tc>
          <w:tcPr>
            <w:tcW w:w="2111" w:type="pct"/>
          </w:tcPr>
          <w:p w14:paraId="15CE914D" w14:textId="77777777" w:rsidR="006341A1" w:rsidRPr="00D533B8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89" w:type="pct"/>
            <w:shd w:val="clear" w:color="auto" w:fill="auto"/>
          </w:tcPr>
          <w:p w14:paraId="30A90067" w14:textId="648B50D8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E81498E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20EFBA22" w14:textId="4090E124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7C47342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36867AB3" w14:textId="304C3E81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31" w:type="pct"/>
          </w:tcPr>
          <w:p w14:paraId="601E090E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B4E4ABB" w14:textId="76278F3A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9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6341A1" w:rsidRPr="00D533B8" w14:paraId="563B5C88" w14:textId="77777777" w:rsidTr="00B929F4">
        <w:tc>
          <w:tcPr>
            <w:tcW w:w="2111" w:type="pct"/>
          </w:tcPr>
          <w:p w14:paraId="5F654196" w14:textId="77777777" w:rsidR="006341A1" w:rsidRPr="009E555A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589" w:type="pct"/>
            <w:shd w:val="clear" w:color="auto" w:fill="auto"/>
          </w:tcPr>
          <w:p w14:paraId="4A91FDFE" w14:textId="4FA96D79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DC9E5B1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257DB123" w14:textId="29A93D29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2014C87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66E1B573" w14:textId="13D86E78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31" w:type="pct"/>
          </w:tcPr>
          <w:p w14:paraId="7BFAF7E2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60483A6" w14:textId="74BDA4EA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6341A1" w:rsidRPr="00D533B8" w14:paraId="262D3ED0" w14:textId="77777777" w:rsidTr="00B929F4">
        <w:tc>
          <w:tcPr>
            <w:tcW w:w="2111" w:type="pct"/>
          </w:tcPr>
          <w:p w14:paraId="3E59B675" w14:textId="77777777" w:rsidR="006341A1" w:rsidRPr="009E555A" w:rsidRDefault="006341A1" w:rsidP="009234EB">
            <w:pPr>
              <w:tabs>
                <w:tab w:val="clear" w:pos="3742"/>
                <w:tab w:val="left" w:pos="72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589" w:type="pct"/>
            <w:shd w:val="clear" w:color="auto" w:fill="auto"/>
          </w:tcPr>
          <w:p w14:paraId="12B9734F" w14:textId="31D9903A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F895824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030750FF" w14:textId="6CA1D4FE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ABAFA1D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219FC37" w14:textId="42D8F8EE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1" w:type="pct"/>
          </w:tcPr>
          <w:p w14:paraId="39ED6DA6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4943E77" w14:textId="62F3E572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6341A1" w:rsidRPr="00D533B8" w14:paraId="7697C457" w14:textId="77777777" w:rsidTr="00B929F4">
        <w:tc>
          <w:tcPr>
            <w:tcW w:w="2111" w:type="pct"/>
          </w:tcPr>
          <w:p w14:paraId="30CF7466" w14:textId="77777777" w:rsidR="006341A1" w:rsidRPr="00E6495E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89" w:type="pct"/>
            <w:shd w:val="clear" w:color="auto" w:fill="auto"/>
          </w:tcPr>
          <w:p w14:paraId="21B147CC" w14:textId="027ECFAD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91C0F50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34843E5D" w14:textId="017FBF6B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0594881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C3F6B16" w14:textId="1820917D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31" w:type="pct"/>
          </w:tcPr>
          <w:p w14:paraId="77FBE5E2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5AF0677" w14:textId="520F6390" w:rsidR="006341A1" w:rsidRPr="00FA01F2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6341A1" w:rsidRPr="00D533B8" w14:paraId="57786194" w14:textId="77777777" w:rsidTr="00B929F4">
        <w:tc>
          <w:tcPr>
            <w:tcW w:w="2111" w:type="pct"/>
          </w:tcPr>
          <w:p w14:paraId="375437E4" w14:textId="77777777" w:rsidR="006341A1" w:rsidRPr="00E6495E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89" w:type="pct"/>
            <w:shd w:val="clear" w:color="auto" w:fill="auto"/>
          </w:tcPr>
          <w:p w14:paraId="34F0EA17" w14:textId="55F1C1B7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9513A0B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5C2C68A0" w14:textId="37BC7FC1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EB6978B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2DE08C09" w14:textId="1B3FA5B4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1" w:type="pct"/>
          </w:tcPr>
          <w:p w14:paraId="1A68F543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795C376" w14:textId="39CC7E13" w:rsidR="006341A1" w:rsidRPr="00FA01F2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6341A1" w:rsidRPr="008C0596" w14:paraId="0EB95FD0" w14:textId="77777777" w:rsidTr="00B929F4">
        <w:tc>
          <w:tcPr>
            <w:tcW w:w="2111" w:type="pct"/>
          </w:tcPr>
          <w:p w14:paraId="40445131" w14:textId="77777777" w:rsidR="006341A1" w:rsidRPr="008C0596" w:rsidRDefault="006341A1" w:rsidP="006341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7EBAA42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14:paraId="46EF5734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vAlign w:val="bottom"/>
          </w:tcPr>
          <w:p w14:paraId="66F14CB1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5218043B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7E6734C7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860C554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37F1E48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4EB" w:rsidRPr="008C0596" w14:paraId="467C228D" w14:textId="77777777" w:rsidTr="00B929F4">
        <w:tc>
          <w:tcPr>
            <w:tcW w:w="2111" w:type="pct"/>
          </w:tcPr>
          <w:p w14:paraId="3D06CBE9" w14:textId="77777777" w:rsidR="009234EB" w:rsidRPr="008C0596" w:rsidRDefault="009234EB" w:rsidP="006341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8C98B0D" w14:textId="77777777" w:rsidR="009234EB" w:rsidRPr="008C0596" w:rsidRDefault="009234EB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14:paraId="76E850A7" w14:textId="77777777" w:rsidR="009234EB" w:rsidRPr="008C0596" w:rsidRDefault="009234EB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vAlign w:val="bottom"/>
          </w:tcPr>
          <w:p w14:paraId="496B1C31" w14:textId="77777777" w:rsidR="009234EB" w:rsidRPr="008C0596" w:rsidRDefault="009234EB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D2551A7" w14:textId="77777777" w:rsidR="009234EB" w:rsidRPr="008C0596" w:rsidRDefault="009234EB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BBA42F2" w14:textId="77777777" w:rsidR="009234EB" w:rsidRPr="008C0596" w:rsidRDefault="009234EB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3A6F823" w14:textId="77777777" w:rsidR="009234EB" w:rsidRPr="008C0596" w:rsidRDefault="009234EB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78A0F5D" w14:textId="77777777" w:rsidR="009234EB" w:rsidRPr="008C0596" w:rsidRDefault="009234EB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9F4" w:rsidRPr="00D533B8" w14:paraId="7690E148" w14:textId="77777777" w:rsidTr="00747053">
        <w:tc>
          <w:tcPr>
            <w:tcW w:w="2111" w:type="pct"/>
          </w:tcPr>
          <w:p w14:paraId="387BCB73" w14:textId="117F25E5" w:rsidR="00B929F4" w:rsidRPr="00D533B8" w:rsidRDefault="00B929F4" w:rsidP="00B929F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89" w:type="pct"/>
            <w:shd w:val="clear" w:color="auto" w:fill="auto"/>
          </w:tcPr>
          <w:p w14:paraId="0038BF87" w14:textId="4590DE98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1C185771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92" w:type="pct"/>
          </w:tcPr>
          <w:p w14:paraId="6CDF42C5" w14:textId="61B84F86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4C117B0C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2" w:type="pct"/>
          </w:tcPr>
          <w:p w14:paraId="55AA6263" w14:textId="76CFAD81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048D4071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</w:tcPr>
          <w:p w14:paraId="39EDE5AD" w14:textId="1840284D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929F4" w:rsidRPr="00D533B8" w14:paraId="30B29BFC" w14:textId="77777777" w:rsidTr="00747053">
        <w:tc>
          <w:tcPr>
            <w:tcW w:w="2111" w:type="pct"/>
          </w:tcPr>
          <w:p w14:paraId="5CA73673" w14:textId="77777777" w:rsidR="00B929F4" w:rsidRPr="00D533B8" w:rsidRDefault="00B929F4" w:rsidP="00B929F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7"/>
            <w:shd w:val="clear" w:color="auto" w:fill="auto"/>
          </w:tcPr>
          <w:p w14:paraId="014E3778" w14:textId="7056BDF4" w:rsidR="00B929F4" w:rsidRPr="00D533B8" w:rsidRDefault="00B929F4" w:rsidP="00B929F4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1A1" w:rsidRPr="00D533B8" w14:paraId="56A1EED7" w14:textId="77777777" w:rsidTr="00B929F4">
        <w:tc>
          <w:tcPr>
            <w:tcW w:w="2111" w:type="pct"/>
          </w:tcPr>
          <w:p w14:paraId="789D761E" w14:textId="77777777" w:rsidR="006341A1" w:rsidRPr="00D533B8" w:rsidRDefault="006341A1" w:rsidP="006341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BC948A5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6" w:type="pct"/>
          </w:tcPr>
          <w:p w14:paraId="03F4C394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92" w:type="pct"/>
            <w:vAlign w:val="bottom"/>
          </w:tcPr>
          <w:p w14:paraId="5FFFABE0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8" w:type="pct"/>
          </w:tcPr>
          <w:p w14:paraId="6E71A988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2" w:type="pct"/>
            <w:vAlign w:val="bottom"/>
          </w:tcPr>
          <w:p w14:paraId="1981BB99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" w:type="pct"/>
          </w:tcPr>
          <w:p w14:paraId="2106935B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vAlign w:val="bottom"/>
          </w:tcPr>
          <w:p w14:paraId="144FDB6F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41A1" w:rsidRPr="00D533B8" w14:paraId="469841D5" w14:textId="77777777" w:rsidTr="00B929F4">
        <w:tc>
          <w:tcPr>
            <w:tcW w:w="2111" w:type="pct"/>
          </w:tcPr>
          <w:p w14:paraId="3455F8D3" w14:textId="77777777" w:rsidR="006341A1" w:rsidRPr="00792756" w:rsidRDefault="006341A1" w:rsidP="006341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927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1378F37" w14:textId="6AD2FD22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46" w:type="pct"/>
          </w:tcPr>
          <w:p w14:paraId="2B7E25A5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176FDAA" w14:textId="547DE086" w:rsidR="006341A1" w:rsidRPr="00D533B8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48" w:type="pct"/>
          </w:tcPr>
          <w:p w14:paraId="6CEE2A9D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7E5AA4C" w14:textId="07AF194D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31" w:type="pct"/>
          </w:tcPr>
          <w:p w14:paraId="10C2D066" w14:textId="77777777" w:rsidR="006341A1" w:rsidRPr="00D533B8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CC181AB" w14:textId="67DA3936" w:rsidR="006341A1" w:rsidRPr="00FA01F2" w:rsidRDefault="00423998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6341A1" w:rsidRPr="008C0596" w14:paraId="65E2228A" w14:textId="77777777" w:rsidTr="00B929F4">
        <w:trPr>
          <w:trHeight w:val="349"/>
        </w:trPr>
        <w:tc>
          <w:tcPr>
            <w:tcW w:w="2111" w:type="pct"/>
          </w:tcPr>
          <w:p w14:paraId="5A225182" w14:textId="77777777" w:rsidR="006341A1" w:rsidRPr="008C0596" w:rsidRDefault="006341A1" w:rsidP="006341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19DCCDA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DC8C539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A4309A1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8D52ADF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54DA8E7E" w14:textId="77777777" w:rsidR="006341A1" w:rsidRPr="008C0596" w:rsidRDefault="006341A1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F995DAD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9AB90E3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341A1" w:rsidRPr="00D533B8" w14:paraId="54672A53" w14:textId="77777777" w:rsidTr="00B929F4">
        <w:tc>
          <w:tcPr>
            <w:tcW w:w="2111" w:type="pct"/>
          </w:tcPr>
          <w:p w14:paraId="2F53EC50" w14:textId="77777777" w:rsidR="006341A1" w:rsidRPr="00D533B8" w:rsidRDefault="006341A1" w:rsidP="006341A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19D8D48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14:paraId="5441E34A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vAlign w:val="bottom"/>
          </w:tcPr>
          <w:p w14:paraId="7EB96971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A0F12E8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1F5515B1" w14:textId="77777777" w:rsidR="006341A1" w:rsidRPr="00D533B8" w:rsidRDefault="006341A1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E2DDEC0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0C72F1C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1A1" w:rsidRPr="00D533B8" w14:paraId="2FF0EB5E" w14:textId="77777777" w:rsidTr="00B929F4">
        <w:tc>
          <w:tcPr>
            <w:tcW w:w="2111" w:type="pct"/>
          </w:tcPr>
          <w:p w14:paraId="3ADE2A0E" w14:textId="0C85A403" w:rsidR="006341A1" w:rsidRPr="00E06473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473">
              <w:rPr>
                <w:rFonts w:ascii="Angsana New" w:hAnsi="Angsana New" w:hint="cs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7800299C" w14:textId="64B01790" w:rsidR="006341A1" w:rsidRPr="006341A1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46" w:type="pct"/>
          </w:tcPr>
          <w:p w14:paraId="39492D4C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475B9E8A" w14:textId="044DCB1C" w:rsidR="006341A1" w:rsidRPr="006341A1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341A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20DDFD7C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7F52405B" w14:textId="4E5BC9DA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31" w:type="pct"/>
          </w:tcPr>
          <w:p w14:paraId="117BD9C0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75D436F" w14:textId="6A8835AA" w:rsidR="006341A1" w:rsidRPr="00D533B8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341A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341A1" w:rsidRPr="00D533B8" w14:paraId="504F1FD5" w14:textId="77777777" w:rsidTr="00B929F4">
        <w:tc>
          <w:tcPr>
            <w:tcW w:w="2111" w:type="pct"/>
          </w:tcPr>
          <w:p w14:paraId="14CF943D" w14:textId="77777777" w:rsidR="006341A1" w:rsidRPr="00D533B8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89" w:type="pct"/>
            <w:shd w:val="clear" w:color="auto" w:fill="auto"/>
          </w:tcPr>
          <w:p w14:paraId="7A7692B7" w14:textId="1C809E3F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6" w:type="pct"/>
          </w:tcPr>
          <w:p w14:paraId="31E77D47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</w:tcPr>
          <w:p w14:paraId="18BDDDF1" w14:textId="59001E49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8" w:type="pct"/>
          </w:tcPr>
          <w:p w14:paraId="46F83586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B2A40C1" w14:textId="24C9D950" w:rsidR="006341A1" w:rsidRPr="00D533B8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1" w:type="pct"/>
          </w:tcPr>
          <w:p w14:paraId="5F02F53E" w14:textId="77777777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F873028" w14:textId="54BC024C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6341A1" w:rsidRPr="00D533B8" w14:paraId="3BCBB3F9" w14:textId="77777777" w:rsidTr="00B929F4">
        <w:tc>
          <w:tcPr>
            <w:tcW w:w="2111" w:type="pct"/>
          </w:tcPr>
          <w:p w14:paraId="298B944B" w14:textId="77777777" w:rsidR="006341A1" w:rsidRPr="00D533B8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6AC4CDBF" w14:textId="1EFDD84C" w:rsidR="006341A1" w:rsidRPr="0086046B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46" w:type="pct"/>
          </w:tcPr>
          <w:p w14:paraId="1B1603B0" w14:textId="77777777" w:rsidR="006341A1" w:rsidRPr="0086046B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6982E9C" w14:textId="4C9DB8DA" w:rsidR="006341A1" w:rsidRPr="0086046B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8" w:type="pct"/>
          </w:tcPr>
          <w:p w14:paraId="0740EEF1" w14:textId="77777777" w:rsidR="006341A1" w:rsidRPr="0086046B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611B45FA" w14:textId="11AF56C6" w:rsidR="006341A1" w:rsidRPr="0086046B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18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131" w:type="pct"/>
          </w:tcPr>
          <w:p w14:paraId="6E586B06" w14:textId="77777777" w:rsidR="006341A1" w:rsidRPr="0086046B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10EB1E6" w14:textId="141F4E46" w:rsidR="006341A1" w:rsidRPr="0086046B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6341A1" w:rsidRPr="00D533B8" w14:paraId="38662535" w14:textId="77777777" w:rsidTr="00B929F4">
        <w:tc>
          <w:tcPr>
            <w:tcW w:w="2111" w:type="pct"/>
          </w:tcPr>
          <w:p w14:paraId="10C4351F" w14:textId="5B3597C3" w:rsidR="006341A1" w:rsidRPr="00A4122F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234E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234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23998" w:rsidRPr="00423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1D61FEA" w14:textId="77777777" w:rsidR="00F620FA" w:rsidRDefault="00F620FA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369BAF" w14:textId="7EC50284" w:rsidR="006341A1" w:rsidRPr="00276616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3FF75F9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DEB5FAC" w14:textId="77777777" w:rsidR="00F620FA" w:rsidRDefault="00F620FA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5D8C6D" w14:textId="1E93247C" w:rsidR="006341A1" w:rsidRPr="00276616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1E10991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4767F7E" w14:textId="77777777" w:rsidR="00F620FA" w:rsidRDefault="00F620FA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3138BC98" w14:textId="7DE0AFB8" w:rsidR="006341A1" w:rsidRPr="008A73E1" w:rsidRDefault="006341A1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447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8A7E08C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9D81799" w14:textId="77777777" w:rsidR="00F620FA" w:rsidRDefault="00F620F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0B5E36BA" w14:textId="4F0A50BA" w:rsidR="006341A1" w:rsidRPr="008A73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148</w:t>
            </w: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341A1" w:rsidRPr="00D533B8" w14:paraId="53FF346B" w14:textId="77777777" w:rsidTr="00B929F4">
        <w:tc>
          <w:tcPr>
            <w:tcW w:w="2111" w:type="pct"/>
          </w:tcPr>
          <w:p w14:paraId="41AE3F77" w14:textId="77777777" w:rsidR="006341A1" w:rsidRPr="00D533B8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9092" w14:textId="0824FAAB" w:rsidR="006341A1" w:rsidRPr="00A4122F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6" w:type="pct"/>
          </w:tcPr>
          <w:p w14:paraId="3A4810CC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9B94131" w14:textId="44DE9BD4" w:rsidR="006341A1" w:rsidRPr="00A4122F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48" w:type="pct"/>
          </w:tcPr>
          <w:p w14:paraId="5306E1E5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4A14FA03" w14:textId="5F86BE53" w:rsidR="006341A1" w:rsidRPr="00A4122F" w:rsidRDefault="00423998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131" w:type="pct"/>
          </w:tcPr>
          <w:p w14:paraId="21C82D8B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787E8EB" w14:textId="35315081" w:rsidR="006341A1" w:rsidRPr="00A4122F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</w:p>
        </w:tc>
      </w:tr>
      <w:tr w:rsidR="006341A1" w:rsidRPr="008C0596" w14:paraId="1123C34E" w14:textId="77777777" w:rsidTr="00B929F4">
        <w:tc>
          <w:tcPr>
            <w:tcW w:w="2111" w:type="pct"/>
          </w:tcPr>
          <w:p w14:paraId="008ADDCB" w14:textId="5D3E3D07" w:rsidR="006341A1" w:rsidRPr="008C0596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6A6B5DF4" w14:textId="77777777" w:rsidR="006341A1" w:rsidRPr="008C0596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4005619" w14:textId="77777777" w:rsidR="006341A1" w:rsidRPr="008C0596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BF3D713" w14:textId="77777777" w:rsidR="006341A1" w:rsidRPr="008C0596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248EAD26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10955BF5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CF56E9D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EA1681B" w14:textId="77777777" w:rsidR="006341A1" w:rsidRPr="008C0596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341A1" w:rsidRPr="00D533B8" w14:paraId="5B91E993" w14:textId="77777777" w:rsidTr="00B929F4">
        <w:tc>
          <w:tcPr>
            <w:tcW w:w="2111" w:type="pct"/>
          </w:tcPr>
          <w:p w14:paraId="62255A2F" w14:textId="77777777" w:rsidR="006341A1" w:rsidRPr="00295EE2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E01AB4B" w14:textId="177FFC0F" w:rsidR="006341A1" w:rsidRPr="00EA5EBA" w:rsidRDefault="00423998" w:rsidP="00634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31153D81" w14:textId="77777777" w:rsidR="006341A1" w:rsidRPr="00EA5EBA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16E54EDD" w14:textId="1CC273E2" w:rsidR="006341A1" w:rsidRDefault="00423998" w:rsidP="006341A1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760F3552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</w:tcPr>
          <w:p w14:paraId="407D7E1B" w14:textId="57A7FA99" w:rsidR="006341A1" w:rsidRPr="00A4122F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295B9A44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A39EEFB" w14:textId="234F5395" w:rsidR="006341A1" w:rsidRPr="0043315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41A1" w:rsidRPr="00D533B8" w14:paraId="319A00C1" w14:textId="77777777" w:rsidTr="009234EB">
        <w:tc>
          <w:tcPr>
            <w:tcW w:w="2111" w:type="pct"/>
          </w:tcPr>
          <w:p w14:paraId="0BE880AA" w14:textId="77777777" w:rsidR="006341A1" w:rsidRPr="00295EE2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7"/>
            <w:shd w:val="clear" w:color="auto" w:fill="auto"/>
          </w:tcPr>
          <w:p w14:paraId="653B5E35" w14:textId="2E9556D5" w:rsidR="006341A1" w:rsidRPr="008E034D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1A1" w:rsidRPr="00D533B8" w14:paraId="1034ECEF" w14:textId="77777777" w:rsidTr="00B929F4">
        <w:tc>
          <w:tcPr>
            <w:tcW w:w="2111" w:type="pct"/>
          </w:tcPr>
          <w:p w14:paraId="52AE41D9" w14:textId="63366963" w:rsidR="006341A1" w:rsidRPr="00295EE2" w:rsidRDefault="006C2D66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6341A1" w:rsidRPr="008E03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="006341A1"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341A1"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23998" w:rsidRPr="00423998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6341A1" w:rsidRPr="008E034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6341A1"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="006341A1"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341A1"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89" w:type="pct"/>
            <w:shd w:val="clear" w:color="auto" w:fill="auto"/>
          </w:tcPr>
          <w:p w14:paraId="02210D82" w14:textId="77777777" w:rsidR="006341A1" w:rsidRPr="008E034D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90FE860" w14:textId="77777777" w:rsidR="006341A1" w:rsidRPr="00EA5EBA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025294E8" w14:textId="77777777" w:rsidR="006341A1" w:rsidRPr="008E034D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5272D39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</w:tcPr>
          <w:p w14:paraId="3AFEAC3E" w14:textId="77777777" w:rsidR="006341A1" w:rsidRPr="008E034D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7228A68" w14:textId="77777777" w:rsidR="006341A1" w:rsidRPr="00A4122F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324A759" w14:textId="77777777" w:rsidR="006341A1" w:rsidRPr="008E034D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41A1" w:rsidRPr="00D533B8" w14:paraId="27CEC71B" w14:textId="77777777" w:rsidTr="00B929F4">
        <w:tc>
          <w:tcPr>
            <w:tcW w:w="2111" w:type="pct"/>
          </w:tcPr>
          <w:p w14:paraId="2408459A" w14:textId="0F596F66" w:rsidR="006341A1" w:rsidRPr="00295EE2" w:rsidRDefault="006341A1" w:rsidP="006341A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6C62FC9C" w14:textId="4EDC1A32" w:rsidR="006341A1" w:rsidRPr="00597403" w:rsidRDefault="00EE6EB3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(422)</w:t>
            </w:r>
          </w:p>
        </w:tc>
        <w:tc>
          <w:tcPr>
            <w:tcW w:w="146" w:type="pct"/>
          </w:tcPr>
          <w:p w14:paraId="2C81DA71" w14:textId="77777777" w:rsidR="006341A1" w:rsidRPr="00597403" w:rsidRDefault="006341A1" w:rsidP="006341A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CA5FEF0" w14:textId="20DDDC89" w:rsidR="006341A1" w:rsidRPr="00597403" w:rsidRDefault="006341A1" w:rsidP="00634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7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57320784" w14:textId="77777777" w:rsidR="006341A1" w:rsidRPr="0059740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55733FC" w14:textId="24228C1F" w:rsidR="006341A1" w:rsidRPr="00597403" w:rsidRDefault="00EE6EB3" w:rsidP="00EE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31" w:type="pct"/>
          </w:tcPr>
          <w:p w14:paraId="6D722D00" w14:textId="77777777" w:rsidR="006341A1" w:rsidRPr="0059740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0354CC3" w14:textId="2C104515" w:rsidR="006341A1" w:rsidRPr="00597403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597403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</w:tbl>
    <w:p w14:paraId="1E384A07" w14:textId="77777777" w:rsidR="00FD2419" w:rsidRDefault="00FD2419" w:rsidP="00983590">
      <w:pPr>
        <w:tabs>
          <w:tab w:val="clear" w:pos="454"/>
          <w:tab w:val="clear" w:pos="680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13DD8E2" w14:textId="77777777" w:rsidR="001D0EC4" w:rsidRDefault="001D0EC4">
      <w:r>
        <w:br w:type="page"/>
      </w:r>
    </w:p>
    <w:tbl>
      <w:tblPr>
        <w:tblW w:w="9634" w:type="dxa"/>
        <w:tblInd w:w="450" w:type="dxa"/>
        <w:tblLook w:val="04A0" w:firstRow="1" w:lastRow="0" w:firstColumn="1" w:lastColumn="0" w:noHBand="0" w:noVBand="1"/>
      </w:tblPr>
      <w:tblGrid>
        <w:gridCol w:w="1486"/>
        <w:gridCol w:w="948"/>
        <w:gridCol w:w="232"/>
        <w:gridCol w:w="972"/>
        <w:gridCol w:w="233"/>
        <w:gridCol w:w="1036"/>
        <w:gridCol w:w="232"/>
        <w:gridCol w:w="756"/>
        <w:gridCol w:w="232"/>
        <w:gridCol w:w="951"/>
        <w:gridCol w:w="232"/>
        <w:gridCol w:w="1069"/>
        <w:gridCol w:w="258"/>
        <w:gridCol w:w="997"/>
      </w:tblGrid>
      <w:tr w:rsidR="00AE3BE1" w:rsidRPr="00ED38E4" w14:paraId="2977A308" w14:textId="77777777" w:rsidTr="0041295B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375B9FFD" w14:textId="54000E9F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511588D9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22FC1CD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shd w:val="clear" w:color="auto" w:fill="auto"/>
            <w:vAlign w:val="bottom"/>
          </w:tcPr>
          <w:p w14:paraId="3D2AAE90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ED38E4" w14:paraId="0D3FFADC" w14:textId="77777777" w:rsidTr="0041295B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6DB61FC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EEE0622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3579" w14:textId="7F9454F2" w:rsidR="0041295B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B0624D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BF592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8CC8830" w14:textId="2782E1E3" w:rsidR="0041295B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914A7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5E1A2F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C350C35" w14:textId="70BA01A2" w:rsidR="0041295B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A22357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D6A7CA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93C41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7AD4FE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5EDEB85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152CBA2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58" w:type="dxa"/>
          </w:tcPr>
          <w:p w14:paraId="005ABA2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6998C44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95A0A0" w14:textId="105967F6" w:rsidR="0041295B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1295B" w:rsidRPr="00ED38E4" w14:paraId="23830197" w14:textId="77777777" w:rsidTr="0041295B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6A879081" w14:textId="55402A35" w:rsidR="0041295B" w:rsidRPr="00432645" w:rsidRDefault="00FD241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D24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6DBF82BF" w14:textId="2D183FE2" w:rsidR="0041295B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707CA1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E0424D" w14:textId="374ABEF8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5C401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C129994" w14:textId="41027BAC" w:rsidR="0041295B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09A8E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45D302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60D980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28DCCB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F3345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12AC4D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58" w:type="dxa"/>
          </w:tcPr>
          <w:p w14:paraId="70CF676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5FBE5300" w14:textId="572D45A3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295B" w:rsidRPr="00ED38E4" w14:paraId="5DA8A700" w14:textId="77777777" w:rsidTr="0041295B">
        <w:trPr>
          <w:tblHeader/>
        </w:trPr>
        <w:tc>
          <w:tcPr>
            <w:tcW w:w="1486" w:type="dxa"/>
            <w:shd w:val="clear" w:color="auto" w:fill="auto"/>
          </w:tcPr>
          <w:p w14:paraId="73E0C87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2" w:type="dxa"/>
            <w:gridSpan w:val="3"/>
            <w:shd w:val="clear" w:color="auto" w:fill="auto"/>
          </w:tcPr>
          <w:p w14:paraId="117813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469459E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shd w:val="clear" w:color="auto" w:fill="auto"/>
          </w:tcPr>
          <w:p w14:paraId="4449C8C9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ED38E4" w14:paraId="6D78E78D" w14:textId="77777777" w:rsidTr="0041295B">
        <w:tc>
          <w:tcPr>
            <w:tcW w:w="1486" w:type="dxa"/>
            <w:shd w:val="clear" w:color="auto" w:fill="auto"/>
          </w:tcPr>
          <w:p w14:paraId="2A1B9EFE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8" w:type="dxa"/>
            <w:shd w:val="clear" w:color="auto" w:fill="auto"/>
          </w:tcPr>
          <w:p w14:paraId="00AF30A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BE9F08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8BD22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AE3EA7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4A6D69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F83F06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73AB193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5F3B68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1AE9855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16EAA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4356A4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03AFC90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11F7E0D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95B" w:rsidRPr="00ED38E4" w14:paraId="230F12D9" w14:textId="77777777" w:rsidTr="0041295B">
        <w:tc>
          <w:tcPr>
            <w:tcW w:w="1486" w:type="dxa"/>
            <w:shd w:val="clear" w:color="auto" w:fill="auto"/>
          </w:tcPr>
          <w:p w14:paraId="5257F173" w14:textId="77777777" w:rsidR="0041295B" w:rsidRPr="009E555A" w:rsidRDefault="0041295B" w:rsidP="0041295B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948" w:type="dxa"/>
            <w:shd w:val="clear" w:color="auto" w:fill="auto"/>
          </w:tcPr>
          <w:p w14:paraId="306D31FD" w14:textId="77777777" w:rsidR="0041295B" w:rsidRDefault="0041295B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73BEB0" w14:textId="0EA77FCF" w:rsidR="00FD2419" w:rsidRPr="009E555A" w:rsidRDefault="00423998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2" w:type="dxa"/>
            <w:shd w:val="clear" w:color="auto" w:fill="auto"/>
          </w:tcPr>
          <w:p w14:paraId="6067429F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45CEB32C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73C20C" w14:textId="62A12D63" w:rsidR="00E06473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</w:tcPr>
          <w:p w14:paraId="17E842F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0BCD64BD" w14:textId="77777777" w:rsidR="009E403E" w:rsidRDefault="009E403E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B490E" w14:textId="28C37581" w:rsidR="00FD2419" w:rsidRPr="009E555A" w:rsidRDefault="00423998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7</w:t>
            </w:r>
            <w:r w:rsidR="009E403E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32" w:type="dxa"/>
            <w:shd w:val="clear" w:color="auto" w:fill="auto"/>
          </w:tcPr>
          <w:p w14:paraId="7D7E7C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55E521C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87DC8C0" w14:textId="0E80A011" w:rsidR="00E06473" w:rsidRPr="00432645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C8B542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2FB74BDF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82927E0" w14:textId="09CA449F" w:rsidR="0041295B" w:rsidRPr="00432645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DEB9AEF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F5077DE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2A3A582" w14:textId="515C9D5F" w:rsidR="00E06473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58" w:type="dxa"/>
          </w:tcPr>
          <w:p w14:paraId="2B11282C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11B8934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3EDF73" w14:textId="5EDB2599" w:rsidR="00E06473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8</w:t>
            </w:r>
            <w:r w:rsidR="00E06473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41295B" w:rsidRPr="00ED38E4" w14:paraId="60657108" w14:textId="77777777" w:rsidTr="0041295B">
        <w:tc>
          <w:tcPr>
            <w:tcW w:w="1486" w:type="dxa"/>
            <w:shd w:val="clear" w:color="auto" w:fill="auto"/>
          </w:tcPr>
          <w:p w14:paraId="1452E108" w14:textId="77777777" w:rsidR="0041295B" w:rsidRPr="009E555A" w:rsidRDefault="0041295B" w:rsidP="0041295B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948" w:type="dxa"/>
            <w:shd w:val="clear" w:color="auto" w:fill="auto"/>
          </w:tcPr>
          <w:p w14:paraId="4D868A97" w14:textId="77777777" w:rsidR="0041295B" w:rsidRDefault="0041295B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A0714" w14:textId="465DC71B" w:rsidR="00FD2419" w:rsidRPr="003945A5" w:rsidRDefault="00423998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D241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06EE324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EE3E963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0BA77B" w14:textId="69C16038" w:rsidR="00E06473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="00E06473">
              <w:rPr>
                <w:rFonts w:ascii="Angsana New" w:hAnsi="Angsana New"/>
                <w:sz w:val="30"/>
                <w:szCs w:val="30"/>
              </w:rPr>
              <w:t>.</w:t>
            </w: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092503C9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08FEE4F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44B715D" w14:textId="52A78A8D" w:rsidR="009E403E" w:rsidRPr="009E555A" w:rsidRDefault="00423998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</w:t>
            </w:r>
            <w:r w:rsidR="009E403E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32" w:type="dxa"/>
            <w:shd w:val="clear" w:color="auto" w:fill="auto"/>
          </w:tcPr>
          <w:p w14:paraId="2D48A95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6F8366E7" w14:textId="77777777" w:rsidR="00E06473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79657E9" w14:textId="3323626B" w:rsidR="0041295B" w:rsidRPr="00432645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DB75A8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22A29DC9" w14:textId="77777777" w:rsidR="00E06473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3E193241" w14:textId="4B5BFA6A" w:rsidR="0041295B" w:rsidRPr="00432645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67A9C47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0051F12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6E24BA3" w14:textId="517A686E" w:rsidR="0041295B" w:rsidRPr="00432645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27CA094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08B6A78D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292B0D" w14:textId="0DC6441C" w:rsidR="00E06473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</w:t>
            </w:r>
            <w:r w:rsidR="00E06473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41295B" w:rsidRPr="00ED38E4" w14:paraId="614B48E0" w14:textId="77777777" w:rsidTr="0041295B">
        <w:tc>
          <w:tcPr>
            <w:tcW w:w="1486" w:type="dxa"/>
            <w:shd w:val="clear" w:color="auto" w:fill="auto"/>
          </w:tcPr>
          <w:p w14:paraId="2EAE1B8C" w14:textId="77777777" w:rsidR="0041295B" w:rsidRPr="009E555A" w:rsidRDefault="0041295B" w:rsidP="0041295B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948" w:type="dxa"/>
            <w:shd w:val="clear" w:color="auto" w:fill="auto"/>
          </w:tcPr>
          <w:p w14:paraId="5112D717" w14:textId="77777777" w:rsidR="0041295B" w:rsidRDefault="0041295B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3B437" w14:textId="0B2BA3C5" w:rsidR="00FD2419" w:rsidRPr="003945A5" w:rsidRDefault="00423998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D241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3F45793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482DECA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475D7C" w14:textId="55951D44" w:rsidR="00E06473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="00E06473">
              <w:rPr>
                <w:rFonts w:ascii="Angsana New" w:hAnsi="Angsana New"/>
                <w:sz w:val="30"/>
                <w:szCs w:val="30"/>
              </w:rPr>
              <w:t>.</w:t>
            </w: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37DA549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563EEB2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6822713A" w14:textId="595AE5DC" w:rsidR="009E403E" w:rsidRPr="009E555A" w:rsidRDefault="00423998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="009E403E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2" w:type="dxa"/>
            <w:shd w:val="clear" w:color="auto" w:fill="auto"/>
          </w:tcPr>
          <w:p w14:paraId="0C5EA8B2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5A6E53ED" w14:textId="77777777" w:rsidR="00E06473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67A7A59" w14:textId="790BF2CB" w:rsidR="0041295B" w:rsidRPr="00432645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3B47F5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A2AF020" w14:textId="77777777" w:rsidR="00E06473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E856891" w14:textId="735DA25E" w:rsidR="0041295B" w:rsidRPr="00432645" w:rsidRDefault="00E06473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5F09859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9974C0E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0B563ED5" w14:textId="107953FA" w:rsidR="0041295B" w:rsidRPr="00432645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6B53079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3EFBBC40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11432F" w14:textId="698B1EBF" w:rsidR="00E06473" w:rsidRPr="00432645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="00E06473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9E403E" w:rsidRPr="00ED38E4" w14:paraId="46B69F3C" w14:textId="77777777" w:rsidTr="0041295B">
        <w:tc>
          <w:tcPr>
            <w:tcW w:w="1486" w:type="dxa"/>
            <w:shd w:val="clear" w:color="auto" w:fill="auto"/>
          </w:tcPr>
          <w:p w14:paraId="17363D30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8" w:type="dxa"/>
            <w:shd w:val="clear" w:color="auto" w:fill="auto"/>
          </w:tcPr>
          <w:p w14:paraId="16D60779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E966CE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419A90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7755FBB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4CE67701" w14:textId="7CB09C43" w:rsidR="009E403E" w:rsidRPr="00432645" w:rsidRDefault="00423998" w:rsidP="00B0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32" w:type="dxa"/>
            <w:shd w:val="clear" w:color="auto" w:fill="auto"/>
          </w:tcPr>
          <w:p w14:paraId="407034AF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BA1F6D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F867036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38BC1F9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39D5F2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571728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3202CC6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462A091" w14:textId="1C5BC502" w:rsidR="009E403E" w:rsidRPr="00432645" w:rsidRDefault="00423998" w:rsidP="00B0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E06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  <w:tr w:rsidR="009E403E" w:rsidRPr="00ED38E4" w14:paraId="673A9642" w14:textId="77777777" w:rsidTr="00336A9C">
        <w:tc>
          <w:tcPr>
            <w:tcW w:w="2666" w:type="dxa"/>
            <w:gridSpan w:val="3"/>
            <w:shd w:val="clear" w:color="auto" w:fill="auto"/>
          </w:tcPr>
          <w:p w14:paraId="2AEC4391" w14:textId="63F10836" w:rsidR="009E403E" w:rsidRP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</w:t>
            </w:r>
            <w:r w:rsidRPr="009E403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B0316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E40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403E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  <w:r w:rsidRPr="009E40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23998" w:rsidRPr="00423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</w:t>
            </w:r>
            <w:r w:rsidR="00B031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72" w:type="dxa"/>
            <w:shd w:val="clear" w:color="auto" w:fill="auto"/>
          </w:tcPr>
          <w:p w14:paraId="44E8E898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62FDDAB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2AFA01D4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91E3AE6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557C9C7" w14:textId="5F2092BC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892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73E4BD44" w14:textId="4F2975B8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93DE213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616BCDB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158021C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855E33B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1FB4066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4EE26D75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D8387A1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3A43A6" w14:textId="77777777" w:rsidR="00E06473" w:rsidRDefault="00E06473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8E0AA0" w14:textId="63FADBCF" w:rsidR="00E06473" w:rsidRDefault="00E06473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8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420</w:t>
            </w:r>
            <w:r w:rsidR="002D6F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403E" w:rsidRPr="00ED38E4" w14:paraId="07052543" w14:textId="77777777" w:rsidTr="0041295B">
        <w:tc>
          <w:tcPr>
            <w:tcW w:w="1486" w:type="dxa"/>
            <w:shd w:val="clear" w:color="auto" w:fill="auto"/>
          </w:tcPr>
          <w:p w14:paraId="4DA33EAA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48" w:type="dxa"/>
            <w:shd w:val="clear" w:color="auto" w:fill="auto"/>
          </w:tcPr>
          <w:p w14:paraId="0AA7CDB0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28A88D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7AF9662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629335A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C004" w14:textId="530179B5" w:rsidR="009E403E" w:rsidRPr="00432645" w:rsidRDefault="00423998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32" w:type="dxa"/>
            <w:shd w:val="clear" w:color="auto" w:fill="auto"/>
          </w:tcPr>
          <w:p w14:paraId="460A1565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BE3A986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7EB2763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5352D329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7BAFB3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3103DC5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611E7CF1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9AC033D" w14:textId="725560CB" w:rsidR="009E403E" w:rsidRDefault="00423998" w:rsidP="002D6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D6F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</w:tr>
    </w:tbl>
    <w:p w14:paraId="5C31414A" w14:textId="042E6881" w:rsidR="009E403E" w:rsidRPr="00B03167" w:rsidRDefault="009E403E">
      <w:pPr>
        <w:rPr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2"/>
        <w:gridCol w:w="1167"/>
        <w:gridCol w:w="272"/>
        <w:gridCol w:w="1260"/>
        <w:gridCol w:w="258"/>
        <w:gridCol w:w="1183"/>
      </w:tblGrid>
      <w:tr w:rsidR="00983590" w:rsidRPr="0087759A" w14:paraId="4091972B" w14:textId="77777777" w:rsidTr="00735D6B">
        <w:tc>
          <w:tcPr>
            <w:tcW w:w="2103" w:type="pct"/>
          </w:tcPr>
          <w:p w14:paraId="3E02CC26" w14:textId="07C64427" w:rsidR="00983590" w:rsidRPr="00C04DE0" w:rsidRDefault="00983590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C5EA0C1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549C283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19B7F07C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87759A" w14:paraId="47216C8C" w14:textId="77777777" w:rsidTr="00735D6B">
        <w:tc>
          <w:tcPr>
            <w:tcW w:w="2103" w:type="pct"/>
          </w:tcPr>
          <w:p w14:paraId="2C612975" w14:textId="77777777" w:rsidR="0041295B" w:rsidRPr="0087759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680495E" w14:textId="3D2EAD11" w:rsidR="0041295B" w:rsidRPr="0087759A" w:rsidRDefault="00423998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228B6927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94DB404" w14:textId="4C789EFE" w:rsidR="0041295B" w:rsidRPr="0087759A" w:rsidRDefault="00423998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14FFD5CC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5B9AC81" w14:textId="07103E68" w:rsidR="0041295B" w:rsidRPr="0087759A" w:rsidRDefault="00423998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2F1BAFF3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439C402" w14:textId="721BCFC2" w:rsidR="0041295B" w:rsidRPr="0087759A" w:rsidRDefault="00423998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1295B" w:rsidRPr="0087759A" w14:paraId="51A37918" w14:textId="77777777" w:rsidTr="00735D6B">
        <w:tc>
          <w:tcPr>
            <w:tcW w:w="2103" w:type="pct"/>
          </w:tcPr>
          <w:p w14:paraId="684E1F4F" w14:textId="77777777" w:rsidR="0041295B" w:rsidRPr="0087759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7" w:type="pct"/>
            <w:gridSpan w:val="7"/>
          </w:tcPr>
          <w:p w14:paraId="1813FB7C" w14:textId="77777777" w:rsidR="0041295B" w:rsidRPr="0087759A" w:rsidRDefault="0041295B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75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87759A" w14:paraId="709749FE" w14:textId="77777777" w:rsidTr="00735D6B">
        <w:tc>
          <w:tcPr>
            <w:tcW w:w="2103" w:type="pct"/>
          </w:tcPr>
          <w:p w14:paraId="07697EA4" w14:textId="482B9CE3" w:rsidR="0041295B" w:rsidRP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8" w:right="-110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9E403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9E40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423998" w:rsidRPr="00423998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9E40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9E40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ของเงินให้กู้ยืมสำหรับ</w:t>
            </w:r>
          </w:p>
        </w:tc>
        <w:tc>
          <w:tcPr>
            <w:tcW w:w="607" w:type="pct"/>
          </w:tcPr>
          <w:p w14:paraId="752C02C9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473D57A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AD177EB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0F260F7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5D7EC177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2D0D4FC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087B0D3" w14:textId="77777777" w:rsidR="0041295B" w:rsidRPr="0087759A" w:rsidRDefault="0041295B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41A1" w:rsidRPr="0087759A" w14:paraId="632187F1" w14:textId="77777777" w:rsidTr="00735D6B">
        <w:tc>
          <w:tcPr>
            <w:tcW w:w="2103" w:type="pct"/>
          </w:tcPr>
          <w:p w14:paraId="76FE9014" w14:textId="13C559F6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423998"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EEA4FEB" w14:textId="2DFC75A7" w:rsidR="006341A1" w:rsidRPr="009E403E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40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E08BF91" w14:textId="77777777" w:rsidR="006341A1" w:rsidRPr="009E403E" w:rsidRDefault="006341A1" w:rsidP="006341A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0A9E54E" w14:textId="1D741733" w:rsidR="006341A1" w:rsidRPr="009E403E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40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0CED40E" w14:textId="77777777" w:rsidR="006341A1" w:rsidRPr="009E403E" w:rsidRDefault="006341A1" w:rsidP="006341A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39A9D416" w14:textId="195ADDAA" w:rsidR="006341A1" w:rsidRPr="009E403E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34" w:type="pct"/>
          </w:tcPr>
          <w:p w14:paraId="433A0FE8" w14:textId="77777777" w:rsidR="006341A1" w:rsidRPr="009E403E" w:rsidRDefault="006341A1" w:rsidP="006341A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5810ECD" w14:textId="36710040" w:rsidR="006341A1" w:rsidRPr="009E403E" w:rsidRDefault="006341A1" w:rsidP="006341A1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403E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330</w:t>
            </w:r>
            <w:r w:rsidRPr="009E40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97553E7" w14:textId="77777777" w:rsidR="00FE046A" w:rsidRPr="00B03167" w:rsidRDefault="00FE046A">
      <w:pPr>
        <w:rPr>
          <w:rFonts w:asciiTheme="majorBidi" w:hAnsiTheme="majorBidi" w:cstheme="majorBidi"/>
          <w:sz w:val="30"/>
          <w:szCs w:val="30"/>
        </w:rPr>
      </w:pPr>
    </w:p>
    <w:p w14:paraId="561B00C5" w14:textId="77777777" w:rsidR="00B03167" w:rsidRDefault="00B03167">
      <w:r>
        <w:br w:type="page"/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3"/>
        <w:gridCol w:w="270"/>
        <w:gridCol w:w="1236"/>
        <w:gridCol w:w="273"/>
        <w:gridCol w:w="1174"/>
        <w:gridCol w:w="285"/>
        <w:gridCol w:w="1182"/>
      </w:tblGrid>
      <w:tr w:rsidR="00D4408C" w:rsidRPr="009E555A" w14:paraId="76CD8F63" w14:textId="77777777" w:rsidTr="002D6FDC">
        <w:tc>
          <w:tcPr>
            <w:tcW w:w="2019" w:type="pct"/>
          </w:tcPr>
          <w:p w14:paraId="65209E01" w14:textId="30DAD49B" w:rsidR="00D4408C" w:rsidRPr="009E555A" w:rsidRDefault="00D4408C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9E555A" w14:paraId="0F4B0D76" w14:textId="77777777" w:rsidTr="009E403E">
        <w:tc>
          <w:tcPr>
            <w:tcW w:w="2019" w:type="pct"/>
          </w:tcPr>
          <w:p w14:paraId="4702C98B" w14:textId="77777777" w:rsidR="0041295B" w:rsidRPr="009E555A" w:rsidRDefault="0041295B" w:rsidP="0041295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" w:type="pct"/>
          </w:tcPr>
          <w:p w14:paraId="50FAA7A5" w14:textId="7265D4A5" w:rsidR="0041295B" w:rsidRPr="009E555A" w:rsidRDefault="0042399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3AFE5017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9535274" w14:textId="3CD4A373" w:rsidR="0041295B" w:rsidRPr="009E555A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C8F0CA7" w14:textId="77777777" w:rsidR="0041295B" w:rsidRPr="009E555A" w:rsidRDefault="0041295B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E51459" w14:textId="44F1A3CF" w:rsidR="0041295B" w:rsidRPr="009E555A" w:rsidRDefault="0042399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2" w:type="pct"/>
          </w:tcPr>
          <w:p w14:paraId="0D4A5E38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0D538C" w14:textId="20287AD1" w:rsidR="0041295B" w:rsidRPr="009E555A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403E" w:rsidRPr="009E555A" w14:paraId="0E0BCC30" w14:textId="77777777" w:rsidTr="009E403E">
        <w:tc>
          <w:tcPr>
            <w:tcW w:w="2019" w:type="pct"/>
          </w:tcPr>
          <w:p w14:paraId="4D50150C" w14:textId="6BEB4CB3" w:rsidR="009E403E" w:rsidRPr="009E555A" w:rsidRDefault="009E403E" w:rsidP="009E403E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21" w:type="pct"/>
          </w:tcPr>
          <w:p w14:paraId="14445B82" w14:textId="30BEC109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D773E28" w14:textId="77777777" w:rsidR="009E403E" w:rsidRPr="009E555A" w:rsidRDefault="009E403E" w:rsidP="009E403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298334A" w14:textId="214813CA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23F45E8C" w14:textId="77777777" w:rsidR="009E403E" w:rsidRPr="009E555A" w:rsidRDefault="009E403E" w:rsidP="009E4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DBF155" w14:textId="62374A10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40C63DDE" w14:textId="77777777" w:rsidR="009E403E" w:rsidRPr="009E555A" w:rsidRDefault="009E403E" w:rsidP="009E403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404E62" w14:textId="59D82109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E403E" w:rsidRPr="009E555A" w14:paraId="097F5CB3" w14:textId="77777777" w:rsidTr="009E403E">
        <w:tc>
          <w:tcPr>
            <w:tcW w:w="2019" w:type="pct"/>
          </w:tcPr>
          <w:p w14:paraId="75A504F5" w14:textId="77777777" w:rsidR="009E403E" w:rsidRPr="009E555A" w:rsidRDefault="009E403E" w:rsidP="009E403E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81" w:type="pct"/>
            <w:gridSpan w:val="7"/>
          </w:tcPr>
          <w:p w14:paraId="56BC1BB2" w14:textId="77777777" w:rsidR="009E403E" w:rsidRPr="009E555A" w:rsidRDefault="009E403E" w:rsidP="009E403E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03E" w:rsidRPr="009E555A" w14:paraId="28425D5E" w14:textId="77777777" w:rsidTr="009E403E">
        <w:tc>
          <w:tcPr>
            <w:tcW w:w="2019" w:type="pct"/>
          </w:tcPr>
          <w:p w14:paraId="7613FB1E" w14:textId="0382F11F" w:rsidR="009E403E" w:rsidRPr="009E555A" w:rsidRDefault="002A4C69" w:rsidP="009E403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="009E403E"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1" w:type="pct"/>
          </w:tcPr>
          <w:p w14:paraId="7795A1A9" w14:textId="77777777" w:rsidR="009E403E" w:rsidRPr="009E555A" w:rsidRDefault="009E403E" w:rsidP="009E40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4267C2A9" w14:textId="77777777" w:rsidR="009E403E" w:rsidRPr="009E555A" w:rsidRDefault="009E403E" w:rsidP="009E403E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</w:tcPr>
          <w:p w14:paraId="21A3A763" w14:textId="77777777" w:rsidR="009E403E" w:rsidRPr="009E555A" w:rsidRDefault="009E403E" w:rsidP="009E403E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1E593A36" w14:textId="77777777" w:rsidR="009E403E" w:rsidRPr="009E555A" w:rsidRDefault="009E403E" w:rsidP="009E403E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vAlign w:val="bottom"/>
          </w:tcPr>
          <w:p w14:paraId="601AFAC3" w14:textId="77777777" w:rsidR="009E403E" w:rsidRPr="009E555A" w:rsidRDefault="009E403E" w:rsidP="009E403E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0613002E" w14:textId="77777777" w:rsidR="009E403E" w:rsidRPr="009E555A" w:rsidRDefault="009E403E" w:rsidP="009E403E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vAlign w:val="bottom"/>
          </w:tcPr>
          <w:p w14:paraId="21FAA96C" w14:textId="77777777" w:rsidR="009E403E" w:rsidRPr="009E555A" w:rsidRDefault="009E403E" w:rsidP="009E403E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D6FDC" w:rsidRPr="009E555A" w14:paraId="462FEABC" w14:textId="77777777" w:rsidTr="009E403E">
        <w:tc>
          <w:tcPr>
            <w:tcW w:w="2019" w:type="pct"/>
          </w:tcPr>
          <w:p w14:paraId="15049D6B" w14:textId="77777777" w:rsidR="002D6FDC" w:rsidRPr="009E555A" w:rsidRDefault="002D6FDC" w:rsidP="002D6FD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6D17C32C" w14:textId="549FAA9D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4" w:type="pct"/>
            <w:shd w:val="clear" w:color="auto" w:fill="auto"/>
          </w:tcPr>
          <w:p w14:paraId="43A75CC1" w14:textId="77777777" w:rsidR="002D6FDC" w:rsidRPr="009E555A" w:rsidRDefault="002D6FDC" w:rsidP="002D6FD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069E3601" w14:textId="098BAE9F" w:rsidR="002D6FDC" w:rsidRPr="009E555A" w:rsidRDefault="00423998" w:rsidP="002D6FDC">
            <w:pPr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6" w:type="pct"/>
            <w:shd w:val="clear" w:color="auto" w:fill="auto"/>
          </w:tcPr>
          <w:p w14:paraId="7E8A6853" w14:textId="77777777" w:rsidR="002D6FDC" w:rsidRPr="009E555A" w:rsidRDefault="002D6FDC" w:rsidP="002D6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1ED13F8D" w14:textId="55F662C4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2" w:type="pct"/>
          </w:tcPr>
          <w:p w14:paraId="5C7FC063" w14:textId="77777777" w:rsidR="002D6FDC" w:rsidRPr="009E555A" w:rsidRDefault="002D6FDC" w:rsidP="002D6FDC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vAlign w:val="bottom"/>
          </w:tcPr>
          <w:p w14:paraId="2C0490B3" w14:textId="448D91CB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2D6FDC" w:rsidRPr="009E555A" w14:paraId="7DF911D6" w14:textId="77777777" w:rsidTr="009E403E">
        <w:tc>
          <w:tcPr>
            <w:tcW w:w="2019" w:type="pct"/>
          </w:tcPr>
          <w:p w14:paraId="374D019E" w14:textId="77777777" w:rsidR="002D6FDC" w:rsidRPr="009E555A" w:rsidRDefault="002D6FDC" w:rsidP="002D6FD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2C1E312E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4" w:type="pct"/>
            <w:shd w:val="clear" w:color="auto" w:fill="auto"/>
          </w:tcPr>
          <w:p w14:paraId="6780CADD" w14:textId="77777777" w:rsidR="002D6FDC" w:rsidRPr="009E555A" w:rsidRDefault="002D6FDC" w:rsidP="002D6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5C12F584" w:rsidR="002D6FDC" w:rsidRPr="009E555A" w:rsidRDefault="00423998" w:rsidP="002D6FDC">
            <w:pPr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6" w:type="pct"/>
            <w:shd w:val="clear" w:color="auto" w:fill="auto"/>
          </w:tcPr>
          <w:p w14:paraId="61B4D72B" w14:textId="77777777" w:rsidR="002D6FDC" w:rsidRPr="009E555A" w:rsidRDefault="002D6FDC" w:rsidP="002D6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62A957AD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52" w:type="pct"/>
          </w:tcPr>
          <w:p w14:paraId="7316F639" w14:textId="77777777" w:rsidR="002D6FDC" w:rsidRPr="009E555A" w:rsidRDefault="002D6FDC" w:rsidP="002D6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52F0E11E" w14:textId="1FFC6129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2D6FDC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2D6FDC" w:rsidRPr="009E555A" w14:paraId="529307A1" w14:textId="77777777" w:rsidTr="009E403E">
        <w:tc>
          <w:tcPr>
            <w:tcW w:w="2019" w:type="pct"/>
          </w:tcPr>
          <w:p w14:paraId="572E4C0E" w14:textId="77777777" w:rsidR="002D6FDC" w:rsidRPr="009E555A" w:rsidRDefault="002D6FDC" w:rsidP="002D6FD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638AFB21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6F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  <w:shd w:val="clear" w:color="auto" w:fill="auto"/>
          </w:tcPr>
          <w:p w14:paraId="0052C57E" w14:textId="77777777" w:rsidR="002D6FDC" w:rsidRPr="009E555A" w:rsidRDefault="002D6FDC" w:rsidP="002D6FD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1FF968BF" w:rsidR="002D6FDC" w:rsidRPr="009E555A" w:rsidRDefault="00423998" w:rsidP="002D6FDC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6F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  <w:shd w:val="clear" w:color="auto" w:fill="auto"/>
          </w:tcPr>
          <w:p w14:paraId="7E34EA3F" w14:textId="77777777" w:rsidR="002D6FDC" w:rsidRPr="009E555A" w:rsidRDefault="002D6FDC" w:rsidP="002D6FD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729523D2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6F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2" w:type="pct"/>
          </w:tcPr>
          <w:p w14:paraId="04592308" w14:textId="77777777" w:rsidR="002D6FDC" w:rsidRPr="009E555A" w:rsidRDefault="002D6FDC" w:rsidP="002D6F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18C5F" w14:textId="42CA6950" w:rsidR="002D6FDC" w:rsidRPr="009E555A" w:rsidRDefault="00423998" w:rsidP="002D6FDC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6F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</w:tr>
    </w:tbl>
    <w:p w14:paraId="48EB79E3" w14:textId="77777777" w:rsidR="009E428C" w:rsidRPr="00B03167" w:rsidRDefault="009E428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3"/>
        <w:gridCol w:w="274"/>
        <w:gridCol w:w="1218"/>
        <w:gridCol w:w="28"/>
        <w:gridCol w:w="251"/>
        <w:gridCol w:w="30"/>
        <w:gridCol w:w="1144"/>
        <w:gridCol w:w="274"/>
        <w:gridCol w:w="1197"/>
        <w:gridCol w:w="11"/>
      </w:tblGrid>
      <w:tr w:rsidR="00062B69" w:rsidRPr="009E555A" w14:paraId="0C450DA6" w14:textId="77777777" w:rsidTr="009E403E">
        <w:trPr>
          <w:tblHeader/>
        </w:trPr>
        <w:tc>
          <w:tcPr>
            <w:tcW w:w="2015" w:type="pct"/>
          </w:tcPr>
          <w:p w14:paraId="6D9893A3" w14:textId="0F43C5D5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5" w:type="pct"/>
            <w:gridSpan w:val="4"/>
          </w:tcPr>
          <w:p w14:paraId="1164C07D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pct"/>
            <w:gridSpan w:val="4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9E555A" w14:paraId="25F4679C" w14:textId="77777777" w:rsidTr="009E403E">
        <w:trPr>
          <w:gridAfter w:val="1"/>
          <w:wAfter w:w="6" w:type="pct"/>
          <w:trHeight w:val="335"/>
          <w:tblHeader/>
        </w:trPr>
        <w:tc>
          <w:tcPr>
            <w:tcW w:w="2015" w:type="pct"/>
          </w:tcPr>
          <w:p w14:paraId="50294F2D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5" w:type="pct"/>
          </w:tcPr>
          <w:p w14:paraId="5BCF6230" w14:textId="5828D895" w:rsidR="0041295B" w:rsidRPr="009E555A" w:rsidRDefault="0042399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3DF6BA68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D5A01FF" w14:textId="3A86A65B" w:rsidR="0041295B" w:rsidRPr="009E555A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gridSpan w:val="2"/>
          </w:tcPr>
          <w:p w14:paraId="410B61CA" w14:textId="77777777" w:rsidR="0041295B" w:rsidRPr="009E555A" w:rsidRDefault="0041295B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CB3472A" w14:textId="18F845AB" w:rsidR="0041295B" w:rsidRPr="009E555A" w:rsidRDefault="0042399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34BE0CB8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FACF6C" w14:textId="0B605AD1" w:rsidR="0041295B" w:rsidRPr="009E555A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403E" w:rsidRPr="009E555A" w14:paraId="79F30DA1" w14:textId="77777777" w:rsidTr="009E403E">
        <w:trPr>
          <w:gridAfter w:val="1"/>
          <w:wAfter w:w="6" w:type="pct"/>
          <w:trHeight w:val="335"/>
          <w:tblHeader/>
        </w:trPr>
        <w:tc>
          <w:tcPr>
            <w:tcW w:w="2015" w:type="pct"/>
          </w:tcPr>
          <w:p w14:paraId="2C378B70" w14:textId="398B7EEB" w:rsidR="009E403E" w:rsidRPr="009E555A" w:rsidRDefault="009E403E" w:rsidP="009E403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5" w:type="pct"/>
          </w:tcPr>
          <w:p w14:paraId="69ED1144" w14:textId="117A3921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6BC45C7" w14:textId="77777777" w:rsidR="009E403E" w:rsidRPr="009E555A" w:rsidRDefault="009E403E" w:rsidP="009E403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FCDC899" w14:textId="0B8FD337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gridSpan w:val="2"/>
          </w:tcPr>
          <w:p w14:paraId="54955F3C" w14:textId="77777777" w:rsidR="009E403E" w:rsidRPr="009E555A" w:rsidRDefault="009E403E" w:rsidP="009E4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01736FD8" w14:textId="3EB4C0D9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4966C4A" w14:textId="77777777" w:rsidR="009E403E" w:rsidRPr="009E555A" w:rsidRDefault="009E403E" w:rsidP="009E403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9C51CE9" w14:textId="21EA990F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E403E" w:rsidRPr="009E555A" w14:paraId="0CF98CD9" w14:textId="77777777" w:rsidTr="009E403E">
        <w:trPr>
          <w:gridAfter w:val="1"/>
          <w:wAfter w:w="6" w:type="pct"/>
          <w:tblHeader/>
        </w:trPr>
        <w:tc>
          <w:tcPr>
            <w:tcW w:w="2015" w:type="pct"/>
          </w:tcPr>
          <w:p w14:paraId="7C5EC468" w14:textId="77777777" w:rsidR="009E403E" w:rsidRPr="009E555A" w:rsidRDefault="009E403E" w:rsidP="009E403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9"/>
          </w:tcPr>
          <w:p w14:paraId="5AA1D1C6" w14:textId="77777777" w:rsidR="009E403E" w:rsidRPr="009E555A" w:rsidRDefault="009E403E" w:rsidP="009E403E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03E" w:rsidRPr="009E555A" w14:paraId="41836898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5C9D143B" w14:textId="77777777" w:rsidR="009E403E" w:rsidRPr="009E555A" w:rsidRDefault="009E403E" w:rsidP="009E403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111E0C81" w14:textId="77777777" w:rsidR="009E403E" w:rsidRPr="009E555A" w:rsidRDefault="009E403E" w:rsidP="009E40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D26803" w14:textId="77777777" w:rsidR="009E403E" w:rsidRPr="009E555A" w:rsidRDefault="009E403E" w:rsidP="009E403E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ED08F1" w14:textId="77777777" w:rsidR="009E403E" w:rsidRPr="009E555A" w:rsidRDefault="009E403E" w:rsidP="009E403E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27CD4D4" w14:textId="77777777" w:rsidR="009E403E" w:rsidRPr="009E555A" w:rsidRDefault="009E403E" w:rsidP="009E403E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09FD833D" w14:textId="77777777" w:rsidR="009E403E" w:rsidRPr="009E555A" w:rsidRDefault="009E403E" w:rsidP="009E40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A073CF" w14:textId="77777777" w:rsidR="009E403E" w:rsidRPr="009E555A" w:rsidRDefault="009E403E" w:rsidP="009E40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F87A2F4" w14:textId="77777777" w:rsidR="009E403E" w:rsidRPr="009E555A" w:rsidRDefault="009E403E" w:rsidP="009E40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341A1" w:rsidRPr="009E555A" w14:paraId="689CAFD4" w14:textId="77777777" w:rsidTr="009E403E">
        <w:trPr>
          <w:gridAfter w:val="1"/>
          <w:wAfter w:w="6" w:type="pct"/>
        </w:trPr>
        <w:tc>
          <w:tcPr>
            <w:tcW w:w="2015" w:type="pct"/>
            <w:shd w:val="clear" w:color="auto" w:fill="auto"/>
          </w:tcPr>
          <w:p w14:paraId="69507618" w14:textId="77777777" w:rsidR="006341A1" w:rsidRPr="009E555A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5" w:type="pct"/>
            <w:shd w:val="clear" w:color="auto" w:fill="auto"/>
          </w:tcPr>
          <w:p w14:paraId="4ECF5F9E" w14:textId="2F5056B1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49415A1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00E842D" w14:textId="62C6EA96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7F17F27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56A7B59C" w14:textId="6AA6A92C" w:rsidR="006341A1" w:rsidRPr="009E555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6" w:type="pct"/>
            <w:shd w:val="clear" w:color="auto" w:fill="auto"/>
          </w:tcPr>
          <w:p w14:paraId="7AEF1595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11BF542" w14:textId="3D96C9B1" w:rsidR="006341A1" w:rsidRPr="00D533B8" w:rsidRDefault="00423998" w:rsidP="006341A1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6341A1" w:rsidRPr="00322553" w14:paraId="28F6D9A5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5E124376" w14:textId="77777777" w:rsidR="006341A1" w:rsidRPr="00322553" w:rsidRDefault="006341A1" w:rsidP="006341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DB2F1D6" w14:textId="77777777" w:rsidR="006341A1" w:rsidRPr="0032255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F49521" w14:textId="77777777" w:rsidR="006341A1" w:rsidRPr="0032255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609EC87" w14:textId="77777777" w:rsidR="006341A1" w:rsidRPr="0032255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5C3D335" w14:textId="77777777" w:rsidR="006341A1" w:rsidRPr="0032255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448A5BC4" w14:textId="77777777" w:rsidR="006341A1" w:rsidRPr="0032255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EF3AEF" w14:textId="77777777" w:rsidR="006341A1" w:rsidRPr="00322553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6B4964E" w14:textId="77777777" w:rsidR="006341A1" w:rsidRPr="009E403E" w:rsidRDefault="006341A1" w:rsidP="006341A1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1A1" w:rsidRPr="009E555A" w14:paraId="6D5C9606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21086855" w14:textId="77777777" w:rsidR="006341A1" w:rsidRPr="009E555A" w:rsidRDefault="006341A1" w:rsidP="006341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5A97531A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A5BFE8F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641A64A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F9545EB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6CA80476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C016A3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83110C1" w14:textId="77777777" w:rsidR="006341A1" w:rsidRPr="00F76849" w:rsidRDefault="006341A1" w:rsidP="006341A1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1A1" w:rsidRPr="009E555A" w14:paraId="38C9A5F5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13F46330" w14:textId="77777777" w:rsidR="006341A1" w:rsidRPr="009E555A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5" w:type="pct"/>
            <w:shd w:val="clear" w:color="auto" w:fill="auto"/>
          </w:tcPr>
          <w:p w14:paraId="218DD76B" w14:textId="455B4DB3" w:rsidR="006341A1" w:rsidRPr="009E555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36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6" w:type="pct"/>
            <w:shd w:val="clear" w:color="auto" w:fill="auto"/>
          </w:tcPr>
          <w:p w14:paraId="598DF970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6A72829" w14:textId="056D1317" w:rsidR="006341A1" w:rsidRPr="009E555A" w:rsidRDefault="00423998" w:rsidP="006341A1">
            <w:pPr>
              <w:tabs>
                <w:tab w:val="clear" w:pos="907"/>
                <w:tab w:val="left" w:pos="870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5BC8B01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6D2D8498" w14:textId="6C05F3F5" w:rsidR="006341A1" w:rsidRPr="009E555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36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6" w:type="pct"/>
          </w:tcPr>
          <w:p w14:paraId="0644B641" w14:textId="77777777" w:rsidR="006341A1" w:rsidRPr="009E555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51098FC" w14:textId="4CA05423" w:rsidR="006341A1" w:rsidRPr="007323D0" w:rsidRDefault="00423998" w:rsidP="006341A1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8E6E1A" w:rsidRPr="009E555A" w14:paraId="5F4484DE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76E0BFDC" w14:textId="77777777" w:rsidR="008E6E1A" w:rsidRDefault="008E6E1A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72D51D6" w14:textId="77777777" w:rsidR="008E6E1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0A93C69" w14:textId="77777777" w:rsidR="008E6E1A" w:rsidRPr="009E555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77F4E6D" w14:textId="77777777" w:rsidR="008E6E1A" w:rsidRPr="0043315A" w:rsidRDefault="008E6E1A" w:rsidP="006341A1">
            <w:pPr>
              <w:tabs>
                <w:tab w:val="clear" w:pos="907"/>
                <w:tab w:val="left" w:pos="870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9F093F8" w14:textId="77777777" w:rsidR="008E6E1A" w:rsidRPr="009E555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1D699246" w14:textId="77777777" w:rsidR="008E6E1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1D4099" w14:textId="77777777" w:rsidR="008E6E1A" w:rsidRPr="009E555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441E1F" w14:textId="77777777" w:rsidR="008E6E1A" w:rsidRPr="0043315A" w:rsidRDefault="008E6E1A" w:rsidP="006341A1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E1A" w:rsidRPr="009E555A" w14:paraId="7D39526C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7D667C5B" w14:textId="171E2897" w:rsidR="008E6E1A" w:rsidRPr="008E6E1A" w:rsidRDefault="008E6E1A" w:rsidP="006341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E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</w:t>
            </w:r>
          </w:p>
        </w:tc>
        <w:tc>
          <w:tcPr>
            <w:tcW w:w="625" w:type="pct"/>
            <w:shd w:val="clear" w:color="auto" w:fill="auto"/>
          </w:tcPr>
          <w:p w14:paraId="5FBDB807" w14:textId="77777777" w:rsidR="008E6E1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C49D6F6" w14:textId="77777777" w:rsidR="008E6E1A" w:rsidRPr="009E555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7C85CDC" w14:textId="77777777" w:rsidR="008E6E1A" w:rsidRPr="0043315A" w:rsidRDefault="008E6E1A" w:rsidP="006341A1">
            <w:pPr>
              <w:tabs>
                <w:tab w:val="clear" w:pos="907"/>
                <w:tab w:val="left" w:pos="870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2C9F0DF5" w14:textId="77777777" w:rsidR="008E6E1A" w:rsidRPr="009E555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6CE74605" w14:textId="77777777" w:rsidR="008E6E1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761BBC" w14:textId="77777777" w:rsidR="008E6E1A" w:rsidRPr="009E555A" w:rsidRDefault="008E6E1A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112E71E" w14:textId="77777777" w:rsidR="008E6E1A" w:rsidRPr="0043315A" w:rsidRDefault="008E6E1A" w:rsidP="006341A1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E1A" w:rsidRPr="008E6E1A" w14:paraId="437C3EE5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56938944" w14:textId="6623DB1A" w:rsidR="008E6E1A" w:rsidRDefault="008E6E1A" w:rsidP="008E6E1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7505EA37" w14:textId="74DEEDF4" w:rsidR="008E6E1A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7EF72B20" w14:textId="77777777" w:rsidR="008E6E1A" w:rsidRPr="009E555A" w:rsidRDefault="008E6E1A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B3E613C" w14:textId="06CE7844" w:rsidR="008E6E1A" w:rsidRPr="0043315A" w:rsidRDefault="008E6E1A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3252951" w14:textId="77777777" w:rsidR="008E6E1A" w:rsidRPr="009E555A" w:rsidRDefault="008E6E1A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53AEDF44" w14:textId="7F75E991" w:rsidR="008E6E1A" w:rsidRDefault="008E6E1A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B8218C" w14:textId="77777777" w:rsidR="008E6E1A" w:rsidRPr="009E555A" w:rsidRDefault="008E6E1A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EBDCA4" w14:textId="0BCD1F13" w:rsidR="008E6E1A" w:rsidRPr="0043315A" w:rsidRDefault="008E6E1A" w:rsidP="008E6E1A">
            <w:pPr>
              <w:tabs>
                <w:tab w:val="clear" w:pos="907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6E1A" w:rsidRPr="009E555A" w14:paraId="65F0B405" w14:textId="77777777" w:rsidTr="009E403E">
        <w:trPr>
          <w:gridAfter w:val="1"/>
          <w:wAfter w:w="6" w:type="pct"/>
        </w:trPr>
        <w:tc>
          <w:tcPr>
            <w:tcW w:w="2015" w:type="pct"/>
          </w:tcPr>
          <w:p w14:paraId="2AF07A80" w14:textId="77777777" w:rsidR="008E6E1A" w:rsidRPr="009E555A" w:rsidRDefault="008E6E1A" w:rsidP="008E6E1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859D0" w14:textId="588169F7" w:rsidR="008E6E1A" w:rsidRPr="009E555A" w:rsidRDefault="00423998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8E6E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6" w:type="pct"/>
            <w:shd w:val="clear" w:color="auto" w:fill="auto"/>
          </w:tcPr>
          <w:p w14:paraId="7DBA6E2E" w14:textId="77777777" w:rsidR="008E6E1A" w:rsidRPr="009E555A" w:rsidRDefault="008E6E1A" w:rsidP="008E6E1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D0F2" w14:textId="53A0CB77" w:rsidR="008E6E1A" w:rsidRPr="009E403E" w:rsidRDefault="00423998" w:rsidP="008E6E1A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8E6E1A" w:rsidRP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059C607" w14:textId="77777777" w:rsidR="008E6E1A" w:rsidRPr="009E403E" w:rsidRDefault="008E6E1A" w:rsidP="008E6E1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EECF6" w14:textId="03644BA6" w:rsidR="008E6E1A" w:rsidRPr="009E403E" w:rsidRDefault="00423998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8E6E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146" w:type="pct"/>
          </w:tcPr>
          <w:p w14:paraId="1AA55ADB" w14:textId="77777777" w:rsidR="008E6E1A" w:rsidRPr="009E403E" w:rsidRDefault="008E6E1A" w:rsidP="008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49B53F5" w14:textId="4580537D" w:rsidR="008E6E1A" w:rsidRPr="009E403E" w:rsidRDefault="00423998" w:rsidP="008E6E1A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8E6E1A" w:rsidRP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</w:tr>
    </w:tbl>
    <w:p w14:paraId="5E3711BC" w14:textId="77777777" w:rsidR="0087759A" w:rsidRPr="00C32415" w:rsidRDefault="0087759A">
      <w:pPr>
        <w:rPr>
          <w:sz w:val="30"/>
          <w:szCs w:val="30"/>
        </w:rPr>
      </w:pPr>
    </w:p>
    <w:p w14:paraId="040E0D93" w14:textId="77777777" w:rsidR="009E403E" w:rsidRDefault="009E403E">
      <w: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3"/>
        <w:gridCol w:w="1217"/>
        <w:gridCol w:w="273"/>
        <w:gridCol w:w="1169"/>
        <w:gridCol w:w="273"/>
        <w:gridCol w:w="1211"/>
      </w:tblGrid>
      <w:tr w:rsidR="00C22191" w:rsidRPr="009E555A" w14:paraId="573CACC2" w14:textId="77777777" w:rsidTr="0069707C">
        <w:trPr>
          <w:tblHeader/>
        </w:trPr>
        <w:tc>
          <w:tcPr>
            <w:tcW w:w="1989" w:type="pct"/>
          </w:tcPr>
          <w:p w14:paraId="01B0450C" w14:textId="30B56886" w:rsidR="00C22191" w:rsidRPr="009E555A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5B" w:rsidRPr="009E555A" w14:paraId="0AC7773F" w14:textId="77777777" w:rsidTr="0041295B">
        <w:trPr>
          <w:trHeight w:val="335"/>
          <w:tblHeader/>
        </w:trPr>
        <w:tc>
          <w:tcPr>
            <w:tcW w:w="1989" w:type="pct"/>
          </w:tcPr>
          <w:p w14:paraId="4DBC737B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1A709D4" w14:textId="414C0930" w:rsidR="0041295B" w:rsidRPr="009E555A" w:rsidRDefault="0042399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1030E32F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883B65" w14:textId="06236A75" w:rsidR="0041295B" w:rsidRPr="009E555A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B5B69D0" w14:textId="77777777" w:rsidR="0041295B" w:rsidRPr="009E555A" w:rsidRDefault="0041295B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6F50D" w14:textId="7D56AAFE" w:rsidR="0041295B" w:rsidRPr="009E555A" w:rsidRDefault="00423998" w:rsidP="0041295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3923DF2C" w14:textId="77777777" w:rsidR="0041295B" w:rsidRPr="009E555A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0356098" w14:textId="4AF2AB91" w:rsidR="0041295B" w:rsidRPr="009E555A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403E" w:rsidRPr="009E555A" w14:paraId="3A949EB9" w14:textId="77777777" w:rsidTr="0041295B">
        <w:trPr>
          <w:trHeight w:val="335"/>
          <w:tblHeader/>
        </w:trPr>
        <w:tc>
          <w:tcPr>
            <w:tcW w:w="1989" w:type="pct"/>
          </w:tcPr>
          <w:p w14:paraId="21365F11" w14:textId="4AA2A231" w:rsidR="009E403E" w:rsidRPr="009E555A" w:rsidRDefault="009E403E" w:rsidP="009E403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3DE9C4FA" w14:textId="3C3BE8A3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C366E55" w14:textId="77777777" w:rsidR="009E403E" w:rsidRPr="009E555A" w:rsidRDefault="009E403E" w:rsidP="009E403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F337F9B" w14:textId="1C49EB36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5B33726" w14:textId="77777777" w:rsidR="009E403E" w:rsidRPr="009E555A" w:rsidRDefault="009E403E" w:rsidP="009E4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577E7A" w14:textId="263461CA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29BE7B5" w14:textId="77777777" w:rsidR="009E403E" w:rsidRPr="009E555A" w:rsidRDefault="009E403E" w:rsidP="009E403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214FF58" w14:textId="655F7EB2" w:rsidR="009E403E" w:rsidRPr="009E555A" w:rsidRDefault="00423998" w:rsidP="009E403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E403E" w:rsidRPr="009E555A" w14:paraId="58A86D99" w14:textId="77777777" w:rsidTr="0069707C">
        <w:trPr>
          <w:tblHeader/>
        </w:trPr>
        <w:tc>
          <w:tcPr>
            <w:tcW w:w="1989" w:type="pct"/>
          </w:tcPr>
          <w:p w14:paraId="7299EB2E" w14:textId="77777777" w:rsidR="009E403E" w:rsidRPr="009E555A" w:rsidRDefault="009E403E" w:rsidP="009E403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1" w:type="pct"/>
            <w:gridSpan w:val="7"/>
          </w:tcPr>
          <w:p w14:paraId="15E04AF6" w14:textId="77777777" w:rsidR="009E403E" w:rsidRPr="009E555A" w:rsidRDefault="009E403E" w:rsidP="009E403E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03E" w:rsidRPr="009E555A" w14:paraId="57BCBEDD" w14:textId="77777777" w:rsidTr="0041295B">
        <w:tc>
          <w:tcPr>
            <w:tcW w:w="1989" w:type="pct"/>
          </w:tcPr>
          <w:p w14:paraId="50816331" w14:textId="68868007" w:rsidR="009E403E" w:rsidRPr="009E555A" w:rsidRDefault="009E403E" w:rsidP="009E403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EC73C20" w14:textId="77777777" w:rsidR="009E403E" w:rsidRPr="009E555A" w:rsidRDefault="009E403E" w:rsidP="009E40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A4BA1" w14:textId="77777777" w:rsidR="009E403E" w:rsidRPr="009E555A" w:rsidRDefault="009E403E" w:rsidP="009E403E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141535" w14:textId="77777777" w:rsidR="009E403E" w:rsidRPr="009E555A" w:rsidRDefault="009E403E" w:rsidP="009E403E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7E9B86" w14:textId="77777777" w:rsidR="009E403E" w:rsidRPr="009E555A" w:rsidRDefault="009E403E" w:rsidP="009E403E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213487" w14:textId="77777777" w:rsidR="009E403E" w:rsidRPr="009E555A" w:rsidRDefault="009E403E" w:rsidP="009E40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E8F883" w14:textId="77777777" w:rsidR="009E403E" w:rsidRPr="009E555A" w:rsidRDefault="009E403E" w:rsidP="009E40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C92686C" w14:textId="77777777" w:rsidR="009E403E" w:rsidRPr="009E555A" w:rsidRDefault="009E403E" w:rsidP="009E40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E403E" w:rsidRPr="009E555A" w14:paraId="130B1BBE" w14:textId="77777777" w:rsidTr="0041295B">
        <w:tc>
          <w:tcPr>
            <w:tcW w:w="1989" w:type="pct"/>
            <w:shd w:val="clear" w:color="auto" w:fill="auto"/>
          </w:tcPr>
          <w:p w14:paraId="7EF316FF" w14:textId="622966D3" w:rsidR="009E403E" w:rsidRPr="009E555A" w:rsidRDefault="009E403E" w:rsidP="009E403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6385C" w14:textId="5182BB43" w:rsidR="009E403E" w:rsidRPr="009E555A" w:rsidRDefault="00DB7039" w:rsidP="00DB7039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6D07DA" w14:textId="77777777" w:rsidR="009E403E" w:rsidRPr="009E555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2D2F548" w14:textId="50488E30" w:rsidR="009E403E" w:rsidRPr="009E555A" w:rsidRDefault="009E403E" w:rsidP="009E403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18C91C" w14:textId="77777777" w:rsidR="009E403E" w:rsidRPr="009E555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shd w:val="clear" w:color="auto" w:fill="auto"/>
          </w:tcPr>
          <w:p w14:paraId="1BE81DFA" w14:textId="582230A4" w:rsidR="009E403E" w:rsidRPr="009E555A" w:rsidRDefault="00423998" w:rsidP="009E403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147" w:type="pct"/>
            <w:shd w:val="clear" w:color="auto" w:fill="auto"/>
          </w:tcPr>
          <w:p w14:paraId="32D2BB64" w14:textId="77777777" w:rsidR="009E403E" w:rsidRPr="009E555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96BAE50" w14:textId="4DE1B192" w:rsidR="009E403E" w:rsidRPr="00D533B8" w:rsidRDefault="00423998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9E403E" w:rsidRPr="00AF225E" w14:paraId="705FAF57" w14:textId="77777777" w:rsidTr="0041295B">
        <w:tc>
          <w:tcPr>
            <w:tcW w:w="1989" w:type="pct"/>
          </w:tcPr>
          <w:p w14:paraId="2C33F1FC" w14:textId="77777777" w:rsidR="009E403E" w:rsidRPr="00AF225E" w:rsidRDefault="009E403E" w:rsidP="009E403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FD71F98" w14:textId="77777777" w:rsidR="009E403E" w:rsidRPr="00AF225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AE3FC42" w14:textId="77777777" w:rsidR="009E403E" w:rsidRPr="00AF225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77515B59" w14:textId="77777777" w:rsidR="009E403E" w:rsidRPr="00AF225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2A4A57" w14:textId="77777777" w:rsidR="009E403E" w:rsidRPr="00AF225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C729962" w14:textId="77777777" w:rsidR="009E403E" w:rsidRPr="00AF225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3734421" w14:textId="77777777" w:rsidR="009E403E" w:rsidRPr="00AF225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080985D3" w14:textId="77777777" w:rsidR="009E403E" w:rsidRPr="00AF225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9E403E" w:rsidRPr="0087759A" w14:paraId="34ED930C" w14:textId="77777777" w:rsidTr="0041295B">
        <w:tc>
          <w:tcPr>
            <w:tcW w:w="1989" w:type="pct"/>
          </w:tcPr>
          <w:p w14:paraId="5ACDB19C" w14:textId="1FC2EC58" w:rsidR="009E403E" w:rsidRPr="0087759A" w:rsidRDefault="009E403E" w:rsidP="009E403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2023886A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34FCB7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CFA06B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49FB98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45BE12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9C028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6DB60B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03E" w:rsidRPr="0087759A" w14:paraId="45831230" w14:textId="77777777" w:rsidTr="0041295B">
        <w:tc>
          <w:tcPr>
            <w:tcW w:w="1989" w:type="pct"/>
          </w:tcPr>
          <w:p w14:paraId="192EFF0A" w14:textId="39EB8E27" w:rsidR="009E403E" w:rsidRPr="0087759A" w:rsidRDefault="009E403E" w:rsidP="009E40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1" w:type="pct"/>
            <w:shd w:val="clear" w:color="auto" w:fill="auto"/>
            <w:vAlign w:val="bottom"/>
          </w:tcPr>
          <w:p w14:paraId="3AFAE7A4" w14:textId="4664A0F5" w:rsidR="009E403E" w:rsidRPr="0087759A" w:rsidRDefault="00423998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7" w:type="pct"/>
            <w:shd w:val="clear" w:color="auto" w:fill="auto"/>
          </w:tcPr>
          <w:p w14:paraId="46956395" w14:textId="77777777" w:rsidR="009E403E" w:rsidRPr="0087759A" w:rsidRDefault="009E403E" w:rsidP="009E40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C1A1F45" w14:textId="6033E1D4" w:rsidR="009E403E" w:rsidRPr="0087759A" w:rsidRDefault="00423998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47" w:type="pct"/>
            <w:shd w:val="clear" w:color="auto" w:fill="auto"/>
          </w:tcPr>
          <w:p w14:paraId="412E9998" w14:textId="77777777" w:rsidR="009E403E" w:rsidRPr="0087759A" w:rsidRDefault="009E403E" w:rsidP="009E40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C73C0E" w14:textId="24A9AB4E" w:rsidR="009E403E" w:rsidRPr="0087759A" w:rsidRDefault="002D6FDC" w:rsidP="009E403E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D57A4C6" w14:textId="77777777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265928E8" w14:textId="375A960D" w:rsidR="009E403E" w:rsidRPr="0087759A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41A1" w:rsidRPr="0087759A" w14:paraId="5CFCE35A" w14:textId="77777777" w:rsidTr="0041295B">
        <w:tc>
          <w:tcPr>
            <w:tcW w:w="1989" w:type="pct"/>
          </w:tcPr>
          <w:p w14:paraId="505DA755" w14:textId="5A7BD16E" w:rsidR="006341A1" w:rsidRPr="0087759A" w:rsidRDefault="006341A1" w:rsidP="006341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1" w:type="pct"/>
            <w:shd w:val="clear" w:color="auto" w:fill="auto"/>
          </w:tcPr>
          <w:p w14:paraId="33E9574C" w14:textId="2067895C" w:rsidR="006341A1" w:rsidRPr="006341A1" w:rsidRDefault="006341A1" w:rsidP="006341A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C6DC46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CFD1EDA" w14:textId="033C70A9" w:rsidR="006341A1" w:rsidRPr="0087759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15957E98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264830" w14:textId="1C1DA26F" w:rsidR="006341A1" w:rsidRPr="00BD4759" w:rsidRDefault="006341A1" w:rsidP="006341A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EAC3168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EF01FB2" w14:textId="5570E169" w:rsidR="006341A1" w:rsidRPr="0087759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341A1" w:rsidRPr="0087759A" w14:paraId="4142A3E5" w14:textId="77777777" w:rsidTr="008E6E1A">
        <w:tc>
          <w:tcPr>
            <w:tcW w:w="1989" w:type="pct"/>
          </w:tcPr>
          <w:p w14:paraId="6CAADEEA" w14:textId="3B055F95" w:rsidR="006341A1" w:rsidRPr="0087759A" w:rsidRDefault="006341A1" w:rsidP="006341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สามที เอ็นจิเนียริ่ง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236B46F" w14:textId="3F0D45DF" w:rsidR="006341A1" w:rsidRPr="006341A1" w:rsidRDefault="006341A1" w:rsidP="006341A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5093A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72FB623" w14:textId="45C46ABF" w:rsidR="006341A1" w:rsidRPr="0087759A" w:rsidRDefault="00423998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7" w:type="pct"/>
            <w:shd w:val="clear" w:color="auto" w:fill="auto"/>
          </w:tcPr>
          <w:p w14:paraId="3C6B1BCE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416856D" w14:textId="37ED40A9" w:rsidR="006341A1" w:rsidRPr="00BD4759" w:rsidRDefault="006341A1" w:rsidP="006341A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F098D67" w14:textId="77777777" w:rsidR="006341A1" w:rsidRPr="0087759A" w:rsidRDefault="006341A1" w:rsidP="00634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4C8263FC" w14:textId="7F6ABF30" w:rsidR="006341A1" w:rsidRPr="0087759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281</w:t>
            </w:r>
          </w:p>
        </w:tc>
      </w:tr>
      <w:tr w:rsidR="006341A1" w:rsidRPr="0087759A" w14:paraId="4C9FFDAE" w14:textId="77777777" w:rsidTr="003C3A3E">
        <w:tc>
          <w:tcPr>
            <w:tcW w:w="1989" w:type="pct"/>
          </w:tcPr>
          <w:p w14:paraId="683DD609" w14:textId="6E4FC016" w:rsidR="006341A1" w:rsidRPr="00CD5ECB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631" w:type="pct"/>
            <w:shd w:val="clear" w:color="auto" w:fill="auto"/>
          </w:tcPr>
          <w:p w14:paraId="27490D49" w14:textId="4F547BA7" w:rsidR="006341A1" w:rsidRPr="00B03167" w:rsidRDefault="00423998" w:rsidP="006341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388F6038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6F6B0EBF" w14:textId="189CAF2D" w:rsidR="006341A1" w:rsidRDefault="006341A1" w:rsidP="006341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219D62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99FBD4D" w14:textId="07C157D0" w:rsidR="006341A1" w:rsidRPr="002D6FDC" w:rsidRDefault="00423998" w:rsidP="006341A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202E00D3" w14:textId="77777777" w:rsidR="006341A1" w:rsidRPr="002D6FDC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3" w:type="pct"/>
            <w:vAlign w:val="bottom"/>
          </w:tcPr>
          <w:p w14:paraId="1FE26DEE" w14:textId="4DF91934" w:rsidR="006341A1" w:rsidRPr="00D533B8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341A1" w:rsidRPr="0087759A" w14:paraId="42D19E22" w14:textId="77777777" w:rsidTr="0041295B">
        <w:tc>
          <w:tcPr>
            <w:tcW w:w="1989" w:type="pct"/>
          </w:tcPr>
          <w:p w14:paraId="661ED887" w14:textId="2614518F" w:rsidR="006341A1" w:rsidRPr="0087759A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1" w:type="pct"/>
            <w:shd w:val="clear" w:color="auto" w:fill="auto"/>
          </w:tcPr>
          <w:p w14:paraId="4865A2FC" w14:textId="4C7FDEB8" w:rsidR="006341A1" w:rsidRPr="0087759A" w:rsidRDefault="00423998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47" w:type="pct"/>
            <w:shd w:val="clear" w:color="auto" w:fill="auto"/>
          </w:tcPr>
          <w:p w14:paraId="7E2A859E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40550A11" w14:textId="3705E5B7" w:rsidR="006341A1" w:rsidRPr="0087759A" w:rsidRDefault="00423998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7" w:type="pct"/>
            <w:shd w:val="clear" w:color="auto" w:fill="auto"/>
          </w:tcPr>
          <w:p w14:paraId="196FF7D5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77836F0E" w14:textId="722F7F3A" w:rsidR="006341A1" w:rsidRPr="00BD4759" w:rsidRDefault="006341A1" w:rsidP="006341A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84873A3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5E88D7F4" w14:textId="27D99F85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41A1" w:rsidRPr="0087759A" w14:paraId="6E6F6C7D" w14:textId="77777777" w:rsidTr="0041295B">
        <w:tc>
          <w:tcPr>
            <w:tcW w:w="1989" w:type="pct"/>
          </w:tcPr>
          <w:p w14:paraId="7EAC46CE" w14:textId="0F2C8483" w:rsidR="006341A1" w:rsidRPr="0087759A" w:rsidRDefault="006341A1" w:rsidP="006341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253F7A" w14:textId="5AF3006B" w:rsidR="006341A1" w:rsidRPr="00DB7039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47" w:type="pct"/>
            <w:shd w:val="clear" w:color="auto" w:fill="auto"/>
          </w:tcPr>
          <w:p w14:paraId="5A0101DC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73B14D41" w14:textId="0F7E6076" w:rsidR="006341A1" w:rsidRPr="0087759A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7" w:type="pct"/>
            <w:shd w:val="clear" w:color="auto" w:fill="auto"/>
          </w:tcPr>
          <w:p w14:paraId="73EDABE0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FE7948D" w14:textId="2330D03B" w:rsidR="006341A1" w:rsidRPr="0087759A" w:rsidRDefault="006341A1" w:rsidP="006341A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ADFE1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7ABA1EA" w14:textId="67B2FD4C" w:rsidR="006341A1" w:rsidRPr="009E403E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41A1" w:rsidRPr="0087759A" w14:paraId="755A3281" w14:textId="77777777" w:rsidTr="0041295B">
        <w:tc>
          <w:tcPr>
            <w:tcW w:w="1989" w:type="pct"/>
          </w:tcPr>
          <w:p w14:paraId="391297CD" w14:textId="61979F9F" w:rsidR="006341A1" w:rsidRPr="0087759A" w:rsidRDefault="006341A1" w:rsidP="006341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67EB" w14:textId="481B6D25" w:rsidR="006341A1" w:rsidRPr="00DB7039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7039" w:rsidRPr="00DB70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47" w:type="pct"/>
            <w:shd w:val="clear" w:color="auto" w:fill="auto"/>
          </w:tcPr>
          <w:p w14:paraId="22DD710C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A890" w14:textId="53B7784B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34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147" w:type="pct"/>
            <w:shd w:val="clear" w:color="auto" w:fill="auto"/>
          </w:tcPr>
          <w:p w14:paraId="45BD4F90" w14:textId="77777777" w:rsidR="006341A1" w:rsidRPr="0087759A" w:rsidRDefault="006341A1" w:rsidP="006341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22A72" w14:textId="143D5D53" w:rsidR="006341A1" w:rsidRPr="002D6FDC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147" w:type="pct"/>
          </w:tcPr>
          <w:p w14:paraId="0A4316CF" w14:textId="77777777" w:rsidR="006341A1" w:rsidRPr="0087759A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A9F0" w14:textId="1232D454" w:rsidR="006341A1" w:rsidRPr="00D533B8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b/>
                <w:bCs/>
                <w:sz w:val="30"/>
                <w:szCs w:val="30"/>
              </w:rPr>
              <w:t>598</w:t>
            </w:r>
          </w:p>
        </w:tc>
      </w:tr>
    </w:tbl>
    <w:p w14:paraId="43A1F97C" w14:textId="77777777" w:rsidR="00DB1915" w:rsidRPr="007E0140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7"/>
        <w:gridCol w:w="975"/>
        <w:gridCol w:w="236"/>
        <w:gridCol w:w="1009"/>
        <w:gridCol w:w="243"/>
        <w:gridCol w:w="968"/>
        <w:gridCol w:w="236"/>
        <w:gridCol w:w="683"/>
        <w:gridCol w:w="284"/>
        <w:gridCol w:w="647"/>
        <w:gridCol w:w="236"/>
        <w:gridCol w:w="1056"/>
        <w:gridCol w:w="247"/>
        <w:gridCol w:w="1013"/>
      </w:tblGrid>
      <w:tr w:rsidR="00AE3BE1" w:rsidRPr="00AE3BE1" w14:paraId="29AAD35D" w14:textId="77777777" w:rsidTr="00B03167">
        <w:tc>
          <w:tcPr>
            <w:tcW w:w="1437" w:type="dxa"/>
            <w:shd w:val="clear" w:color="auto" w:fill="auto"/>
            <w:vAlign w:val="bottom"/>
          </w:tcPr>
          <w:p w14:paraId="76A48EBC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shd w:val="clear" w:color="auto" w:fill="auto"/>
            <w:vAlign w:val="bottom"/>
          </w:tcPr>
          <w:p w14:paraId="2204A91A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D80604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  <w:vAlign w:val="bottom"/>
          </w:tcPr>
          <w:p w14:paraId="256B8A71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295B" w:rsidRPr="00AE3BE1" w14:paraId="50D46113" w14:textId="77777777" w:rsidTr="00B03167">
        <w:tc>
          <w:tcPr>
            <w:tcW w:w="1437" w:type="dxa"/>
            <w:shd w:val="clear" w:color="auto" w:fill="auto"/>
            <w:vAlign w:val="bottom"/>
          </w:tcPr>
          <w:p w14:paraId="197B671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2F6C3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79262" w14:textId="75DF268C" w:rsidR="0041295B" w:rsidRPr="00AE3BE1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7A4F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A0C98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6067F5" w14:textId="249C1734" w:rsidR="0041295B" w:rsidRPr="00AE3BE1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80FE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D9DBB6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2AC04D" w14:textId="22818909" w:rsidR="0041295B" w:rsidRPr="00AE3BE1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FCB3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0C2E37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1D50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CE4D1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314E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2456F6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</w:tcPr>
          <w:p w14:paraId="5CCFB6E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5939046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45C37C5" w14:textId="7912D975" w:rsidR="0041295B" w:rsidRPr="00AE3BE1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1295B" w:rsidRPr="00AE3BE1" w14:paraId="50EF97B2" w14:textId="77777777" w:rsidTr="00B03167">
        <w:tc>
          <w:tcPr>
            <w:tcW w:w="1437" w:type="dxa"/>
            <w:shd w:val="clear" w:color="auto" w:fill="auto"/>
            <w:vAlign w:val="bottom"/>
          </w:tcPr>
          <w:p w14:paraId="7E9CEDF1" w14:textId="271BAABA" w:rsidR="0041295B" w:rsidRPr="00AE3BE1" w:rsidRDefault="007E014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56120CC" w14:textId="5AF40B44" w:rsidR="0041295B" w:rsidRPr="00AE3BE1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421D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029530" w14:textId="2D7D9435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221D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DBCA8E" w14:textId="5DC9297D" w:rsidR="0041295B" w:rsidRPr="00AE3BE1" w:rsidRDefault="0042399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67CD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7F1FC9A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7D0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24662F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F4D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A4D228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</w:tcPr>
          <w:p w14:paraId="4C317CB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218A47C2" w14:textId="6672F1EC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295B" w:rsidRPr="00AE3BE1" w14:paraId="27699C38" w14:textId="77777777" w:rsidTr="00B03167">
        <w:tc>
          <w:tcPr>
            <w:tcW w:w="1437" w:type="dxa"/>
            <w:shd w:val="clear" w:color="auto" w:fill="auto"/>
          </w:tcPr>
          <w:p w14:paraId="129B66A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  <w:gridSpan w:val="3"/>
            <w:shd w:val="clear" w:color="auto" w:fill="auto"/>
          </w:tcPr>
          <w:p w14:paraId="6EBEBA9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shd w:val="clear" w:color="auto" w:fill="auto"/>
          </w:tcPr>
          <w:p w14:paraId="2609E29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</w:tcPr>
          <w:p w14:paraId="644789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B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AE3BE1" w14:paraId="56BCCC1E" w14:textId="77777777" w:rsidTr="00B03167">
        <w:tc>
          <w:tcPr>
            <w:tcW w:w="3657" w:type="dxa"/>
            <w:gridSpan w:val="4"/>
            <w:shd w:val="clear" w:color="auto" w:fill="auto"/>
          </w:tcPr>
          <w:p w14:paraId="199AD1C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14:paraId="636DC8E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5C1466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B7646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309425C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7A13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C38647B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3AF5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31A120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A32F26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8970E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1A1" w:rsidRPr="00AE3BE1" w14:paraId="1E972E1F" w14:textId="77777777" w:rsidTr="00B03167">
        <w:tc>
          <w:tcPr>
            <w:tcW w:w="1437" w:type="dxa"/>
            <w:shd w:val="clear" w:color="auto" w:fill="auto"/>
          </w:tcPr>
          <w:p w14:paraId="23EF8D51" w14:textId="77777777" w:rsidR="006341A1" w:rsidRPr="00AE3BE1" w:rsidRDefault="006341A1" w:rsidP="006341A1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AE3BE1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975" w:type="dxa"/>
            <w:shd w:val="clear" w:color="auto" w:fill="auto"/>
            <w:vAlign w:val="bottom"/>
          </w:tcPr>
          <w:p w14:paraId="6A416A67" w14:textId="1FC2F051" w:rsidR="006341A1" w:rsidRPr="00AE3BE1" w:rsidRDefault="00423998" w:rsidP="006341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A9BEDCC" w14:textId="77777777" w:rsidR="006341A1" w:rsidRPr="00AE3B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FE9907" w14:textId="0F31B257" w:rsidR="006341A1" w:rsidRPr="00AE3BE1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4418D4B" w14:textId="77777777" w:rsidR="006341A1" w:rsidRPr="00AE3B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07B42E3" w14:textId="77777777" w:rsidR="006341A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0136626F" w14:textId="09E51471" w:rsidR="006341A1" w:rsidRPr="00AE3BE1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  <w:r w:rsidR="006341A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36" w:type="dxa"/>
            <w:shd w:val="clear" w:color="auto" w:fill="auto"/>
          </w:tcPr>
          <w:p w14:paraId="1E6AE8C2" w14:textId="77777777" w:rsidR="006341A1" w:rsidRPr="00AE3B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0389513F" w14:textId="77777777" w:rsidR="006341A1" w:rsidRDefault="006341A1" w:rsidP="0019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70294E" w14:textId="45FE885F" w:rsidR="006341A1" w:rsidRPr="00AE3BE1" w:rsidRDefault="006341A1" w:rsidP="0019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ED579D" w14:textId="77777777" w:rsidR="006341A1" w:rsidRPr="00AE3B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35982216" w14:textId="77777777" w:rsidR="006341A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46DBB2" w14:textId="5067B503" w:rsidR="006341A1" w:rsidRPr="00AE3B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6F998" w14:textId="77777777" w:rsidR="006341A1" w:rsidRPr="00AE3B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E96AED0" w14:textId="77777777" w:rsidR="006341A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D8207B6" w14:textId="044E1EB6" w:rsidR="00197BE1" w:rsidRPr="00AE3BE1" w:rsidRDefault="00423998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47" w:type="dxa"/>
          </w:tcPr>
          <w:p w14:paraId="406E97DA" w14:textId="77777777" w:rsidR="006341A1" w:rsidRPr="00AE3BE1" w:rsidRDefault="006341A1" w:rsidP="0063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0C0A6F" w14:textId="77777777" w:rsidR="006341A1" w:rsidRDefault="006341A1" w:rsidP="006341A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6DC44BA7" w14:textId="5859AD89" w:rsidR="00197BE1" w:rsidRPr="00AE3BE1" w:rsidRDefault="00423998" w:rsidP="006341A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97BE1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</w:tr>
      <w:tr w:rsidR="00470105" w:rsidRPr="00AE3BE1" w14:paraId="65407B69" w14:textId="77777777" w:rsidTr="00B03167">
        <w:tc>
          <w:tcPr>
            <w:tcW w:w="1437" w:type="dxa"/>
            <w:shd w:val="clear" w:color="auto" w:fill="auto"/>
          </w:tcPr>
          <w:p w14:paraId="28D116D5" w14:textId="77777777" w:rsidR="00470105" w:rsidRPr="00AE3BE1" w:rsidRDefault="00470105" w:rsidP="00470105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65AC5D" w14:textId="78E97C4F" w:rsidR="00470105" w:rsidRPr="00AE3BE1" w:rsidRDefault="00423998" w:rsidP="004701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7010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925475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F0344" w14:textId="762B116C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7010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49ED1DCC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89CE9A3" w14:textId="112B2014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</w:t>
            </w:r>
            <w:r w:rsidR="00470105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36" w:type="dxa"/>
            <w:shd w:val="clear" w:color="auto" w:fill="auto"/>
          </w:tcPr>
          <w:p w14:paraId="26BBD37B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0EACD12E" w14:textId="5CB3C656" w:rsidR="00470105" w:rsidRPr="00AE3BE1" w:rsidRDefault="00470105" w:rsidP="00B0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E18DBB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607055D" w14:textId="77CCC0A8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65B719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72E0CA6" w14:textId="6A49FB98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47" w:type="dxa"/>
          </w:tcPr>
          <w:p w14:paraId="3CA842F4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1D4DDB" w14:textId="5F3D835C" w:rsidR="00470105" w:rsidRPr="00AE3BE1" w:rsidRDefault="00423998" w:rsidP="0047010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70105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</w:tr>
      <w:tr w:rsidR="00470105" w:rsidRPr="00AE3BE1" w14:paraId="17045CCC" w14:textId="77777777" w:rsidTr="00B03167">
        <w:tc>
          <w:tcPr>
            <w:tcW w:w="1437" w:type="dxa"/>
            <w:shd w:val="clear" w:color="auto" w:fill="auto"/>
          </w:tcPr>
          <w:p w14:paraId="75CB5577" w14:textId="7777777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49AACC5" w14:textId="09D8BFFD" w:rsidR="00470105" w:rsidRPr="00AE3BE1" w:rsidRDefault="00423998" w:rsidP="004701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E2C2D5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5920DF" w14:textId="43F4857F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04EED64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EF60233" w14:textId="56D3642F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="00470105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36" w:type="dxa"/>
            <w:shd w:val="clear" w:color="auto" w:fill="auto"/>
          </w:tcPr>
          <w:p w14:paraId="4EBF3572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187224DE" w14:textId="16BC6006" w:rsidR="00470105" w:rsidRPr="00AE3BE1" w:rsidRDefault="00470105" w:rsidP="00B0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FD12F1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20CC8D88" w14:textId="53BC8412" w:rsidR="00470105" w:rsidRPr="00AE3BE1" w:rsidRDefault="00470105" w:rsidP="00B0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E561F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81ADA8C" w14:textId="222C4BAA" w:rsidR="00470105" w:rsidRPr="00AE3BE1" w:rsidRDefault="00470105" w:rsidP="00470105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93F0D4B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EDC752" w14:textId="3D0C8652" w:rsidR="00470105" w:rsidRPr="00AE3BE1" w:rsidRDefault="00423998" w:rsidP="0047010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70105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</w:tr>
      <w:tr w:rsidR="00470105" w:rsidRPr="00AE3BE1" w14:paraId="7D6B0644" w14:textId="77777777" w:rsidTr="00B03167">
        <w:tc>
          <w:tcPr>
            <w:tcW w:w="1437" w:type="dxa"/>
            <w:shd w:val="clear" w:color="auto" w:fill="auto"/>
          </w:tcPr>
          <w:p w14:paraId="1D68C6F1" w14:textId="7777777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A4D44E" w14:textId="06DEA4A5" w:rsidR="00470105" w:rsidRPr="00AE3BE1" w:rsidRDefault="00470105" w:rsidP="004701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19C7C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8D2D51" w14:textId="0D3D1F7D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1106853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D7F0135" w14:textId="78519756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6C5E2BE9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3C78BCB" w14:textId="3C5BB9BA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4AD837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57559E5B" w14:textId="25F0E352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8E3E0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C3AC18C" w14:textId="597803E5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451FE20A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32F6CBA" w14:textId="267A6757" w:rsidR="00470105" w:rsidRPr="00AE3BE1" w:rsidRDefault="00423998" w:rsidP="0047010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470105" w:rsidRPr="00AE3BE1" w14:paraId="09231FBC" w14:textId="77777777" w:rsidTr="00B03167">
        <w:tc>
          <w:tcPr>
            <w:tcW w:w="1437" w:type="dxa"/>
            <w:shd w:val="clear" w:color="auto" w:fill="auto"/>
          </w:tcPr>
          <w:p w14:paraId="0DDC51B9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14:paraId="5837D2CA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9E6C24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A79C57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256171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7E97E" w14:textId="2AABA510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470105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5A655E83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DE7BC53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30BC35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EB10110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2AB6A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AF6CADE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8D15375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17B7ACE" w14:textId="37324A89" w:rsidR="00470105" w:rsidRPr="00AE3BE1" w:rsidRDefault="00423998" w:rsidP="0047010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4701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</w:tr>
    </w:tbl>
    <w:p w14:paraId="25272AAD" w14:textId="77777777" w:rsidR="00B03167" w:rsidRDefault="00B03167"/>
    <w:p w14:paraId="22A5B92B" w14:textId="77777777" w:rsidR="00B03167" w:rsidRDefault="00B03167">
      <w: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2"/>
        <w:gridCol w:w="1156"/>
        <w:gridCol w:w="272"/>
        <w:gridCol w:w="1184"/>
        <w:gridCol w:w="272"/>
        <w:gridCol w:w="1190"/>
      </w:tblGrid>
      <w:tr w:rsidR="00470105" w:rsidRPr="00AE3BE1" w14:paraId="0A938E8C" w14:textId="77777777" w:rsidTr="007E0140">
        <w:trPr>
          <w:trHeight w:val="424"/>
        </w:trPr>
        <w:tc>
          <w:tcPr>
            <w:tcW w:w="3870" w:type="dxa"/>
          </w:tcPr>
          <w:p w14:paraId="4496E2FB" w14:textId="6A9CF66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8EA1F4" w14:textId="014DE4C3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357953E0" w14:textId="19CD4963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105" w:rsidRPr="00AE3BE1" w14:paraId="4A883E3C" w14:textId="77777777" w:rsidTr="007E0140">
        <w:tc>
          <w:tcPr>
            <w:tcW w:w="3870" w:type="dxa"/>
          </w:tcPr>
          <w:p w14:paraId="59D03FFD" w14:textId="7777777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33B06B" w14:textId="05A72A87" w:rsidR="00470105" w:rsidRPr="00AE3BE1" w:rsidRDefault="00423998" w:rsidP="0047010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7010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4B03B4BD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8399584" w14:textId="0A81E66C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70105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470105" w:rsidRPr="00AE3BE1" w:rsidRDefault="00470105" w:rsidP="0047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3380C" w14:textId="7F374533" w:rsidR="00470105" w:rsidRPr="00AE3BE1" w:rsidRDefault="00423998" w:rsidP="0047010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7010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4EAA0BAF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8F24EB" w14:textId="2C6AE349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470105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0105" w:rsidRPr="00AE3BE1" w14:paraId="51A43CA1" w14:textId="77777777" w:rsidTr="007E0140">
        <w:tc>
          <w:tcPr>
            <w:tcW w:w="3870" w:type="dxa"/>
          </w:tcPr>
          <w:p w14:paraId="67C86F2B" w14:textId="13B2B46B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</w:tcPr>
          <w:p w14:paraId="0F5DA9A1" w14:textId="32653053" w:rsidR="00470105" w:rsidRPr="00AE3BE1" w:rsidRDefault="0042399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17413346" w14:textId="77777777" w:rsidR="00470105" w:rsidRPr="00AE3BE1" w:rsidRDefault="00470105" w:rsidP="0047010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58B73B" w14:textId="4AADB059" w:rsidR="00470105" w:rsidRPr="00AE3BE1" w:rsidRDefault="0042399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470105" w:rsidRPr="00AE3BE1" w:rsidRDefault="00470105" w:rsidP="0047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BE18104" w14:textId="06F727C7" w:rsidR="00470105" w:rsidRPr="00AE3BE1" w:rsidRDefault="0042399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251F414F" w14:textId="77777777" w:rsidR="00470105" w:rsidRPr="00AE3BE1" w:rsidRDefault="00470105" w:rsidP="0047010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1938C9" w14:textId="514D5195" w:rsidR="00470105" w:rsidRPr="00AE3BE1" w:rsidRDefault="00423998" w:rsidP="0047010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70105" w:rsidRPr="00AE3BE1" w14:paraId="48661926" w14:textId="77777777" w:rsidTr="007E0140">
        <w:tc>
          <w:tcPr>
            <w:tcW w:w="3870" w:type="dxa"/>
          </w:tcPr>
          <w:p w14:paraId="24B6BC84" w14:textId="77777777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116AC722" w14:textId="77777777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105" w:rsidRPr="00AE3BE1" w14:paraId="4B3F1CEE" w14:textId="77777777" w:rsidTr="007E0140">
        <w:tc>
          <w:tcPr>
            <w:tcW w:w="3870" w:type="dxa"/>
          </w:tcPr>
          <w:p w14:paraId="0FDFB0AE" w14:textId="77777777" w:rsidR="00470105" w:rsidRPr="00AE3BE1" w:rsidRDefault="00470105" w:rsidP="0047010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  <w:shd w:val="clear" w:color="auto" w:fill="auto"/>
          </w:tcPr>
          <w:p w14:paraId="1389CFF1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FB0407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0D65237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FEC7BC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41696A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875D37D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105" w:rsidRPr="00AE3BE1" w14:paraId="7841B892" w14:textId="77777777" w:rsidTr="007E0140">
        <w:tc>
          <w:tcPr>
            <w:tcW w:w="3870" w:type="dxa"/>
          </w:tcPr>
          <w:p w14:paraId="4F45AAFB" w14:textId="77777777" w:rsidR="00470105" w:rsidRPr="00AE3BE1" w:rsidRDefault="00470105" w:rsidP="0047010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EBD34D4" w14:textId="05382405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701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2" w:type="dxa"/>
            <w:shd w:val="clear" w:color="auto" w:fill="auto"/>
          </w:tcPr>
          <w:p w14:paraId="7BA07417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59296B5" w14:textId="55929B78" w:rsidR="00470105" w:rsidRPr="00AE3BE1" w:rsidRDefault="00423998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70105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470105" w:rsidRPr="00AE3BE1" w:rsidRDefault="00470105" w:rsidP="0047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3B5509CE" w14:textId="6848C125" w:rsidR="00470105" w:rsidRPr="00AE3BE1" w:rsidRDefault="00470105" w:rsidP="004701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865EEB0" w14:textId="77777777" w:rsidR="00470105" w:rsidRPr="00AE3BE1" w:rsidRDefault="00470105" w:rsidP="004701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982C163" w14:textId="77777777" w:rsidR="00470105" w:rsidRPr="00AE3BE1" w:rsidRDefault="00470105" w:rsidP="0047010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3B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C52AF6E" w14:textId="77777777" w:rsidR="001F2A6C" w:rsidRPr="00AE3BE1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20C223" w14:textId="20652690" w:rsidR="009417A9" w:rsidRPr="001F2A6C" w:rsidRDefault="002E3714" w:rsidP="0069707C">
      <w:pPr>
        <w:tabs>
          <w:tab w:val="left" w:pos="720"/>
        </w:tabs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423998" w:rsidRPr="00423998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423998" w:rsidRPr="00423998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423998" w:rsidRPr="00423998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423998" w:rsidRPr="00423998">
        <w:rPr>
          <w:rFonts w:ascii="Angsana New" w:hAnsi="Angsana New" w:hint="cs"/>
          <w:spacing w:val="-6"/>
          <w:sz w:val="30"/>
          <w:szCs w:val="30"/>
        </w:rPr>
        <w:t>31</w:t>
      </w:r>
      <w:r w:rsidR="0041295B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423998" w:rsidRPr="00423998">
        <w:rPr>
          <w:rFonts w:ascii="Angsana New" w:hAnsi="Angsana New"/>
          <w:spacing w:val="-6"/>
          <w:sz w:val="30"/>
          <w:szCs w:val="30"/>
        </w:rPr>
        <w:t>2563</w:t>
      </w:r>
      <w:r w:rsidR="00217C27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มข้อบังคับของบริษัทย่อยดังกล่าว</w:t>
      </w:r>
      <w:r w:rsidRPr="00AE3BE1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pacing w:val="-6"/>
          <w:sz w:val="30"/>
          <w:szCs w:val="30"/>
        </w:rPr>
        <w:t>3</w:t>
      </w:r>
      <w:r w:rsidR="00197BE1">
        <w:rPr>
          <w:rFonts w:ascii="Angsana New" w:hAnsi="Angsana New"/>
          <w:spacing w:val="-6"/>
          <w:sz w:val="30"/>
          <w:szCs w:val="30"/>
        </w:rPr>
        <w:t>.</w:t>
      </w:r>
      <w:r w:rsidR="00423998" w:rsidRPr="00423998">
        <w:rPr>
          <w:rFonts w:ascii="Angsana New" w:hAnsi="Angsana New"/>
          <w:spacing w:val="-6"/>
          <w:sz w:val="30"/>
          <w:szCs w:val="30"/>
        </w:rPr>
        <w:t>92</w:t>
      </w:r>
      <w:r w:rsidR="00197BE1">
        <w:rPr>
          <w:rFonts w:ascii="Angsana New" w:hAnsi="Angsana New"/>
          <w:spacing w:val="-6"/>
          <w:sz w:val="30"/>
          <w:szCs w:val="30"/>
        </w:rPr>
        <w:t xml:space="preserve"> </w:t>
      </w:r>
      <w:r w:rsidRPr="00F60556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140858" w:rsidRPr="00F6055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423998" w:rsidRPr="00423998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F6055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423998" w:rsidRPr="00423998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423998" w:rsidRPr="00423998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23998" w:rsidRPr="00423998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7E0140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423998" w:rsidRPr="00423998">
        <w:rPr>
          <w:rFonts w:ascii="Angsana New" w:hAnsi="Angsana New"/>
          <w:i/>
          <w:iCs/>
          <w:spacing w:val="-6"/>
          <w:sz w:val="30"/>
          <w:szCs w:val="30"/>
        </w:rPr>
        <w:t>68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2C494E1" w14:textId="4A302E49" w:rsidR="00AF225E" w:rsidRDefault="00AF225E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6C889A" w14:textId="0D52EC40" w:rsidR="00E5706B" w:rsidRPr="00E5706B" w:rsidRDefault="00E5706B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</w:t>
      </w: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ที่ทำกับบุคคลหรือกิจการที่เกี่ยวข้องกัน  </w:t>
      </w:r>
    </w:p>
    <w:p w14:paraId="2899A41B" w14:textId="77777777" w:rsidR="0041295B" w:rsidRPr="007E0140" w:rsidRDefault="0041295B" w:rsidP="007E0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OLE_LINK2"/>
    </w:p>
    <w:bookmarkEnd w:id="1"/>
    <w:p w14:paraId="65B1B286" w14:textId="36582471" w:rsidR="001B77E9" w:rsidRPr="001B77E9" w:rsidRDefault="002A4C69" w:rsidP="001B7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5706B" w:rsidRPr="00E14CBA">
        <w:rPr>
          <w:rFonts w:ascii="Angsana New" w:hAnsi="Angsana New"/>
          <w:sz w:val="30"/>
          <w:szCs w:val="30"/>
          <w:cs/>
        </w:rPr>
        <w:t>บริษัทมีสัญญาเช่าที่ดิน</w:t>
      </w:r>
      <w:r w:rsidR="00E5706B">
        <w:rPr>
          <w:rFonts w:ascii="Angsana New" w:hAnsi="Angsana New" w:hint="cs"/>
          <w:sz w:val="30"/>
          <w:szCs w:val="30"/>
          <w:cs/>
        </w:rPr>
        <w:t xml:space="preserve"> และ</w:t>
      </w:r>
      <w:r w:rsidR="00E5706B" w:rsidRPr="00E14CBA">
        <w:rPr>
          <w:rFonts w:ascii="Angsana New" w:hAnsi="Angsana New"/>
          <w:sz w:val="30"/>
          <w:szCs w:val="30"/>
          <w:cs/>
        </w:rPr>
        <w:t>สัญญาเช่าที่ดินพร้อมสิ่งปลูกสร้างกับ</w:t>
      </w:r>
      <w:r w:rsidR="00E5706B">
        <w:rPr>
          <w:rFonts w:ascii="Angsana New" w:hAnsi="Angsana New" w:hint="cs"/>
          <w:sz w:val="30"/>
          <w:szCs w:val="30"/>
          <w:cs/>
        </w:rPr>
        <w:t>กลุ่ม</w:t>
      </w:r>
      <w:r w:rsidR="00E5706B"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 w:rsidR="00E5706B">
        <w:rPr>
          <w:rFonts w:ascii="Angsana New" w:hAnsi="Angsana New" w:hint="cs"/>
          <w:sz w:val="30"/>
          <w:szCs w:val="30"/>
          <w:cs/>
        </w:rPr>
        <w:t>หลายฉบับ</w:t>
      </w:r>
      <w:r w:rsidR="00CB6D7A">
        <w:rPr>
          <w:rFonts w:ascii="Angsana New" w:hAnsi="Angsana New"/>
          <w:sz w:val="30"/>
          <w:szCs w:val="30"/>
        </w:rPr>
        <w:t xml:space="preserve"> </w:t>
      </w:r>
      <w:r w:rsidR="00CB6D7A">
        <w:rPr>
          <w:rFonts w:ascii="Angsana New" w:hAnsi="Angsana New" w:hint="cs"/>
          <w:sz w:val="30"/>
          <w:szCs w:val="30"/>
          <w:cs/>
        </w:rPr>
        <w:t>ทั้งนี้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1B77E9" w:rsidRPr="001B77E9">
        <w:rPr>
          <w:rFonts w:ascii="Angsana New" w:hAnsi="Angsana New"/>
          <w:sz w:val="30"/>
          <w:szCs w:val="30"/>
        </w:rPr>
        <w:t xml:space="preserve">1 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มกราคม </w:t>
      </w:r>
      <w:r w:rsidR="001B77E9" w:rsidRPr="001B77E9">
        <w:rPr>
          <w:rFonts w:ascii="Angsana New" w:hAnsi="Angsana New"/>
          <w:sz w:val="30"/>
          <w:szCs w:val="30"/>
        </w:rPr>
        <w:t xml:space="preserve">2563 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="001B77E9" w:rsidRPr="001B77E9">
        <w:rPr>
          <w:rFonts w:ascii="Angsana New" w:hAnsi="Angsana New"/>
          <w:sz w:val="30"/>
          <w:szCs w:val="30"/>
        </w:rPr>
        <w:t xml:space="preserve">TFRS 16 </w:t>
      </w:r>
      <w:r w:rsidR="001B77E9" w:rsidRPr="001B77E9">
        <w:rPr>
          <w:rFonts w:ascii="Angsana New" w:hAnsi="Angsana New"/>
          <w:sz w:val="30"/>
          <w:szCs w:val="30"/>
          <w:cs/>
        </w:rPr>
        <w:t>เป็นครั้งแรก</w:t>
      </w:r>
      <w:r w:rsidR="001B77E9">
        <w:rPr>
          <w:rFonts w:ascii="Angsana New" w:hAnsi="Angsana New"/>
          <w:sz w:val="30"/>
          <w:szCs w:val="30"/>
        </w:rPr>
        <w:t xml:space="preserve"> </w:t>
      </w:r>
      <w:r w:rsidR="001B77E9">
        <w:rPr>
          <w:rFonts w:ascii="Angsana New" w:hAnsi="Angsana New" w:hint="cs"/>
          <w:sz w:val="30"/>
          <w:szCs w:val="30"/>
          <w:cs/>
        </w:rPr>
        <w:t>ส่งผลให้มี</w:t>
      </w:r>
      <w:r w:rsidR="001B77E9" w:rsidRPr="001B77E9">
        <w:rPr>
          <w:rFonts w:ascii="Angsana New" w:hAnsi="Angsana New"/>
          <w:sz w:val="30"/>
          <w:szCs w:val="30"/>
          <w:cs/>
        </w:rPr>
        <w:t>ยอดคงเหลือกับ</w:t>
      </w:r>
      <w:r w:rsidR="001B77E9">
        <w:rPr>
          <w:rFonts w:ascii="Angsana New" w:hAnsi="Angsana New" w:hint="cs"/>
          <w:sz w:val="30"/>
          <w:szCs w:val="30"/>
          <w:cs/>
        </w:rPr>
        <w:t>กลุ่ม</w:t>
      </w:r>
      <w:r w:rsidR="001B77E9"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 w:rsid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ณ วันที่</w:t>
      </w:r>
      <w:r w:rsidR="001B77E9" w:rsidRPr="001B77E9">
        <w:rPr>
          <w:rFonts w:ascii="Angsana New" w:hAnsi="Angsana New"/>
          <w:sz w:val="30"/>
          <w:szCs w:val="30"/>
        </w:rPr>
        <w:t xml:space="preserve"> 3</w:t>
      </w:r>
      <w:r w:rsidR="001B77E9">
        <w:rPr>
          <w:rFonts w:ascii="Angsana New" w:hAnsi="Angsana New" w:hint="cs"/>
          <w:sz w:val="30"/>
          <w:szCs w:val="30"/>
          <w:cs/>
        </w:rPr>
        <w:t>1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>
        <w:rPr>
          <w:rFonts w:ascii="Angsana New" w:hAnsi="Angsana New" w:hint="cs"/>
          <w:sz w:val="30"/>
          <w:szCs w:val="30"/>
          <w:cs/>
        </w:rPr>
        <w:t>มีนาคม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 </w:t>
      </w:r>
      <w:r w:rsidR="001B77E9" w:rsidRPr="001B77E9">
        <w:rPr>
          <w:rFonts w:ascii="Angsana New" w:hAnsi="Angsana New"/>
          <w:sz w:val="30"/>
          <w:szCs w:val="30"/>
        </w:rPr>
        <w:t xml:space="preserve">2563 </w:t>
      </w:r>
      <w:r w:rsidR="001B77E9" w:rsidRPr="001B77E9">
        <w:rPr>
          <w:rFonts w:ascii="Angsana New" w:hAnsi="Angsana New"/>
          <w:sz w:val="30"/>
          <w:szCs w:val="30"/>
          <w:cs/>
        </w:rPr>
        <w:t>และ</w:t>
      </w:r>
      <w:r w:rsidR="00CB6D7A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CB6D7A">
        <w:rPr>
          <w:rFonts w:ascii="Angsana New" w:hAnsi="Angsana New"/>
          <w:sz w:val="30"/>
          <w:szCs w:val="30"/>
        </w:rPr>
        <w:t xml:space="preserve">31 </w:t>
      </w:r>
      <w:r w:rsidR="00CB6D7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B6D7A">
        <w:rPr>
          <w:rFonts w:ascii="Angsana New" w:hAnsi="Angsana New"/>
          <w:sz w:val="30"/>
          <w:szCs w:val="30"/>
        </w:rPr>
        <w:t>2563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ดังนี้</w:t>
      </w:r>
    </w:p>
    <w:p w14:paraId="7FB271DB" w14:textId="77777777" w:rsidR="00F7357D" w:rsidRDefault="00F7357D" w:rsidP="00E5706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B6D7A" w:rsidRPr="00AE3BE1" w14:paraId="15FA36E8" w14:textId="77777777" w:rsidTr="00CB6D7A">
        <w:tc>
          <w:tcPr>
            <w:tcW w:w="6030" w:type="dxa"/>
          </w:tcPr>
          <w:p w14:paraId="5670FD04" w14:textId="77777777" w:rsidR="00CB6D7A" w:rsidRDefault="00CB6D7A" w:rsidP="009234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CC0C05" w14:textId="0B1C4433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5888E800" w14:textId="77777777" w:rsidR="00CB6D7A" w:rsidRDefault="00CB6D7A" w:rsidP="009234E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F6011F" w14:textId="6917FE6F" w:rsidR="00CB6D7A" w:rsidRPr="00423998" w:rsidRDefault="00CB6D7A" w:rsidP="009234E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195CBEB" w14:textId="77777777" w:rsidR="00CB6D7A" w:rsidRPr="00AE3BE1" w:rsidRDefault="00CB6D7A" w:rsidP="00923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ABCBF0D" w14:textId="00C67C28" w:rsidR="00CB6D7A" w:rsidRPr="00423998" w:rsidRDefault="00CB6D7A" w:rsidP="009234E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6D7A" w:rsidRPr="00AE3BE1" w14:paraId="12A2452C" w14:textId="77777777" w:rsidTr="00CB6D7A">
        <w:tc>
          <w:tcPr>
            <w:tcW w:w="6030" w:type="dxa"/>
          </w:tcPr>
          <w:p w14:paraId="761493E4" w14:textId="625C211F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3E3FC21" w14:textId="7AD74487" w:rsidR="00CB6D7A" w:rsidRPr="00AE3BE1" w:rsidRDefault="00CB6D7A" w:rsidP="00CB6D7A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D7A" w:rsidRPr="00AE3BE1" w14:paraId="2ED14567" w14:textId="77777777" w:rsidTr="00CB6D7A">
        <w:tc>
          <w:tcPr>
            <w:tcW w:w="6030" w:type="dxa"/>
          </w:tcPr>
          <w:p w14:paraId="37AF37CE" w14:textId="7777777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7FCA7AF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60C58A" w14:textId="77777777" w:rsidR="00CB6D7A" w:rsidRPr="00AE3BE1" w:rsidRDefault="00CB6D7A" w:rsidP="009234EB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186FEE7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D7A" w:rsidRPr="00AE3BE1" w14:paraId="1164C812" w14:textId="77777777" w:rsidTr="00CB6D7A">
        <w:tc>
          <w:tcPr>
            <w:tcW w:w="6030" w:type="dxa"/>
          </w:tcPr>
          <w:p w14:paraId="2D6058AF" w14:textId="662E6AE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64370A5D" w14:textId="70E7A671" w:rsidR="00CB6D7A" w:rsidRPr="00C244EB" w:rsidRDefault="00CB6D7A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4EB">
              <w:rPr>
                <w:rFonts w:ascii="Angsana New" w:hAnsi="Angsana New"/>
                <w:sz w:val="30"/>
                <w:szCs w:val="30"/>
              </w:rPr>
              <w:t>42,148</w:t>
            </w:r>
          </w:p>
        </w:tc>
        <w:tc>
          <w:tcPr>
            <w:tcW w:w="272" w:type="dxa"/>
            <w:shd w:val="clear" w:color="auto" w:fill="auto"/>
          </w:tcPr>
          <w:p w14:paraId="7E5CE1D4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4C507F12" w14:textId="38744987" w:rsidR="00CB6D7A" w:rsidRPr="00C244EB" w:rsidRDefault="00CB6D7A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4EB">
              <w:rPr>
                <w:rFonts w:ascii="Angsana New" w:hAnsi="Angsana New"/>
                <w:sz w:val="30"/>
                <w:szCs w:val="30"/>
              </w:rPr>
              <w:t>35,790</w:t>
            </w:r>
          </w:p>
        </w:tc>
      </w:tr>
      <w:tr w:rsidR="00CB6D7A" w:rsidRPr="00AE3BE1" w14:paraId="495AD552" w14:textId="77777777" w:rsidTr="00CB6D7A">
        <w:tc>
          <w:tcPr>
            <w:tcW w:w="6030" w:type="dxa"/>
          </w:tcPr>
          <w:p w14:paraId="168039DD" w14:textId="2374482A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0387F0B" w14:textId="397235AB" w:rsidR="00CB6D7A" w:rsidRPr="00C244EB" w:rsidRDefault="00CB6D7A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4EB">
              <w:rPr>
                <w:rFonts w:ascii="Angsana New" w:hAnsi="Angsana New"/>
                <w:sz w:val="30"/>
                <w:szCs w:val="30"/>
              </w:rPr>
              <w:t>(46,511)</w:t>
            </w:r>
          </w:p>
        </w:tc>
        <w:tc>
          <w:tcPr>
            <w:tcW w:w="272" w:type="dxa"/>
            <w:shd w:val="clear" w:color="auto" w:fill="auto"/>
          </w:tcPr>
          <w:p w14:paraId="7394F085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33DC21E4" w14:textId="154E25E5" w:rsidR="00CB6D7A" w:rsidRPr="00C244EB" w:rsidRDefault="00CB6D7A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4EB">
              <w:rPr>
                <w:rFonts w:ascii="Angsana New" w:hAnsi="Angsana New"/>
                <w:sz w:val="30"/>
                <w:szCs w:val="30"/>
              </w:rPr>
              <w:t>(39,429)</w:t>
            </w:r>
          </w:p>
        </w:tc>
      </w:tr>
    </w:tbl>
    <w:p w14:paraId="0A765088" w14:textId="77777777" w:rsidR="00CB6D7A" w:rsidRPr="00CB6D7A" w:rsidRDefault="00CB6D7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B6D7A" w:rsidRPr="00AE3BE1" w14:paraId="0D7F8937" w14:textId="77777777" w:rsidTr="00CB6D7A">
        <w:tc>
          <w:tcPr>
            <w:tcW w:w="6030" w:type="dxa"/>
          </w:tcPr>
          <w:p w14:paraId="520F998E" w14:textId="77777777" w:rsidR="00CB6D7A" w:rsidRPr="00CB6D7A" w:rsidRDefault="00CB6D7A" w:rsidP="00CB6D7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87B4E61" w14:textId="54300A7F" w:rsidR="00CB6D7A" w:rsidRPr="00CB6D7A" w:rsidRDefault="00CB6D7A" w:rsidP="00CB6D7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B6D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B6D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8CAE4A4" w14:textId="77777777" w:rsidR="00CB6D7A" w:rsidRDefault="00CB6D7A" w:rsidP="00CB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D7ABF12" w14:textId="1739359F" w:rsidR="00CB6D7A" w:rsidRPr="00423998" w:rsidRDefault="00CB6D7A" w:rsidP="00CB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4900FB97" w14:textId="77777777" w:rsidR="00CB6D7A" w:rsidRPr="00AE3BE1" w:rsidRDefault="00CB6D7A" w:rsidP="00CB6D7A">
            <w:pPr>
              <w:tabs>
                <w:tab w:val="clear" w:pos="680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45C0B8D4" w14:textId="4CDD1D70" w:rsidR="00CB6D7A" w:rsidRPr="00423998" w:rsidRDefault="00CB6D7A" w:rsidP="00CB6D7A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6D7A" w:rsidRPr="00AE3BE1" w14:paraId="110F67B5" w14:textId="77777777" w:rsidTr="009234EB">
        <w:tc>
          <w:tcPr>
            <w:tcW w:w="6030" w:type="dxa"/>
          </w:tcPr>
          <w:p w14:paraId="70BFC18B" w14:textId="77777777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770E50A" w14:textId="77777777" w:rsidR="00CB6D7A" w:rsidRPr="00AE3BE1" w:rsidRDefault="00CB6D7A" w:rsidP="009234EB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D7A" w:rsidRPr="00AE3BE1" w14:paraId="3054D571" w14:textId="77777777" w:rsidTr="009234EB">
        <w:tc>
          <w:tcPr>
            <w:tcW w:w="6030" w:type="dxa"/>
          </w:tcPr>
          <w:p w14:paraId="170A51A4" w14:textId="7777777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1EAAD9D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1319E2" w14:textId="77777777" w:rsidR="00CB6D7A" w:rsidRPr="00AE3BE1" w:rsidRDefault="00CB6D7A" w:rsidP="009234EB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ED4AF46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D7A" w:rsidRPr="00AE3BE1" w14:paraId="18DCDAE5" w14:textId="77777777" w:rsidTr="009234EB">
        <w:tc>
          <w:tcPr>
            <w:tcW w:w="6030" w:type="dxa"/>
          </w:tcPr>
          <w:p w14:paraId="418D0EB1" w14:textId="151C8251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5B797072" w14:textId="2078DBB0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  <w:tc>
          <w:tcPr>
            <w:tcW w:w="272" w:type="dxa"/>
            <w:shd w:val="clear" w:color="auto" w:fill="auto"/>
          </w:tcPr>
          <w:p w14:paraId="5CDB9E94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05F7372" w14:textId="025887E6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</w:tr>
      <w:tr w:rsidR="00CB6D7A" w:rsidRPr="00AE3BE1" w14:paraId="00990C37" w14:textId="77777777" w:rsidTr="009234EB">
        <w:tc>
          <w:tcPr>
            <w:tcW w:w="6030" w:type="dxa"/>
          </w:tcPr>
          <w:p w14:paraId="6BC64E0B" w14:textId="1069E30D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31ACE772" w14:textId="79D00AC6" w:rsidR="00CB6D7A" w:rsidRPr="00C244EB" w:rsidRDefault="00CB6D7A" w:rsidP="00CB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2" w:type="dxa"/>
            <w:shd w:val="clear" w:color="auto" w:fill="auto"/>
          </w:tcPr>
          <w:p w14:paraId="5137C62C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63BA63F1" w14:textId="10D757A0" w:rsidR="00CB6D7A" w:rsidRPr="00C244EB" w:rsidRDefault="00CB6D7A" w:rsidP="00CB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</w:tbl>
    <w:p w14:paraId="655BD652" w14:textId="64A3EC70" w:rsidR="001B77E9" w:rsidRPr="00D427F8" w:rsidRDefault="001B77E9" w:rsidP="00E5706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  <w:sectPr w:rsidR="001B77E9" w:rsidRPr="00D427F8" w:rsidSect="00E1267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F3A006D" w14:textId="77777777" w:rsidR="008C3D60" w:rsidRPr="00E8282F" w:rsidRDefault="008C3D60" w:rsidP="008C3D60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7986AA24" w14:textId="77777777" w:rsidR="0041295B" w:rsidRPr="00F33E93" w:rsidRDefault="0041295B" w:rsidP="0041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1433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88"/>
        <w:gridCol w:w="1528"/>
        <w:gridCol w:w="178"/>
        <w:gridCol w:w="827"/>
        <w:gridCol w:w="179"/>
        <w:gridCol w:w="811"/>
        <w:gridCol w:w="182"/>
        <w:gridCol w:w="1033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995"/>
        <w:gridCol w:w="180"/>
        <w:gridCol w:w="725"/>
        <w:gridCol w:w="180"/>
        <w:gridCol w:w="720"/>
      </w:tblGrid>
      <w:tr w:rsidR="001D0EC4" w:rsidRPr="009E555A" w14:paraId="008B00C6" w14:textId="77777777" w:rsidTr="009F3140">
        <w:trPr>
          <w:cantSplit/>
          <w:tblHeader/>
        </w:trPr>
        <w:tc>
          <w:tcPr>
            <w:tcW w:w="1888" w:type="dxa"/>
          </w:tcPr>
          <w:p w14:paraId="11EFA9AD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24D0806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0398E2B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4B0FE61B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BFB7585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38D855BF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5E5E3F7A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13" w:type="dxa"/>
            <w:gridSpan w:val="13"/>
          </w:tcPr>
          <w:p w14:paraId="1BC8C71A" w14:textId="042FBF40" w:rsidR="001D0EC4" w:rsidRPr="009E555A" w:rsidRDefault="001D0EC4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1295B" w:rsidRPr="009E555A" w14:paraId="5DE0EFD4" w14:textId="77777777" w:rsidTr="003C3A3E">
        <w:trPr>
          <w:cantSplit/>
          <w:tblHeader/>
        </w:trPr>
        <w:tc>
          <w:tcPr>
            <w:tcW w:w="1888" w:type="dxa"/>
          </w:tcPr>
          <w:p w14:paraId="6CE203AA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5B3808D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82B91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77B5D" w14:textId="7E28C10B" w:rsidR="0041295B" w:rsidRPr="008C3D60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312465F8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429F8E7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C68A3FF" w14:textId="74FA5519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สัดส่วนความ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เป็นเจ้าของ</w:t>
            </w:r>
          </w:p>
        </w:tc>
        <w:tc>
          <w:tcPr>
            <w:tcW w:w="182" w:type="dxa"/>
          </w:tcPr>
          <w:p w14:paraId="356863BA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00C6943E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A7065B2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D31AE71" w14:textId="110E3E15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55FE0D6D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0E55F4E1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C0FF4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A00CE5" w14:textId="3F67F8CF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211B66A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30" w:type="dxa"/>
            <w:gridSpan w:val="4"/>
          </w:tcPr>
          <w:p w14:paraId="333E4773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29C9D7C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747C963" w14:textId="4C81C75B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805C72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5" w:type="dxa"/>
            <w:gridSpan w:val="3"/>
          </w:tcPr>
          <w:p w14:paraId="30B654D3" w14:textId="6A8D5EFC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สำหรับ</w:t>
            </w:r>
            <w:r w:rsidR="00F33E93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งวดสามเดือนสิ้นสุดวันที่</w:t>
            </w:r>
          </w:p>
        </w:tc>
      </w:tr>
      <w:tr w:rsidR="003C3A3E" w:rsidRPr="009E555A" w14:paraId="49E97073" w14:textId="77777777" w:rsidTr="003C3A3E">
        <w:trPr>
          <w:cantSplit/>
          <w:tblHeader/>
        </w:trPr>
        <w:tc>
          <w:tcPr>
            <w:tcW w:w="1888" w:type="dxa"/>
          </w:tcPr>
          <w:p w14:paraId="30C33466" w14:textId="77777777" w:rsidR="003C3A3E" w:rsidRPr="009E555A" w:rsidRDefault="003C3A3E" w:rsidP="003C3A3E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4BBE0326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38B9754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</w:tcPr>
          <w:p w14:paraId="1D6D6B54" w14:textId="3A202D16" w:rsidR="003C3A3E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D395925" w14:textId="4232442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9" w:type="dxa"/>
          </w:tcPr>
          <w:p w14:paraId="0C1D9BF0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66F40234" w14:textId="4C04AE8F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2" w:type="dxa"/>
            <w:vAlign w:val="center"/>
          </w:tcPr>
          <w:p w14:paraId="3A0571B0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700E7CAE" w14:textId="06761B97" w:rsidR="003C3A3E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DE73CE2" w14:textId="09BB4338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B17A30A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678333F" w14:textId="1D50D9BA" w:rsidR="003C3A3E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4D670B4" w14:textId="5E484B28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5" w:type="dxa"/>
          </w:tcPr>
          <w:p w14:paraId="71AE7A76" w14:textId="77777777" w:rsidR="003C3A3E" w:rsidRPr="009E555A" w:rsidRDefault="003C3A3E" w:rsidP="003C3A3E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3F2145C" w14:textId="1E9D345F" w:rsidR="003C3A3E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D9CEF3C" w14:textId="1903CBEA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892C011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7B399D62" w14:textId="5C85F1B2" w:rsidR="003C3A3E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0DF1BE6" w14:textId="6C57BDE6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1A3E2A96" w14:textId="77777777" w:rsidR="003C3A3E" w:rsidRPr="009E555A" w:rsidRDefault="003C3A3E" w:rsidP="003C3A3E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7E4B64AE" w14:textId="2FAA7430" w:rsidR="003C3A3E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DF482C6" w14:textId="2D626BE9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849CE4F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10AB269" w14:textId="3B18CCDD" w:rsidR="003C3A3E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27C6127" w14:textId="026B46BB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8A7CE57" w14:textId="77777777" w:rsidR="003C3A3E" w:rsidRPr="009E555A" w:rsidRDefault="003C3A3E" w:rsidP="003C3A3E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</w:tcPr>
          <w:p w14:paraId="68A3A9C8" w14:textId="3497F918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69B5571D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CDBDE3B" w14:textId="637862ED" w:rsidR="003C3A3E" w:rsidRPr="009E555A" w:rsidRDefault="00423998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44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29F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929F4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</w:tr>
      <w:tr w:rsidR="003C3A3E" w:rsidRPr="009E555A" w14:paraId="39F2D7D5" w14:textId="77777777" w:rsidTr="003C3A3E">
        <w:trPr>
          <w:cantSplit/>
          <w:tblHeader/>
        </w:trPr>
        <w:tc>
          <w:tcPr>
            <w:tcW w:w="1888" w:type="dxa"/>
          </w:tcPr>
          <w:p w14:paraId="195D754E" w14:textId="77777777" w:rsidR="003C3A3E" w:rsidRPr="009E555A" w:rsidRDefault="003C3A3E" w:rsidP="003C3A3E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169EA48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74DA7CB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hideMark/>
          </w:tcPr>
          <w:p w14:paraId="092AF635" w14:textId="47D849BE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9" w:type="dxa"/>
          </w:tcPr>
          <w:p w14:paraId="50341277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78B53672" w14:textId="26726939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2" w:type="dxa"/>
            <w:vAlign w:val="center"/>
            <w:hideMark/>
          </w:tcPr>
          <w:p w14:paraId="5AF69DBC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hideMark/>
          </w:tcPr>
          <w:p w14:paraId="420E2BE9" w14:textId="1810CB79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4B751BA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77C71C5E" w14:textId="49A3F07F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5" w:type="dxa"/>
          </w:tcPr>
          <w:p w14:paraId="2C982D26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508CCF7" w14:textId="19B00588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DAC087C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6BCE2DF9" w14:textId="3AD60C57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gridSpan w:val="2"/>
          </w:tcPr>
          <w:p w14:paraId="5FC69ABF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612B83CD" w14:textId="7839C90C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D6C3752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hideMark/>
          </w:tcPr>
          <w:p w14:paraId="1B933B8E" w14:textId="284C0A87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A60663D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hideMark/>
          </w:tcPr>
          <w:p w14:paraId="5F3F2014" w14:textId="16F6EAB0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3BE8B17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0FEAB372" w14:textId="311BCE83" w:rsidR="003C3A3E" w:rsidRPr="009E555A" w:rsidRDefault="00423998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C3A3E" w:rsidRPr="009E555A" w14:paraId="13803109" w14:textId="77777777" w:rsidTr="003C3A3E">
        <w:trPr>
          <w:cantSplit/>
          <w:trHeight w:val="270"/>
        </w:trPr>
        <w:tc>
          <w:tcPr>
            <w:tcW w:w="1888" w:type="dxa"/>
          </w:tcPr>
          <w:p w14:paraId="344EE1CB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5138F34D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8" w:type="dxa"/>
          </w:tcPr>
          <w:p w14:paraId="10DAA08D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2E4DF0F4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7F218F29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746" w:type="dxa"/>
            <w:gridSpan w:val="17"/>
            <w:hideMark/>
          </w:tcPr>
          <w:p w14:paraId="457E25E2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C3A3E" w:rsidRPr="009E555A" w14:paraId="684845AB" w14:textId="77777777" w:rsidTr="003C3A3E">
        <w:trPr>
          <w:cantSplit/>
          <w:trHeight w:val="270"/>
        </w:trPr>
        <w:tc>
          <w:tcPr>
            <w:tcW w:w="1888" w:type="dxa"/>
            <w:hideMark/>
          </w:tcPr>
          <w:p w14:paraId="37E5E942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ทางอ้อม</w:t>
            </w:r>
          </w:p>
        </w:tc>
        <w:tc>
          <w:tcPr>
            <w:tcW w:w="1528" w:type="dxa"/>
            <w:shd w:val="clear" w:color="auto" w:fill="auto"/>
          </w:tcPr>
          <w:p w14:paraId="0A324B4B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467F2635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16E98E4E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9051204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7290E876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C32DBDF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0629CE29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CD6ADB3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22D26559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7C86DF72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D3709A1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3795103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0025ACAC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405DE806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6D9B0818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F9267BE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5EA2DAEF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8B5E6DB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</w:tcPr>
          <w:p w14:paraId="656625D7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AC6917C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</w:tcPr>
          <w:p w14:paraId="4EC7F67F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5214C" w:rsidRPr="009E555A" w14:paraId="549253BB" w14:textId="77777777" w:rsidTr="003C3A3E">
        <w:trPr>
          <w:cantSplit/>
          <w:trHeight w:val="270"/>
        </w:trPr>
        <w:tc>
          <w:tcPr>
            <w:tcW w:w="1888" w:type="dxa"/>
          </w:tcPr>
          <w:p w14:paraId="099638DC" w14:textId="77777777" w:rsidR="0065214C" w:rsidRPr="009E555A" w:rsidRDefault="0065214C" w:rsidP="0065214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63100280" w14:textId="77777777" w:rsidR="0065214C" w:rsidRDefault="0065214C" w:rsidP="0065214C">
            <w:pPr>
              <w:pStyle w:val="acctfourfigures"/>
              <w:tabs>
                <w:tab w:val="clear" w:pos="765"/>
              </w:tabs>
              <w:spacing w:line="360" w:lineRule="exact"/>
              <w:ind w:left="236" w:right="-79" w:hanging="1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178" w:type="dxa"/>
          </w:tcPr>
          <w:p w14:paraId="783CCA45" w14:textId="77777777" w:rsidR="0065214C" w:rsidRDefault="0065214C" w:rsidP="0065214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47C9B32A" w14:textId="77777777" w:rsidR="0065214C" w:rsidRDefault="0065214C" w:rsidP="0065214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4A5567" w14:textId="3CEC2C51" w:rsidR="0065214C" w:rsidRPr="003945A5" w:rsidRDefault="00423998" w:rsidP="0065214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23998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79" w:type="dxa"/>
            <w:shd w:val="clear" w:color="auto" w:fill="auto"/>
          </w:tcPr>
          <w:p w14:paraId="4CBB430F" w14:textId="77777777" w:rsidR="0065214C" w:rsidRPr="009E555A" w:rsidRDefault="0065214C" w:rsidP="0065214C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9949B5B" w14:textId="77777777" w:rsidR="0065214C" w:rsidRDefault="0065214C" w:rsidP="0065214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9445E81" w14:textId="2F139255" w:rsidR="0065214C" w:rsidRPr="003945A5" w:rsidRDefault="00423998" w:rsidP="0065214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82" w:type="dxa"/>
            <w:shd w:val="clear" w:color="auto" w:fill="auto"/>
          </w:tcPr>
          <w:p w14:paraId="3EEA5201" w14:textId="77777777" w:rsidR="0065214C" w:rsidRPr="009E555A" w:rsidRDefault="0065214C" w:rsidP="0065214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33" w:type="dxa"/>
            <w:shd w:val="clear" w:color="auto" w:fill="auto"/>
          </w:tcPr>
          <w:p w14:paraId="0FEBF5F4" w14:textId="77777777" w:rsidR="0065214C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5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0BF0E23" w14:textId="445C82B7" w:rsidR="0065214C" w:rsidRPr="009E555A" w:rsidRDefault="00423998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5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23998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200</w:t>
            </w:r>
            <w:r w:rsidR="0065214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C8E3BD0" w14:textId="77777777" w:rsidR="0065214C" w:rsidRPr="009E555A" w:rsidRDefault="0065214C" w:rsidP="0065214C">
            <w:pPr>
              <w:pStyle w:val="acctfourfigures"/>
              <w:spacing w:line="360" w:lineRule="exac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E130315" w14:textId="77777777" w:rsidR="0065214C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A772717" w14:textId="67115A1C" w:rsidR="0065214C" w:rsidRPr="009E555A" w:rsidRDefault="00423998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5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200</w:t>
            </w:r>
            <w:r w:rsidR="0065214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58236822" w14:textId="77777777" w:rsidR="0065214C" w:rsidRPr="009E555A" w:rsidRDefault="0065214C" w:rsidP="0065214C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74A3F77F" w14:textId="77777777" w:rsidR="0065214C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BB1E91D" w14:textId="15B771D7" w:rsidR="0065214C" w:rsidRPr="009E555A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348A6D2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0C095ED9" w14:textId="77777777" w:rsidR="0065214C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F6B7E19" w14:textId="7018DA4E" w:rsidR="0065214C" w:rsidRPr="009E555A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D16D15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2AA20AE7" w14:textId="77777777" w:rsidR="0065214C" w:rsidRDefault="0065214C" w:rsidP="0065214C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65C7D82" w14:textId="0717103A" w:rsidR="0065214C" w:rsidRPr="009E555A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26</w:t>
            </w:r>
            <w:r w:rsidR="00B0316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639</w:t>
            </w:r>
          </w:p>
        </w:tc>
        <w:tc>
          <w:tcPr>
            <w:tcW w:w="180" w:type="dxa"/>
            <w:shd w:val="clear" w:color="auto" w:fill="auto"/>
          </w:tcPr>
          <w:p w14:paraId="4547AC88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00DA6167" w14:textId="77777777" w:rsidR="0065214C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9CD8ACF" w14:textId="261AF700" w:rsidR="0065214C" w:rsidRPr="009E555A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2D52EA7C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shd w:val="clear" w:color="auto" w:fill="auto"/>
          </w:tcPr>
          <w:p w14:paraId="0459C6D5" w14:textId="77777777" w:rsidR="0065214C" w:rsidRDefault="0065214C" w:rsidP="0065214C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3703EA4" w14:textId="032D8B5C" w:rsidR="0065214C" w:rsidRPr="009E555A" w:rsidRDefault="0065214C" w:rsidP="0065214C">
            <w:pPr>
              <w:pStyle w:val="acctfourfigures"/>
              <w:tabs>
                <w:tab w:val="clear" w:pos="765"/>
                <w:tab w:val="decimal" w:pos="2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1FC3C4" w14:textId="77777777" w:rsidR="0065214C" w:rsidRPr="009E555A" w:rsidRDefault="0065214C" w:rsidP="0065214C">
            <w:pPr>
              <w:pStyle w:val="acctfourfigures"/>
              <w:tabs>
                <w:tab w:val="decimal" w:pos="551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51A5F3CB" w14:textId="77777777" w:rsidR="0065214C" w:rsidRDefault="0065214C" w:rsidP="0065214C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86986C" w14:textId="77777777" w:rsidR="0065214C" w:rsidRPr="009E555A" w:rsidRDefault="0065214C" w:rsidP="0065214C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65214C" w:rsidRPr="009E555A" w14:paraId="6AB4D88D" w14:textId="77777777" w:rsidTr="003C3A3E">
        <w:trPr>
          <w:cantSplit/>
        </w:trPr>
        <w:tc>
          <w:tcPr>
            <w:tcW w:w="1888" w:type="dxa"/>
          </w:tcPr>
          <w:p w14:paraId="0CA30760" w14:textId="77777777" w:rsidR="0065214C" w:rsidRPr="009E555A" w:rsidRDefault="0065214C" w:rsidP="0065214C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8" w:type="dxa"/>
            <w:shd w:val="clear" w:color="auto" w:fill="auto"/>
          </w:tcPr>
          <w:p w14:paraId="655EAA91" w14:textId="77777777" w:rsidR="0065214C" w:rsidRPr="009E555A" w:rsidRDefault="0065214C" w:rsidP="0065214C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7BC25B75" w14:textId="77777777" w:rsidR="0065214C" w:rsidRPr="009E555A" w:rsidRDefault="0065214C" w:rsidP="0065214C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A3B8F16" w14:textId="77777777" w:rsidR="0065214C" w:rsidRPr="009E555A" w:rsidRDefault="0065214C" w:rsidP="0065214C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09ED3B4D" w14:textId="77777777" w:rsidR="0065214C" w:rsidRPr="009E555A" w:rsidRDefault="0065214C" w:rsidP="0065214C">
            <w:pPr>
              <w:tabs>
                <w:tab w:val="clear" w:pos="454"/>
                <w:tab w:val="clear" w:pos="907"/>
                <w:tab w:val="decimal" w:pos="82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6D08B98F" w14:textId="77777777" w:rsidR="0065214C" w:rsidRPr="009E555A" w:rsidRDefault="0065214C" w:rsidP="0065214C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02C392D2" w14:textId="77777777" w:rsidR="0065214C" w:rsidRPr="009E555A" w:rsidRDefault="0065214C" w:rsidP="0065214C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23E43D1C" w14:textId="77777777" w:rsidR="0065214C" w:rsidRPr="009E555A" w:rsidRDefault="0065214C" w:rsidP="0065214C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06092535" w14:textId="77777777" w:rsidR="0065214C" w:rsidRPr="009E555A" w:rsidRDefault="0065214C" w:rsidP="0065214C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27E5180E" w14:textId="77777777" w:rsidR="0065214C" w:rsidRPr="009E555A" w:rsidRDefault="0065214C" w:rsidP="0065214C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1AD89499" w14:textId="77777777" w:rsidR="0065214C" w:rsidRPr="009E555A" w:rsidRDefault="0065214C" w:rsidP="0065214C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97E50" w14:textId="202FF3FD" w:rsidR="0065214C" w:rsidRPr="00D533B8" w:rsidRDefault="0065214C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 xml:space="preserve">  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FF768A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735DCF" w14:textId="79BC916B" w:rsidR="0065214C" w:rsidRPr="00D533B8" w:rsidRDefault="00423998" w:rsidP="0065214C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 w:rsidR="0065214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E2983B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6D497" w14:textId="6FE5F832" w:rsidR="0065214C" w:rsidRPr="00D533B8" w:rsidRDefault="00423998" w:rsidP="0065214C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 w:rsidR="00B0316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639</w:t>
            </w:r>
          </w:p>
        </w:tc>
        <w:tc>
          <w:tcPr>
            <w:tcW w:w="180" w:type="dxa"/>
            <w:shd w:val="clear" w:color="auto" w:fill="auto"/>
          </w:tcPr>
          <w:p w14:paraId="774697CB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3A3929" w14:textId="2376191C" w:rsidR="0065214C" w:rsidRPr="0017707F" w:rsidRDefault="00423998" w:rsidP="0065214C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65214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56AFC1D2" w14:textId="77777777" w:rsidR="0065214C" w:rsidRPr="009E555A" w:rsidRDefault="0065214C" w:rsidP="0065214C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AB6CA8" w14:textId="054801D2" w:rsidR="0065214C" w:rsidRPr="00FD7CF7" w:rsidRDefault="0065214C" w:rsidP="0065214C">
            <w:pPr>
              <w:pStyle w:val="acctfourfigures"/>
              <w:tabs>
                <w:tab w:val="clear" w:pos="765"/>
                <w:tab w:val="decimal" w:pos="2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D7C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743AED" w14:textId="77777777" w:rsidR="0065214C" w:rsidRPr="009E555A" w:rsidRDefault="0065214C" w:rsidP="0065214C">
            <w:pPr>
              <w:pStyle w:val="acctfourfigures"/>
              <w:tabs>
                <w:tab w:val="decimal" w:pos="551"/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58465" w14:textId="77777777" w:rsidR="0065214C" w:rsidRPr="00FD7CF7" w:rsidRDefault="0065214C" w:rsidP="0065214C">
            <w:pPr>
              <w:pStyle w:val="acctfourfigures"/>
              <w:tabs>
                <w:tab w:val="clear" w:pos="765"/>
                <w:tab w:val="decimal" w:pos="190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D7C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</w:tbl>
    <w:p w14:paraId="6276142C" w14:textId="77777777" w:rsidR="007E7F71" w:rsidRPr="007E7F71" w:rsidRDefault="007E7F71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Cs w:val="22"/>
        </w:rPr>
      </w:pPr>
    </w:p>
    <w:p w14:paraId="66F0D165" w14:textId="77777777" w:rsidR="009F20DE" w:rsidRPr="009E555A" w:rsidRDefault="006E41C0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  <w:sectPr w:rsidR="009F20DE" w:rsidRPr="009E555A" w:rsidSect="003C3A3E">
          <w:headerReference w:type="default" r:id="rId10"/>
          <w:footerReference w:type="default" r:id="rId11"/>
          <w:pgSz w:w="16834" w:h="11909" w:orient="landscape" w:code="9"/>
          <w:pgMar w:top="691" w:right="1152" w:bottom="720" w:left="1152" w:header="720" w:footer="720" w:gutter="0"/>
          <w:cols w:space="708"/>
          <w:docGrid w:linePitch="360"/>
        </w:sectPr>
      </w:pPr>
      <w:r w:rsidRPr="009E555A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="00447F80" w:rsidRPr="009E555A">
        <w:rPr>
          <w:rFonts w:ascii="Angsana New" w:hAnsi="Angsana New"/>
          <w:sz w:val="30"/>
          <w:szCs w:val="30"/>
        </w:rPr>
        <w:tab/>
      </w:r>
    </w:p>
    <w:p w14:paraId="3F9E01BC" w14:textId="77777777" w:rsidR="008C3D60" w:rsidRPr="00D77A7B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2BB54E4F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4EA7AA" w14:textId="7756117D" w:rsidR="00771234" w:rsidRPr="00771234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ในเดือนกรกฎาคม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="0005792F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โดยออกหุ้นสามัญเพิ่มทุนเป็นจำนวน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ล้านบาท (จำนวน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โดยสัดส่วนการลงทุนของกลุ่มบริษัทไม่เปลี่ยนแปลง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ทั้งนี้บริษัท ดาน่อน เซ็ปเป้ เบฟเวอเรจส์ จำกัด</w:t>
      </w:r>
      <w:r w:rsidR="00B470B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31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F5632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กรกฏาคม </w:t>
      </w:r>
      <w:r w:rsidR="00423998" w:rsidRPr="00423998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</w:p>
    <w:p w14:paraId="3EFE7854" w14:textId="77777777" w:rsidR="00771234" w:rsidRPr="00A266AD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256AEB" w14:textId="77777777" w:rsidR="008C3D60" w:rsidRPr="00EC59A2" w:rsidRDefault="008C3D60" w:rsidP="008C3D6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14:paraId="558372D7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2ED98829" w14:textId="15D8B471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="00423998" w:rsidRPr="00423998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บริษัทได้ลงทุนในหุ้นของ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 w:rsidRPr="00F33E93">
        <w:rPr>
          <w:rFonts w:ascii="Angsana New" w:hAnsi="Angsana New"/>
          <w:sz w:val="30"/>
          <w:szCs w:val="30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เพิ่มอีกร้อยละ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23998" w:rsidRPr="00423998">
        <w:rPr>
          <w:rFonts w:ascii="Angsana New" w:hAnsi="Angsana New" w:hint="cs"/>
          <w:sz w:val="30"/>
          <w:szCs w:val="30"/>
          <w:lang w:val="en-US" w:bidi="th-TH"/>
        </w:rPr>
        <w:t>11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ของทุนที่ออกและชำระแล้ว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เพิ่มขึ้นเป็นร้อยละ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23998" w:rsidRPr="00423998">
        <w:rPr>
          <w:rFonts w:ascii="Angsana New" w:hAnsi="Angsana New" w:hint="cs"/>
          <w:sz w:val="30"/>
          <w:szCs w:val="30"/>
          <w:lang w:val="en-US" w:bidi="th-TH"/>
        </w:rPr>
        <w:t>51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ดังนั้น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 w:rsidRPr="00F33E93">
        <w:rPr>
          <w:rFonts w:ascii="Angsana New" w:hAnsi="Angsana New"/>
          <w:sz w:val="30"/>
          <w:szCs w:val="30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จึงเปลี่ยนสถานะจากบริษัทร่วมเป็นบริษัทย่อยของกลุ่มบริษัท รายละเอียดการซื้อหุ้นได้แสดงอยู่ในหมายเหตุ ข้อ </w:t>
      </w:r>
      <w:r w:rsidR="00423998" w:rsidRPr="00423998">
        <w:rPr>
          <w:rFonts w:ascii="Angsana New" w:hAnsi="Angsana New"/>
          <w:sz w:val="30"/>
          <w:szCs w:val="30"/>
          <w:lang w:val="en-US" w:bidi="th-TH"/>
        </w:rPr>
        <w:t>4</w:t>
      </w:r>
    </w:p>
    <w:p w14:paraId="40197126" w14:textId="77777777" w:rsidR="00F33E93" w:rsidRPr="00F33E93" w:rsidRDefault="00F33E93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7087817" w14:textId="54314F4E" w:rsidR="00F33E93" w:rsidRPr="00F33E93" w:rsidRDefault="00F33E93" w:rsidP="00F33E93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นอกจากนี้ กลุ่มบริษัทมีสิทธิเข้าซื้อหุ้นในบริษัท ออล โคโค กรุ๊ป จำกัด เพิ่มเติมอีกในจำนวนรวมไม่เกินร้อยละ </w:t>
      </w:r>
      <w:r w:rsidR="00423998" w:rsidRPr="00423998">
        <w:rPr>
          <w:rFonts w:ascii="Angsana New" w:hAnsi="Angsana New"/>
          <w:sz w:val="30"/>
          <w:szCs w:val="30"/>
          <w:lang w:val="en-US" w:bidi="th-TH"/>
        </w:rPr>
        <w:t>9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ภายใน </w:t>
      </w:r>
      <w:r w:rsidR="00423998" w:rsidRPr="00423998">
        <w:rPr>
          <w:rFonts w:ascii="Angsana New" w:hAnsi="Angsana New"/>
          <w:sz w:val="30"/>
          <w:szCs w:val="30"/>
          <w:lang w:val="en-US" w:bidi="th-TH"/>
        </w:rPr>
        <w:t>4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ปี นับจากันที่สัญญาซื้อเงินลงทุนครั้งแรกมีผลบังคับใช้ในราคาประเมิน ณ ขณะนั้น</w:t>
      </w:r>
    </w:p>
    <w:p w14:paraId="6A494F81" w14:textId="77777777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7BF410" w14:textId="36E09536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3E93">
        <w:rPr>
          <w:rFonts w:ascii="Angsana New" w:hAnsi="Angsana New"/>
          <w:sz w:val="30"/>
          <w:szCs w:val="30"/>
          <w:cs/>
          <w:lang w:val="en-US" w:bidi="th-TH"/>
        </w:rPr>
        <w:t>ในการ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จัดประเภทครั้ง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นี้ บริษัทรับรู้กำไรจากการ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วัด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มูลค่าเงินลงทุนในบริษัท ออล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โคโค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กรุ๊ป จำกัด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ที่ถืออยู่ก่อนการรวมธุรกิจเป็น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จำนวน </w:t>
      </w:r>
      <w:r w:rsidR="00423998" w:rsidRPr="00423998">
        <w:rPr>
          <w:rFonts w:ascii="Angsana New" w:hAnsi="Angsana New"/>
          <w:sz w:val="30"/>
          <w:szCs w:val="30"/>
          <w:lang w:val="en-US" w:bidi="th-TH"/>
        </w:rPr>
        <w:t>10</w:t>
      </w:r>
      <w:r w:rsidRPr="00F33E93">
        <w:rPr>
          <w:rFonts w:ascii="Angsana New" w:hAnsi="Angsana New"/>
          <w:sz w:val="30"/>
          <w:szCs w:val="30"/>
          <w:lang w:val="en-US" w:bidi="th-TH"/>
        </w:rPr>
        <w:t>.</w:t>
      </w:r>
      <w:r w:rsidR="00423998" w:rsidRPr="00423998">
        <w:rPr>
          <w:rFonts w:ascii="Angsana New" w:hAnsi="Angsana New"/>
          <w:sz w:val="30"/>
          <w:szCs w:val="30"/>
          <w:lang w:val="en-US" w:bidi="th-TH"/>
        </w:rPr>
        <w:t>08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ในงบกำไรขาดทุนเบ็ดเสร็จ</w:t>
      </w:r>
      <w:r w:rsidR="00F33E93" w:rsidRPr="00F33E93">
        <w:rPr>
          <w:rFonts w:ascii="Angsana New" w:hAnsi="Angsana New" w:hint="cs"/>
          <w:sz w:val="30"/>
          <w:szCs w:val="30"/>
          <w:cs/>
          <w:lang w:val="en-US" w:bidi="th-TH"/>
        </w:rPr>
        <w:t>สำหรับ</w:t>
      </w:r>
      <w:r w:rsidR="00AD02D9">
        <w:rPr>
          <w:rFonts w:ascii="Angsana New" w:hAnsi="Angsana New" w:hint="cs"/>
          <w:sz w:val="30"/>
          <w:szCs w:val="30"/>
          <w:cs/>
          <w:lang w:val="en-US" w:bidi="th-TH"/>
        </w:rPr>
        <w:t>งวด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423998" w:rsidRPr="00423998">
        <w:rPr>
          <w:rFonts w:ascii="Angsana New" w:hAnsi="Angsana New"/>
          <w:sz w:val="30"/>
          <w:szCs w:val="30"/>
          <w:lang w:val="en-US" w:bidi="th-TH"/>
        </w:rPr>
        <w:t>31</w:t>
      </w:r>
      <w:r w:rsidR="00F33E93"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D02D9">
        <w:rPr>
          <w:rFonts w:ascii="Angsana New" w:hAnsi="Angsana New" w:hint="cs"/>
          <w:sz w:val="30"/>
          <w:szCs w:val="30"/>
          <w:cs/>
          <w:lang w:val="en-US" w:bidi="th-TH"/>
        </w:rPr>
        <w:t>มีนา</w:t>
      </w:r>
      <w:r w:rsidR="00F33E93" w:rsidRPr="00F33E93">
        <w:rPr>
          <w:rFonts w:ascii="Angsana New" w:hAnsi="Angsana New" w:hint="cs"/>
          <w:sz w:val="30"/>
          <w:szCs w:val="30"/>
          <w:cs/>
          <w:lang w:val="en-US" w:bidi="th-TH"/>
        </w:rPr>
        <w:t>คม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23998" w:rsidRPr="00423998">
        <w:rPr>
          <w:rFonts w:ascii="Angsana New" w:hAnsi="Angsana New"/>
          <w:sz w:val="30"/>
          <w:szCs w:val="30"/>
          <w:lang w:val="en-US" w:bidi="th-TH"/>
        </w:rPr>
        <w:t>2562</w:t>
      </w:r>
    </w:p>
    <w:p w14:paraId="434EC861" w14:textId="77777777" w:rsidR="008C3D60" w:rsidRPr="008C3D60" w:rsidRDefault="008C3D60" w:rsidP="008C3D60">
      <w:pPr>
        <w:pStyle w:val="block"/>
        <w:spacing w:after="0" w:line="240" w:lineRule="atLeast"/>
        <w:ind w:left="540" w:right="-27"/>
        <w:jc w:val="thaiDistribute"/>
        <w:rPr>
          <w:sz w:val="30"/>
          <w:szCs w:val="30"/>
          <w:lang w:val="en-US"/>
        </w:rPr>
      </w:pPr>
    </w:p>
    <w:p w14:paraId="3D5205CB" w14:textId="77777777" w:rsidR="00FD7CF7" w:rsidRDefault="00FD7CF7" w:rsidP="00EA3C9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51C0F" w14:textId="77777777" w:rsidR="00485923" w:rsidRPr="009E555A" w:rsidRDefault="00485923" w:rsidP="008C3D60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485923" w:rsidRPr="009E555A" w:rsidSect="00FD7CF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50220B9" w14:textId="77777777" w:rsidR="008C3D60" w:rsidRPr="00E8282F" w:rsidRDefault="008C3D60" w:rsidP="008C3D60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DAE38AA" w14:textId="77777777" w:rsidR="008C3D60" w:rsidRPr="008C3D60" w:rsidRDefault="008C3D60" w:rsidP="003C3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151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58"/>
        <w:gridCol w:w="630"/>
        <w:gridCol w:w="812"/>
        <w:gridCol w:w="736"/>
        <w:gridCol w:w="270"/>
        <w:gridCol w:w="720"/>
        <w:gridCol w:w="270"/>
        <w:gridCol w:w="900"/>
        <w:gridCol w:w="237"/>
        <w:gridCol w:w="991"/>
        <w:gridCol w:w="270"/>
        <w:gridCol w:w="900"/>
        <w:gridCol w:w="236"/>
        <w:gridCol w:w="899"/>
        <w:gridCol w:w="238"/>
        <w:gridCol w:w="934"/>
        <w:gridCol w:w="236"/>
        <w:gridCol w:w="888"/>
        <w:gridCol w:w="236"/>
        <w:gridCol w:w="710"/>
        <w:gridCol w:w="236"/>
        <w:gridCol w:w="755"/>
      </w:tblGrid>
      <w:tr w:rsidR="001D0EC4" w:rsidRPr="00D533B8" w14:paraId="0F09B744" w14:textId="77777777" w:rsidTr="00E11420">
        <w:tc>
          <w:tcPr>
            <w:tcW w:w="3058" w:type="dxa"/>
          </w:tcPr>
          <w:p w14:paraId="1A21E773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21B8DC5A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4BEA3DAA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C7BD8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380C8C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63319" w14:textId="77777777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6" w:type="dxa"/>
            <w:gridSpan w:val="15"/>
          </w:tcPr>
          <w:p w14:paraId="65051529" w14:textId="0DC39416" w:rsidR="001D0EC4" w:rsidRPr="00D533B8" w:rsidRDefault="001D0EC4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A3E" w:rsidRPr="00D533B8" w14:paraId="02CCE419" w14:textId="77777777" w:rsidTr="00E11420">
        <w:tc>
          <w:tcPr>
            <w:tcW w:w="3058" w:type="dxa"/>
          </w:tcPr>
          <w:p w14:paraId="26D6F189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1EFCDDE7" w14:textId="4D7516DF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65D9A52E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2D3B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6A1E76F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3844C6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B3234B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5DB309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9AA4259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0479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8858D5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4B487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C4E6E05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DF7A88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6C562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2BA9E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4B2DF0B3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77F0CC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605D9FEB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0F33A2" w:rsidRPr="00D533B8" w14:paraId="39706619" w14:textId="77777777" w:rsidTr="00E11420">
        <w:tc>
          <w:tcPr>
            <w:tcW w:w="3058" w:type="dxa"/>
          </w:tcPr>
          <w:p w14:paraId="70B68565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252873E5" w14:textId="73DB68CD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736" w:type="dxa"/>
          </w:tcPr>
          <w:p w14:paraId="1BF2E9F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057C8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A87D0F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85FD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32436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4FAC8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C9A1A58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F18C5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2C94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0FF3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21C9B7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84983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D159F7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53199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63FC7E6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89AAE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46F35D2" w14:textId="0CD0FC70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0F33A2" w:rsidRPr="00D533B8" w:rsidDel="00685444" w14:paraId="39665038" w14:textId="77777777" w:rsidTr="00E11420">
        <w:tc>
          <w:tcPr>
            <w:tcW w:w="3058" w:type="dxa"/>
          </w:tcPr>
          <w:p w14:paraId="095751E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75ECBA18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26" w:type="dxa"/>
            <w:gridSpan w:val="3"/>
          </w:tcPr>
          <w:p w14:paraId="15AC12A3" w14:textId="77777777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553BF6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78E17647" w14:textId="77777777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C8368A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8535118" w14:textId="77777777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0F5AF1F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gridSpan w:val="3"/>
          </w:tcPr>
          <w:p w14:paraId="2F0262CF" w14:textId="77777777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ราคาทุน – สุทธิ</w:t>
            </w:r>
          </w:p>
        </w:tc>
        <w:tc>
          <w:tcPr>
            <w:tcW w:w="236" w:type="dxa"/>
          </w:tcPr>
          <w:p w14:paraId="0995684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3CD6346" w14:textId="0A5835B2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B929F4" w:rsidRPr="00D533B8" w14:paraId="10A0D2E4" w14:textId="77777777" w:rsidTr="00E11420">
        <w:tc>
          <w:tcPr>
            <w:tcW w:w="3058" w:type="dxa"/>
          </w:tcPr>
          <w:p w14:paraId="06F681DD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390F84E" w14:textId="42B59A96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E0A578" w14:textId="6E1D6266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12" w:type="dxa"/>
          </w:tcPr>
          <w:p w14:paraId="09B1CFF5" w14:textId="0F6CBF7C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A38D08B" w14:textId="256D525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36" w:type="dxa"/>
          </w:tcPr>
          <w:p w14:paraId="14719C3E" w14:textId="7EC9F9E9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0A57089" w14:textId="6583B802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5DB2458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1C57F91" w14:textId="091F7522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30DFF17" w14:textId="00BBB486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AFFD4E6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1639D0" w14:textId="40806DB8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397303A" w14:textId="22B4C352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</w:tcPr>
          <w:p w14:paraId="3A22158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BB5E3B4" w14:textId="3DF3E15D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8A00068" w14:textId="5BED2BBC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D3C6A00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6585FD" w14:textId="7D4325D2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1BB6222" w14:textId="3BD23C89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CB08DEB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6936E7" w14:textId="1B00B9DF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C412280" w14:textId="5E6BFB4E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29D54FD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6913094" w14:textId="1774C8D5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7647538" w14:textId="3B01A250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3F1D330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48BCBD57" w14:textId="77E1C6AE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F3FBD5E" w14:textId="0BB88A20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B508C53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326DEFE1" w14:textId="4C8DA888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C242970" w14:textId="3E985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52568CFF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D902BF8" w14:textId="77777777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D6BEE46" w14:textId="6EF3881B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F33A2" w:rsidRPr="00D533B8" w14:paraId="3DC9A500" w14:textId="77777777" w:rsidTr="00E11420">
        <w:tc>
          <w:tcPr>
            <w:tcW w:w="3058" w:type="dxa"/>
          </w:tcPr>
          <w:p w14:paraId="25203B6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6092B335" w14:textId="1D5AB7F2" w:rsidR="000F33A2" w:rsidRPr="00D533B8" w:rsidRDefault="00423998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12" w:type="dxa"/>
          </w:tcPr>
          <w:p w14:paraId="76F1D037" w14:textId="502EC920" w:rsidR="000F33A2" w:rsidRPr="00D533B8" w:rsidRDefault="00423998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36" w:type="dxa"/>
          </w:tcPr>
          <w:p w14:paraId="35CDD7A0" w14:textId="08CC9EE0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4D5E287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C6020E0" w14:textId="34D259D3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ED9DDF5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24DCC3" w14:textId="3ECC19C4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7" w:type="dxa"/>
          </w:tcPr>
          <w:p w14:paraId="0C36201A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37A3135" w14:textId="61DD6A2D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1BE74B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90DF6F" w14:textId="3E5DCF4A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AD87353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CCD145D" w14:textId="2BD857AA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</w:tcPr>
          <w:p w14:paraId="22930C21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450761" w14:textId="339C363C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93919B0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5E9B3BBE" w14:textId="4FF388E2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044FDAD1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068A41E5" w14:textId="742D8F81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10EA9FD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9C0070" w14:textId="4C3AB7B7" w:rsidR="000F33A2" w:rsidRPr="00D533B8" w:rsidRDefault="00423998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33A2" w:rsidRPr="00D533B8" w14:paraId="328D7DD8" w14:textId="77777777" w:rsidTr="00E11420">
        <w:tc>
          <w:tcPr>
            <w:tcW w:w="3058" w:type="dxa"/>
          </w:tcPr>
          <w:p w14:paraId="7BCBCDF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54A8B67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36" w:type="dxa"/>
          </w:tcPr>
          <w:p w14:paraId="676C253A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D1EE7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F74EEC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6" w:type="dxa"/>
            <w:gridSpan w:val="16"/>
          </w:tcPr>
          <w:p w14:paraId="5D9B86C1" w14:textId="77777777" w:rsidR="000F33A2" w:rsidRPr="00D533B8" w:rsidRDefault="000F33A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33A2" w:rsidRPr="00D533B8" w14:paraId="2E26D8DE" w14:textId="77777777" w:rsidTr="00E11420">
        <w:trPr>
          <w:trHeight w:val="335"/>
        </w:trPr>
        <w:tc>
          <w:tcPr>
            <w:tcW w:w="3058" w:type="dxa"/>
          </w:tcPr>
          <w:p w14:paraId="7921983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8DA550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12" w:type="dxa"/>
          </w:tcPr>
          <w:p w14:paraId="0AFC7A3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36" w:type="dxa"/>
          </w:tcPr>
          <w:p w14:paraId="12E9117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1250677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20" w:type="dxa"/>
          </w:tcPr>
          <w:p w14:paraId="319CFFA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6F08FDA3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6F75119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18EF01B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1" w:type="dxa"/>
          </w:tcPr>
          <w:p w14:paraId="242207A7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88C454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84B2DD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072AFBB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99" w:type="dxa"/>
          </w:tcPr>
          <w:p w14:paraId="17071DB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70C53A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7EF1AA1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816592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88" w:type="dxa"/>
          </w:tcPr>
          <w:p w14:paraId="2C679E5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E33242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0" w:type="dxa"/>
          </w:tcPr>
          <w:p w14:paraId="2AFF129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678C83B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55" w:type="dxa"/>
          </w:tcPr>
          <w:p w14:paraId="32A63AB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65214C" w:rsidRPr="00D533B8" w14:paraId="17B371CB" w14:textId="77777777" w:rsidTr="00E11420">
        <w:tc>
          <w:tcPr>
            <w:tcW w:w="3058" w:type="dxa"/>
          </w:tcPr>
          <w:p w14:paraId="235A8F72" w14:textId="77777777" w:rsidR="0065214C" w:rsidRPr="00D533B8" w:rsidRDefault="0065214C" w:rsidP="0065214C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630" w:type="dxa"/>
          </w:tcPr>
          <w:p w14:paraId="643DD73D" w14:textId="2FB7D3F0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812" w:type="dxa"/>
          </w:tcPr>
          <w:p w14:paraId="33771C4C" w14:textId="517C094C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26" w:type="dxa"/>
            <w:gridSpan w:val="3"/>
          </w:tcPr>
          <w:p w14:paraId="7B8560FA" w14:textId="0E9A09F3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 xml:space="preserve">EUR 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6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270" w:type="dxa"/>
          </w:tcPr>
          <w:p w14:paraId="46E66110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26819A" w14:textId="6E665E5A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53469BCE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D403C7" w14:textId="4427984F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1EA1D03F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ECA64" w14:textId="37CE78D9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73F6F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F96EBF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1A851A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71300E" w14:textId="40A5090B" w:rsidR="0065214C" w:rsidRPr="008D3451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3998">
              <w:rPr>
                <w:rFonts w:ascii="Angsana New" w:hAnsi="Angsana New"/>
                <w:bCs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224D5B5C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0CB69CD6" w14:textId="6431122F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bCs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4AB6AFF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4F34ADC0" w14:textId="6AD7AAC1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FA74EB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D6430DD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3167" w:rsidRPr="00D533B8" w14:paraId="16445E2C" w14:textId="77777777" w:rsidTr="00E11420">
        <w:tc>
          <w:tcPr>
            <w:tcW w:w="3058" w:type="dxa"/>
          </w:tcPr>
          <w:p w14:paraId="5A21349D" w14:textId="77777777" w:rsidR="00B03167" w:rsidRPr="00D533B8" w:rsidRDefault="00B03167" w:rsidP="00DB703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</w:p>
          <w:p w14:paraId="46EC49E5" w14:textId="77777777" w:rsidR="00B03167" w:rsidRPr="00D533B8" w:rsidRDefault="00B03167" w:rsidP="00DB703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3B8">
              <w:rPr>
                <w:rFonts w:ascii="Angsana New" w:hAnsi="Angsana New"/>
                <w:spacing w:val="-4"/>
                <w:sz w:val="28"/>
                <w:szCs w:val="28"/>
              </w:rPr>
              <w:t xml:space="preserve">   (</w:t>
            </w: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30" w:type="dxa"/>
          </w:tcPr>
          <w:p w14:paraId="72A91745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BDB76D" w14:textId="1E1DA3A5" w:rsidR="00B03167" w:rsidRPr="00D533B8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</w:tcPr>
          <w:p w14:paraId="606EDC13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07074B" w14:textId="2B56D956" w:rsidR="00B03167" w:rsidRPr="00D533B8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3"/>
          </w:tcPr>
          <w:p w14:paraId="22A4F628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3A0968" w14:textId="2C3EB64A" w:rsidR="00B03167" w:rsidRPr="00D533B8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290</w:t>
            </w:r>
            <w:r w:rsidR="00B03167" w:rsidRPr="00D533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316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B03167" w:rsidRPr="00D533B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14:paraId="5B87DA28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6E69DB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28FBF0" w14:textId="53FBC20B" w:rsidR="00B03167" w:rsidRPr="00D533B8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290</w:t>
            </w:r>
            <w:r w:rsidR="00B0316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6C55F04A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B5B75D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D5E055" w14:textId="22F11B43" w:rsidR="00B03167" w:rsidRPr="00D533B8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290</w:t>
            </w:r>
            <w:r w:rsidR="00B0316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90BE928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9467A2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DE3D22" w14:textId="2F587BCF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C187E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6A47D21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612F47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E5FC442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F07E361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4B05B4BC" w14:textId="69BF6851" w:rsidR="00B03167" w:rsidRPr="008D3451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3998">
              <w:rPr>
                <w:rFonts w:ascii="Angsana New" w:hAnsi="Angsana New"/>
                <w:bCs/>
                <w:sz w:val="28"/>
                <w:szCs w:val="28"/>
              </w:rPr>
              <w:t>290</w:t>
            </w:r>
            <w:r w:rsidR="00B03167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4F37A79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0DF4CAA2" w14:textId="77777777" w:rsidR="00B03167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6561E584" w14:textId="1B89A82F" w:rsidR="00B03167" w:rsidRPr="00D533B8" w:rsidRDefault="00423998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bCs/>
                <w:sz w:val="28"/>
                <w:szCs w:val="28"/>
              </w:rPr>
              <w:t>290</w:t>
            </w:r>
            <w:r w:rsidR="00B03167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7AEF28F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0D85E0D0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CC4F0D" w14:textId="640E3333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18747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AAF9BAA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F39FC0" w14:textId="77777777" w:rsidR="00B03167" w:rsidRPr="00D533B8" w:rsidRDefault="00B03167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214C" w:rsidRPr="00D533B8" w14:paraId="49FA6384" w14:textId="77777777" w:rsidTr="00E11420">
        <w:tc>
          <w:tcPr>
            <w:tcW w:w="3058" w:type="dxa"/>
          </w:tcPr>
          <w:p w14:paraId="57DD7428" w14:textId="77777777" w:rsidR="0065214C" w:rsidRPr="00D533B8" w:rsidRDefault="0065214C" w:rsidP="0065214C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0" w:type="dxa"/>
          </w:tcPr>
          <w:p w14:paraId="65BE08E2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4667A496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</w:tcPr>
          <w:p w14:paraId="1121EA35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22B351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7460FE2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DC0254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523752" w14:textId="783FD9A6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65214C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3121005C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A178C68" w14:textId="0B50CFCA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65214C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54725A75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050AD4" w14:textId="70927263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A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7D3610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C8FF5DB" w14:textId="77777777" w:rsidR="0065214C" w:rsidRPr="00BD0A5A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0A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D79791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EDE7AAE" w14:textId="54FF5E31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65214C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7815395A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1463139" w14:textId="573DA509" w:rsidR="0065214C" w:rsidRPr="00D533B8" w:rsidRDefault="00423998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65214C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CDB378A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60EE8F2F" w14:textId="0FCF08BE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7E70D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367A38E" w14:textId="77777777" w:rsidR="0065214C" w:rsidRPr="00D533B8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5214C" w:rsidRPr="00DA1FB2" w14:paraId="76EB951C" w14:textId="77777777" w:rsidTr="00E11420">
        <w:tc>
          <w:tcPr>
            <w:tcW w:w="3058" w:type="dxa"/>
          </w:tcPr>
          <w:p w14:paraId="25C88C22" w14:textId="77777777" w:rsidR="0065214C" w:rsidRPr="00DA1FB2" w:rsidRDefault="0065214C" w:rsidP="0065214C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9B4AB47" w14:textId="77777777" w:rsidR="0065214C" w:rsidRPr="00DA1FB2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2" w:type="dxa"/>
          </w:tcPr>
          <w:p w14:paraId="431B7BBD" w14:textId="77777777" w:rsidR="0065214C" w:rsidRPr="00DA1FB2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36" w:type="dxa"/>
          </w:tcPr>
          <w:p w14:paraId="1066DD4D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448C11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1BE51C0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5309F8" w14:textId="77777777" w:rsidR="0065214C" w:rsidRPr="00DA1FB2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35B2330E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105D7043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</w:tcPr>
          <w:p w14:paraId="6BA87B73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94E510" w14:textId="77777777" w:rsidR="0065214C" w:rsidRPr="00DA1FB2" w:rsidRDefault="0065214C" w:rsidP="0065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0245B13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DC6AD96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</w:tcPr>
          <w:p w14:paraId="39FE2A7C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66B0AC77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22D52DC5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499E8E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0E548C13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8E6A40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0" w:type="dxa"/>
          </w:tcPr>
          <w:p w14:paraId="5E8EFFAD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F3754D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5" w:type="dxa"/>
          </w:tcPr>
          <w:p w14:paraId="4CE7E290" w14:textId="77777777" w:rsidR="0065214C" w:rsidRPr="00DA1FB2" w:rsidRDefault="0065214C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6AD696C" w14:textId="35B216FF" w:rsidR="004A6C24" w:rsidRDefault="004A6C24">
      <w:r>
        <w:br w:type="page"/>
      </w:r>
    </w:p>
    <w:tbl>
      <w:tblPr>
        <w:tblW w:w="151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58"/>
        <w:gridCol w:w="630"/>
        <w:gridCol w:w="812"/>
        <w:gridCol w:w="736"/>
        <w:gridCol w:w="270"/>
        <w:gridCol w:w="720"/>
        <w:gridCol w:w="270"/>
        <w:gridCol w:w="900"/>
        <w:gridCol w:w="237"/>
        <w:gridCol w:w="991"/>
        <w:gridCol w:w="270"/>
        <w:gridCol w:w="900"/>
        <w:gridCol w:w="236"/>
        <w:gridCol w:w="899"/>
        <w:gridCol w:w="238"/>
        <w:gridCol w:w="934"/>
        <w:gridCol w:w="236"/>
        <w:gridCol w:w="888"/>
        <w:gridCol w:w="236"/>
        <w:gridCol w:w="710"/>
        <w:gridCol w:w="236"/>
        <w:gridCol w:w="755"/>
      </w:tblGrid>
      <w:tr w:rsidR="001D0EC4" w:rsidRPr="00D533B8" w14:paraId="54122B24" w14:textId="77777777" w:rsidTr="00E11420">
        <w:tc>
          <w:tcPr>
            <w:tcW w:w="3058" w:type="dxa"/>
          </w:tcPr>
          <w:p w14:paraId="2DE8A6C4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51527549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636A4151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8AB6B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B536C3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02994E" w14:textId="7777777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6" w:type="dxa"/>
            <w:gridSpan w:val="15"/>
          </w:tcPr>
          <w:p w14:paraId="1D43FB73" w14:textId="363CA717" w:rsidR="001D0EC4" w:rsidRPr="00D533B8" w:rsidRDefault="001D0EC4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3A2" w:rsidRPr="00D533B8" w14:paraId="0232C2EE" w14:textId="77777777" w:rsidTr="00E11420">
        <w:tc>
          <w:tcPr>
            <w:tcW w:w="3058" w:type="dxa"/>
          </w:tcPr>
          <w:p w14:paraId="349ADFC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3486EB92" w14:textId="3FFA4038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37080E9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391F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EA2860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D3661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1BEDA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679AF6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454C07E5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D7BC7A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665775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5F3C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4D4FB3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B57CF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87D45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ADC4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5012AB8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4B11F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15FC115C" w14:textId="54F54BAB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0F33A2" w:rsidRPr="00D533B8" w14:paraId="2AE431F5" w14:textId="77777777" w:rsidTr="00E11420">
        <w:tc>
          <w:tcPr>
            <w:tcW w:w="3058" w:type="dxa"/>
          </w:tcPr>
          <w:p w14:paraId="307F782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2531F7D8" w14:textId="6164C865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736" w:type="dxa"/>
          </w:tcPr>
          <w:p w14:paraId="08FDD45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8C4C9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32141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385066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7147C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0DC48C8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2DE0FB3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36A8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EA207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ED7A1D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372531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3E9BDA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91D3032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EAC0F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06AB7047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F0970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81A0FFD" w14:textId="7268AC65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0F33A2" w:rsidRPr="00D533B8" w:rsidDel="00685444" w14:paraId="15BAAF79" w14:textId="77777777" w:rsidTr="00E11420">
        <w:tc>
          <w:tcPr>
            <w:tcW w:w="3058" w:type="dxa"/>
          </w:tcPr>
          <w:p w14:paraId="706CC307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1782E7F2" w14:textId="0FCF9241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26" w:type="dxa"/>
            <w:gridSpan w:val="3"/>
          </w:tcPr>
          <w:p w14:paraId="1408F7D3" w14:textId="5D34195D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7180303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2F386E1F" w14:textId="3A85411D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22E5618C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4DBF9DF" w14:textId="5123FEE2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160DBAD4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gridSpan w:val="3"/>
          </w:tcPr>
          <w:p w14:paraId="27C51030" w14:textId="4ECAFD84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1D0EC4">
              <w:rPr>
                <w:rFonts w:ascii="Angsana New" w:hAnsi="Angsana New"/>
                <w:sz w:val="28"/>
                <w:szCs w:val="28"/>
              </w:rPr>
              <w:t>-</w:t>
            </w: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4E0ACB9E" w14:textId="77777777" w:rsidR="000F33A2" w:rsidRPr="00D533B8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F323F7F" w14:textId="5E1FD37B" w:rsidR="000F33A2" w:rsidRPr="00D533B8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B929F4" w:rsidRPr="00D533B8" w14:paraId="08429709" w14:textId="77777777" w:rsidTr="00E11420">
        <w:tc>
          <w:tcPr>
            <w:tcW w:w="3058" w:type="dxa"/>
          </w:tcPr>
          <w:p w14:paraId="35EA819C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07B108C" w14:textId="70ECC720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C367A4B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12" w:type="dxa"/>
          </w:tcPr>
          <w:p w14:paraId="20FE41E7" w14:textId="029942CE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5532F1CD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36" w:type="dxa"/>
          </w:tcPr>
          <w:p w14:paraId="1E73347B" w14:textId="62062F72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4B11D2A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9B89CDD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A66A480" w14:textId="044B0C3F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6EC190A6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2D71B7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50163" w14:textId="77E9EE93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F532169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</w:tcPr>
          <w:p w14:paraId="233588F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7D3708C" w14:textId="134A2319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6591936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CCFFF5B" w14:textId="77777777" w:rsidR="00B929F4" w:rsidRPr="00D533B8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83F6FC" w14:textId="6172A955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BA712D7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38A8E28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7C7C62" w14:textId="025DDE2E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3BC8C00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1353B20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E13160" w14:textId="25DF97A8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62FF54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8E0C675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122A5C69" w14:textId="0FA9B636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E27DCD1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A4F325D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2B4BFE1E" w14:textId="6ADF3E0F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D6080B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A35DE32" w14:textId="77777777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71266A49" w14:textId="77777777" w:rsidR="00B929F4" w:rsidRDefault="00B929F4" w:rsidP="00B9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C515BFB" w14:textId="69C8798A" w:rsidR="00B929F4" w:rsidRPr="00D533B8" w:rsidRDefault="00B929F4" w:rsidP="00B9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4A6C24" w:rsidRPr="00D533B8" w14:paraId="3E2372A0" w14:textId="77777777" w:rsidTr="00E11420">
        <w:tc>
          <w:tcPr>
            <w:tcW w:w="3058" w:type="dxa"/>
          </w:tcPr>
          <w:p w14:paraId="7DA8E8A4" w14:textId="77777777" w:rsidR="004A6C24" w:rsidRPr="00D533B8" w:rsidRDefault="004A6C2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53F1DA81" w14:textId="4E41479B" w:rsidR="004A6C24" w:rsidRPr="00D533B8" w:rsidRDefault="00423998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12" w:type="dxa"/>
          </w:tcPr>
          <w:p w14:paraId="00587BAE" w14:textId="6E55C086" w:rsidR="004A6C24" w:rsidRPr="00D533B8" w:rsidRDefault="00423998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36" w:type="dxa"/>
          </w:tcPr>
          <w:p w14:paraId="5D8D7C81" w14:textId="0F83B0BF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7EE46D8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B209680" w14:textId="561BC2A4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C3A71A9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272CFA" w14:textId="5FD16F8E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7" w:type="dxa"/>
          </w:tcPr>
          <w:p w14:paraId="3EF5185C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BB45B56" w14:textId="36F9B22A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120CAE2" w14:textId="77777777" w:rsidR="004A6C24" w:rsidRPr="00D533B8" w:rsidRDefault="004A6C2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14155F" w14:textId="17C63D0F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784AC1C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7CB9CC4" w14:textId="31CB92AA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</w:tcPr>
          <w:p w14:paraId="0949E8F1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37A21F1" w14:textId="79B6CB9D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F7503D4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3720976F" w14:textId="5B877264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785E58BC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567F1536" w14:textId="01A175D9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45DAEA1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7901338C" w14:textId="75F36944" w:rsidR="004A6C24" w:rsidRPr="00D533B8" w:rsidRDefault="00423998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A6C24" w:rsidRPr="00D533B8" w14:paraId="17C0B2EB" w14:textId="77777777" w:rsidTr="00E11420">
        <w:tc>
          <w:tcPr>
            <w:tcW w:w="3058" w:type="dxa"/>
          </w:tcPr>
          <w:p w14:paraId="70F14C33" w14:textId="77777777" w:rsidR="004A6C24" w:rsidRPr="00D533B8" w:rsidRDefault="004A6C2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</w:tcPr>
          <w:p w14:paraId="740525D4" w14:textId="77777777" w:rsidR="004A6C24" w:rsidRPr="00D533B8" w:rsidRDefault="004A6C2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36" w:type="dxa"/>
          </w:tcPr>
          <w:p w14:paraId="0489260A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F007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F8FE55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6" w:type="dxa"/>
            <w:gridSpan w:val="16"/>
          </w:tcPr>
          <w:p w14:paraId="1541C8CA" w14:textId="77777777" w:rsidR="004A6C24" w:rsidRPr="00D533B8" w:rsidRDefault="004A6C24" w:rsidP="00E1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3A3E" w:rsidRPr="00D533B8" w14:paraId="44809D8D" w14:textId="77777777" w:rsidTr="00E11420">
        <w:tc>
          <w:tcPr>
            <w:tcW w:w="3058" w:type="dxa"/>
          </w:tcPr>
          <w:p w14:paraId="46C45B77" w14:textId="37F7C0D4" w:rsidR="003C3A3E" w:rsidRPr="00D533B8" w:rsidRDefault="003C3A3E" w:rsidP="003C3A3E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630" w:type="dxa"/>
          </w:tcPr>
          <w:p w14:paraId="75F5CDA7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1DF6F4F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</w:tcPr>
          <w:p w14:paraId="23BE1C6B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54EBF1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7EC69C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38A82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055713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BEA3012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242F6E9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7105A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0B2005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812B2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D51F6F4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C7BC2A2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62E6B271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880FA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2958CE30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AD955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2A0802D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45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20037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04AEE47F" w14:textId="77777777" w:rsidR="003C3A3E" w:rsidRPr="00D533B8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4907" w:rsidRPr="00D533B8" w14:paraId="39DD857B" w14:textId="77777777" w:rsidTr="00E11420">
        <w:tc>
          <w:tcPr>
            <w:tcW w:w="3058" w:type="dxa"/>
          </w:tcPr>
          <w:p w14:paraId="15290AA6" w14:textId="77777777" w:rsidR="00D44907" w:rsidRPr="00D533B8" w:rsidRDefault="00D44907" w:rsidP="00D4490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Trading (Hong Kong) </w:t>
            </w:r>
          </w:p>
          <w:p w14:paraId="628A4417" w14:textId="77777777" w:rsidR="00D44907" w:rsidRPr="00D533B8" w:rsidRDefault="00D44907" w:rsidP="00D4490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533B8">
              <w:rPr>
                <w:rFonts w:ascii="Angsana New" w:hAnsi="Angsana New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</w:tcPr>
          <w:p w14:paraId="0B73EDD5" w14:textId="77777777" w:rsidR="00D44907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CE7006" w14:textId="3715C6E6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</w:tcPr>
          <w:p w14:paraId="374A8782" w14:textId="77777777" w:rsidR="00D44907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CE5E74" w14:textId="0EDAF464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3"/>
          </w:tcPr>
          <w:p w14:paraId="710A8A4A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="Angsana New" w:hAnsi="Angsana New"/>
                <w:sz w:val="28"/>
                <w:szCs w:val="28"/>
              </w:rPr>
            </w:pPr>
          </w:p>
          <w:p w14:paraId="3C68265B" w14:textId="6F3B953C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100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2943313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554ABC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78145B" w14:textId="412C2243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3BB1A03B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285CD89C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EE936B" w14:textId="778A160B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379A32EF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58148C" w14:textId="77777777" w:rsidR="00D44907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900C02" w14:textId="521EBC95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4299E83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5BB2F61C" w14:textId="77777777" w:rsidR="00D44907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9866EF" w14:textId="2171EFCA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20B1EC11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3C6203D" w14:textId="77777777" w:rsidR="00D44907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3CAD37" w14:textId="22CF9682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2CDFBE9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7345E6D1" w14:textId="77777777" w:rsidR="00D44907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B4E393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8B5DC9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60C71392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99CAA1" w14:textId="5046C1F2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FF3777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25FF93D1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D68C9F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4907" w:rsidRPr="00D533B8" w14:paraId="047DA5FA" w14:textId="77777777" w:rsidTr="00E11420">
        <w:tc>
          <w:tcPr>
            <w:tcW w:w="3058" w:type="dxa"/>
          </w:tcPr>
          <w:p w14:paraId="025691BC" w14:textId="77777777" w:rsidR="00D44907" w:rsidRPr="00D533B8" w:rsidRDefault="00D44907" w:rsidP="00D4490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Hong Kong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</w:tcPr>
          <w:p w14:paraId="4E2188CD" w14:textId="30C6DFE6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</w:tcPr>
          <w:p w14:paraId="778A0074" w14:textId="7CF5C815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3"/>
          </w:tcPr>
          <w:p w14:paraId="04406D23" w14:textId="084A9439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3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000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6A78918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432C18" w14:textId="27CC7A4D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13</w:t>
            </w:r>
            <w:r w:rsidR="00D4490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2FFF6E69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753B75E0" w14:textId="4D85BC2A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13</w:t>
            </w:r>
            <w:r w:rsidR="00D4490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05261A60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CE7C11" w14:textId="27DC4BE9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980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97A4B95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B23778" w14:textId="72193511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980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5706D41A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3C03DDA9" w14:textId="10CDC49C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B5B6BAA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7D3E5FB3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CEA5B79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5C41E21" w14:textId="458B4F0F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4A46A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65E45AD6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4907" w:rsidRPr="00D533B8" w14:paraId="3499D8BC" w14:textId="77777777" w:rsidTr="00E11420">
        <w:tc>
          <w:tcPr>
            <w:tcW w:w="3058" w:type="dxa"/>
          </w:tcPr>
          <w:p w14:paraId="63552050" w14:textId="77777777" w:rsidR="00D44907" w:rsidRPr="00D533B8" w:rsidRDefault="00D44907" w:rsidP="00D4490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630" w:type="dxa"/>
          </w:tcPr>
          <w:p w14:paraId="53C59B9E" w14:textId="578251C2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2" w:type="dxa"/>
          </w:tcPr>
          <w:p w14:paraId="5EEFCE38" w14:textId="0E79F315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3"/>
          </w:tcPr>
          <w:p w14:paraId="30C721AC" w14:textId="58572716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CNY 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000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2638977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D8D19" w14:textId="52E70CB0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</w:t>
            </w:r>
            <w:r w:rsidR="00D4490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7A3ABD03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A72207D" w14:textId="6B63D69B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10</w:t>
            </w:r>
            <w:r w:rsidR="00D4490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475533C0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AAF2C83" w14:textId="08A566FF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173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D4B5650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E3B01CB" w14:textId="0E06A4B9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sz w:val="28"/>
                <w:szCs w:val="28"/>
              </w:rPr>
              <w:t>173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8C0B491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43DC0733" w14:textId="40FC3DCF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B0D1846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70693315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ED99E00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4D8F12BB" w14:textId="0C64CCBE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E7AA3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0436582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3167" w:rsidRPr="00D533B8" w14:paraId="3614F6CB" w14:textId="77777777" w:rsidTr="00E11420">
        <w:tc>
          <w:tcPr>
            <w:tcW w:w="3058" w:type="dxa"/>
          </w:tcPr>
          <w:p w14:paraId="1884ABC2" w14:textId="77777777" w:rsidR="00B03167" w:rsidRPr="00D533B8" w:rsidRDefault="00B03167" w:rsidP="00D4490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77D68A57" w14:textId="0EEE4F8A" w:rsidR="00B0316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12" w:type="dxa"/>
          </w:tcPr>
          <w:p w14:paraId="3F37D962" w14:textId="05AC0FC1" w:rsidR="00B03167" w:rsidRPr="006D6C67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726" w:type="dxa"/>
            <w:gridSpan w:val="3"/>
            <w:vAlign w:val="bottom"/>
          </w:tcPr>
          <w:p w14:paraId="0FEA12DA" w14:textId="64405752" w:rsidR="00B03167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168</w:t>
            </w:r>
            <w:r w:rsidR="00B03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316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21E1EF6B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107214" w14:textId="7B41164F" w:rsidR="00B0316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196</w:t>
            </w:r>
            <w:r w:rsidR="00B0316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7BF55948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55837BA7" w14:textId="60E9CCBC" w:rsidR="00B03167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196</w:t>
            </w:r>
            <w:r w:rsidR="00B0316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302BA8E9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376CE0" w14:textId="62FF67C3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8CDE1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EDCC182" w14:textId="2B9452D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F88A31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665CDA03" w14:textId="78BC76DB" w:rsidR="00B0316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196</w:t>
            </w:r>
            <w:r w:rsidR="00B0316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13249F3A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5150329E" w14:textId="3F958CE7" w:rsidR="00B0316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98">
              <w:rPr>
                <w:rFonts w:ascii="Angsana New" w:hAnsi="Angsana New"/>
                <w:sz w:val="28"/>
                <w:szCs w:val="28"/>
              </w:rPr>
              <w:t>196</w:t>
            </w:r>
            <w:r w:rsidR="00B03167">
              <w:rPr>
                <w:rFonts w:ascii="Angsana New" w:hAnsi="Angsana New"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0CB2ADA5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B4AE403" w14:textId="13DF9FC0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1A5010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A3C4AF9" w14:textId="77777777" w:rsidR="00B03167" w:rsidRPr="00D533B8" w:rsidRDefault="00B0316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4907" w:rsidRPr="00D533B8" w14:paraId="1CEEEBCA" w14:textId="77777777" w:rsidTr="00E11420">
        <w:tc>
          <w:tcPr>
            <w:tcW w:w="3058" w:type="dxa"/>
          </w:tcPr>
          <w:p w14:paraId="5D4C9665" w14:textId="77777777" w:rsidR="00D44907" w:rsidRPr="00D533B8" w:rsidRDefault="00D44907" w:rsidP="00D4490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14:paraId="5E3299ED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647EEE4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20A479D8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32537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5178F58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2C6B5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EE003E" w14:textId="4E8B9A26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="00D4490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7" w:type="dxa"/>
          </w:tcPr>
          <w:p w14:paraId="0E8C3959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480B13F" w14:textId="566716DE" w:rsidR="00D44907" w:rsidRPr="00D533B8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="00D4490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481C9447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15232" w14:textId="4CE77D40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56AF8F2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3DD18E8" w14:textId="5665CF3A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4115094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74CFE80" w14:textId="3120A676" w:rsidR="00D44907" w:rsidRPr="008E0892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="00D4490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5FCC724E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149F347" w14:textId="01DC8F3E" w:rsidR="00D44907" w:rsidRPr="008E0892" w:rsidRDefault="00423998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="00D4490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4D06B592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5708685" w14:textId="05005601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5660C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3388AA02" w14:textId="77777777" w:rsidR="00D44907" w:rsidRPr="00D533B8" w:rsidRDefault="00D44907" w:rsidP="00D4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7028492" w14:textId="2814E12B" w:rsidR="00BD5D76" w:rsidRPr="0068061A" w:rsidRDefault="00BD5D76" w:rsidP="003C3A3E">
      <w:pPr>
        <w:tabs>
          <w:tab w:val="clear" w:pos="227"/>
          <w:tab w:val="clear" w:pos="454"/>
          <w:tab w:val="clear" w:pos="680"/>
        </w:tabs>
        <w:ind w:left="540" w:right="94"/>
        <w:jc w:val="thaiDistribute"/>
        <w:rPr>
          <w:rFonts w:ascii="Angsana New" w:hAnsi="Angsana New"/>
          <w:sz w:val="30"/>
          <w:szCs w:val="30"/>
        </w:rPr>
        <w:sectPr w:rsidR="00BD5D76" w:rsidRPr="0068061A" w:rsidSect="0014748A">
          <w:headerReference w:type="default" r:id="rId14"/>
          <w:pgSz w:w="16834" w:h="11909" w:orient="landscape" w:code="9"/>
          <w:pgMar w:top="691" w:right="576" w:bottom="576" w:left="864" w:header="720" w:footer="720" w:gutter="0"/>
          <w:cols w:space="708"/>
          <w:docGrid w:linePitch="360"/>
        </w:sectPr>
      </w:pPr>
    </w:p>
    <w:p w14:paraId="2EFC32BB" w14:textId="4B248746" w:rsidR="006A5DBC" w:rsidRDefault="000F33A2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รายละเอียดการเพิ่มขึ้นของเงินลงทุนในบริษัทย่อยจากการซื้อธุรกิจในระหว่างปีสิ้นสุดวันที่ </w:t>
      </w:r>
      <w:r w:rsidR="00423998" w:rsidRPr="00423998">
        <w:rPr>
          <w:rFonts w:asciiTheme="majorBidi" w:hAnsiTheme="majorBidi" w:cstheme="majorBidi"/>
          <w:sz w:val="30"/>
          <w:szCs w:val="30"/>
        </w:rPr>
        <w:t>31</w:t>
      </w:r>
      <w:r w:rsidRPr="00C33A39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23998" w:rsidRPr="00423998">
        <w:rPr>
          <w:rFonts w:asciiTheme="majorBidi" w:hAnsiTheme="majorBidi" w:cstheme="majorBidi"/>
          <w:sz w:val="30"/>
          <w:szCs w:val="30"/>
        </w:rPr>
        <w:t>2562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 ได้เปิดเผยอยู่ในหมายเหตุข้อ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3998" w:rsidRPr="00423998">
        <w:rPr>
          <w:rFonts w:asciiTheme="majorBidi" w:hAnsiTheme="majorBidi" w:cstheme="majorBidi"/>
          <w:sz w:val="30"/>
          <w:szCs w:val="30"/>
        </w:rPr>
        <w:t>4</w:t>
      </w:r>
    </w:p>
    <w:p w14:paraId="129D792F" w14:textId="3E3EC934" w:rsidR="004D6364" w:rsidRDefault="004D6364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9B486" w14:textId="6A1AB2A2" w:rsidR="004D6364" w:rsidRDefault="004D6364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423998" w:rsidRPr="00423998">
        <w:rPr>
          <w:rFonts w:asciiTheme="majorBidi" w:hAnsiTheme="majorBidi" w:cstheme="majorBidi"/>
          <w:sz w:val="30"/>
          <w:szCs w:val="30"/>
        </w:rPr>
        <w:t>2559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423998" w:rsidRPr="00423998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,</w:t>
      </w:r>
      <w:r w:rsidR="00423998" w:rsidRPr="00423998">
        <w:rPr>
          <w:rFonts w:asciiTheme="majorBidi" w:hAnsiTheme="majorBidi" w:cstheme="majorBidi"/>
          <w:sz w:val="30"/>
          <w:szCs w:val="30"/>
        </w:rPr>
        <w:t>550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423998" w:rsidRPr="00423998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4D6364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4D6364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4D6364">
        <w:rPr>
          <w:rFonts w:asciiTheme="majorBidi" w:hAnsiTheme="majorBidi" w:cstheme="majorBidi"/>
          <w:sz w:val="30"/>
          <w:szCs w:val="30"/>
        </w:rPr>
        <w:t xml:space="preserve"> Indonesia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423998" w:rsidRPr="00423998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423998" w:rsidRPr="00423998">
        <w:rPr>
          <w:rFonts w:asciiTheme="majorBidi" w:hAnsiTheme="majorBidi" w:cstheme="majorBidi"/>
          <w:sz w:val="30"/>
          <w:szCs w:val="30"/>
        </w:rPr>
        <w:t>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423998" w:rsidRPr="00423998">
        <w:rPr>
          <w:rFonts w:asciiTheme="majorBidi" w:hAnsiTheme="majorBidi" w:cstheme="majorBidi"/>
          <w:sz w:val="30"/>
          <w:szCs w:val="30"/>
        </w:rPr>
        <w:t>5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423998" w:rsidRPr="00423998">
        <w:rPr>
          <w:rFonts w:asciiTheme="majorBidi" w:hAnsiTheme="majorBidi" w:cstheme="majorBidi"/>
          <w:sz w:val="30"/>
          <w:szCs w:val="30"/>
        </w:rPr>
        <w:t>82</w:t>
      </w:r>
      <w:r w:rsidRPr="004D6364">
        <w:rPr>
          <w:rFonts w:asciiTheme="majorBidi" w:hAnsiTheme="majorBidi" w:cstheme="majorBidi"/>
          <w:sz w:val="30"/>
          <w:szCs w:val="30"/>
        </w:rPr>
        <w:t>.</w:t>
      </w:r>
      <w:r w:rsidR="00423998" w:rsidRPr="00423998">
        <w:rPr>
          <w:rFonts w:asciiTheme="majorBidi" w:hAnsiTheme="majorBidi" w:cstheme="majorBidi"/>
          <w:sz w:val="30"/>
          <w:szCs w:val="30"/>
        </w:rPr>
        <w:t>03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อย่างไรก็ตามผู้บริหารยังไม่ได้พิจารณาการใช้สิทธิดังกล่าว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D02D9">
        <w:rPr>
          <w:rFonts w:asciiTheme="majorBidi" w:hAnsiTheme="majorBidi" w:cstheme="majorBidi"/>
          <w:sz w:val="30"/>
          <w:szCs w:val="30"/>
        </w:rPr>
        <w:br/>
        <w:t xml:space="preserve">31 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D02D9">
        <w:rPr>
          <w:rFonts w:asciiTheme="majorBidi" w:hAnsiTheme="majorBidi" w:cstheme="majorBidi"/>
          <w:sz w:val="30"/>
          <w:szCs w:val="30"/>
        </w:rPr>
        <w:t>2563</w:t>
      </w:r>
    </w:p>
    <w:p w14:paraId="06456394" w14:textId="1D43DF86" w:rsidR="004D6364" w:rsidRDefault="004D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6A49BB2" w14:textId="13F056FA" w:rsidR="00D7771D" w:rsidRPr="00E8282F" w:rsidRDefault="00D7771D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23F5E085" w14:textId="77777777" w:rsidR="00D7771D" w:rsidRPr="005639F1" w:rsidRDefault="00D7771D" w:rsidP="00D7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AB314AD" w14:textId="1C5B85A4" w:rsidR="007861FC" w:rsidRDefault="007861FC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80629">
        <w:rPr>
          <w:rFonts w:ascii="Angsana New" w:hAnsi="Angsana New"/>
          <w:spacing w:val="-6"/>
          <w:sz w:val="30"/>
          <w:szCs w:val="30"/>
          <w:cs/>
        </w:rPr>
        <w:t>ก</w:t>
      </w:r>
      <w:r w:rsidRPr="00F577E6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F577E6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F577E6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4D6364" w:rsidRPr="004D6364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F577E6">
        <w:rPr>
          <w:rFonts w:ascii="Angsana New" w:hAnsi="Angsana New"/>
          <w:sz w:val="30"/>
          <w:szCs w:val="30"/>
          <w:cs/>
        </w:rPr>
        <w:t>ระหว่างงว</w:t>
      </w:r>
      <w:r w:rsidRPr="00F577E6">
        <w:rPr>
          <w:rFonts w:ascii="Angsana New" w:hAnsi="Angsana New" w:hint="cs"/>
          <w:sz w:val="30"/>
          <w:szCs w:val="30"/>
          <w:cs/>
        </w:rPr>
        <w:t>ด</w:t>
      </w:r>
      <w:r w:rsidR="003C3A3E">
        <w:rPr>
          <w:rFonts w:ascii="Angsana New" w:hAnsi="Angsana New" w:hint="cs"/>
          <w:sz w:val="30"/>
          <w:szCs w:val="30"/>
          <w:cs/>
        </w:rPr>
        <w:t>สาม</w:t>
      </w:r>
      <w:r w:rsidRPr="00F577E6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D51C36">
        <w:rPr>
          <w:rFonts w:ascii="Angsana New" w:hAnsi="Angsana New"/>
          <w:sz w:val="30"/>
          <w:szCs w:val="30"/>
        </w:rPr>
        <w:br/>
      </w:r>
      <w:r w:rsidR="00423998" w:rsidRPr="00423998">
        <w:rPr>
          <w:rFonts w:ascii="Angsana New" w:hAnsi="Angsana New" w:hint="cs"/>
          <w:sz w:val="30"/>
          <w:szCs w:val="30"/>
        </w:rPr>
        <w:t>31</w:t>
      </w:r>
      <w:r w:rsidR="00C73857">
        <w:rPr>
          <w:rFonts w:ascii="Angsana New" w:hAnsi="Angsana New" w:hint="cs"/>
          <w:sz w:val="30"/>
          <w:szCs w:val="30"/>
          <w:cs/>
        </w:rPr>
        <w:t xml:space="preserve"> </w:t>
      </w:r>
      <w:r w:rsidR="003C3A3E">
        <w:rPr>
          <w:rFonts w:ascii="Angsana New" w:hAnsi="Angsana New" w:hint="cs"/>
          <w:sz w:val="30"/>
          <w:szCs w:val="30"/>
          <w:cs/>
        </w:rPr>
        <w:t>มีนาคม</w:t>
      </w:r>
      <w:r w:rsidR="00F42694">
        <w:rPr>
          <w:rFonts w:ascii="Angsana New" w:hAnsi="Angsana New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2563</w:t>
      </w:r>
      <w:r w:rsidRPr="00F577E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9B37D70" w14:textId="77777777" w:rsidR="004D6364" w:rsidRDefault="004D6364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1166"/>
        <w:gridCol w:w="236"/>
        <w:gridCol w:w="1563"/>
        <w:gridCol w:w="236"/>
        <w:gridCol w:w="1109"/>
        <w:gridCol w:w="236"/>
        <w:gridCol w:w="1571"/>
      </w:tblGrid>
      <w:tr w:rsidR="004D6364" w:rsidRPr="009E555A" w14:paraId="72CBE6D4" w14:textId="77777777" w:rsidTr="004D6364">
        <w:trPr>
          <w:tblHeader/>
        </w:trPr>
        <w:tc>
          <w:tcPr>
            <w:tcW w:w="1763" w:type="pct"/>
          </w:tcPr>
          <w:p w14:paraId="660F832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pct"/>
            <w:gridSpan w:val="3"/>
            <w:vAlign w:val="bottom"/>
          </w:tcPr>
          <w:p w14:paraId="76F3E1D9" w14:textId="7D7184E9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vAlign w:val="bottom"/>
          </w:tcPr>
          <w:p w14:paraId="052C2FD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pct"/>
            <w:gridSpan w:val="3"/>
            <w:vAlign w:val="bottom"/>
          </w:tcPr>
          <w:p w14:paraId="6853D2D3" w14:textId="7A6DD904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4D6364" w:rsidRPr="009E555A" w14:paraId="3FED545A" w14:textId="77777777" w:rsidTr="004D6364">
        <w:trPr>
          <w:tblHeader/>
        </w:trPr>
        <w:tc>
          <w:tcPr>
            <w:tcW w:w="1763" w:type="pct"/>
          </w:tcPr>
          <w:p w14:paraId="641B30AE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276226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BED049A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ED655A7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  <w:vAlign w:val="bottom"/>
          </w:tcPr>
          <w:p w14:paraId="4993681C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vAlign w:val="bottom"/>
          </w:tcPr>
          <w:p w14:paraId="370DE74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B6E0787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" w:type="pct"/>
            <w:vAlign w:val="bottom"/>
          </w:tcPr>
          <w:p w14:paraId="37238821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92A3BC4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443CFF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  <w:vAlign w:val="bottom"/>
          </w:tcPr>
          <w:p w14:paraId="088E9ABE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31" w:type="pct"/>
            <w:vAlign w:val="bottom"/>
          </w:tcPr>
          <w:p w14:paraId="61D3143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BC17E3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D6364" w:rsidRPr="009E555A" w14:paraId="0953A704" w14:textId="77777777" w:rsidTr="004D6364">
        <w:trPr>
          <w:tblHeader/>
        </w:trPr>
        <w:tc>
          <w:tcPr>
            <w:tcW w:w="1763" w:type="pct"/>
          </w:tcPr>
          <w:p w14:paraId="0470699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7" w:type="pct"/>
            <w:gridSpan w:val="7"/>
            <w:vAlign w:val="bottom"/>
          </w:tcPr>
          <w:p w14:paraId="67B0EBD1" w14:textId="79BA7D43" w:rsidR="004D6364" w:rsidRPr="004D6364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3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039" w:rsidRPr="009E555A" w14:paraId="2448324F" w14:textId="77777777" w:rsidTr="004D6364">
        <w:trPr>
          <w:tblHeader/>
        </w:trPr>
        <w:tc>
          <w:tcPr>
            <w:tcW w:w="1763" w:type="pct"/>
          </w:tcPr>
          <w:p w14:paraId="11A0173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17" w:type="pct"/>
          </w:tcPr>
          <w:p w14:paraId="45A75BF7" w14:textId="2C93F10C" w:rsidR="00DB7039" w:rsidRPr="009E555A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25" w:type="pct"/>
            <w:shd w:val="clear" w:color="auto" w:fill="auto"/>
          </w:tcPr>
          <w:p w14:paraId="1150FBD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6ADAF299" w14:textId="51244BB5" w:rsidR="00DB7039" w:rsidRPr="003C2DDF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C99C2F4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D8EFB8" w14:textId="24E3E09E" w:rsidR="00DB7039" w:rsidRPr="0057414B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25" w:type="pct"/>
          </w:tcPr>
          <w:p w14:paraId="5A714108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</w:tcPr>
          <w:p w14:paraId="45D8ABEB" w14:textId="3C2C408E" w:rsidR="00DB7039" w:rsidRPr="0029462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5F56048" w14:textId="77777777" w:rsidTr="004D6364">
        <w:trPr>
          <w:tblHeader/>
        </w:trPr>
        <w:tc>
          <w:tcPr>
            <w:tcW w:w="1763" w:type="pct"/>
          </w:tcPr>
          <w:p w14:paraId="00BED5A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7" w:type="pct"/>
          </w:tcPr>
          <w:p w14:paraId="3417DA36" w14:textId="14E48C93" w:rsidR="00DB7039" w:rsidRPr="009E555A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25" w:type="pct"/>
            <w:shd w:val="clear" w:color="auto" w:fill="auto"/>
          </w:tcPr>
          <w:p w14:paraId="5F34CC8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07972007" w14:textId="61F563C4" w:rsidR="00DB7039" w:rsidRPr="009E555A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4BB45CD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5BB6EB" w14:textId="4B5B3D1F" w:rsidR="00DB7039" w:rsidRPr="0057414B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5" w:type="pct"/>
          </w:tcPr>
          <w:p w14:paraId="16854265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</w:tcPr>
          <w:p w14:paraId="1150DB2F" w14:textId="08B55B0F" w:rsidR="00DB7039" w:rsidRPr="0029462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641990B" w14:textId="77777777" w:rsidTr="004D6364">
        <w:trPr>
          <w:tblHeader/>
        </w:trPr>
        <w:tc>
          <w:tcPr>
            <w:tcW w:w="1763" w:type="pct"/>
          </w:tcPr>
          <w:p w14:paraId="117B8B91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7" w:type="pct"/>
          </w:tcPr>
          <w:p w14:paraId="38C600AB" w14:textId="77777777" w:rsidR="00DB7039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BA5F23F" w14:textId="2464FA19" w:rsidR="00DB7039" w:rsidRPr="009E555A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25" w:type="pct"/>
            <w:shd w:val="clear" w:color="auto" w:fill="auto"/>
          </w:tcPr>
          <w:p w14:paraId="1D1BA32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2964BB9C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  <w:tab w:val="left" w:pos="795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84ED1A1" w14:textId="208CB8D9" w:rsidR="00DB7039" w:rsidRPr="003C2DDF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12CCEBC0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13B0B35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A7CEB8E" w14:textId="093D9877" w:rsidR="00DB7039" w:rsidRPr="00297624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25" w:type="pct"/>
          </w:tcPr>
          <w:p w14:paraId="05659961" w14:textId="77777777" w:rsidR="00DB7039" w:rsidRPr="00297624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7BF4FBDD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B9DC35" w14:textId="1F543153" w:rsidR="00DB7039" w:rsidRPr="0029462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48BBC617" w14:textId="77777777" w:rsidTr="004D6364">
        <w:trPr>
          <w:tblHeader/>
        </w:trPr>
        <w:tc>
          <w:tcPr>
            <w:tcW w:w="1763" w:type="pct"/>
          </w:tcPr>
          <w:p w14:paraId="7D99393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7" w:type="pct"/>
          </w:tcPr>
          <w:p w14:paraId="7A36288F" w14:textId="0AC853BF" w:rsidR="00DB7039" w:rsidRPr="009E555A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CCC289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6F3ED58A" w14:textId="4C2F7402" w:rsidR="00DB7039" w:rsidRPr="003C2DDF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8930C7D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52ECE8" w14:textId="78967255" w:rsidR="00DB7039" w:rsidRPr="0057414B" w:rsidRDefault="00423998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DB7039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5" w:type="pct"/>
          </w:tcPr>
          <w:p w14:paraId="34573D6C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</w:tcPr>
          <w:p w14:paraId="11DC3A78" w14:textId="006F4EC4" w:rsidR="00DB7039" w:rsidRPr="00005E97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E61F935" w14:textId="77777777" w:rsidTr="004D6364">
        <w:trPr>
          <w:tblHeader/>
        </w:trPr>
        <w:tc>
          <w:tcPr>
            <w:tcW w:w="1763" w:type="pct"/>
          </w:tcPr>
          <w:p w14:paraId="66AB388B" w14:textId="13DD56E4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1A524AE" w14:textId="09521F69" w:rsidR="00DB7039" w:rsidRPr="009E555A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25" w:type="pct"/>
            <w:shd w:val="clear" w:color="auto" w:fill="auto"/>
          </w:tcPr>
          <w:p w14:paraId="53F66D6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2FCFCD5A" w14:textId="5499CF3A" w:rsidR="00DB7039" w:rsidRPr="00786198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755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205D3BB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4988533" w14:textId="48FD98EB" w:rsidR="00DB7039" w:rsidRPr="00C41C5D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51</w:t>
            </w:r>
            <w:r w:rsidR="00B929F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2A3ACE52" w14:textId="77777777" w:rsidR="00DB7039" w:rsidRPr="00C41C5D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2D09DCA2" w14:textId="4ACBAEAF" w:rsidR="00DB7039" w:rsidRPr="00C41C5D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7039" w:rsidRPr="009E555A" w14:paraId="3640EC6E" w14:textId="77777777" w:rsidTr="004D6364">
        <w:trPr>
          <w:tblHeader/>
        </w:trPr>
        <w:tc>
          <w:tcPr>
            <w:tcW w:w="1763" w:type="pct"/>
          </w:tcPr>
          <w:p w14:paraId="3FA25599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1BAA56C" w14:textId="2F8264B1" w:rsidR="00DB7039" w:rsidRPr="009E555A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125" w:type="pct"/>
            <w:shd w:val="clear" w:color="auto" w:fill="auto"/>
          </w:tcPr>
          <w:p w14:paraId="1F7E5D9A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9AA7F" w14:textId="14289DB9" w:rsidR="00DB7039" w:rsidRPr="009E555A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(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918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26EA3E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9929F9F" w14:textId="108795B8" w:rsidR="00DB7039" w:rsidRPr="0029462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 w:rsidR="00B929F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69027445" w14:textId="77777777" w:rsidR="00DB7039" w:rsidRPr="00294629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1E336F48" w14:textId="12FE7DFA" w:rsidR="00DB7039" w:rsidRPr="00D44907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9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(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Pr="00D449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3BB188A" w14:textId="61A81EA4" w:rsidR="00E97227" w:rsidRDefault="00E97227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C395C73" w14:textId="77777777" w:rsidR="00AD02D9" w:rsidRDefault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6A0F1B" w14:textId="4FE2D605" w:rsidR="00197BAA" w:rsidRDefault="00197BAA" w:rsidP="0019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BA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197BAA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197BA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9EA7683" w14:textId="4A6CE3E3" w:rsidR="00197BAA" w:rsidRDefault="00197BAA" w:rsidP="0019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1530"/>
        <w:gridCol w:w="181"/>
        <w:gridCol w:w="1439"/>
      </w:tblGrid>
      <w:tr w:rsidR="00D51C36" w:rsidRPr="00C43B46" w14:paraId="1D9FB641" w14:textId="77777777" w:rsidTr="00A845D0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756894AB" w14:textId="7D5B5382" w:rsidR="00D51C36" w:rsidRPr="00E329C1" w:rsidRDefault="00D51C36" w:rsidP="006B582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58BBE7B" w14:textId="77777777" w:rsidR="00D51C36" w:rsidRPr="00C43B46" w:rsidRDefault="00D51C36" w:rsidP="006B582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1C6D8A" w14:textId="54B31725" w:rsidR="00D51C36" w:rsidRPr="00C43B46" w:rsidRDefault="00D51C36" w:rsidP="006B582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5A32612" w14:textId="77777777" w:rsidR="00D51C36" w:rsidRPr="00C43B46" w:rsidRDefault="00D51C36" w:rsidP="006B58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EF83955" w14:textId="77777777" w:rsidR="00D51C36" w:rsidRPr="00C43B46" w:rsidRDefault="00D51C36" w:rsidP="006B582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3BC65F1" w14:textId="77777777" w:rsidR="00D51C36" w:rsidRPr="00C43B46" w:rsidRDefault="00D51C36" w:rsidP="006B582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1C36" w:rsidRPr="00C43B46" w14:paraId="2A1A12A3" w14:textId="77777777" w:rsidTr="00A845D0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75E3C866" w14:textId="1735F300" w:rsidR="00D51C36" w:rsidRPr="00E329C1" w:rsidRDefault="00D51C36" w:rsidP="00D51C3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97B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4A1C02E" w14:textId="77777777" w:rsidR="00D51C36" w:rsidRPr="00DB7039" w:rsidRDefault="00D51C36" w:rsidP="00D51C36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E8BE7F7" w14:textId="53E8B4E2" w:rsidR="00D51C36" w:rsidRPr="00C43B46" w:rsidRDefault="00D51C36" w:rsidP="00D51C3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181" w:type="dxa"/>
            <w:vAlign w:val="bottom"/>
          </w:tcPr>
          <w:p w14:paraId="184ED2C3" w14:textId="77777777" w:rsidR="00D51C36" w:rsidRPr="00C43B46" w:rsidRDefault="00D51C36" w:rsidP="00D51C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2F84920" w14:textId="16A85C46" w:rsidR="00D51C36" w:rsidRPr="00C43B46" w:rsidRDefault="00D51C36" w:rsidP="00D51C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</w:tr>
      <w:tr w:rsidR="00D51C36" w:rsidRPr="00C43B46" w14:paraId="026B9B12" w14:textId="77777777" w:rsidTr="00A845D0">
        <w:trPr>
          <w:cantSplit/>
          <w:trHeight w:val="20"/>
        </w:trPr>
        <w:tc>
          <w:tcPr>
            <w:tcW w:w="5310" w:type="dxa"/>
          </w:tcPr>
          <w:p w14:paraId="131F9E14" w14:textId="77777777" w:rsidR="00D51C36" w:rsidRPr="00E329C1" w:rsidRDefault="00D51C36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41E467" w14:textId="7C071AAF" w:rsidR="00D51C36" w:rsidRPr="00C43B46" w:rsidRDefault="00D51C36" w:rsidP="00D51C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Pr="00197B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3150" w:type="dxa"/>
            <w:gridSpan w:val="3"/>
          </w:tcPr>
          <w:p w14:paraId="3F001D2A" w14:textId="5C5677E1" w:rsidR="00D51C36" w:rsidRPr="00C43B46" w:rsidRDefault="00D51C36" w:rsidP="00D51C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1C36" w:rsidRPr="00C43B46" w14:paraId="02CF95C8" w14:textId="77777777" w:rsidTr="00A845D0">
        <w:trPr>
          <w:cantSplit/>
          <w:trHeight w:val="20"/>
        </w:trPr>
        <w:tc>
          <w:tcPr>
            <w:tcW w:w="5310" w:type="dxa"/>
          </w:tcPr>
          <w:p w14:paraId="04C648AF" w14:textId="47C14251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BA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97BA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97BA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23998" w:rsidRPr="0042399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Pr="00197BAA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3A76705" w14:textId="212B2181" w:rsidR="00D51C36" w:rsidRPr="00C43B46" w:rsidRDefault="00423998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</w:tcPr>
          <w:p w14:paraId="45DF1859" w14:textId="33EB8305" w:rsidR="00D51C36" w:rsidRPr="00C43B46" w:rsidRDefault="00423998" w:rsidP="00D51C3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  <w:lang w:val="en-US"/>
              </w:rPr>
              <w:t>85</w:t>
            </w:r>
            <w:r w:rsidR="00D51C36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  <w:lang w:val="en-US"/>
              </w:rPr>
              <w:t>723</w:t>
            </w:r>
          </w:p>
        </w:tc>
        <w:tc>
          <w:tcPr>
            <w:tcW w:w="181" w:type="dxa"/>
            <w:vAlign w:val="bottom"/>
          </w:tcPr>
          <w:p w14:paraId="1AB5DFB5" w14:textId="77777777" w:rsidR="00D51C36" w:rsidRPr="00C43B46" w:rsidRDefault="00D51C36" w:rsidP="00D51C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E53E045" w14:textId="70569F09" w:rsidR="00D51C36" w:rsidRPr="00C43B46" w:rsidRDefault="00423998" w:rsidP="00D51C3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</w:t>
            </w:r>
            <w:r w:rsidR="00D51C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170</w:t>
            </w:r>
          </w:p>
        </w:tc>
      </w:tr>
      <w:tr w:rsidR="00D51C36" w:rsidRPr="00E329C1" w14:paraId="2A0C57DD" w14:textId="77777777" w:rsidTr="00A845D0">
        <w:trPr>
          <w:cantSplit/>
          <w:trHeight w:val="20"/>
        </w:trPr>
        <w:tc>
          <w:tcPr>
            <w:tcW w:w="5310" w:type="dxa"/>
          </w:tcPr>
          <w:p w14:paraId="66B86148" w14:textId="0892192F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97B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97BA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74246FF2" w14:textId="77777777" w:rsidR="00D51C36" w:rsidRPr="00E329C1" w:rsidRDefault="00D51C36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78FE4B" w14:textId="6A7AA585" w:rsidR="00D51C36" w:rsidRPr="00D51C36" w:rsidRDefault="00735D6B" w:rsidP="00735D6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51C3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1EC055BF" w14:textId="77777777" w:rsidR="00D51C36" w:rsidRPr="00E329C1" w:rsidRDefault="00D51C36" w:rsidP="00D51C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3A63356" w14:textId="2FB9F9C5" w:rsidR="00D51C36" w:rsidRPr="00D51C36" w:rsidRDefault="00735D6B" w:rsidP="00735D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51C3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011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1C36" w:rsidRPr="00E329C1" w14:paraId="117167C0" w14:textId="77777777" w:rsidTr="00A845D0">
        <w:trPr>
          <w:cantSplit/>
          <w:trHeight w:val="20"/>
        </w:trPr>
        <w:tc>
          <w:tcPr>
            <w:tcW w:w="5310" w:type="dxa"/>
            <w:vAlign w:val="bottom"/>
          </w:tcPr>
          <w:p w14:paraId="36938929" w14:textId="19207328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97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97B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97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197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4A2BFF4" w14:textId="77777777" w:rsidR="00D51C36" w:rsidRPr="00E329C1" w:rsidRDefault="00D51C36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1B57F" w14:textId="51BB8DBE" w:rsidR="00D51C36" w:rsidRPr="00D51C36" w:rsidRDefault="00423998" w:rsidP="00D51C3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D51C36" w:rsidRPr="00D51C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1" w:type="dxa"/>
          </w:tcPr>
          <w:p w14:paraId="3D9CAD8B" w14:textId="77777777" w:rsidR="00D51C36" w:rsidRPr="00D51C36" w:rsidRDefault="00D51C36" w:rsidP="00D51C3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A7042" w14:textId="6D681833" w:rsidR="00D51C36" w:rsidRPr="00D51C36" w:rsidRDefault="00423998" w:rsidP="00D51C3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D51C36" w:rsidRPr="00D51C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</w:tr>
    </w:tbl>
    <w:p w14:paraId="34E6602E" w14:textId="77777777" w:rsidR="00B929F4" w:rsidRPr="00197BAA" w:rsidRDefault="00B929F4" w:rsidP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96B81" w14:textId="607A5B96" w:rsidR="00AB51B2" w:rsidRDefault="00AB51B2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</w:t>
      </w:r>
      <w:r w:rsid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45F09377" w14:textId="77777777" w:rsidR="00197BAA" w:rsidRPr="00A845D0" w:rsidRDefault="00197BAA" w:rsidP="00197BAA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65"/>
        <w:gridCol w:w="1085"/>
        <w:gridCol w:w="265"/>
        <w:gridCol w:w="1085"/>
        <w:gridCol w:w="265"/>
        <w:gridCol w:w="1085"/>
      </w:tblGrid>
      <w:tr w:rsidR="00DA4FB4" w:rsidRPr="009E555A" w14:paraId="6A09FB0F" w14:textId="77777777" w:rsidTr="005639F1">
        <w:tc>
          <w:tcPr>
            <w:tcW w:w="3330" w:type="dxa"/>
          </w:tcPr>
          <w:p w14:paraId="2F87EEEE" w14:textId="77777777" w:rsidR="00DA4FB4" w:rsidRPr="009E555A" w:rsidRDefault="00DA4FB4" w:rsidP="005742E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5E925" w14:textId="77777777" w:rsidR="00DA4FB4" w:rsidRPr="009E555A" w:rsidRDefault="00DA4FB4" w:rsidP="005742E3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B2DEB42" w14:textId="77777777" w:rsidR="00DA4FB4" w:rsidRPr="009E555A" w:rsidRDefault="00DA4FB4" w:rsidP="005742E3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5BA7335E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386A88AC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A3E" w:rsidRPr="009E555A" w14:paraId="0C6EF3CC" w14:textId="77777777" w:rsidTr="005639F1">
        <w:tc>
          <w:tcPr>
            <w:tcW w:w="3330" w:type="dxa"/>
          </w:tcPr>
          <w:p w14:paraId="1BF160B8" w14:textId="77777777" w:rsidR="003C3A3E" w:rsidRPr="009E555A" w:rsidRDefault="003C3A3E" w:rsidP="003C3A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82666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5C955" w14:textId="2DC35D01" w:rsidR="003C3A3E" w:rsidRPr="009E555A" w:rsidRDefault="0042399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5" w:type="dxa"/>
          </w:tcPr>
          <w:p w14:paraId="22899726" w14:textId="77777777" w:rsidR="003C3A3E" w:rsidRPr="009E555A" w:rsidRDefault="003C3A3E" w:rsidP="003C3A3E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3785B68" w14:textId="6A02DFC0" w:rsidR="003C3A3E" w:rsidRPr="009E555A" w:rsidRDefault="0042399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</w:tcPr>
          <w:p w14:paraId="0B576D04" w14:textId="77777777" w:rsidR="003C3A3E" w:rsidRPr="009E555A" w:rsidRDefault="003C3A3E" w:rsidP="003C3A3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14:paraId="33FDE9D4" w14:textId="65892C74" w:rsidR="003C3A3E" w:rsidRPr="009E555A" w:rsidRDefault="0042399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C3A3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5" w:type="dxa"/>
          </w:tcPr>
          <w:p w14:paraId="2F002669" w14:textId="77777777" w:rsidR="003C3A3E" w:rsidRPr="009E555A" w:rsidRDefault="003C3A3E" w:rsidP="003C3A3E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CE4D0E" w14:textId="461F12D6" w:rsidR="003C3A3E" w:rsidRPr="009E555A" w:rsidRDefault="00423998" w:rsidP="003C3A3E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31</w:t>
            </w:r>
            <w:r w:rsidR="003C3A3E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3A3E" w:rsidRPr="009E555A" w14:paraId="4221F194" w14:textId="77777777" w:rsidTr="005639F1">
        <w:tc>
          <w:tcPr>
            <w:tcW w:w="3330" w:type="dxa"/>
          </w:tcPr>
          <w:p w14:paraId="178B8731" w14:textId="77777777" w:rsidR="003C3A3E" w:rsidRPr="009E555A" w:rsidRDefault="003C3A3E" w:rsidP="003C3A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E3179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4CE485" w14:textId="7BD03407" w:rsidR="003C3A3E" w:rsidRPr="009E555A" w:rsidRDefault="0042399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4BE79BEE" w14:textId="77777777" w:rsidR="003C3A3E" w:rsidRPr="009E555A" w:rsidRDefault="003C3A3E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F55DC98" w14:textId="3DD761E9" w:rsidR="003C3A3E" w:rsidRPr="009E555A" w:rsidRDefault="0042399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14:paraId="6BFC729B" w14:textId="77777777" w:rsidR="003C3A3E" w:rsidRPr="009E555A" w:rsidRDefault="003C3A3E" w:rsidP="003C3A3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14:paraId="4EC597C6" w14:textId="013B8FE1" w:rsidR="003C3A3E" w:rsidRPr="009E555A" w:rsidRDefault="0042399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0D5C5D53" w14:textId="77777777" w:rsidR="003C3A3E" w:rsidRPr="009E555A" w:rsidRDefault="003C3A3E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74FD30" w14:textId="00A8AFF8" w:rsidR="003C3A3E" w:rsidRPr="009E555A" w:rsidRDefault="00423998" w:rsidP="003C3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25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2399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3A3E" w:rsidRPr="009E555A" w14:paraId="2D170461" w14:textId="77777777" w:rsidTr="005639F1">
        <w:tc>
          <w:tcPr>
            <w:tcW w:w="3330" w:type="dxa"/>
          </w:tcPr>
          <w:p w14:paraId="2B3D9E1F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E7DF8E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B7831B0" w14:textId="77777777" w:rsidR="003C3A3E" w:rsidRPr="009E555A" w:rsidRDefault="003C3A3E" w:rsidP="003C3A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45D0" w:rsidRPr="009E555A" w14:paraId="2EF2FB1C" w14:textId="77777777" w:rsidTr="008E6E1A">
        <w:tc>
          <w:tcPr>
            <w:tcW w:w="3330" w:type="dxa"/>
          </w:tcPr>
          <w:p w14:paraId="1E54EC9D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90" w:type="dxa"/>
          </w:tcPr>
          <w:p w14:paraId="3B06165B" w14:textId="2365DE99" w:rsidR="00A845D0" w:rsidRPr="009E555A" w:rsidRDefault="001D0EC4" w:rsidP="00A845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73947A4C" w14:textId="26A7AF65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569</w:t>
            </w:r>
          </w:p>
        </w:tc>
        <w:tc>
          <w:tcPr>
            <w:tcW w:w="265" w:type="dxa"/>
            <w:shd w:val="clear" w:color="auto" w:fill="auto"/>
          </w:tcPr>
          <w:p w14:paraId="22249C43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18B8A7B" w14:textId="7069FDF5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804</w:t>
            </w:r>
          </w:p>
        </w:tc>
        <w:tc>
          <w:tcPr>
            <w:tcW w:w="265" w:type="dxa"/>
            <w:shd w:val="clear" w:color="auto" w:fill="auto"/>
          </w:tcPr>
          <w:p w14:paraId="114C9037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1454773" w14:textId="20244779" w:rsidR="00A845D0" w:rsidRPr="009E555A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65" w:type="dxa"/>
          </w:tcPr>
          <w:p w14:paraId="19D2ECD5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BD469FD" w14:textId="4F8FA89C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A845D0" w:rsidRPr="009E555A" w14:paraId="6AE370DB" w14:textId="77777777" w:rsidTr="005639F1">
        <w:tc>
          <w:tcPr>
            <w:tcW w:w="3330" w:type="dxa"/>
          </w:tcPr>
          <w:p w14:paraId="2D8EF8F6" w14:textId="70600B29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</w:tcPr>
          <w:p w14:paraId="60F1C41D" w14:textId="679EC461" w:rsidR="00A845D0" w:rsidRPr="00FC1DB1" w:rsidRDefault="001D0EC4" w:rsidP="00A845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5FD8911" w14:textId="1E5D0C39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75</w:t>
            </w:r>
            <w:r w:rsidR="00B929F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5A8026A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15851A1" w14:textId="34D2A31E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23998">
              <w:rPr>
                <w:rFonts w:ascii="Angsana New" w:hAnsi="Angsana New"/>
                <w:sz w:val="30"/>
                <w:szCs w:val="30"/>
              </w:rPr>
              <w:t>9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3440495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14B06EC" w14:textId="6241CB82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56554910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0E0CB49" w14:textId="660B7469" w:rsidR="00A845D0" w:rsidRPr="00D533B8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845D0" w:rsidRPr="009E555A" w14:paraId="06DAAB9C" w14:textId="77777777" w:rsidTr="001928FE">
        <w:tc>
          <w:tcPr>
            <w:tcW w:w="3330" w:type="dxa"/>
          </w:tcPr>
          <w:p w14:paraId="6475AEE3" w14:textId="6E554B24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990" w:type="dxa"/>
          </w:tcPr>
          <w:p w14:paraId="11C320D2" w14:textId="77777777" w:rsidR="00A845D0" w:rsidRPr="00FC1DB1" w:rsidRDefault="00A845D0" w:rsidP="00A845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CED06A" w14:textId="64FDF097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133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408</w:t>
            </w:r>
          </w:p>
        </w:tc>
        <w:tc>
          <w:tcPr>
            <w:tcW w:w="265" w:type="dxa"/>
            <w:shd w:val="clear" w:color="auto" w:fill="auto"/>
          </w:tcPr>
          <w:p w14:paraId="6A1E27D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1EBE2FD" w14:textId="1510AE4A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144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738</w:t>
            </w:r>
          </w:p>
        </w:tc>
        <w:tc>
          <w:tcPr>
            <w:tcW w:w="265" w:type="dxa"/>
            <w:shd w:val="clear" w:color="auto" w:fill="auto"/>
          </w:tcPr>
          <w:p w14:paraId="716FC2FF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798AE97" w14:textId="29B0BF6B" w:rsidR="00A845D0" w:rsidRPr="009E555A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133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65" w:type="dxa"/>
          </w:tcPr>
          <w:p w14:paraId="676EBDBB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E7197D6" w14:textId="77FB28C9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144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A845D0" w:rsidRPr="009E555A" w14:paraId="5CED84FD" w14:textId="77777777" w:rsidTr="005639F1">
        <w:tc>
          <w:tcPr>
            <w:tcW w:w="3330" w:type="dxa"/>
          </w:tcPr>
          <w:p w14:paraId="326D6A62" w14:textId="6126CE28" w:rsidR="00A845D0" w:rsidRPr="009E555A" w:rsidRDefault="00A845D0" w:rsidP="00A845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970FF0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4B37F8" w14:textId="4CF17D8F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67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65" w:type="dxa"/>
            <w:shd w:val="clear" w:color="auto" w:fill="auto"/>
          </w:tcPr>
          <w:p w14:paraId="60AEC709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C1688FA" w14:textId="043AD97B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7791A57A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9861E2D" w14:textId="1D10EDE5" w:rsidR="00A845D0" w:rsidRPr="009E555A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54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65" w:type="dxa"/>
          </w:tcPr>
          <w:p w14:paraId="19406AB5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74A6ABC" w14:textId="7FC797BA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102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A845D0" w:rsidRPr="009E555A" w14:paraId="2267DD36" w14:textId="77777777" w:rsidTr="005639F1">
        <w:trPr>
          <w:trHeight w:val="70"/>
        </w:trPr>
        <w:tc>
          <w:tcPr>
            <w:tcW w:w="3330" w:type="dxa"/>
          </w:tcPr>
          <w:p w14:paraId="14641229" w14:textId="38C09E2F" w:rsidR="00A845D0" w:rsidRPr="009E555A" w:rsidRDefault="00A845D0" w:rsidP="00A845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990" w:type="dxa"/>
          </w:tcPr>
          <w:p w14:paraId="5E197CAB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D09ACB" w14:textId="590887F8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72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65" w:type="dxa"/>
            <w:shd w:val="clear" w:color="auto" w:fill="auto"/>
          </w:tcPr>
          <w:p w14:paraId="67CF1C16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F7556A1" w14:textId="1AED9119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79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781</w:t>
            </w:r>
          </w:p>
        </w:tc>
        <w:tc>
          <w:tcPr>
            <w:tcW w:w="265" w:type="dxa"/>
            <w:shd w:val="clear" w:color="auto" w:fill="auto"/>
          </w:tcPr>
          <w:p w14:paraId="238921C7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EE1871D" w14:textId="594EBCB8" w:rsidR="00A845D0" w:rsidRPr="009E555A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68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265" w:type="dxa"/>
          </w:tcPr>
          <w:p w14:paraId="0D0949BE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85EA835" w14:textId="1836E726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73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A845D0" w:rsidRPr="009E555A" w14:paraId="41B91D53" w14:textId="77777777" w:rsidTr="003C3A3E">
        <w:tc>
          <w:tcPr>
            <w:tcW w:w="3330" w:type="dxa"/>
          </w:tcPr>
          <w:p w14:paraId="059E1FEF" w14:textId="5FB2FB91" w:rsidR="00A845D0" w:rsidRPr="009E555A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</w:tcPr>
          <w:p w14:paraId="1E3BD9F6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256670" w14:textId="14B79A4D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26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65" w:type="dxa"/>
            <w:shd w:val="clear" w:color="auto" w:fill="auto"/>
          </w:tcPr>
          <w:p w14:paraId="2AD7E01C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6BD4ABE" w14:textId="7E8CCB72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17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  <w:tc>
          <w:tcPr>
            <w:tcW w:w="265" w:type="dxa"/>
            <w:shd w:val="clear" w:color="auto" w:fill="auto"/>
          </w:tcPr>
          <w:p w14:paraId="16E93A2F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69EAC7" w14:textId="30E23467" w:rsidR="00A845D0" w:rsidRPr="009E555A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24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65" w:type="dxa"/>
          </w:tcPr>
          <w:p w14:paraId="566095A1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2592A50" w14:textId="06C0B544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15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A845D0" w:rsidRPr="009E555A" w14:paraId="2924ACB9" w14:textId="77777777" w:rsidTr="003C3A3E">
        <w:tc>
          <w:tcPr>
            <w:tcW w:w="3330" w:type="dxa"/>
          </w:tcPr>
          <w:p w14:paraId="00EB4684" w14:textId="695BBC2E" w:rsidR="00A845D0" w:rsidRPr="00D533B8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990" w:type="dxa"/>
          </w:tcPr>
          <w:p w14:paraId="5CFCDB44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74AB13" w14:textId="3269ED44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24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265" w:type="dxa"/>
            <w:shd w:val="clear" w:color="auto" w:fill="auto"/>
          </w:tcPr>
          <w:p w14:paraId="75D3E85E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D8650B6" w14:textId="6BE8A25E" w:rsidR="00A845D0" w:rsidRPr="004331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4D34BFC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916AB4F" w14:textId="77C4B853" w:rsidR="00A845D0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24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023</w:t>
            </w:r>
          </w:p>
        </w:tc>
        <w:tc>
          <w:tcPr>
            <w:tcW w:w="265" w:type="dxa"/>
          </w:tcPr>
          <w:p w14:paraId="35B6C859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030BF38" w14:textId="56A9D992" w:rsidR="00A845D0" w:rsidRPr="004331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5D0" w:rsidRPr="009E555A" w14:paraId="6FCB38F7" w14:textId="77777777" w:rsidTr="003C3A3E">
        <w:tc>
          <w:tcPr>
            <w:tcW w:w="3330" w:type="dxa"/>
          </w:tcPr>
          <w:p w14:paraId="75A6BFF5" w14:textId="67382499" w:rsidR="00A845D0" w:rsidRPr="009E555A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</w:tcPr>
          <w:p w14:paraId="191F0CCC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3AAC13" w14:textId="1890303A" w:rsidR="00A845D0" w:rsidRPr="00ED13C9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7</w:t>
            </w:r>
            <w:r w:rsidR="00A845D0" w:rsidRPr="00457FD4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08</w:t>
            </w:r>
            <w:r w:rsidR="00B929F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5" w:type="dxa"/>
            <w:shd w:val="clear" w:color="auto" w:fill="auto"/>
          </w:tcPr>
          <w:p w14:paraId="00E83710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7951257" w14:textId="41F10AAB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10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793</w:t>
            </w:r>
          </w:p>
        </w:tc>
        <w:tc>
          <w:tcPr>
            <w:tcW w:w="265" w:type="dxa"/>
            <w:shd w:val="clear" w:color="auto" w:fill="auto"/>
          </w:tcPr>
          <w:p w14:paraId="5CED6FEB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1BEB6749" w14:textId="07F9CA9A" w:rsidR="00A845D0" w:rsidRPr="00BD4CD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</w:t>
            </w:r>
            <w:r w:rsidR="00A845D0" w:rsidRPr="00BD4CD8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65" w:type="dxa"/>
          </w:tcPr>
          <w:p w14:paraId="30E617FD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6330ECB" w14:textId="5EA0C62F" w:rsidR="00A845D0" w:rsidRPr="00D533B8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8</w:t>
            </w:r>
            <w:r w:rsidR="00A845D0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A845D0" w:rsidRPr="009E555A" w14:paraId="06CB9009" w14:textId="77777777" w:rsidTr="003C3A3E">
        <w:tc>
          <w:tcPr>
            <w:tcW w:w="3330" w:type="dxa"/>
          </w:tcPr>
          <w:p w14:paraId="62C6F354" w14:textId="4A616330" w:rsidR="00A845D0" w:rsidRPr="00D533B8" w:rsidRDefault="00A845D0" w:rsidP="00A845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571DB19" w14:textId="77777777" w:rsidR="00A845D0" w:rsidRPr="00FC1DB1" w:rsidRDefault="00A845D0" w:rsidP="00A845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F120A" w14:textId="6DAFDD01" w:rsidR="00A845D0" w:rsidRPr="00457FD4" w:rsidRDefault="00AD02D9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332,233</w:t>
            </w:r>
          </w:p>
        </w:tc>
        <w:tc>
          <w:tcPr>
            <w:tcW w:w="265" w:type="dxa"/>
            <w:shd w:val="clear" w:color="auto" w:fill="auto"/>
          </w:tcPr>
          <w:p w14:paraId="1D94002C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7593F" w14:textId="514C0394" w:rsidR="00A845D0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b/>
                <w:bCs/>
                <w:sz w:val="30"/>
                <w:szCs w:val="30"/>
              </w:rPr>
              <w:t>366</w:t>
            </w:r>
            <w:r w:rsidR="00A845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 w:hint="cs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65" w:type="dxa"/>
            <w:shd w:val="clear" w:color="auto" w:fill="auto"/>
          </w:tcPr>
          <w:p w14:paraId="4D87A7BE" w14:textId="77777777" w:rsidR="00A845D0" w:rsidRPr="009E555A" w:rsidRDefault="00A845D0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B0667" w14:textId="0F058339" w:rsidR="00A845D0" w:rsidRPr="00BD4CD8" w:rsidRDefault="00AD02D9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309,112</w:t>
            </w:r>
          </w:p>
        </w:tc>
        <w:tc>
          <w:tcPr>
            <w:tcW w:w="265" w:type="dxa"/>
          </w:tcPr>
          <w:p w14:paraId="3B718A37" w14:textId="77777777" w:rsidR="00A845D0" w:rsidRPr="009E555A" w:rsidRDefault="00A845D0" w:rsidP="00A845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02FEF" w14:textId="1496B0DD" w:rsidR="00A845D0" w:rsidRDefault="00423998" w:rsidP="00A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A845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4317FD1D" w14:textId="11A6DB2A" w:rsidR="004A6C24" w:rsidRPr="00A845D0" w:rsidRDefault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4483E0C8" w14:textId="77777777" w:rsidR="00AD02D9" w:rsidRDefault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DA11D73" w14:textId="4F9C916D" w:rsidR="00147715" w:rsidRDefault="00932D00" w:rsidP="00197BAA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3B3D0D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AD02D9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274C4BCD" w14:textId="03F531EB" w:rsidR="00361F12" w:rsidRPr="00AD02D9" w:rsidRDefault="00932D00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8B29F3" w:rsidRPr="00AD02D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96496" w:rsidRPr="00AD02D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23998" w:rsidRPr="00AD02D9">
        <w:rPr>
          <w:rFonts w:asciiTheme="majorBidi" w:hAnsiTheme="majorBidi" w:cstheme="majorBidi"/>
          <w:sz w:val="30"/>
          <w:szCs w:val="30"/>
        </w:rPr>
        <w:t>31</w:t>
      </w:r>
      <w:r w:rsidR="00521E91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6496" w:rsidRPr="00AD0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3998" w:rsidRPr="00AD02D9">
        <w:rPr>
          <w:rFonts w:asciiTheme="majorBidi" w:hAnsiTheme="majorBidi" w:cstheme="majorBidi"/>
          <w:sz w:val="30"/>
          <w:szCs w:val="30"/>
        </w:rPr>
        <w:t>2563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447F80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423998" w:rsidRPr="00AD02D9">
        <w:rPr>
          <w:rFonts w:asciiTheme="majorBidi" w:hAnsiTheme="majorBidi" w:cstheme="majorBidi"/>
          <w:sz w:val="30"/>
          <w:szCs w:val="30"/>
        </w:rPr>
        <w:t>1</w:t>
      </w:r>
      <w:r w:rsidR="00BD4CD8" w:rsidRPr="00AD02D9">
        <w:rPr>
          <w:rFonts w:asciiTheme="majorBidi" w:hAnsiTheme="majorBidi" w:cstheme="majorBidi"/>
          <w:sz w:val="30"/>
          <w:szCs w:val="30"/>
        </w:rPr>
        <w:t>.</w:t>
      </w:r>
      <w:r w:rsidR="00423998" w:rsidRPr="00AD02D9">
        <w:rPr>
          <w:rFonts w:asciiTheme="majorBidi" w:hAnsiTheme="majorBidi" w:cstheme="majorBidi"/>
          <w:sz w:val="30"/>
          <w:szCs w:val="30"/>
        </w:rPr>
        <w:t>71</w:t>
      </w:r>
      <w:r w:rsidR="00297624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A02C3B" w:rsidRPr="00AD02D9">
        <w:rPr>
          <w:rFonts w:asciiTheme="majorBidi" w:hAnsiTheme="majorBidi" w:cstheme="majorBidi"/>
          <w:sz w:val="30"/>
          <w:szCs w:val="30"/>
          <w:cs/>
        </w:rPr>
        <w:t>ล้าน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>บาท</w:t>
      </w:r>
      <w:r w:rsidR="00447F80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935CE2" w:rsidRPr="00AD02D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23998" w:rsidRPr="00AD02D9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4CD8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3998" w:rsidRPr="00AD02D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D4CD8" w:rsidRPr="00AD02D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23998" w:rsidRPr="00AD02D9">
        <w:rPr>
          <w:rFonts w:asciiTheme="majorBidi" w:hAnsiTheme="majorBidi" w:cstheme="majorBidi"/>
          <w:i/>
          <w:iCs/>
          <w:sz w:val="30"/>
          <w:szCs w:val="30"/>
        </w:rPr>
        <w:t>94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B22748" w14:textId="4599EADE" w:rsidR="004E2B53" w:rsidRPr="00AD02D9" w:rsidRDefault="004E2B53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1B6D" w14:textId="43C7C55B" w:rsidR="00296496" w:rsidRPr="00AD02D9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="00423998" w:rsidRPr="00AD02D9">
        <w:rPr>
          <w:rFonts w:asciiTheme="majorBidi" w:hAnsiTheme="majorBidi" w:cstheme="majorBidi" w:hint="cs"/>
          <w:sz w:val="30"/>
          <w:szCs w:val="30"/>
        </w:rPr>
        <w:t>3</w:t>
      </w:r>
      <w:r w:rsidR="00423998" w:rsidRPr="00AD02D9">
        <w:rPr>
          <w:rFonts w:asciiTheme="majorBidi" w:hAnsiTheme="majorBidi" w:cstheme="majorBidi"/>
          <w:sz w:val="30"/>
          <w:szCs w:val="30"/>
        </w:rPr>
        <w:t>1</w:t>
      </w:r>
      <w:r w:rsidRPr="00AD02D9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3998" w:rsidRPr="00AD02D9">
        <w:rPr>
          <w:rFonts w:asciiTheme="majorBidi" w:hAnsiTheme="majorBidi" w:cstheme="majorBidi"/>
          <w:sz w:val="30"/>
          <w:szCs w:val="30"/>
        </w:rPr>
        <w:t>2563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23998" w:rsidRPr="00AD02D9">
        <w:rPr>
          <w:rFonts w:asciiTheme="majorBidi" w:hAnsiTheme="majorBidi" w:cstheme="majorBidi"/>
          <w:sz w:val="30"/>
          <w:szCs w:val="30"/>
        </w:rPr>
        <w:t>25</w:t>
      </w:r>
      <w:r w:rsidR="00423998" w:rsidRPr="00AD02D9">
        <w:rPr>
          <w:rFonts w:asciiTheme="majorBidi" w:hAnsiTheme="majorBidi" w:cstheme="majorBidi" w:hint="cs"/>
          <w:sz w:val="30"/>
          <w:szCs w:val="30"/>
        </w:rPr>
        <w:t>6</w:t>
      </w:r>
      <w:r w:rsidR="00423998" w:rsidRPr="00AD02D9">
        <w:rPr>
          <w:rFonts w:asciiTheme="majorBidi" w:hAnsiTheme="majorBidi" w:cstheme="majorBidi"/>
          <w:sz w:val="30"/>
          <w:szCs w:val="30"/>
        </w:rPr>
        <w:t>2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ของใบสำคัญแสดงสิทธิ</w:t>
      </w:r>
      <w:r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4EDA52" w14:textId="77777777" w:rsidR="00296496" w:rsidRPr="00AD02D9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87"/>
        <w:gridCol w:w="270"/>
        <w:gridCol w:w="1063"/>
        <w:gridCol w:w="270"/>
        <w:gridCol w:w="1260"/>
        <w:gridCol w:w="270"/>
        <w:gridCol w:w="1260"/>
      </w:tblGrid>
      <w:tr w:rsidR="00296496" w:rsidRPr="009E555A" w14:paraId="7020B20D" w14:textId="77777777" w:rsidTr="00197BAA">
        <w:tc>
          <w:tcPr>
            <w:tcW w:w="3600" w:type="dxa"/>
          </w:tcPr>
          <w:p w14:paraId="051A5EB3" w14:textId="77777777" w:rsidR="00296496" w:rsidRPr="009E555A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80" w:type="dxa"/>
            <w:gridSpan w:val="7"/>
          </w:tcPr>
          <w:p w14:paraId="5FAFA383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296496" w:rsidRPr="009E555A" w14:paraId="7CBAEE82" w14:textId="77777777" w:rsidTr="00197BAA">
        <w:tc>
          <w:tcPr>
            <w:tcW w:w="3600" w:type="dxa"/>
          </w:tcPr>
          <w:p w14:paraId="315B9848" w14:textId="01823389" w:rsidR="00296496" w:rsidRPr="00935CE2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สาม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เดือนสิ้นสุดวันที่ </w:t>
            </w:r>
            <w:r w:rsidR="00423998" w:rsidRPr="004239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2520" w:type="dxa"/>
            <w:gridSpan w:val="3"/>
          </w:tcPr>
          <w:p w14:paraId="21EDC9DD" w14:textId="11B4BFE7" w:rsidR="00296496" w:rsidRPr="009E555A" w:rsidRDefault="00423998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A65F69B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4B2718C" w14:textId="5A8FD4BE" w:rsidR="00296496" w:rsidRPr="009E555A" w:rsidRDefault="00423998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296496" w:rsidRPr="009E555A" w14:paraId="6CA40FAF" w14:textId="77777777" w:rsidTr="00197BAA">
        <w:tc>
          <w:tcPr>
            <w:tcW w:w="3600" w:type="dxa"/>
          </w:tcPr>
          <w:p w14:paraId="2A5CEBBC" w14:textId="77777777" w:rsidR="00296496" w:rsidRPr="009E555A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</w:tcPr>
          <w:p w14:paraId="49CC6489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4139C26C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5FE47D3A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</w:tcPr>
          <w:p w14:paraId="5BA50BA9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BD3A51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70" w:type="dxa"/>
          </w:tcPr>
          <w:p w14:paraId="27733328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7E576E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4EECDEE4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702FB90D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1DB1AF6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A6374A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296496" w:rsidRPr="009E555A" w14:paraId="4574DCF3" w14:textId="77777777" w:rsidTr="00197BAA">
        <w:tc>
          <w:tcPr>
            <w:tcW w:w="3600" w:type="dxa"/>
          </w:tcPr>
          <w:p w14:paraId="6CFAABE0" w14:textId="77777777" w:rsidR="00296496" w:rsidRPr="009E555A" w:rsidRDefault="00296496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0A197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70" w:type="dxa"/>
          </w:tcPr>
          <w:p w14:paraId="18640961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</w:tcPr>
          <w:p w14:paraId="50C89AD0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70" w:type="dxa"/>
          </w:tcPr>
          <w:p w14:paraId="3AE80FD4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3B411ED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70" w:type="dxa"/>
          </w:tcPr>
          <w:p w14:paraId="5E20B019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10AACA" w14:textId="77777777" w:rsidR="00296496" w:rsidRPr="009E555A" w:rsidRDefault="00296496" w:rsidP="00E1267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296496" w:rsidRPr="009E555A" w14:paraId="3CC23860" w14:textId="77777777" w:rsidTr="00197BAA">
        <w:tc>
          <w:tcPr>
            <w:tcW w:w="3600" w:type="dxa"/>
          </w:tcPr>
          <w:p w14:paraId="2F4D40C0" w14:textId="17F626FE" w:rsidR="00296496" w:rsidRPr="009E555A" w:rsidRDefault="00296496" w:rsidP="0029649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E555A">
              <w:rPr>
                <w:rFonts w:ascii="Angsana New" w:hAnsi="Angsana New" w:cs="Angsana New"/>
                <w:cs/>
                <w:lang w:val="en-US"/>
              </w:rPr>
              <w:t>ณ</w:t>
            </w:r>
            <w:r w:rsidRPr="009E555A">
              <w:rPr>
                <w:rFonts w:ascii="Angsana New" w:hAnsi="Angsana New" w:cs="Angsana New"/>
                <w:lang w:val="en-US"/>
              </w:rPr>
              <w:t xml:space="preserve"> </w:t>
            </w:r>
            <w:r w:rsidRPr="009E555A">
              <w:rPr>
                <w:rFonts w:ascii="Angsana New" w:hAnsi="Angsana New" w:cs="Angsana New"/>
                <w:cs/>
                <w:lang w:val="en-US"/>
              </w:rPr>
              <w:t xml:space="preserve">วันที่ </w:t>
            </w:r>
            <w:r w:rsidR="00423998" w:rsidRPr="00423998">
              <w:rPr>
                <w:rFonts w:ascii="Angsana New" w:hAnsi="Angsana New" w:cs="Angsana New"/>
                <w:lang w:val="en-US"/>
              </w:rPr>
              <w:t>1</w:t>
            </w:r>
            <w:r w:rsidRPr="009E555A">
              <w:rPr>
                <w:rFonts w:ascii="Angsana New" w:hAnsi="Angsana New" w:cs="Angsana New"/>
                <w:lang w:val="en-US"/>
              </w:rPr>
              <w:t xml:space="preserve"> </w:t>
            </w:r>
            <w:r w:rsidRPr="009E555A">
              <w:rPr>
                <w:rFonts w:ascii="Angsana New" w:hAnsi="Angsana New" w:cs="Angsana New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41B9E3DC" w14:textId="474495D7" w:rsidR="00296496" w:rsidRPr="009E555A" w:rsidRDefault="0042399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7</w:t>
            </w:r>
            <w:r w:rsidR="00BD4CD8">
              <w:rPr>
                <w:rFonts w:ascii="Angsana New" w:hAnsi="Angsana New"/>
                <w:sz w:val="30"/>
                <w:szCs w:val="30"/>
              </w:rPr>
              <w:t>.</w:t>
            </w:r>
            <w:r w:rsidRPr="0042399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13674E29" w14:textId="77777777" w:rsidR="00296496" w:rsidRPr="009E555A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D2E2932" w14:textId="11B16F41" w:rsidR="00296496" w:rsidRPr="009E555A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</w:t>
            </w:r>
            <w:r w:rsidR="00BD4CD8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6EEF6D1B" w14:textId="77777777" w:rsidR="00296496" w:rsidRPr="009E555A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98E15" w14:textId="2C8C3303" w:rsidR="00296496" w:rsidRPr="009E555A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1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sz w:val="30"/>
                <w:szCs w:val="30"/>
              </w:rPr>
              <w:t>7</w:t>
            </w:r>
            <w:r w:rsidR="0029649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23998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250C9D6A" w14:textId="77777777" w:rsidR="00296496" w:rsidRPr="009E555A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FFA0A1" w14:textId="70672A5F" w:rsidR="00296496" w:rsidRPr="009E555A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4</w:t>
            </w:r>
            <w:r w:rsidR="00296496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BD4CD8" w:rsidRPr="009E555A" w14:paraId="13230703" w14:textId="77777777" w:rsidTr="00197BAA">
        <w:tc>
          <w:tcPr>
            <w:tcW w:w="3600" w:type="dxa"/>
          </w:tcPr>
          <w:p w14:paraId="6D1B5AF7" w14:textId="1A8BEA67" w:rsidR="00BD4CD8" w:rsidRPr="009E555A" w:rsidRDefault="00BD4CD8" w:rsidP="00BD4CD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AD77" w14:textId="3EF7B779" w:rsidR="00BD4CD8" w:rsidRPr="0096283F" w:rsidRDefault="0042399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D4CD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9749242" w14:textId="77777777" w:rsidR="00BD4CD8" w:rsidRPr="0096283F" w:rsidRDefault="00BD4CD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AA0" w14:textId="7B9C73E3" w:rsidR="00BD4CD8" w:rsidRPr="0096283F" w:rsidRDefault="0042399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D4C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1F9EEE24" w14:textId="77777777" w:rsidR="00BD4CD8" w:rsidRPr="009E555A" w:rsidRDefault="00BD4CD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228F87" w14:textId="0CEE256C" w:rsidR="00BD4CD8" w:rsidRPr="0096283F" w:rsidRDefault="0042399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BD4C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423998">
              <w:rPr>
                <w:rFonts w:ascii="Angsana New" w:hAnsi="Angsana New" w:hint="cs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5BE90D93" w14:textId="77777777" w:rsidR="00BD4CD8" w:rsidRPr="0096283F" w:rsidRDefault="00BD4CD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BAB0F3" w14:textId="51D75AC7" w:rsidR="00BD4CD8" w:rsidRPr="0096283F" w:rsidRDefault="0042399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D4C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</w:tbl>
    <w:p w14:paraId="6D83CE6D" w14:textId="77777777" w:rsidR="002B5E4A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5E4A" w:rsidSect="0040614B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49327C0" w14:textId="77777777" w:rsidR="002354D1" w:rsidRPr="00197BAA" w:rsidRDefault="002354D1" w:rsidP="00197BAA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197BA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5070646B" w14:textId="77777777" w:rsidR="00210AC7" w:rsidRPr="00D26960" w:rsidRDefault="00210AC7">
      <w:pPr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40"/>
        <w:gridCol w:w="978"/>
        <w:gridCol w:w="236"/>
        <w:gridCol w:w="876"/>
        <w:gridCol w:w="236"/>
        <w:gridCol w:w="844"/>
        <w:gridCol w:w="236"/>
        <w:gridCol w:w="836"/>
        <w:gridCol w:w="236"/>
        <w:gridCol w:w="852"/>
        <w:gridCol w:w="236"/>
        <w:gridCol w:w="819"/>
        <w:gridCol w:w="236"/>
        <w:gridCol w:w="959"/>
        <w:gridCol w:w="236"/>
        <w:gridCol w:w="865"/>
        <w:gridCol w:w="236"/>
        <w:gridCol w:w="823"/>
        <w:gridCol w:w="236"/>
        <w:gridCol w:w="934"/>
        <w:gridCol w:w="236"/>
        <w:gridCol w:w="849"/>
        <w:gridCol w:w="236"/>
        <w:gridCol w:w="929"/>
      </w:tblGrid>
      <w:tr w:rsidR="00197BAA" w:rsidRPr="004A6C24" w14:paraId="7004B2E7" w14:textId="77777777" w:rsidTr="00D26960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4A15EDF6" w14:textId="77777777" w:rsidR="00197BAA" w:rsidRPr="004A6C24" w:rsidRDefault="00197BAA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60" w:type="dxa"/>
            <w:gridSpan w:val="23"/>
          </w:tcPr>
          <w:p w14:paraId="44118AC0" w14:textId="168EDB26" w:rsidR="00197BAA" w:rsidRPr="004A6C24" w:rsidRDefault="00197BAA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312C" w:rsidRPr="004A6C24" w14:paraId="09EA36A1" w14:textId="77777777" w:rsidTr="00D26960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5B22E1E5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64410374" w14:textId="29527855" w:rsidR="00197BAA" w:rsidRPr="00197BAA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97BAA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2D2E5D3F" w14:textId="77777777" w:rsidR="00197BAA" w:rsidRPr="00197BAA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16" w:type="dxa"/>
            <w:gridSpan w:val="3"/>
          </w:tcPr>
          <w:p w14:paraId="66BC0723" w14:textId="429DC594" w:rsidR="00197BAA" w:rsidRPr="00197BAA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197BAA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</w:t>
            </w:r>
            <w:r w:rsidR="00336A9C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ก</w:t>
            </w:r>
            <w:r w:rsidRPr="00197BAA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มะพร้าว</w:t>
            </w:r>
          </w:p>
        </w:tc>
        <w:tc>
          <w:tcPr>
            <w:tcW w:w="236" w:type="dxa"/>
          </w:tcPr>
          <w:p w14:paraId="566AADF8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07" w:type="dxa"/>
            <w:gridSpan w:val="3"/>
            <w:shd w:val="clear" w:color="auto" w:fill="auto"/>
          </w:tcPr>
          <w:p w14:paraId="55A0DE48" w14:textId="5C9F7E75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36" w:type="dxa"/>
            <w:shd w:val="clear" w:color="auto" w:fill="auto"/>
          </w:tcPr>
          <w:p w14:paraId="177C4C2C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1682E990" w14:textId="7484D76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746E7EB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14:paraId="363BFB76" w14:textId="2414D1DB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  <w:shd w:val="clear" w:color="auto" w:fill="auto"/>
          </w:tcPr>
          <w:p w14:paraId="362AB695" w14:textId="77777777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1FAB4E5E" w14:textId="625E8260" w:rsidR="00197BAA" w:rsidRPr="004A6C24" w:rsidRDefault="00197BAA" w:rsidP="0019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55312C" w:rsidRPr="004A6C24" w14:paraId="4D6BAC9B" w14:textId="77777777" w:rsidTr="00D26960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793E8717" w14:textId="5A91BC8D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ar-SA"/>
              </w:rPr>
            </w:pP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</w:t>
            </w:r>
            <w:r w:rsidR="004029F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</w:t>
            </w:r>
            <w:r w:rsidR="004029F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   </w:t>
            </w: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423998" w:rsidRPr="00423998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78" w:type="dxa"/>
          </w:tcPr>
          <w:p w14:paraId="6ED17DEE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75D907F9" w14:textId="4EFB0E9D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2213C6AE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6BB9D85A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53ADD80D" w14:textId="2B642932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F463F2B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3DA01995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6840E9CE" w14:textId="1002D134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D5683D1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0C489FF9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28E05D0E" w14:textId="14280B47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25EAF30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ED425B1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7F04C18A" w14:textId="02A97FA1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481CCC2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050EF5A4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5454D23" w14:textId="6A320E1A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EAD0BC9" w14:textId="77777777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154887E4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057151CA" w14:textId="35385709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75B63C2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3A9A60B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23B5DAC" w14:textId="54A1E116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2A855339" w14:textId="77777777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23" w:type="dxa"/>
          </w:tcPr>
          <w:p w14:paraId="4900DB38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581F804C" w14:textId="2AC496CB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4B89B668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11959E5E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6FCA5171" w14:textId="05E3B22B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FA353DD" w14:textId="77777777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80BA8C4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42E78507" w14:textId="5348E602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6E72433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714CED3D" w14:textId="77777777" w:rsidR="00296496" w:rsidRPr="004A6C24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2AF67ED0" w14:textId="3435DDBA" w:rsidR="00296496" w:rsidRPr="004A6C24" w:rsidRDefault="00423998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</w:tr>
      <w:tr w:rsidR="00296496" w:rsidRPr="004A6C24" w14:paraId="3E90E946" w14:textId="77777777" w:rsidTr="00D26960">
        <w:trPr>
          <w:tblHeader/>
        </w:trPr>
        <w:tc>
          <w:tcPr>
            <w:tcW w:w="2140" w:type="dxa"/>
            <w:shd w:val="clear" w:color="auto" w:fill="auto"/>
          </w:tcPr>
          <w:p w14:paraId="36C9953E" w14:textId="77777777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160" w:type="dxa"/>
            <w:gridSpan w:val="23"/>
          </w:tcPr>
          <w:p w14:paraId="6E6F4AAE" w14:textId="77777777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5312C" w:rsidRPr="004A6C24" w14:paraId="6B52F9B8" w14:textId="77777777" w:rsidTr="00D26960">
        <w:tc>
          <w:tcPr>
            <w:tcW w:w="3118" w:type="dxa"/>
            <w:gridSpan w:val="2"/>
            <w:shd w:val="clear" w:color="auto" w:fill="auto"/>
            <w:vAlign w:val="bottom"/>
          </w:tcPr>
          <w:p w14:paraId="0235AF7B" w14:textId="00BAEA08" w:rsidR="004029FB" w:rsidRPr="004A6C24" w:rsidRDefault="004029FB" w:rsidP="0040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029FB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36" w:type="dxa"/>
          </w:tcPr>
          <w:p w14:paraId="6099C318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5DE5F85" w14:textId="77777777" w:rsidR="004029FB" w:rsidRPr="0043315A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315BB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74658B69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A22B3C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466192CF" w14:textId="77777777" w:rsidR="004029FB" w:rsidRPr="0043315A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9EC56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6FC709D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791AEB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A0A61B7" w14:textId="77777777" w:rsidR="004029FB" w:rsidRPr="0043315A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539A18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14B8B38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28D0F6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6AE5639A" w14:textId="77777777" w:rsidR="004029FB" w:rsidRPr="0043315A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2AFCE8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5355B1F" w14:textId="77777777" w:rsidR="004029FB" w:rsidRPr="004A6C24" w:rsidRDefault="004029FB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F5A46F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5CB1E6A7" w14:textId="77777777" w:rsidR="004029FB" w:rsidRPr="004A6C24" w:rsidRDefault="004029FB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EA7494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5087186C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C0CC16" w14:textId="77777777" w:rsidR="004029FB" w:rsidRPr="004A6C24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24625491" w14:textId="77777777" w:rsidR="004029FB" w:rsidRPr="0043315A" w:rsidRDefault="004029FB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252EBA40" w14:textId="77777777" w:rsidTr="00D26960">
        <w:tc>
          <w:tcPr>
            <w:tcW w:w="2140" w:type="dxa"/>
            <w:shd w:val="clear" w:color="auto" w:fill="auto"/>
            <w:vAlign w:val="bottom"/>
          </w:tcPr>
          <w:p w14:paraId="58520A34" w14:textId="77777777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8" w:type="dxa"/>
          </w:tcPr>
          <w:p w14:paraId="5E5E5CAF" w14:textId="59C7323D" w:rsidR="00296496" w:rsidRPr="00BD4CD8" w:rsidRDefault="00423998" w:rsidP="00BD4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741</w:t>
            </w:r>
            <w:r w:rsidR="00BD4CD8" w:rsidRPr="00BD4CD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65167FB6" w14:textId="77777777" w:rsidR="00296496" w:rsidRPr="004A6C24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B2E56AA" w14:textId="12394C3A" w:rsidR="00296496" w:rsidRPr="00FC347E" w:rsidRDefault="00423998" w:rsidP="0040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708</w:t>
            </w:r>
            <w:r w:rsidR="00296496" w:rsidRPr="00FC347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236" w:type="dxa"/>
          </w:tcPr>
          <w:p w14:paraId="2BBF80AA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6CB7C97B" w14:textId="3BDF2B5A" w:rsidR="00296496" w:rsidRPr="00FC347E" w:rsidRDefault="00423998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85</w:t>
            </w:r>
            <w:r w:rsidR="00457FD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61B957B6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1E66CDD7" w14:textId="333B1F4D" w:rsidR="00296496" w:rsidRPr="00FC347E" w:rsidRDefault="00423998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62</w:t>
            </w:r>
            <w:r w:rsidR="00296496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236" w:type="dxa"/>
          </w:tcPr>
          <w:p w14:paraId="68F37A15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F9F74AF" w14:textId="6E289E94" w:rsidR="00296496" w:rsidRPr="00FC347E" w:rsidRDefault="00423998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457FD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034C3D7D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EDF84B5" w14:textId="5297B4B4" w:rsidR="00296496" w:rsidRPr="00FC347E" w:rsidRDefault="00423998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</w:t>
            </w:r>
            <w:r w:rsidR="00296496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7FF2D23E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178981A" w14:textId="07E25878" w:rsidR="00296496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830</w:t>
            </w:r>
            <w:r w:rsidR="00457FD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2A6FCF6D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E7541FF" w14:textId="1877F048" w:rsidR="00296496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775</w:t>
            </w:r>
            <w:r w:rsidR="00296496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236" w:type="dxa"/>
            <w:shd w:val="clear" w:color="auto" w:fill="auto"/>
          </w:tcPr>
          <w:p w14:paraId="13718C5C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6226C28" w14:textId="1A93C0BA" w:rsidR="00296496" w:rsidRPr="00FC347E" w:rsidRDefault="00457FD4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9BFFFD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8B8755D" w14:textId="214112F7" w:rsidR="00296496" w:rsidRPr="00FC347E" w:rsidRDefault="00296496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7B2C5B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B61620C" w14:textId="45F51F37" w:rsidR="00296496" w:rsidRPr="00FC347E" w:rsidRDefault="00423998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830</w:t>
            </w:r>
            <w:r w:rsidR="00457FD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21FB28AC" w14:textId="77777777" w:rsidR="00296496" w:rsidRPr="00FC347E" w:rsidRDefault="00296496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B541ECF" w14:textId="42945696" w:rsidR="00296496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775</w:t>
            </w:r>
            <w:r w:rsidR="00296496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088</w:t>
            </w:r>
          </w:p>
        </w:tc>
      </w:tr>
      <w:tr w:rsidR="0055312C" w:rsidRPr="004A6C24" w14:paraId="1EBDAAAA" w14:textId="77777777" w:rsidTr="00D26960">
        <w:tc>
          <w:tcPr>
            <w:tcW w:w="2140" w:type="dxa"/>
            <w:shd w:val="clear" w:color="auto" w:fill="auto"/>
            <w:vAlign w:val="bottom"/>
          </w:tcPr>
          <w:p w14:paraId="0CABF4EE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BE01378" w14:textId="7B805DA1" w:rsidR="00457FD4" w:rsidRPr="004A6C24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57C799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8910CBA" w14:textId="484C8E24" w:rsidR="00457FD4" w:rsidRPr="00FC347E" w:rsidRDefault="00423998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709</w:t>
            </w:r>
          </w:p>
        </w:tc>
        <w:tc>
          <w:tcPr>
            <w:tcW w:w="236" w:type="dxa"/>
          </w:tcPr>
          <w:p w14:paraId="5FA214BC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8024FFA" w14:textId="54025CFE" w:rsidR="00457FD4" w:rsidRPr="00FC347E" w:rsidRDefault="00423998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457FD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236" w:type="dxa"/>
          </w:tcPr>
          <w:p w14:paraId="3BC3284D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8EDDCD3" w14:textId="2A622CC9" w:rsidR="00457FD4" w:rsidRPr="00FC347E" w:rsidRDefault="00423998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236" w:type="dxa"/>
          </w:tcPr>
          <w:p w14:paraId="683D7619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18E8890E" w14:textId="3CD6B08F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DEAE1C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8CA41B7" w14:textId="294A23D8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47BF48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F0AB" w14:textId="6642C37A" w:rsidR="00457FD4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6</w:t>
            </w:r>
            <w:r w:rsidR="00457FD4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sz w:val="26"/>
                <w:szCs w:val="26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54FA9CD9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00AAC" w14:textId="5BD25077" w:rsidR="00457FD4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shd w:val="clear" w:color="auto" w:fill="auto"/>
          </w:tcPr>
          <w:p w14:paraId="58863A28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071E9EC" w14:textId="2F27D3B0" w:rsidR="00457FD4" w:rsidRPr="00FC347E" w:rsidRDefault="00457FD4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154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27D0F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B88391F" w14:textId="0C6EB5FF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996</w:t>
            </w:r>
            <w:r w:rsidRPr="00FC347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04263D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BD30B" w14:textId="5EA1468C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right="6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1C2185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E9A9A" w14:textId="6C369A2C" w:rsidR="00457FD4" w:rsidRPr="00FC347E" w:rsidRDefault="00457FD4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3" w:right="6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55312C" w:rsidRPr="004A6C24" w14:paraId="64DEDA53" w14:textId="77777777" w:rsidTr="00D26960">
        <w:tc>
          <w:tcPr>
            <w:tcW w:w="2140" w:type="dxa"/>
            <w:shd w:val="clear" w:color="auto" w:fill="auto"/>
            <w:vAlign w:val="bottom"/>
          </w:tcPr>
          <w:p w14:paraId="6D48EF62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2146236" w14:textId="6BA401B6" w:rsidR="00457FD4" w:rsidRPr="00BD4CD8" w:rsidRDefault="00423998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457FD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030882C5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788D682D" w14:textId="3B55B52A" w:rsidR="00457FD4" w:rsidRPr="00FC347E" w:rsidRDefault="00423998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708</w:t>
            </w:r>
            <w:r w:rsidR="00457FD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63E2716C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1261C5F" w14:textId="16C7B2F7" w:rsidR="00457FD4" w:rsidRPr="00FC347E" w:rsidRDefault="00423998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91</w:t>
            </w:r>
            <w:r w:rsidR="00457FD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2E1B1DB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614FA79B" w14:textId="5B1644A8" w:rsidR="00457FD4" w:rsidRPr="00FC347E" w:rsidRDefault="00423998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62</w:t>
            </w:r>
            <w:r w:rsidR="00457FD4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372</w:t>
            </w:r>
          </w:p>
        </w:tc>
        <w:tc>
          <w:tcPr>
            <w:tcW w:w="236" w:type="dxa"/>
          </w:tcPr>
          <w:p w14:paraId="47DDDE81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E051" w14:textId="641C395F" w:rsidR="00457FD4" w:rsidRPr="00FC347E" w:rsidRDefault="00423998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457FD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1A835B05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78F41" w14:textId="7D7F20D0" w:rsidR="00457FD4" w:rsidRPr="00FC347E" w:rsidRDefault="00423998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457FD4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204F928C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5C7D9" w14:textId="4BAED3E2" w:rsidR="00457FD4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457FD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03C0922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365C5" w14:textId="5732A024" w:rsidR="00457FD4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776</w:t>
            </w:r>
            <w:r w:rsidR="00457FD4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084</w:t>
            </w:r>
          </w:p>
        </w:tc>
        <w:tc>
          <w:tcPr>
            <w:tcW w:w="236" w:type="dxa"/>
            <w:shd w:val="clear" w:color="auto" w:fill="auto"/>
          </w:tcPr>
          <w:p w14:paraId="3653DF41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88C4A" w14:textId="3FC77A6E" w:rsidR="00457FD4" w:rsidRPr="00FC347E" w:rsidRDefault="00457FD4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1ADE41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D489F" w14:textId="43B69ED6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996</w:t>
            </w: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67A98B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012A9" w14:textId="5FA46F5B" w:rsidR="00457FD4" w:rsidRPr="00FC347E" w:rsidRDefault="00423998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457FD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4838BD14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A8075" w14:textId="51FE70A4" w:rsidR="00457FD4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775</w:t>
            </w:r>
            <w:r w:rsidR="00457FD4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088</w:t>
            </w:r>
          </w:p>
        </w:tc>
      </w:tr>
      <w:tr w:rsidR="0055312C" w:rsidRPr="004A6C24" w14:paraId="636BF73C" w14:textId="77777777" w:rsidTr="00D26960">
        <w:tc>
          <w:tcPr>
            <w:tcW w:w="2140" w:type="dxa"/>
            <w:shd w:val="clear" w:color="auto" w:fill="auto"/>
            <w:vAlign w:val="bottom"/>
          </w:tcPr>
          <w:p w14:paraId="1997924F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66D4A242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61BBB6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6E6AE0A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392E9A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DBD8BCF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A95113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29982DAE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D35B7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51A28E96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44F9EA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53475A7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9253E0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70A8616F" w14:textId="77777777" w:rsidR="00457FD4" w:rsidRPr="00FC347E" w:rsidRDefault="00457FD4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AECDD9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</w:tcPr>
          <w:p w14:paraId="7B1BAE4F" w14:textId="77777777" w:rsidR="00457FD4" w:rsidRPr="00FC347E" w:rsidRDefault="00457FD4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FAFA8B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0A6A8B6E" w14:textId="77777777" w:rsidR="00457FD4" w:rsidRPr="00FC347E" w:rsidRDefault="00457FD4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73A1DA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314E61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BB52E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18F281BA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677225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5D92CA69" w14:textId="77777777" w:rsidR="00457FD4" w:rsidRPr="00FC347E" w:rsidRDefault="00457FD4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36968B4F" w14:textId="77777777" w:rsidTr="00D26960">
        <w:tc>
          <w:tcPr>
            <w:tcW w:w="2140" w:type="dxa"/>
            <w:shd w:val="clear" w:color="auto" w:fill="auto"/>
            <w:vAlign w:val="bottom"/>
          </w:tcPr>
          <w:p w14:paraId="472A1B37" w14:textId="7B797ADF" w:rsidR="00457FD4" w:rsidRPr="004029FB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78" w:type="dxa"/>
          </w:tcPr>
          <w:p w14:paraId="3562E7CB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633648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F263256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65E05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A5C2DF1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5B4334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12DF4C3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13B2A3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DB8C9DD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251B6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B98D20C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BF06D4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7B75BF24" w14:textId="77777777" w:rsidR="00457FD4" w:rsidRPr="00FC347E" w:rsidRDefault="00457FD4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2B6E5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079F61E9" w14:textId="77777777" w:rsidR="00457FD4" w:rsidRPr="00FC347E" w:rsidRDefault="00457FD4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7BDEB8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31BFFBB" w14:textId="77777777" w:rsidR="00457FD4" w:rsidRPr="00FC347E" w:rsidRDefault="00457FD4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2E55F7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0A4C4F0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240DB7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0E2F204B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F685A2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4C716E05" w14:textId="77777777" w:rsidR="00457FD4" w:rsidRPr="00FC347E" w:rsidRDefault="00457FD4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20E222B7" w14:textId="77777777" w:rsidTr="00D26960">
        <w:tc>
          <w:tcPr>
            <w:tcW w:w="2140" w:type="dxa"/>
            <w:shd w:val="clear" w:color="auto" w:fill="auto"/>
          </w:tcPr>
          <w:p w14:paraId="6091B268" w14:textId="7E6BB27F" w:rsidR="00457FD4" w:rsidRPr="004029FB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78" w:type="dxa"/>
          </w:tcPr>
          <w:p w14:paraId="50761A12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D2F9A8" w14:textId="77777777" w:rsidR="00457FD4" w:rsidRPr="004A6C24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1C08910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56D4EC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8333EB8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FA19A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5B6B1FF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D7626C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DE79A75" w14:textId="77777777" w:rsidR="00457FD4" w:rsidRPr="00FC347E" w:rsidRDefault="00457FD4" w:rsidP="00457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1D5073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4A40C5E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7B3BA6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36AC56C7" w14:textId="77777777" w:rsidR="00457FD4" w:rsidRPr="00FC347E" w:rsidRDefault="00457FD4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89D35B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E7E1357" w14:textId="77777777" w:rsidR="00457FD4" w:rsidRPr="00FC347E" w:rsidRDefault="00457FD4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BCCE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B30209F" w14:textId="77777777" w:rsidR="00457FD4" w:rsidRPr="00FC347E" w:rsidRDefault="00457FD4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606249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CA73B00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8F367D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F29FFD7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48ACA8" w14:textId="77777777" w:rsidR="00457FD4" w:rsidRPr="00FC347E" w:rsidRDefault="00457FD4" w:rsidP="004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04147BE8" w14:textId="77777777" w:rsidR="00457FD4" w:rsidRPr="00FC347E" w:rsidRDefault="00457FD4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178A6792" w14:textId="77777777" w:rsidTr="00D26960">
        <w:tc>
          <w:tcPr>
            <w:tcW w:w="2140" w:type="dxa"/>
            <w:shd w:val="clear" w:color="auto" w:fill="auto"/>
          </w:tcPr>
          <w:p w14:paraId="75D25D04" w14:textId="04ABAB26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978" w:type="dxa"/>
          </w:tcPr>
          <w:p w14:paraId="22474848" w14:textId="1906361A" w:rsidR="003B6768" w:rsidRPr="004A6C24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286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236" w:type="dxa"/>
          </w:tcPr>
          <w:p w14:paraId="23ACC64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6405123" w14:textId="160275F2" w:rsidR="003B6768" w:rsidRPr="00FC347E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306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236" w:type="dxa"/>
          </w:tcPr>
          <w:p w14:paraId="5C758B66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471A02C" w14:textId="0302C274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91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361A82D7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21A3731" w14:textId="67CD67FF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60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236" w:type="dxa"/>
          </w:tcPr>
          <w:p w14:paraId="32C4186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7E9442B" w14:textId="4DB4A5DB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8FF2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791A40F" w14:textId="23D56BBF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F96F6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D5F2819" w14:textId="704BA1F3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378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1691FA90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7946119E" w14:textId="7171F269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366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101EDA28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AA3D879" w14:textId="1D5C8FE4" w:rsidR="003B6768" w:rsidRPr="00FC347E" w:rsidRDefault="003B6768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154</w:t>
            </w: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B44650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0FA5949" w14:textId="786857F1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287</w:t>
            </w: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40006A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755CB381" w14:textId="558BC090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371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005F4EC5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35D90D7" w14:textId="2C174C2F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366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559</w:t>
            </w:r>
          </w:p>
        </w:tc>
      </w:tr>
      <w:tr w:rsidR="0055312C" w:rsidRPr="004A6C24" w14:paraId="7F244329" w14:textId="77777777" w:rsidTr="00D26960">
        <w:tc>
          <w:tcPr>
            <w:tcW w:w="2140" w:type="dxa"/>
            <w:shd w:val="clear" w:color="auto" w:fill="auto"/>
          </w:tcPr>
          <w:p w14:paraId="570C24FA" w14:textId="48D191C4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78" w:type="dxa"/>
          </w:tcPr>
          <w:p w14:paraId="07F3675C" w14:textId="6348EB4F" w:rsidR="003B6768" w:rsidRPr="004A6C24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248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236" w:type="dxa"/>
          </w:tcPr>
          <w:p w14:paraId="1FD0F46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E3D3EA1" w14:textId="3498AD4C" w:rsidR="003B6768" w:rsidRPr="00FC347E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192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236" w:type="dxa"/>
          </w:tcPr>
          <w:p w14:paraId="7E988232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3BC7C4F4" w14:textId="7DB0B4AD" w:rsidR="003B6768" w:rsidRPr="00FC347E" w:rsidRDefault="003B6768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DBAA2A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7B1C122D" w14:textId="26EBC5FE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F2518A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12F0B74" w14:textId="264B9F79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D71F67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BDCB072" w14:textId="4D935501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69F355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7A8EFB3" w14:textId="7846368B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248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236" w:type="dxa"/>
            <w:shd w:val="clear" w:color="auto" w:fill="auto"/>
          </w:tcPr>
          <w:p w14:paraId="57008E7A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B66C01A" w14:textId="0574C7D5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192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236" w:type="dxa"/>
            <w:shd w:val="clear" w:color="auto" w:fill="auto"/>
          </w:tcPr>
          <w:p w14:paraId="3FE480D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C30427A" w14:textId="56D23CA6" w:rsidR="003B6768" w:rsidRPr="00D26960" w:rsidRDefault="003B6768" w:rsidP="00D2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7311E5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3825449" w14:textId="789E1A66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8430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4E60E49F" w14:textId="76597BF2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248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236" w:type="dxa"/>
            <w:shd w:val="clear" w:color="auto" w:fill="auto"/>
          </w:tcPr>
          <w:p w14:paraId="762F899D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8BF54C8" w14:textId="73465057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192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219</w:t>
            </w:r>
          </w:p>
        </w:tc>
      </w:tr>
      <w:tr w:rsidR="0055312C" w:rsidRPr="004A6C24" w14:paraId="70601270" w14:textId="77777777" w:rsidTr="00D26960">
        <w:tc>
          <w:tcPr>
            <w:tcW w:w="2140" w:type="dxa"/>
            <w:shd w:val="clear" w:color="auto" w:fill="auto"/>
          </w:tcPr>
          <w:p w14:paraId="21E6DF34" w14:textId="2AD1F88D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เกาหลี</w:t>
            </w:r>
          </w:p>
        </w:tc>
        <w:tc>
          <w:tcPr>
            <w:tcW w:w="978" w:type="dxa"/>
          </w:tcPr>
          <w:p w14:paraId="310D8830" w14:textId="69EBC696" w:rsidR="003B6768" w:rsidRPr="004A6C24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236" w:type="dxa"/>
          </w:tcPr>
          <w:p w14:paraId="6F2E590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601B29BA" w14:textId="43B73FB9" w:rsidR="003B6768" w:rsidRPr="00A9354C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48</w:t>
            </w:r>
            <w:r w:rsidR="003B6768" w:rsidRPr="00A9354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236" w:type="dxa"/>
          </w:tcPr>
          <w:p w14:paraId="0D1CB4E4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21544D05" w14:textId="408A496F" w:rsidR="003B6768" w:rsidRPr="00FC347E" w:rsidRDefault="003B6768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1B8984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4D77587B" w14:textId="1D6E1CBE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236" w:type="dxa"/>
          </w:tcPr>
          <w:p w14:paraId="768A441E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1642025" w14:textId="3E31A16D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1FEF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3E0FF7B1" w14:textId="2830E04E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9E1B98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1D9544FA" w14:textId="2C6E34A3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236" w:type="dxa"/>
            <w:shd w:val="clear" w:color="auto" w:fill="auto"/>
          </w:tcPr>
          <w:p w14:paraId="0283EB7D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9EDC486" w14:textId="07DE2E7D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236" w:type="dxa"/>
            <w:shd w:val="clear" w:color="auto" w:fill="auto"/>
          </w:tcPr>
          <w:p w14:paraId="5198FF4E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5872DC5" w14:textId="5A6D85EB" w:rsidR="003B6768" w:rsidRPr="00D26960" w:rsidRDefault="003B6768" w:rsidP="00D2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F3E7F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1178D7A" w14:textId="6467B303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9B86D8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7C90DA51" w14:textId="2A30094A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236" w:type="dxa"/>
            <w:shd w:val="clear" w:color="auto" w:fill="auto"/>
          </w:tcPr>
          <w:p w14:paraId="5C144B10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190858C" w14:textId="4C21DF89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690</w:t>
            </w:r>
          </w:p>
        </w:tc>
      </w:tr>
      <w:tr w:rsidR="0055312C" w:rsidRPr="004A6C24" w14:paraId="43930646" w14:textId="77777777" w:rsidTr="00D26960">
        <w:tc>
          <w:tcPr>
            <w:tcW w:w="2140" w:type="dxa"/>
            <w:shd w:val="clear" w:color="auto" w:fill="auto"/>
          </w:tcPr>
          <w:p w14:paraId="358B8585" w14:textId="543905B9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ประเทศอื่นๆ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48E0CA4" w14:textId="67CA79AB" w:rsidR="003B6768" w:rsidRPr="004A6C24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166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</w:tcPr>
          <w:p w14:paraId="1887DAC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2EE1C18A" w14:textId="15B73165" w:rsidR="003B6768" w:rsidRPr="00A9354C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162</w:t>
            </w:r>
            <w:r w:rsidR="003B6768" w:rsidRPr="00A9354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236" w:type="dxa"/>
          </w:tcPr>
          <w:p w14:paraId="25CAA785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A8971BB" w14:textId="1263F8F6" w:rsidR="003B6768" w:rsidRPr="00FC347E" w:rsidRDefault="003B6768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DCF9A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962A35B" w14:textId="7454D37E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5821C787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22F06E6C" w14:textId="39A43269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7CC8D9AE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053EE1C" w14:textId="3823424C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6EE2726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004C99AA" w14:textId="132F0059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169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236" w:type="dxa"/>
            <w:shd w:val="clear" w:color="auto" w:fill="auto"/>
          </w:tcPr>
          <w:p w14:paraId="15AFCF20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14A9B33B" w14:textId="15764982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168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236" w:type="dxa"/>
            <w:shd w:val="clear" w:color="auto" w:fill="auto"/>
          </w:tcPr>
          <w:p w14:paraId="4D4D8D8B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3BF8DA" w14:textId="17AE6A78" w:rsidR="003B6768" w:rsidRPr="00D26960" w:rsidRDefault="003B6768" w:rsidP="00D2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689B5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19D954F" w14:textId="65A9A16F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709</w:t>
            </w: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75C626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223F8077" w14:textId="05B2EA1A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169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236" w:type="dxa"/>
            <w:shd w:val="clear" w:color="auto" w:fill="auto"/>
          </w:tcPr>
          <w:p w14:paraId="793014D7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449C847A" w14:textId="7F115DD9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167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620</w:t>
            </w:r>
          </w:p>
        </w:tc>
      </w:tr>
      <w:tr w:rsidR="0055312C" w:rsidRPr="004A6C24" w14:paraId="5ED4C42F" w14:textId="77777777" w:rsidTr="00D26960">
        <w:tc>
          <w:tcPr>
            <w:tcW w:w="2140" w:type="dxa"/>
            <w:shd w:val="clear" w:color="auto" w:fill="auto"/>
          </w:tcPr>
          <w:p w14:paraId="648A6AF8" w14:textId="2A9D7582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4029FB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D36A0C2" w14:textId="6C868EDA" w:rsidR="003B6768" w:rsidRPr="00A9354C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3B6768" w:rsidRPr="00A9354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23C2053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654E3D62" w14:textId="4B9C1C97" w:rsidR="003B6768" w:rsidRPr="00FC347E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708</w:t>
            </w:r>
            <w:r w:rsidR="003B676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0595B9DD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C07FDEB" w14:textId="0C7367E0" w:rsidR="003B6768" w:rsidRPr="00457FD4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91</w:t>
            </w:r>
            <w:r w:rsidR="003B6768" w:rsidRPr="00457FD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39A507C6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0B2803E2" w14:textId="1D5FF376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62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372</w:t>
            </w:r>
          </w:p>
        </w:tc>
        <w:tc>
          <w:tcPr>
            <w:tcW w:w="236" w:type="dxa"/>
          </w:tcPr>
          <w:p w14:paraId="1929BD7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7035A" w14:textId="2C5ADEC3" w:rsidR="003B6768" w:rsidRPr="003B6768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32289493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88F10" w14:textId="68634918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63F5337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4A0EB" w14:textId="1D875C1A" w:rsidR="003B6768" w:rsidRPr="003B6768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25E29CB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62318" w14:textId="2CA3B93F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776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084</w:t>
            </w:r>
          </w:p>
        </w:tc>
        <w:tc>
          <w:tcPr>
            <w:tcW w:w="236" w:type="dxa"/>
            <w:shd w:val="clear" w:color="auto" w:fill="auto"/>
          </w:tcPr>
          <w:p w14:paraId="7C2D1B18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55D94" w14:textId="5B7D2953" w:rsidR="003B6768" w:rsidRPr="00FC347E" w:rsidRDefault="003B6768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93EC54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E2C22" w14:textId="530EA02B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996</w:t>
            </w: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4FD11D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651A6" w14:textId="3430D650" w:rsidR="003B6768" w:rsidRPr="003B6768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454740EB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25BB3" w14:textId="4D349DB2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775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088</w:t>
            </w:r>
          </w:p>
        </w:tc>
      </w:tr>
      <w:tr w:rsidR="0055312C" w:rsidRPr="004A6C24" w14:paraId="1B22B942" w14:textId="77777777" w:rsidTr="00D26960">
        <w:tc>
          <w:tcPr>
            <w:tcW w:w="2140" w:type="dxa"/>
            <w:shd w:val="clear" w:color="auto" w:fill="auto"/>
          </w:tcPr>
          <w:p w14:paraId="698303C4" w14:textId="77777777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23466B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6807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048BD963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1F514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407CFD7C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553D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4B3E381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FBCF0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53416015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0FF61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560E93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DF851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3700F62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AF1191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4E5CE4D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C4099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67B18906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E2A5D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3200E9D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17DAE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shd w:val="clear" w:color="auto" w:fill="auto"/>
          </w:tcPr>
          <w:p w14:paraId="7635F58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18666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361D3FB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67C568F7" w14:textId="77777777" w:rsidTr="00D26960">
        <w:tc>
          <w:tcPr>
            <w:tcW w:w="2140" w:type="dxa"/>
            <w:shd w:val="clear" w:color="auto" w:fill="auto"/>
          </w:tcPr>
          <w:p w14:paraId="6D93183E" w14:textId="77777777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</w:tcPr>
          <w:p w14:paraId="3F15EB2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E9F3F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1841B75B" w14:textId="77777777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23E95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8BC5D50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54BFA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749FBD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4EE5D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9D3F2D9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1839D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036F99C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6AB19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772AFEC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7E443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520B8C9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1CF61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21A830A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21DB9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3F127B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8D496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8450D6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1F988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732B862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1D0EC4" w:rsidRPr="004A6C24" w14:paraId="209A3239" w14:textId="77777777" w:rsidTr="00D26960">
        <w:tc>
          <w:tcPr>
            <w:tcW w:w="2140" w:type="dxa"/>
            <w:shd w:val="clear" w:color="auto" w:fill="auto"/>
          </w:tcPr>
          <w:p w14:paraId="6AEA964A" w14:textId="77777777" w:rsidR="001D0EC4" w:rsidRPr="004029FB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</w:tcPr>
          <w:p w14:paraId="44948A85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2F10D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4D36464E" w14:textId="77777777" w:rsidR="001D0EC4" w:rsidRPr="004029FB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3FC39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35FE10A" w14:textId="77777777" w:rsidR="001D0EC4" w:rsidRPr="004A6C24" w:rsidRDefault="001D0EC4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48F74E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A44276D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A9745E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6E1DF9E" w14:textId="77777777" w:rsidR="001D0EC4" w:rsidRPr="004A6C24" w:rsidRDefault="001D0EC4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4C5CFA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697E5F1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5D49F5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1EB1C23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A34648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79CBEA48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E7B9DB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AD1B70A" w14:textId="77777777" w:rsidR="001D0EC4" w:rsidRPr="004A6C24" w:rsidRDefault="001D0EC4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67C21E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98EB751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1B5DAB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1BE5284A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475714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8E47CF2" w14:textId="77777777" w:rsidR="001D0EC4" w:rsidRPr="004A6C24" w:rsidRDefault="001D0EC4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6F4972E4" w14:textId="77777777" w:rsidTr="00D26960">
        <w:tc>
          <w:tcPr>
            <w:tcW w:w="2140" w:type="dxa"/>
            <w:shd w:val="clear" w:color="auto" w:fill="auto"/>
          </w:tcPr>
          <w:p w14:paraId="53E1319D" w14:textId="7FFB099B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78" w:type="dxa"/>
          </w:tcPr>
          <w:p w14:paraId="013948A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A3EDE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64E99CB7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2E04D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D7D757E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1292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A63C65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BC819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AC39DF2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8F39E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2AAE6AA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3F5B9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19A8B90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CECB8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3062288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B8A6A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6DEC4BE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2E5F9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D1661B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EAFDAA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4B655BA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A7EC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85E28A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4C7C36C3" w14:textId="77777777" w:rsidTr="00D26960">
        <w:tc>
          <w:tcPr>
            <w:tcW w:w="2140" w:type="dxa"/>
            <w:shd w:val="clear" w:color="auto" w:fill="auto"/>
          </w:tcPr>
          <w:p w14:paraId="6FC97CD3" w14:textId="5CAC7639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978" w:type="dxa"/>
          </w:tcPr>
          <w:p w14:paraId="1FC6AF5A" w14:textId="070E4B23" w:rsidR="003B6768" w:rsidRPr="004A6C24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631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236" w:type="dxa"/>
          </w:tcPr>
          <w:p w14:paraId="2441DD8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DDD1323" w14:textId="71E83EE4" w:rsidR="003B6768" w:rsidRPr="00FC347E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585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7533DFEE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222B2D5" w14:textId="21E25AF7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82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</w:tcPr>
          <w:p w14:paraId="68337B81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1A15F3CF" w14:textId="28490FB8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52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236" w:type="dxa"/>
          </w:tcPr>
          <w:p w14:paraId="57370DE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61D88F2" w14:textId="6A10A547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661B9BEE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C39E894" w14:textId="25C19613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hAnsi="Angsana New"/>
                <w:sz w:val="26"/>
                <w:szCs w:val="26"/>
              </w:rPr>
              <w:t>4</w:t>
            </w:r>
            <w:r w:rsidR="003B6768" w:rsidRPr="00FC347E">
              <w:rPr>
                <w:rFonts w:ascii="Angsana New" w:hAnsi="Angsana New"/>
                <w:sz w:val="26"/>
                <w:szCs w:val="26"/>
              </w:rPr>
              <w:t>,</w:t>
            </w:r>
            <w:r w:rsidRPr="00423998">
              <w:rPr>
                <w:rFonts w:ascii="Angsana New" w:hAnsi="Angsana New"/>
                <w:sz w:val="26"/>
                <w:szCs w:val="26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649C5DEA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DCBC647" w14:textId="3DDAC825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716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236" w:type="dxa"/>
            <w:shd w:val="clear" w:color="auto" w:fill="auto"/>
          </w:tcPr>
          <w:p w14:paraId="6D827DB0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21CB85B" w14:textId="7B1F0A38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642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236" w:type="dxa"/>
            <w:shd w:val="clear" w:color="auto" w:fill="auto"/>
          </w:tcPr>
          <w:p w14:paraId="62D958CB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47304680" w14:textId="629CD8C0" w:rsidR="003B6768" w:rsidRPr="00FC347E" w:rsidRDefault="003B6768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188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0D85C7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BD1DEA2" w14:textId="28C0E9E2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996</w:t>
            </w:r>
            <w:r w:rsidRPr="00FC347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56E7A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4A020D25" w14:textId="2A235102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714</w:t>
            </w:r>
            <w:r w:rsidR="009115E0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14:paraId="4BBF1A9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7D6CA829" w14:textId="07FE0795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641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805</w:t>
            </w:r>
          </w:p>
        </w:tc>
      </w:tr>
      <w:tr w:rsidR="0055312C" w:rsidRPr="004A6C24" w14:paraId="0ECE47B3" w14:textId="77777777" w:rsidTr="00D26960">
        <w:tc>
          <w:tcPr>
            <w:tcW w:w="2140" w:type="dxa"/>
            <w:shd w:val="clear" w:color="auto" w:fill="auto"/>
          </w:tcPr>
          <w:p w14:paraId="38B4F87A" w14:textId="5F403D4D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029F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1AD342B" w14:textId="7629C07B" w:rsidR="003B6768" w:rsidRPr="004A6C24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109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236" w:type="dxa"/>
          </w:tcPr>
          <w:p w14:paraId="3CB712E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65D64D0" w14:textId="76760EAA" w:rsidR="003B6768" w:rsidRPr="00FC347E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123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36" w:type="dxa"/>
          </w:tcPr>
          <w:p w14:paraId="57F1562E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083FBA6" w14:textId="20271CEC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236" w:type="dxa"/>
          </w:tcPr>
          <w:p w14:paraId="425A0072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1CFF9E5" w14:textId="2166674C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9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236" w:type="dxa"/>
          </w:tcPr>
          <w:p w14:paraId="72B28FEB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7482062" w14:textId="111EBAE8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F2CBD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2342009" w14:textId="63C5552B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DB6C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3D1A1BBB" w14:textId="379A3EE4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119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2DA69F30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6C35CE80" w14:textId="2EEAB57F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133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236" w:type="dxa"/>
            <w:shd w:val="clear" w:color="auto" w:fill="auto"/>
          </w:tcPr>
          <w:p w14:paraId="673FEB13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1A2A2B5F" w14:textId="3EBC5EEA" w:rsidR="003B6768" w:rsidRPr="00FC347E" w:rsidRDefault="003B6768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966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CE8B77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4C937A9" w14:textId="7E5DB486" w:rsidR="003B6768" w:rsidRPr="00FC347E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929A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2B6FF503" w14:textId="56CEC841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115</w:t>
            </w:r>
            <w:r w:rsidR="009115E0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236" w:type="dxa"/>
            <w:shd w:val="clear" w:color="auto" w:fill="auto"/>
          </w:tcPr>
          <w:p w14:paraId="01174BE9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75C7D89F" w14:textId="58D0FF04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133</w:t>
            </w:r>
            <w:r w:rsidR="003B6768"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283</w:t>
            </w:r>
          </w:p>
        </w:tc>
      </w:tr>
      <w:tr w:rsidR="0055312C" w:rsidRPr="004A6C24" w14:paraId="6F51743F" w14:textId="77777777" w:rsidTr="00D26960">
        <w:tc>
          <w:tcPr>
            <w:tcW w:w="2140" w:type="dxa"/>
            <w:shd w:val="clear" w:color="auto" w:fill="auto"/>
          </w:tcPr>
          <w:p w14:paraId="1AA14751" w14:textId="3E7C8F96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  <w:r w:rsidRPr="004029FB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3839A520" w14:textId="38AFBE2D" w:rsidR="003B6768" w:rsidRPr="00A9354C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3B6768" w:rsidRPr="00A9354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1680870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5BC8FF8B" w14:textId="659777C5" w:rsidR="003B6768" w:rsidRPr="00FC347E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708</w:t>
            </w:r>
            <w:r w:rsidR="003B676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490055D5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CE99A28" w14:textId="0EEA9781" w:rsidR="003B6768" w:rsidRPr="003B6768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91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18CBB8D7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5A7ECE72" w14:textId="3176F64C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62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372</w:t>
            </w:r>
          </w:p>
        </w:tc>
        <w:tc>
          <w:tcPr>
            <w:tcW w:w="236" w:type="dxa"/>
          </w:tcPr>
          <w:p w14:paraId="4DC2CA0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E1802" w14:textId="33A4B207" w:rsidR="003B6768" w:rsidRPr="003B6768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317BE2EA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CEAD8" w14:textId="2F498D3D" w:rsidR="003B6768" w:rsidRPr="00FC347E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028A5762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70845" w14:textId="51D40381" w:rsidR="003B6768" w:rsidRPr="003B6768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1015055B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B26B7" w14:textId="426D78A1" w:rsidR="003B6768" w:rsidRPr="00FC347E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776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084</w:t>
            </w:r>
          </w:p>
        </w:tc>
        <w:tc>
          <w:tcPr>
            <w:tcW w:w="236" w:type="dxa"/>
            <w:shd w:val="clear" w:color="auto" w:fill="auto"/>
          </w:tcPr>
          <w:p w14:paraId="3C88E5DD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72FA4" w14:textId="617BD4EC" w:rsidR="003B6768" w:rsidRPr="0055312C" w:rsidRDefault="003B6768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5531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5531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154</w:t>
            </w:r>
            <w:r w:rsidRPr="005531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1B970C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E7390" w14:textId="42C93B0C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996</w:t>
            </w:r>
            <w:r w:rsidRPr="00FC347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242ABD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85CD1" w14:textId="73A00FAC" w:rsidR="003B6768" w:rsidRPr="009115E0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9115E0"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495D94B1" w14:textId="77777777" w:rsidR="003B6768" w:rsidRPr="00FC347E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E312E" w14:textId="5F819065" w:rsidR="003B6768" w:rsidRPr="00FC347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775</w:t>
            </w:r>
            <w:r w:rsidR="003B6768" w:rsidRPr="00FC347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088</w:t>
            </w:r>
          </w:p>
        </w:tc>
      </w:tr>
      <w:tr w:rsidR="0055312C" w:rsidRPr="004A6C24" w14:paraId="57FD337D" w14:textId="77777777" w:rsidTr="00D26960">
        <w:tc>
          <w:tcPr>
            <w:tcW w:w="2140" w:type="dxa"/>
            <w:shd w:val="clear" w:color="auto" w:fill="auto"/>
            <w:vAlign w:val="bottom"/>
          </w:tcPr>
          <w:p w14:paraId="22E57A1E" w14:textId="77777777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588A93A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4F8E2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220DBDF2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3CBAD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28D8A05A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C52C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3751152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A4759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0C40238F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A0E88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F05A37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5CE1F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2454F953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EDBB0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3D2C8ECD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6F1C2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4E98ABAF" w14:textId="77777777" w:rsidR="003B6768" w:rsidRPr="004A6C24" w:rsidRDefault="003B6768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FF416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487CC45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841E3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shd w:val="clear" w:color="auto" w:fill="auto"/>
          </w:tcPr>
          <w:p w14:paraId="6888B03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DD5F0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6D93BE6C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21425A59" w14:textId="77777777" w:rsidTr="00D26960">
        <w:tc>
          <w:tcPr>
            <w:tcW w:w="2140" w:type="dxa"/>
            <w:shd w:val="clear" w:color="auto" w:fill="auto"/>
          </w:tcPr>
          <w:p w14:paraId="56119E82" w14:textId="4B9D3473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78" w:type="dxa"/>
          </w:tcPr>
          <w:p w14:paraId="7CFAC91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00D4A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6EB53DB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CA0B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2AE9A78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68CF7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2EB512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95585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46A5E76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B6CDC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30211E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75C25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DADE511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39860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50D6C37B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162DD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FE947A8" w14:textId="77777777" w:rsidR="003B6768" w:rsidRPr="004A6C24" w:rsidRDefault="003B6768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6EB47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590F5C6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57D2D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6D3FBD7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54961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50F9134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118C098C" w14:textId="77777777" w:rsidTr="00D26960">
        <w:tc>
          <w:tcPr>
            <w:tcW w:w="2140" w:type="dxa"/>
            <w:shd w:val="clear" w:color="auto" w:fill="auto"/>
          </w:tcPr>
          <w:p w14:paraId="0990D5BD" w14:textId="68F1FA24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029F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4645921" w14:textId="34C87503" w:rsidR="003B6768" w:rsidRPr="00A9354C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741</w:t>
            </w:r>
            <w:r w:rsidR="003B6768" w:rsidRPr="00A9354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68BBF39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0D7C04CE" w14:textId="142B07E8" w:rsidR="003B6768" w:rsidRPr="004029FB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708</w:t>
            </w:r>
            <w:r w:rsidR="003B6768" w:rsidRPr="004029FB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69D1015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22E4546" w14:textId="20B8E14A" w:rsidR="003B6768" w:rsidRPr="003B6768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91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142444E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4E742DC8" w14:textId="272E892F" w:rsidR="003B6768" w:rsidRPr="004A6C24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62</w:t>
            </w:r>
            <w:r w:rsidR="003B6768" w:rsidRPr="004A6C2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372</w:t>
            </w:r>
          </w:p>
        </w:tc>
        <w:tc>
          <w:tcPr>
            <w:tcW w:w="236" w:type="dxa"/>
          </w:tcPr>
          <w:p w14:paraId="5A0D1FA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shd w:val="clear" w:color="auto" w:fill="auto"/>
          </w:tcPr>
          <w:p w14:paraId="44844D3E" w14:textId="31BF5C25" w:rsidR="003B6768" w:rsidRPr="003B6768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22941BD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26FDCD0C" w14:textId="1CE7148B" w:rsidR="003B6768" w:rsidRPr="004A6C24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3B6768" w:rsidRPr="004A6C2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71AFFE1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shd w:val="clear" w:color="auto" w:fill="auto"/>
          </w:tcPr>
          <w:p w14:paraId="07B3325D" w14:textId="2AF85A76" w:rsidR="003B6768" w:rsidRPr="003B6768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836</w:t>
            </w:r>
            <w:r w:rsidR="003B6768" w:rsidRPr="003B676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009FDF3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shd w:val="clear" w:color="auto" w:fill="auto"/>
          </w:tcPr>
          <w:p w14:paraId="104435FA" w14:textId="3A1F6C17" w:rsidR="003B6768" w:rsidRPr="004A6C24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776</w:t>
            </w:r>
            <w:r w:rsidR="003B6768" w:rsidRPr="004A6C2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084</w:t>
            </w:r>
          </w:p>
        </w:tc>
        <w:tc>
          <w:tcPr>
            <w:tcW w:w="236" w:type="dxa"/>
            <w:shd w:val="clear" w:color="auto" w:fill="auto"/>
          </w:tcPr>
          <w:p w14:paraId="23D7733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</w:tcPr>
          <w:p w14:paraId="1B6CD214" w14:textId="1B135918" w:rsidR="003B6768" w:rsidRPr="009115E0" w:rsidRDefault="009115E0" w:rsidP="00D26960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154</w:t>
            </w:r>
            <w:r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C3FC1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51AB67CB" w14:textId="33176642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b/>
                <w:bCs/>
                <w:sz w:val="26"/>
                <w:szCs w:val="26"/>
              </w:rPr>
              <w:t>996</w:t>
            </w:r>
            <w:r w:rsidRPr="004A6C2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B9BFF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shd w:val="clear" w:color="auto" w:fill="auto"/>
          </w:tcPr>
          <w:p w14:paraId="6C0581A6" w14:textId="45C0CB8D" w:rsidR="003B6768" w:rsidRPr="009115E0" w:rsidRDefault="00423998" w:rsidP="00911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830</w:t>
            </w:r>
            <w:r w:rsidR="009115E0" w:rsidRPr="009115E0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2A4BBC3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</w:tcPr>
          <w:p w14:paraId="3681183F" w14:textId="0E279769" w:rsidR="003B6768" w:rsidRPr="004A6C24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775</w:t>
            </w:r>
            <w:r w:rsidR="003B6768" w:rsidRPr="004A6C2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088</w:t>
            </w:r>
          </w:p>
        </w:tc>
      </w:tr>
      <w:tr w:rsidR="0055312C" w:rsidRPr="004A6C24" w14:paraId="09D5A649" w14:textId="77777777" w:rsidTr="00D26960">
        <w:tc>
          <w:tcPr>
            <w:tcW w:w="2140" w:type="dxa"/>
            <w:shd w:val="clear" w:color="auto" w:fill="auto"/>
          </w:tcPr>
          <w:p w14:paraId="28F648F3" w14:textId="77777777" w:rsidR="003B6768" w:rsidRPr="004029FB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0B5955D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FD2F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148DBCE8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4BBF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10FBC89A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4B759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37EA094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73AFB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79287955" w14:textId="77777777" w:rsidR="003B6768" w:rsidRPr="004A6C24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C3B62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F2EDA6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7D165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40CE72DA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18E2F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14C832C4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F50478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25D57E22" w14:textId="77777777" w:rsidR="003B6768" w:rsidRPr="004A6C24" w:rsidRDefault="003B6768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54A1A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6BC9C86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19D74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shd w:val="clear" w:color="auto" w:fill="auto"/>
          </w:tcPr>
          <w:p w14:paraId="7563CF8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1D2BA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271FCBAE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495381F9" w14:textId="77777777" w:rsidTr="00D26960">
        <w:tc>
          <w:tcPr>
            <w:tcW w:w="2140" w:type="dxa"/>
            <w:shd w:val="clear" w:color="auto" w:fill="auto"/>
            <w:vAlign w:val="bottom"/>
          </w:tcPr>
          <w:p w14:paraId="546A897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4A6C24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4A6C24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4A6C2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4A6C24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4A6C24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A6C24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78" w:type="dxa"/>
          </w:tcPr>
          <w:p w14:paraId="63A73B73" w14:textId="77777777" w:rsidR="003B6768" w:rsidRDefault="003B6768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3CFEE1A0" w14:textId="155B7B97" w:rsidR="00B602FE" w:rsidRPr="00B602FE" w:rsidRDefault="00B602FE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9227C1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2E15C40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38A5250" w14:textId="72C79AD0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029FB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255</w:t>
            </w:r>
            <w:r w:rsidRPr="004029FB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849FD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6F55167" w14:textId="52FE3C42" w:rsidR="003B6768" w:rsidRPr="004A6C24" w:rsidRDefault="00B602FE" w:rsidP="00D2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40A2C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0ECD51F" w14:textId="1F50E942" w:rsidR="003B6768" w:rsidRPr="004A6C24" w:rsidRDefault="003B6768" w:rsidP="00D2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B8E62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6CB46FE" w14:textId="77777777" w:rsidR="003B6768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61D346E" w14:textId="7F6F65E5" w:rsidR="00B602FE" w:rsidRPr="004A6C24" w:rsidRDefault="00B602FE" w:rsidP="00D2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714C8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5499E9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5A91DED0" w14:textId="4454AFD0" w:rsidR="003B6768" w:rsidRPr="004A6C24" w:rsidRDefault="003B6768" w:rsidP="00D2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1DB08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3F17F664" w14:textId="77777777" w:rsidR="003B6768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5384C50" w14:textId="65F128C4" w:rsidR="00B602FE" w:rsidRPr="004A6C24" w:rsidRDefault="00417A05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D45A7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5550AED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082576E4" w14:textId="068CFEE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2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255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4ED00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628C1B2D" w14:textId="77777777" w:rsidR="00417A05" w:rsidRDefault="00417A05" w:rsidP="00553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2334C55D" w14:textId="2FFEF1B9" w:rsidR="003B6768" w:rsidRPr="004A6C24" w:rsidRDefault="00417A05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0"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43E7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FD685D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E5CAE6B" w14:textId="63D98928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9C4D9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1B831F75" w14:textId="77777777" w:rsidR="003B6768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0E9F3874" w14:textId="3ED99762" w:rsidR="00417A05" w:rsidRPr="004A6C24" w:rsidRDefault="00417A05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423998"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45803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2FEBB10E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65DD8D0" w14:textId="5EF7154F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255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</w:tr>
      <w:tr w:rsidR="0055312C" w:rsidRPr="004A6C24" w14:paraId="52B6CC5C" w14:textId="77777777" w:rsidTr="00D26960">
        <w:tc>
          <w:tcPr>
            <w:tcW w:w="2140" w:type="dxa"/>
            <w:shd w:val="clear" w:color="auto" w:fill="auto"/>
            <w:vAlign w:val="bottom"/>
          </w:tcPr>
          <w:p w14:paraId="23AE0234" w14:textId="4E5D4495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6"/>
                <w:szCs w:val="26"/>
                <w:lang w:val="en-GB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กำไร (ขาดทุน) ตามส่วนงาน</w:t>
            </w:r>
            <w:r w:rsidR="00B929F4">
              <w:rPr>
                <w:rFonts w:ascii="Angsana New" w:eastAsia="Calibri" w:hAnsi="Angsan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78" w:type="dxa"/>
          </w:tcPr>
          <w:p w14:paraId="31D5A181" w14:textId="77777777" w:rsidR="003B6768" w:rsidRDefault="003B6768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77DB42FA" w14:textId="565BCFB7" w:rsidR="00B602FE" w:rsidRPr="00B602FE" w:rsidRDefault="00423998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98</w:t>
            </w:r>
            <w:r w:rsidR="00B602F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429</w:t>
            </w:r>
          </w:p>
        </w:tc>
        <w:tc>
          <w:tcPr>
            <w:tcW w:w="236" w:type="dxa"/>
          </w:tcPr>
          <w:p w14:paraId="31A5724C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28A4CEB1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3952C0BA" w14:textId="4C2EF291" w:rsidR="003B6768" w:rsidRPr="004029FB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130</w:t>
            </w:r>
            <w:r w:rsidR="003B6768" w:rsidRPr="004029FB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36B8742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1973BD3A" w14:textId="77777777" w:rsidR="00417A05" w:rsidRDefault="00417A05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96470F7" w14:textId="799415A1" w:rsidR="003B6768" w:rsidRPr="004A6C24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236" w:type="dxa"/>
          </w:tcPr>
          <w:p w14:paraId="1D4EB47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2367B0F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1BAEB80" w14:textId="6378738D" w:rsidR="003B6768" w:rsidRPr="004A6C24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3B6768"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236" w:type="dxa"/>
          </w:tcPr>
          <w:p w14:paraId="5AE97C9E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49F9210" w14:textId="77777777" w:rsidR="003B6768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686422" w14:textId="56844194" w:rsidR="00417A05" w:rsidRPr="004A6C24" w:rsidRDefault="00417A05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89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D631E2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3DC24D86" w14:textId="77777777" w:rsidR="003B6768" w:rsidRPr="00336A9C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  <w:p w14:paraId="5A449A85" w14:textId="39710EDB" w:rsidR="003B6768" w:rsidRPr="00336A9C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Cs/>
                <w:sz w:val="26"/>
                <w:szCs w:val="26"/>
              </w:rPr>
            </w:pPr>
            <w:r w:rsidRPr="00423998">
              <w:rPr>
                <w:rFonts w:ascii="Angsana New" w:hAnsi="Angsana New"/>
                <w:bCs/>
                <w:sz w:val="26"/>
                <w:szCs w:val="26"/>
              </w:rPr>
              <w:t>8</w:t>
            </w:r>
            <w:r w:rsidR="003B6768" w:rsidRPr="00336A9C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423998">
              <w:rPr>
                <w:rFonts w:ascii="Angsana New" w:hAnsi="Angsana New"/>
                <w:bCs/>
                <w:sz w:val="26"/>
                <w:szCs w:val="26"/>
              </w:rPr>
              <w:t>984</w:t>
            </w:r>
          </w:p>
        </w:tc>
        <w:tc>
          <w:tcPr>
            <w:tcW w:w="236" w:type="dxa"/>
            <w:shd w:val="clear" w:color="auto" w:fill="auto"/>
          </w:tcPr>
          <w:p w14:paraId="14E8BDF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F595548" w14:textId="77777777" w:rsidR="003B6768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5DD56B4" w14:textId="4166834F" w:rsidR="00417A05" w:rsidRPr="004A6C24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100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36" w:type="dxa"/>
            <w:shd w:val="clear" w:color="auto" w:fill="auto"/>
          </w:tcPr>
          <w:p w14:paraId="075418BA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7E6CEA93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D150044" w14:textId="63841E42" w:rsidR="003B6768" w:rsidRPr="004A6C24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145</w:t>
            </w:r>
            <w:r w:rsidR="003B6768"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69B7FE0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F0A40E9" w14:textId="77777777" w:rsidR="003B6768" w:rsidRDefault="003B6768" w:rsidP="0055312C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E35F45" w14:textId="64A2D4F6" w:rsidR="00417A05" w:rsidRPr="004A6C24" w:rsidRDefault="00423998" w:rsidP="0055312C">
            <w:pPr>
              <w:tabs>
                <w:tab w:val="clear" w:pos="227"/>
                <w:tab w:val="clear" w:pos="454"/>
                <w:tab w:val="clear" w:pos="68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998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36" w:type="dxa"/>
            <w:shd w:val="clear" w:color="auto" w:fill="auto"/>
          </w:tcPr>
          <w:p w14:paraId="3CCAB674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667BAFD" w14:textId="77777777" w:rsidR="003B6768" w:rsidRPr="004A6C24" w:rsidRDefault="003B6768" w:rsidP="003B6768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F402651" w14:textId="2CCEB24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4A6C24"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255</w:t>
            </w:r>
            <w:r w:rsidRPr="004A6C2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B0AA60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5BA179F9" w14:textId="77777777" w:rsidR="003B6768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E67C5AE" w14:textId="1ECE8DDD" w:rsidR="00417A05" w:rsidRPr="004A6C24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101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236" w:type="dxa"/>
            <w:shd w:val="clear" w:color="auto" w:fill="auto"/>
          </w:tcPr>
          <w:p w14:paraId="7E177F0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CCBEDBB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149C7EBD" w14:textId="4B32BFF5" w:rsidR="003B6768" w:rsidRPr="004A6C24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145</w:t>
            </w:r>
            <w:r w:rsidR="003B6768"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138</w:t>
            </w:r>
          </w:p>
        </w:tc>
      </w:tr>
      <w:tr w:rsidR="0055312C" w:rsidRPr="004A6C24" w14:paraId="4A68E291" w14:textId="77777777" w:rsidTr="00D26960">
        <w:trPr>
          <w:trHeight w:val="177"/>
        </w:trPr>
        <w:tc>
          <w:tcPr>
            <w:tcW w:w="2140" w:type="dxa"/>
            <w:shd w:val="clear" w:color="auto" w:fill="auto"/>
          </w:tcPr>
          <w:p w14:paraId="49CACC0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0400E908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880E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25759262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D6E2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28F6A82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9CC00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2D805FD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E92F31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CC4493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39715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3BEC10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00AF0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3D480FFD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9A325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06899D0E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5AE213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19FD164" w14:textId="77777777" w:rsidR="003B6768" w:rsidRPr="004A6C24" w:rsidRDefault="003B6768" w:rsidP="0055312C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309EA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344394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56238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229C9CA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325A27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FB97FCE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55312C" w:rsidRPr="004A6C24" w14:paraId="14240EF0" w14:textId="77777777" w:rsidTr="00D26960">
        <w:tc>
          <w:tcPr>
            <w:tcW w:w="2140" w:type="dxa"/>
            <w:shd w:val="clear" w:color="auto" w:fill="auto"/>
          </w:tcPr>
          <w:p w14:paraId="34C8C19F" w14:textId="21E2809E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สินทรัพย์ส่วนงาน ณ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br/>
              <w:t xml:space="preserve">   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 xml:space="preserve"> มีนาคม / 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8" w:type="dxa"/>
          </w:tcPr>
          <w:p w14:paraId="2E943D87" w14:textId="77777777" w:rsidR="003B6768" w:rsidRDefault="003B6768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0DC80A3" w14:textId="47DAE1B0" w:rsidR="00B602FE" w:rsidRPr="00B602FE" w:rsidRDefault="00423998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B602F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449</w:t>
            </w:r>
            <w:r w:rsidR="00B602F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883</w:t>
            </w:r>
          </w:p>
        </w:tc>
        <w:tc>
          <w:tcPr>
            <w:tcW w:w="236" w:type="dxa"/>
          </w:tcPr>
          <w:p w14:paraId="763FA7E1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76" w:type="dxa"/>
          </w:tcPr>
          <w:p w14:paraId="381584EB" w14:textId="77777777" w:rsidR="003B6768" w:rsidRPr="004029FB" w:rsidRDefault="003B676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5AE31A80" w14:textId="2C622745" w:rsidR="003B6768" w:rsidRPr="004029FB" w:rsidRDefault="00423998" w:rsidP="003B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3B6768" w:rsidRPr="004029FB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279</w:t>
            </w:r>
            <w:r w:rsidR="003B676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251</w:t>
            </w:r>
          </w:p>
        </w:tc>
        <w:tc>
          <w:tcPr>
            <w:tcW w:w="236" w:type="dxa"/>
          </w:tcPr>
          <w:p w14:paraId="557C7A44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14:paraId="654A1088" w14:textId="77777777" w:rsidR="003B6768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69F7E496" w14:textId="4ECFA5BC" w:rsidR="00417A05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272</w:t>
            </w:r>
            <w:r w:rsidR="00417A05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002</w:t>
            </w:r>
          </w:p>
        </w:tc>
        <w:tc>
          <w:tcPr>
            <w:tcW w:w="236" w:type="dxa"/>
          </w:tcPr>
          <w:p w14:paraId="66094387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36" w:type="dxa"/>
          </w:tcPr>
          <w:p w14:paraId="4246BFE0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540F1EEC" w14:textId="39D2115C" w:rsidR="003B6768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272</w:t>
            </w:r>
            <w:r w:rsidR="003B676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823</w:t>
            </w:r>
          </w:p>
        </w:tc>
        <w:tc>
          <w:tcPr>
            <w:tcW w:w="236" w:type="dxa"/>
          </w:tcPr>
          <w:p w14:paraId="632226DD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  <w:shd w:val="clear" w:color="auto" w:fill="auto"/>
          </w:tcPr>
          <w:p w14:paraId="04E2BB59" w14:textId="77777777" w:rsidR="003B6768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353B96BC" w14:textId="13BD28A7" w:rsidR="00417A05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157</w:t>
            </w:r>
            <w:r w:rsidR="00417A05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851</w:t>
            </w:r>
          </w:p>
        </w:tc>
        <w:tc>
          <w:tcPr>
            <w:tcW w:w="236" w:type="dxa"/>
            <w:shd w:val="clear" w:color="auto" w:fill="auto"/>
          </w:tcPr>
          <w:p w14:paraId="4A12809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5B763F7C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42DCEA77" w14:textId="108ECA2F" w:rsidR="003B6768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146</w:t>
            </w:r>
            <w:r w:rsidR="003B676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301BB27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17FB024" w14:textId="77777777" w:rsidR="003B6768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32F4B9EE" w14:textId="4919AD2C" w:rsidR="00417A05" w:rsidRPr="004A6C24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879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236" w:type="dxa"/>
            <w:shd w:val="clear" w:color="auto" w:fill="auto"/>
          </w:tcPr>
          <w:p w14:paraId="718DB4CD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3AE36CAE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45E1867" w14:textId="037C02C2" w:rsidR="003B6768" w:rsidRPr="004A6C24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3B6768"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698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236" w:type="dxa"/>
            <w:shd w:val="clear" w:color="auto" w:fill="auto"/>
          </w:tcPr>
          <w:p w14:paraId="08DB120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E68F363" w14:textId="77777777" w:rsidR="003B6768" w:rsidRDefault="003B6768" w:rsidP="0055312C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90EB34" w14:textId="74695AC7" w:rsidR="00417A05" w:rsidRPr="004A6C24" w:rsidRDefault="00417A05" w:rsidP="0055312C">
            <w:pPr>
              <w:tabs>
                <w:tab w:val="clear" w:pos="680"/>
              </w:tabs>
              <w:ind w:left="-100" w:right="-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306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455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9BFF5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71F4891" w14:textId="77777777" w:rsidR="003B6768" w:rsidRPr="004A6C24" w:rsidRDefault="003B6768" w:rsidP="003B6768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5F2226" w14:textId="0A54A6B0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4A6C24"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308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825</w:t>
            </w:r>
            <w:r w:rsidRPr="004A6C2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ADEA4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530DB218" w14:textId="77777777" w:rsidR="003B6768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081151A6" w14:textId="3864855B" w:rsidR="00417A05" w:rsidRPr="004A6C24" w:rsidRDefault="00423998" w:rsidP="004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573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236" w:type="dxa"/>
            <w:shd w:val="clear" w:color="auto" w:fill="auto"/>
          </w:tcPr>
          <w:p w14:paraId="1B760C66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2BA80262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5E8EEF5" w14:textId="5D1AD016" w:rsidR="003B6768" w:rsidRPr="004A6C24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 w:rsidR="003B6768"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389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967</w:t>
            </w:r>
          </w:p>
        </w:tc>
      </w:tr>
      <w:tr w:rsidR="0055312C" w:rsidRPr="004A6C24" w14:paraId="3F15833D" w14:textId="77777777" w:rsidTr="00D26960">
        <w:tc>
          <w:tcPr>
            <w:tcW w:w="2140" w:type="dxa"/>
            <w:shd w:val="clear" w:color="auto" w:fill="auto"/>
          </w:tcPr>
          <w:p w14:paraId="465DD02C" w14:textId="123F443A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หนี้สินส่วนงาน ณ วันที่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 xml:space="preserve"> มีนาคม / </w:t>
            </w:r>
            <w:r w:rsidR="00423998"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8" w:type="dxa"/>
          </w:tcPr>
          <w:p w14:paraId="6406D270" w14:textId="77777777" w:rsidR="003B6768" w:rsidRDefault="003B6768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873F3B9" w14:textId="29A04C60" w:rsidR="00B602FE" w:rsidRPr="00B602FE" w:rsidRDefault="00423998" w:rsidP="00B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930</w:t>
            </w:r>
            <w:r w:rsidR="00B602F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236" w:type="dxa"/>
          </w:tcPr>
          <w:p w14:paraId="6359A8E4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76" w:type="dxa"/>
          </w:tcPr>
          <w:p w14:paraId="2B05961F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03E04406" w14:textId="38F86125" w:rsidR="003B6768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581</w:t>
            </w:r>
            <w:r w:rsidR="003B676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494</w:t>
            </w:r>
          </w:p>
        </w:tc>
        <w:tc>
          <w:tcPr>
            <w:tcW w:w="236" w:type="dxa"/>
          </w:tcPr>
          <w:p w14:paraId="4D9E58D2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14:paraId="64E5E1E8" w14:textId="77777777" w:rsidR="003B6768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113A4BC7" w14:textId="2614CDF1" w:rsidR="00417A05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72</w:t>
            </w:r>
            <w:r w:rsidR="00417A05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236" w:type="dxa"/>
          </w:tcPr>
          <w:p w14:paraId="0479C958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36" w:type="dxa"/>
          </w:tcPr>
          <w:p w14:paraId="7F494A19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2E77B7E2" w14:textId="46AE06E9" w:rsidR="003B6768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66</w:t>
            </w:r>
            <w:r w:rsidR="003B676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860</w:t>
            </w:r>
          </w:p>
        </w:tc>
        <w:tc>
          <w:tcPr>
            <w:tcW w:w="236" w:type="dxa"/>
          </w:tcPr>
          <w:p w14:paraId="41D617D1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  <w:shd w:val="clear" w:color="auto" w:fill="auto"/>
          </w:tcPr>
          <w:p w14:paraId="1C8467D5" w14:textId="77777777" w:rsidR="003B6768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71DBBCAC" w14:textId="71FEC35F" w:rsidR="00417A05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42</w:t>
            </w:r>
            <w:r w:rsidR="00417A05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279</w:t>
            </w:r>
          </w:p>
        </w:tc>
        <w:tc>
          <w:tcPr>
            <w:tcW w:w="236" w:type="dxa"/>
            <w:shd w:val="clear" w:color="auto" w:fill="auto"/>
          </w:tcPr>
          <w:p w14:paraId="15E218E9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2113116A" w14:textId="77777777" w:rsidR="003B6768" w:rsidRPr="004A6C24" w:rsidRDefault="003B676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  <w:p w14:paraId="1DE25107" w14:textId="38BD4AC4" w:rsidR="003B6768" w:rsidRPr="004A6C24" w:rsidRDefault="00423998" w:rsidP="003B6768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36</w:t>
            </w:r>
            <w:r w:rsidR="003B676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,</w:t>
            </w:r>
            <w:r w:rsidRPr="00423998"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  <w:t>565</w:t>
            </w:r>
          </w:p>
        </w:tc>
        <w:tc>
          <w:tcPr>
            <w:tcW w:w="236" w:type="dxa"/>
            <w:shd w:val="clear" w:color="auto" w:fill="auto"/>
          </w:tcPr>
          <w:p w14:paraId="0E4B3DB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37CB0DDE" w14:textId="77777777" w:rsidR="003B6768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E28D46B" w14:textId="132402F5" w:rsidR="00417A05" w:rsidRPr="004A6C24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045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0F69E1EB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227CE7AC" w14:textId="77777777" w:rsidR="003B6768" w:rsidRPr="004A6C24" w:rsidRDefault="003B676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C0CAE10" w14:textId="6FA70AD4" w:rsidR="003B6768" w:rsidRPr="004A6C24" w:rsidRDefault="00423998" w:rsidP="0055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684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236" w:type="dxa"/>
            <w:shd w:val="clear" w:color="auto" w:fill="auto"/>
          </w:tcPr>
          <w:p w14:paraId="3D7E96C5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5D3B32C6" w14:textId="77777777" w:rsidR="003B6768" w:rsidRDefault="003B6768" w:rsidP="0055312C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B29EB89" w14:textId="7A2B3120" w:rsidR="00417A05" w:rsidRPr="004A6C24" w:rsidRDefault="00417A05" w:rsidP="0055312C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145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3DE360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268FC24" w14:textId="77777777" w:rsidR="003B6768" w:rsidRPr="004A6C24" w:rsidRDefault="003B6768" w:rsidP="003B6768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8AC080" w14:textId="71719F0E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4A6C24">
              <w:rPr>
                <w:rFonts w:ascii="Angsana New" w:hAnsi="Angsana New"/>
                <w:sz w:val="26"/>
                <w:szCs w:val="26"/>
              </w:rPr>
              <w:t>(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23998" w:rsidRPr="00423998">
              <w:rPr>
                <w:rFonts w:ascii="Angsana New" w:hAnsi="Angsana New"/>
                <w:sz w:val="26"/>
                <w:szCs w:val="26"/>
              </w:rPr>
              <w:t>722</w:t>
            </w:r>
            <w:r w:rsidRPr="004A6C2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07A69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3C67F070" w14:textId="77777777" w:rsidR="003B6768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FFBF162" w14:textId="50A67D37" w:rsidR="00417A05" w:rsidRPr="004A6C24" w:rsidRDefault="0042399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007</w:t>
            </w:r>
            <w:r w:rsidR="00417A05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236" w:type="dxa"/>
            <w:shd w:val="clear" w:color="auto" w:fill="auto"/>
          </w:tcPr>
          <w:p w14:paraId="0F68220F" w14:textId="77777777" w:rsidR="003B6768" w:rsidRPr="004A6C24" w:rsidRDefault="003B6768" w:rsidP="003B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307FCB0" w14:textId="77777777" w:rsidR="003B6768" w:rsidRPr="004A6C24" w:rsidRDefault="003B676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F10B5A5" w14:textId="1236A00F" w:rsidR="003B6768" w:rsidRPr="004A6C24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646</w:t>
            </w:r>
            <w:r w:rsidR="003B6768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26"/>
                <w:szCs w:val="26"/>
              </w:rPr>
              <w:t>197</w:t>
            </w:r>
          </w:p>
        </w:tc>
      </w:tr>
    </w:tbl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4A6C24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270"/>
        <w:gridCol w:w="1440"/>
      </w:tblGrid>
      <w:tr w:rsidR="002D3104" w:rsidRPr="00905C8A" w14:paraId="44B522A7" w14:textId="77777777" w:rsidTr="00177440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5832C3E8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2" w:name="_Hlk7568374"/>
          </w:p>
        </w:tc>
        <w:tc>
          <w:tcPr>
            <w:tcW w:w="3330" w:type="dxa"/>
            <w:gridSpan w:val="3"/>
          </w:tcPr>
          <w:p w14:paraId="2E927C3E" w14:textId="77777777" w:rsidR="002D3104" w:rsidRPr="00905C8A" w:rsidRDefault="00F76E0F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45" w:rsidRPr="00905C8A" w14:paraId="18998076" w14:textId="77777777" w:rsidTr="00177440">
        <w:trPr>
          <w:trHeight w:val="227"/>
          <w:tblHeader/>
        </w:trPr>
        <w:tc>
          <w:tcPr>
            <w:tcW w:w="6030" w:type="dxa"/>
            <w:shd w:val="clear" w:color="auto" w:fill="auto"/>
            <w:vAlign w:val="bottom"/>
          </w:tcPr>
          <w:p w14:paraId="73FF291F" w14:textId="77777777" w:rsidR="00930145" w:rsidRPr="00905C8A" w:rsidRDefault="00930145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ED97CE8" w14:textId="77777777" w:rsidR="00930145" w:rsidRPr="00905C8A" w:rsidRDefault="00930145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D3104" w:rsidRPr="00905C8A" w14:paraId="3E85E7B9" w14:textId="77777777" w:rsidTr="00177440">
        <w:tc>
          <w:tcPr>
            <w:tcW w:w="6030" w:type="dxa"/>
            <w:shd w:val="clear" w:color="auto" w:fill="auto"/>
            <w:vAlign w:val="bottom"/>
          </w:tcPr>
          <w:p w14:paraId="53E200D6" w14:textId="6EE7FA2A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A5C9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423998" w:rsidRPr="00423998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29649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96496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20470702" w14:textId="069490DB" w:rsidR="002D3104" w:rsidRPr="00905C8A" w:rsidRDefault="00423998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eastAsia="Calibri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E49577" w14:textId="77777777" w:rsidR="002D3104" w:rsidRPr="00905C8A" w:rsidRDefault="002D3104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46E9D8" w14:textId="0305E612" w:rsidR="002D3104" w:rsidRPr="00905C8A" w:rsidRDefault="00423998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423998">
              <w:rPr>
                <w:rFonts w:ascii="Angsana New" w:eastAsia="Calibri" w:hAnsi="Angsana New" w:hint="cs"/>
                <w:sz w:val="30"/>
                <w:szCs w:val="30"/>
              </w:rPr>
              <w:t>2</w:t>
            </w:r>
          </w:p>
        </w:tc>
      </w:tr>
      <w:tr w:rsidR="00942279" w:rsidRPr="00905C8A" w14:paraId="0A3CD255" w14:textId="77777777" w:rsidTr="00177440">
        <w:tc>
          <w:tcPr>
            <w:tcW w:w="6030" w:type="dxa"/>
            <w:shd w:val="clear" w:color="auto" w:fill="auto"/>
            <w:vAlign w:val="bottom"/>
          </w:tcPr>
          <w:p w14:paraId="32177F65" w14:textId="77777777" w:rsidR="00942279" w:rsidRPr="00905C8A" w:rsidRDefault="00942279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A7F21B4" w14:textId="77777777" w:rsidR="00942279" w:rsidRPr="005C1856" w:rsidRDefault="00942279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D3104" w:rsidRPr="00905C8A" w14:paraId="6EDD6101" w14:textId="77777777" w:rsidTr="00177440">
        <w:tc>
          <w:tcPr>
            <w:tcW w:w="6030" w:type="dxa"/>
            <w:shd w:val="clear" w:color="auto" w:fill="auto"/>
          </w:tcPr>
          <w:p w14:paraId="5A5DB57C" w14:textId="77777777" w:rsidR="002D3104" w:rsidRPr="005C1856" w:rsidRDefault="005C1856" w:rsidP="00B05B98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58082F23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52A6E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399A32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C1856" w:rsidRPr="00905C8A" w14:paraId="662EC069" w14:textId="77777777" w:rsidTr="00177440">
        <w:tc>
          <w:tcPr>
            <w:tcW w:w="6030" w:type="dxa"/>
            <w:shd w:val="clear" w:color="auto" w:fill="auto"/>
          </w:tcPr>
          <w:p w14:paraId="3DDF5255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20" w:type="dxa"/>
          </w:tcPr>
          <w:p w14:paraId="3B66612B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A83BD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8CD0AF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FC347E" w:rsidRPr="00905C8A" w14:paraId="252E3AEF" w14:textId="77777777" w:rsidTr="00177440">
        <w:tc>
          <w:tcPr>
            <w:tcW w:w="6030" w:type="dxa"/>
            <w:shd w:val="clear" w:color="auto" w:fill="auto"/>
          </w:tcPr>
          <w:p w14:paraId="2A985922" w14:textId="77777777" w:rsidR="00FC347E" w:rsidRPr="00905C8A" w:rsidRDefault="00FC347E" w:rsidP="00FC347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20" w:type="dxa"/>
          </w:tcPr>
          <w:p w14:paraId="31A030CA" w14:textId="3BF10A6E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286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697C7B24" w14:textId="77777777" w:rsidR="00FC347E" w:rsidRPr="00905C8A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8CF209" w14:textId="35947789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306</w:t>
            </w:r>
            <w:r w:rsidR="00FC347E" w:rsidRPr="00905C8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232</w:t>
            </w:r>
          </w:p>
        </w:tc>
      </w:tr>
      <w:tr w:rsidR="00FC347E" w:rsidRPr="00905C8A" w14:paraId="08B7E696" w14:textId="77777777" w:rsidTr="00177440">
        <w:tc>
          <w:tcPr>
            <w:tcW w:w="6030" w:type="dxa"/>
            <w:shd w:val="clear" w:color="auto" w:fill="auto"/>
          </w:tcPr>
          <w:p w14:paraId="7997995E" w14:textId="77777777" w:rsidR="00FC347E" w:rsidRPr="00905C8A" w:rsidRDefault="00FC347E" w:rsidP="00FC347E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20" w:type="dxa"/>
          </w:tcPr>
          <w:p w14:paraId="47E3B458" w14:textId="061418F9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248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058A5DED" w14:textId="77777777" w:rsidR="00FC347E" w:rsidRPr="00905C8A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420B4A" w14:textId="4942E2AC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192</w:t>
            </w:r>
            <w:r w:rsidR="00FC347E" w:rsidRPr="00905C8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219</w:t>
            </w:r>
          </w:p>
        </w:tc>
      </w:tr>
      <w:tr w:rsidR="00FC347E" w:rsidRPr="00905C8A" w14:paraId="7A0F9688" w14:textId="77777777" w:rsidTr="007D458D">
        <w:tc>
          <w:tcPr>
            <w:tcW w:w="6030" w:type="dxa"/>
            <w:shd w:val="clear" w:color="auto" w:fill="auto"/>
          </w:tcPr>
          <w:p w14:paraId="1E6885F8" w14:textId="45ED2575" w:rsidR="00FC347E" w:rsidRPr="00905C8A" w:rsidRDefault="00FC347E" w:rsidP="00FC347E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20" w:type="dxa"/>
          </w:tcPr>
          <w:p w14:paraId="2AE84114" w14:textId="37EE5772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39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2B1568C5" w14:textId="77777777" w:rsidR="00FC347E" w:rsidRPr="00905C8A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61127F" w14:textId="0F9B622B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48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128</w:t>
            </w:r>
          </w:p>
        </w:tc>
      </w:tr>
      <w:tr w:rsidR="00FC347E" w:rsidRPr="00905C8A" w14:paraId="6BB2DCB0" w14:textId="77777777" w:rsidTr="007D458D">
        <w:tc>
          <w:tcPr>
            <w:tcW w:w="6030" w:type="dxa"/>
            <w:shd w:val="clear" w:color="auto" w:fill="auto"/>
          </w:tcPr>
          <w:p w14:paraId="1215ADA9" w14:textId="77777777" w:rsidR="00FC347E" w:rsidRPr="00905C8A" w:rsidRDefault="00FC347E" w:rsidP="00FC347E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B3E377" w14:textId="7C003409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166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642A3979" w14:textId="77777777" w:rsidR="00FC347E" w:rsidRPr="00905C8A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EBD0B7" w14:textId="2FC7F18C" w:rsidR="00FC347E" w:rsidRPr="00905C8A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162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295</w:t>
            </w:r>
          </w:p>
        </w:tc>
      </w:tr>
      <w:tr w:rsidR="00FC347E" w:rsidRPr="00BF5887" w14:paraId="724D1E2B" w14:textId="77777777" w:rsidTr="00177440">
        <w:tc>
          <w:tcPr>
            <w:tcW w:w="6030" w:type="dxa"/>
            <w:shd w:val="clear" w:color="auto" w:fill="auto"/>
          </w:tcPr>
          <w:p w14:paraId="47C92E78" w14:textId="77777777" w:rsidR="00FC347E" w:rsidRPr="00BF5887" w:rsidRDefault="00FC347E" w:rsidP="00FC347E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C08860B" w14:textId="5DC9002B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741</w:t>
            </w:r>
            <w:r w:rsidR="00083D27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3E0AFC4F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7E31E6" w14:textId="16C53B23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708</w:t>
            </w:r>
            <w:r w:rsidR="007D458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874</w:t>
            </w:r>
          </w:p>
        </w:tc>
      </w:tr>
      <w:tr w:rsidR="00FC347E" w:rsidRPr="00BF5887" w14:paraId="48D2CBFE" w14:textId="77777777" w:rsidTr="00177440">
        <w:tc>
          <w:tcPr>
            <w:tcW w:w="6030" w:type="dxa"/>
            <w:shd w:val="clear" w:color="auto" w:fill="auto"/>
            <w:vAlign w:val="bottom"/>
          </w:tcPr>
          <w:p w14:paraId="138B3AC1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59BD93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AAAD7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8A5F0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347E" w:rsidRPr="00BF5887" w14:paraId="53D97C0A" w14:textId="77777777" w:rsidTr="00177440">
        <w:tc>
          <w:tcPr>
            <w:tcW w:w="6030" w:type="dxa"/>
            <w:shd w:val="clear" w:color="auto" w:fill="auto"/>
          </w:tcPr>
          <w:p w14:paraId="59E8A703" w14:textId="77777777" w:rsidR="00FC347E" w:rsidRPr="00BF5887" w:rsidRDefault="00FC347E" w:rsidP="00FC347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20" w:type="dxa"/>
          </w:tcPr>
          <w:p w14:paraId="4D5C12D4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B28B4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656B7D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347E" w:rsidRPr="00BF5887" w14:paraId="5C16C286" w14:textId="77777777" w:rsidTr="00177440">
        <w:tc>
          <w:tcPr>
            <w:tcW w:w="6030" w:type="dxa"/>
            <w:shd w:val="clear" w:color="auto" w:fill="auto"/>
          </w:tcPr>
          <w:p w14:paraId="59787F79" w14:textId="77777777" w:rsidR="00FC347E" w:rsidRPr="00BF5887" w:rsidRDefault="00FC347E" w:rsidP="00FC347E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20" w:type="dxa"/>
          </w:tcPr>
          <w:p w14:paraId="7EBF17C0" w14:textId="3D6FCE0A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631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03FF15F1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F97552" w14:textId="1E6DB546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585</w:t>
            </w:r>
            <w:r w:rsidR="00FC347E" w:rsidRPr="00BF5887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115</w:t>
            </w:r>
          </w:p>
        </w:tc>
      </w:tr>
      <w:tr w:rsidR="00FC347E" w:rsidRPr="00BF5887" w14:paraId="46D7643F" w14:textId="77777777" w:rsidTr="00177440">
        <w:tc>
          <w:tcPr>
            <w:tcW w:w="6030" w:type="dxa"/>
            <w:shd w:val="clear" w:color="auto" w:fill="auto"/>
          </w:tcPr>
          <w:p w14:paraId="703172B5" w14:textId="77777777" w:rsidR="00FC347E" w:rsidRPr="00BF5887" w:rsidRDefault="00FC347E" w:rsidP="00FC347E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0A7667" w14:textId="673E1676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109</w:t>
            </w:r>
            <w:r w:rsidR="007D45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14:paraId="106D0F95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B8984" w14:textId="521E295E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12</w:t>
            </w:r>
            <w:r w:rsidRPr="00423998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3</w:t>
            </w:r>
            <w:r w:rsidR="00FC347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,</w:t>
            </w:r>
            <w:r w:rsidRPr="00423998">
              <w:rPr>
                <w:rFonts w:ascii="Angsana New" w:eastAsia="Calibri" w:hAnsi="Angsana New"/>
                <w:color w:val="000000"/>
                <w:sz w:val="30"/>
                <w:szCs w:val="30"/>
              </w:rPr>
              <w:t>759</w:t>
            </w:r>
          </w:p>
        </w:tc>
      </w:tr>
      <w:tr w:rsidR="00FC347E" w:rsidRPr="00BF5887" w14:paraId="6DAE0FDC" w14:textId="77777777" w:rsidTr="00177440">
        <w:tc>
          <w:tcPr>
            <w:tcW w:w="6030" w:type="dxa"/>
            <w:shd w:val="clear" w:color="auto" w:fill="auto"/>
          </w:tcPr>
          <w:p w14:paraId="502D8FD0" w14:textId="77777777" w:rsidR="00FC347E" w:rsidRPr="00BF5887" w:rsidRDefault="00FC347E" w:rsidP="00FC347E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EF310F9" w14:textId="66798DCB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741</w:t>
            </w:r>
            <w:r w:rsidR="00083D27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4DDF2EAC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0E4D09" w14:textId="03075FBE" w:rsidR="00FC347E" w:rsidRPr="00BF5887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708</w:t>
            </w:r>
            <w:r w:rsidR="007D458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874</w:t>
            </w:r>
          </w:p>
        </w:tc>
      </w:tr>
      <w:tr w:rsidR="00FC347E" w:rsidRPr="00BF5887" w14:paraId="4BBB2367" w14:textId="77777777" w:rsidTr="00177440">
        <w:tc>
          <w:tcPr>
            <w:tcW w:w="6030" w:type="dxa"/>
            <w:shd w:val="clear" w:color="auto" w:fill="auto"/>
            <w:vAlign w:val="bottom"/>
          </w:tcPr>
          <w:p w14:paraId="49A35099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957EA28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EBB93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C2ED557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347E" w:rsidRPr="00BF5887" w14:paraId="3F50C8CE" w14:textId="77777777" w:rsidTr="00177440">
        <w:tc>
          <w:tcPr>
            <w:tcW w:w="6030" w:type="dxa"/>
            <w:shd w:val="clear" w:color="auto" w:fill="auto"/>
          </w:tcPr>
          <w:p w14:paraId="6549F41E" w14:textId="77777777" w:rsidR="00FC347E" w:rsidRPr="00BF5887" w:rsidRDefault="00FC347E" w:rsidP="00FC347E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61270A99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E7868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EE0C0A" w14:textId="77777777" w:rsidR="00FC347E" w:rsidRPr="00BF5887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347E" w:rsidRPr="00BF5887" w14:paraId="48A63FE3" w14:textId="77777777" w:rsidTr="00177440">
        <w:tc>
          <w:tcPr>
            <w:tcW w:w="6030" w:type="dxa"/>
            <w:shd w:val="clear" w:color="auto" w:fill="auto"/>
            <w:vAlign w:val="bottom"/>
          </w:tcPr>
          <w:p w14:paraId="19345344" w14:textId="77777777" w:rsidR="00FC347E" w:rsidRPr="00BF5887" w:rsidRDefault="00FC347E" w:rsidP="00FC347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76B15AC" w14:textId="478C9E8E" w:rsidR="00FC347E" w:rsidRPr="005E7140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741</w:t>
            </w:r>
            <w:r w:rsidR="00083D27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322B2347" w14:textId="77777777" w:rsidR="00FC347E" w:rsidRPr="005E7140" w:rsidRDefault="00FC347E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BF532AF" w14:textId="33707CDC" w:rsidR="00FC347E" w:rsidRPr="005E7140" w:rsidRDefault="00423998" w:rsidP="00FC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708</w:t>
            </w:r>
            <w:r w:rsidR="007D458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998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874</w:t>
            </w:r>
          </w:p>
        </w:tc>
      </w:tr>
      <w:bookmarkEnd w:id="2"/>
    </w:tbl>
    <w:p w14:paraId="0A03CD52" w14:textId="77777777" w:rsidR="003D344A" w:rsidRPr="009E507B" w:rsidRDefault="003D344A" w:rsidP="00FF5A44">
      <w:pPr>
        <w:rPr>
          <w:rFonts w:ascii="Angsana New" w:hAnsi="Angsana New"/>
          <w:sz w:val="30"/>
          <w:szCs w:val="30"/>
          <w:cs/>
          <w:lang w:val="th-TH"/>
        </w:rPr>
      </w:pPr>
    </w:p>
    <w:p w14:paraId="4EE88879" w14:textId="537317A1" w:rsidR="00C16CB3" w:rsidRPr="009E507B" w:rsidRDefault="00FC347E" w:rsidP="00197BAA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49C860F3" w14:textId="77777777" w:rsidR="00760FB7" w:rsidRPr="009E507B" w:rsidRDefault="00C16CB3" w:rsidP="00C1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  <w:r w:rsidRPr="009E50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"/>
        <w:gridCol w:w="1890"/>
      </w:tblGrid>
      <w:tr w:rsidR="00FC347E" w:rsidRPr="00FC347E" w14:paraId="6DB9393E" w14:textId="77777777" w:rsidTr="00FC347E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731F3A72" w14:textId="4E9C3669" w:rsidR="00FC347E" w:rsidRPr="00FC347E" w:rsidRDefault="001D0EC4" w:rsidP="00C76E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34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1012115E" w14:textId="2D44B9CE" w:rsidR="00FC347E" w:rsidRPr="00FC347E" w:rsidRDefault="00FC347E" w:rsidP="00C76E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030F0A2" w14:textId="77777777" w:rsidR="00FC347E" w:rsidRPr="00FC347E" w:rsidRDefault="00FC347E" w:rsidP="00C76E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8C3425" w14:textId="03702894" w:rsidR="00FC347E" w:rsidRPr="00FC347E" w:rsidRDefault="00FC347E" w:rsidP="00C76E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0EC4" w:rsidRPr="00FC347E" w14:paraId="4CA9B315" w14:textId="77777777" w:rsidTr="009F3140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09868D0B" w14:textId="475E3FCD" w:rsidR="001D0EC4" w:rsidRPr="00FC347E" w:rsidRDefault="001D0EC4" w:rsidP="00C76E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609188F1" w14:textId="6B5EBE94" w:rsidR="001D0EC4" w:rsidRPr="00FC347E" w:rsidRDefault="001D0EC4" w:rsidP="00C76E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347E" w:rsidRPr="00FC347E" w14:paraId="5A731AEB" w14:textId="77777777" w:rsidTr="00FC347E">
        <w:trPr>
          <w:cantSplit/>
          <w:trHeight w:val="144"/>
        </w:trPr>
        <w:tc>
          <w:tcPr>
            <w:tcW w:w="5490" w:type="dxa"/>
          </w:tcPr>
          <w:p w14:paraId="0AA0B847" w14:textId="77777777" w:rsidR="00FC347E" w:rsidRPr="00FC347E" w:rsidRDefault="00FC347E" w:rsidP="00C76E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0" w:type="dxa"/>
          </w:tcPr>
          <w:p w14:paraId="52CA43E0" w14:textId="77777777" w:rsidR="00FC347E" w:rsidRPr="00FC347E" w:rsidRDefault="00FC347E" w:rsidP="00C76E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737B6" w14:textId="77777777" w:rsidR="00FC347E" w:rsidRPr="00FC347E" w:rsidRDefault="00FC347E" w:rsidP="00C76E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510381" w14:textId="77777777" w:rsidR="00FC347E" w:rsidRPr="00FC347E" w:rsidRDefault="00FC347E" w:rsidP="00C76E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47E" w:rsidRPr="00FC347E" w14:paraId="0DAF15BB" w14:textId="77777777" w:rsidTr="00FC347E">
        <w:trPr>
          <w:cantSplit/>
          <w:trHeight w:val="191"/>
        </w:trPr>
        <w:tc>
          <w:tcPr>
            <w:tcW w:w="5490" w:type="dxa"/>
          </w:tcPr>
          <w:p w14:paraId="0CDC913A" w14:textId="77777777" w:rsidR="00FC347E" w:rsidRPr="00FC347E" w:rsidRDefault="00FC347E" w:rsidP="00C76E63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C347E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04BC081C" w14:textId="6A6F3282" w:rsidR="00FC347E" w:rsidRPr="00FC347E" w:rsidRDefault="00423998" w:rsidP="00FC347E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180" w:type="dxa"/>
          </w:tcPr>
          <w:p w14:paraId="426379C9" w14:textId="77777777" w:rsidR="00FC347E" w:rsidRPr="00FC347E" w:rsidRDefault="00FC347E" w:rsidP="00C76E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43F5A6" w14:textId="3867EDE5" w:rsidR="00FC347E" w:rsidRPr="00FC347E" w:rsidRDefault="00423998" w:rsidP="007D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  <w:tr w:rsidR="00FC347E" w:rsidRPr="00FC347E" w14:paraId="0D9DD9AD" w14:textId="77777777" w:rsidTr="00FC347E">
        <w:trPr>
          <w:cantSplit/>
          <w:trHeight w:val="144"/>
        </w:trPr>
        <w:tc>
          <w:tcPr>
            <w:tcW w:w="5490" w:type="dxa"/>
          </w:tcPr>
          <w:p w14:paraId="10E15578" w14:textId="77777777" w:rsidR="00FC347E" w:rsidRPr="00FC347E" w:rsidRDefault="00FC347E" w:rsidP="00C76E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FC347E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2F98885A" w14:textId="68E92A99" w:rsidR="00FC347E" w:rsidRPr="005630AE" w:rsidRDefault="005630AE" w:rsidP="00FC347E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3,985</w:t>
            </w:r>
          </w:p>
        </w:tc>
        <w:tc>
          <w:tcPr>
            <w:tcW w:w="180" w:type="dxa"/>
          </w:tcPr>
          <w:p w14:paraId="37D7D711" w14:textId="77777777" w:rsidR="00FC347E" w:rsidRPr="00FC347E" w:rsidRDefault="00FC347E" w:rsidP="00C76E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628462" w14:textId="4DB699F8" w:rsidR="00FC347E" w:rsidRPr="00FC347E" w:rsidRDefault="005630AE" w:rsidP="006E6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</w:tbl>
    <w:p w14:paraId="580806F0" w14:textId="52FB7CB6" w:rsidR="00296496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C27EA" w14:textId="48E739E4" w:rsidR="00FC347E" w:rsidRPr="00FC347E" w:rsidRDefault="00FC347E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7E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FC347E">
        <w:rPr>
          <w:rFonts w:ascii="Angsana New" w:hAnsi="Angsana New" w:hint="cs"/>
          <w:sz w:val="30"/>
          <w:szCs w:val="30"/>
          <w:cs/>
        </w:rPr>
        <w:t>สาม</w:t>
      </w:r>
      <w:r w:rsidRPr="00FC34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23998" w:rsidRPr="00423998">
        <w:rPr>
          <w:rFonts w:ascii="Angsana New" w:hAnsi="Angsana New"/>
          <w:sz w:val="30"/>
          <w:szCs w:val="30"/>
        </w:rPr>
        <w:t>31</w:t>
      </w:r>
      <w:r w:rsidRPr="00FC347E">
        <w:rPr>
          <w:rFonts w:ascii="Angsana New" w:hAnsi="Angsana New"/>
          <w:sz w:val="30"/>
          <w:szCs w:val="30"/>
        </w:rPr>
        <w:t xml:space="preserve"> </w:t>
      </w:r>
      <w:r w:rsidRPr="00FC347E">
        <w:rPr>
          <w:rFonts w:ascii="Angsana New" w:hAnsi="Angsana New" w:hint="cs"/>
          <w:sz w:val="30"/>
          <w:szCs w:val="30"/>
          <w:cs/>
        </w:rPr>
        <w:t>มีนาคม</w:t>
      </w:r>
      <w:r w:rsidRPr="00FC347E">
        <w:rPr>
          <w:rFonts w:ascii="Angsana New" w:hAnsi="Angsana New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2563</w:t>
      </w:r>
      <w:r w:rsidRPr="00FC347E">
        <w:rPr>
          <w:rFonts w:ascii="Angsana New" w:hAnsi="Angsana New"/>
          <w:sz w:val="30"/>
          <w:szCs w:val="30"/>
          <w:cs/>
        </w:rPr>
        <w:t xml:space="preserve"> มี</w:t>
      </w:r>
      <w:r w:rsidRPr="009115E0">
        <w:rPr>
          <w:rFonts w:ascii="Angsana New" w:hAnsi="Angsana New"/>
          <w:sz w:val="30"/>
          <w:szCs w:val="30"/>
          <w:cs/>
        </w:rPr>
        <w:t xml:space="preserve">จำนวน </w:t>
      </w:r>
      <w:r w:rsidR="00423998" w:rsidRPr="00423998">
        <w:rPr>
          <w:rFonts w:ascii="Angsana New" w:hAnsi="Angsana New" w:hint="cs"/>
          <w:sz w:val="30"/>
          <w:szCs w:val="30"/>
        </w:rPr>
        <w:t>3</w:t>
      </w:r>
      <w:r w:rsidR="009115E0" w:rsidRPr="009115E0">
        <w:rPr>
          <w:rFonts w:ascii="Angsana New" w:hAnsi="Angsana New" w:hint="cs"/>
          <w:sz w:val="30"/>
          <w:szCs w:val="30"/>
          <w:cs/>
        </w:rPr>
        <w:t>.</w:t>
      </w:r>
      <w:r w:rsidR="00423998" w:rsidRPr="00423998">
        <w:rPr>
          <w:rFonts w:ascii="Angsana New" w:hAnsi="Angsana New" w:hint="cs"/>
          <w:sz w:val="30"/>
          <w:szCs w:val="30"/>
        </w:rPr>
        <w:t>70</w:t>
      </w:r>
      <w:r w:rsidRPr="009115E0">
        <w:rPr>
          <w:rFonts w:ascii="Angsana New" w:hAnsi="Angsana New"/>
          <w:sz w:val="30"/>
          <w:szCs w:val="30"/>
        </w:rPr>
        <w:t xml:space="preserve"> </w:t>
      </w:r>
      <w:r w:rsidRPr="009115E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23998" w:rsidRPr="00423998">
        <w:rPr>
          <w:rFonts w:ascii="Angsana New" w:hAnsi="Angsana New" w:hint="cs"/>
          <w:sz w:val="30"/>
          <w:szCs w:val="30"/>
        </w:rPr>
        <w:t>3</w:t>
      </w:r>
      <w:r w:rsidR="009115E0" w:rsidRPr="009115E0">
        <w:rPr>
          <w:rFonts w:ascii="Angsana New" w:hAnsi="Angsana New" w:hint="cs"/>
          <w:sz w:val="30"/>
          <w:szCs w:val="30"/>
          <w:cs/>
        </w:rPr>
        <w:t>.</w:t>
      </w:r>
      <w:r w:rsidR="00423998" w:rsidRPr="00423998">
        <w:rPr>
          <w:rFonts w:ascii="Angsana New" w:hAnsi="Angsana New" w:hint="cs"/>
          <w:sz w:val="30"/>
          <w:szCs w:val="30"/>
        </w:rPr>
        <w:t>29</w:t>
      </w:r>
      <w:r w:rsidRPr="009115E0">
        <w:rPr>
          <w:rFonts w:ascii="Angsana New" w:hAnsi="Angsana New"/>
          <w:sz w:val="30"/>
          <w:szCs w:val="30"/>
        </w:rPr>
        <w:t xml:space="preserve"> </w:t>
      </w:r>
      <w:r w:rsidRPr="009115E0">
        <w:rPr>
          <w:rFonts w:ascii="Angsana New" w:hAnsi="Angsana New"/>
          <w:sz w:val="30"/>
          <w:szCs w:val="30"/>
          <w:cs/>
        </w:rPr>
        <w:t>ล้านบาท</w:t>
      </w:r>
      <w:r w:rsidRPr="00FC347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B806467" w14:textId="77777777" w:rsidR="00D26960" w:rsidRPr="00F646F5" w:rsidRDefault="00D26960" w:rsidP="00D26960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3518FDAF" w14:textId="77777777" w:rsid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87BAF" w14:textId="2E0ECD43" w:rsidR="00D26960" w:rsidRP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960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3704F12F" w14:textId="4C8F1514" w:rsid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880"/>
        <w:gridCol w:w="1890"/>
        <w:gridCol w:w="1710"/>
        <w:gridCol w:w="1278"/>
        <w:gridCol w:w="236"/>
        <w:gridCol w:w="1294"/>
      </w:tblGrid>
      <w:tr w:rsidR="00D26960" w:rsidRPr="001C72CB" w14:paraId="344A86A4" w14:textId="77777777" w:rsidTr="006B5823">
        <w:tc>
          <w:tcPr>
            <w:tcW w:w="2880" w:type="dxa"/>
            <w:shd w:val="clear" w:color="auto" w:fill="auto"/>
            <w:vAlign w:val="bottom"/>
          </w:tcPr>
          <w:p w14:paraId="38D34020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B4FD402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851609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CAB31C8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A1AFAD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BDD80F4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A8C2EC" w14:textId="77777777" w:rsidR="00D26960" w:rsidRPr="00432645" w:rsidDel="00D43E7A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26960" w:rsidRPr="001C72CB" w14:paraId="03470E88" w14:textId="77777777" w:rsidTr="006B5823">
        <w:tc>
          <w:tcPr>
            <w:tcW w:w="2880" w:type="dxa"/>
            <w:shd w:val="clear" w:color="auto" w:fill="auto"/>
          </w:tcPr>
          <w:p w14:paraId="2A1C102E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1A57CF2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B7074A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C9F5E46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8F08CB5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F52B718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60" w:rsidRPr="001C72CB" w14:paraId="02F11B85" w14:textId="77777777" w:rsidTr="006B5823">
        <w:tc>
          <w:tcPr>
            <w:tcW w:w="2880" w:type="dxa"/>
            <w:shd w:val="clear" w:color="auto" w:fill="auto"/>
          </w:tcPr>
          <w:p w14:paraId="58051FB7" w14:textId="657E5D04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423998" w:rsidRPr="00423998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79EA50B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C2E879C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0156C1A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E0E1CE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439D29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960" w:rsidRPr="001C72CB" w14:paraId="4FDB057B" w14:textId="77777777" w:rsidTr="006B5823">
        <w:tc>
          <w:tcPr>
            <w:tcW w:w="2880" w:type="dxa"/>
            <w:shd w:val="clear" w:color="auto" w:fill="auto"/>
          </w:tcPr>
          <w:p w14:paraId="76B966E6" w14:textId="6485A1F5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shd w:val="clear" w:color="auto" w:fill="auto"/>
          </w:tcPr>
          <w:p w14:paraId="41AD7E7E" w14:textId="7FDF451E" w:rsidR="00D26960" w:rsidRPr="00B41FFE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26</w:t>
            </w:r>
            <w:r w:rsidR="00D2696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37DA78C6" w14:textId="3F5914A4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35804F7" w14:textId="519ABEC9" w:rsidR="00D26960" w:rsidRPr="00735D6B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23998">
              <w:rPr>
                <w:rFonts w:ascii="Angsana New" w:hAnsi="Angsana New" w:hint="cs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72C36B0B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DEE73BD" w14:textId="5BC61D63" w:rsidR="00D26960" w:rsidRPr="00735D6B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  <w:r w:rsidR="00CF4B72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</w:tr>
      <w:tr w:rsidR="00D26960" w:rsidRPr="004A521C" w14:paraId="16BCC487" w14:textId="77777777" w:rsidTr="006B5823">
        <w:tc>
          <w:tcPr>
            <w:tcW w:w="2880" w:type="dxa"/>
            <w:shd w:val="clear" w:color="auto" w:fill="auto"/>
          </w:tcPr>
          <w:p w14:paraId="206E2823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D068222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DBB2DC4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0D782C2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01C0C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300F4D1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26960" w:rsidRPr="001C72CB" w14:paraId="465B7068" w14:textId="77777777" w:rsidTr="006B5823">
        <w:tc>
          <w:tcPr>
            <w:tcW w:w="2880" w:type="dxa"/>
            <w:shd w:val="clear" w:color="auto" w:fill="auto"/>
          </w:tcPr>
          <w:p w14:paraId="62CC3746" w14:textId="1E851E2D" w:rsidR="00D26960" w:rsidRPr="00432645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423998" w:rsidRPr="00423998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4F71562A" w14:textId="77777777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A036C03" w14:textId="77777777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053985E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09097E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FBDFB38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6960" w:rsidRPr="001C72CB" w14:paraId="138FFF3C" w14:textId="77777777" w:rsidTr="006B5823">
        <w:tc>
          <w:tcPr>
            <w:tcW w:w="2880" w:type="dxa"/>
            <w:shd w:val="clear" w:color="auto" w:fill="auto"/>
          </w:tcPr>
          <w:p w14:paraId="3CF41030" w14:textId="7E31305C" w:rsidR="00D26960" w:rsidRPr="00432645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7A1DC312" w14:textId="6E33C605" w:rsidR="00D26960" w:rsidRPr="00B41FFE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18</w:t>
            </w:r>
            <w:r w:rsidR="00D26960" w:rsidRPr="00B41F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6960"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D26960"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62D18E3C" w14:textId="3CE5D5AC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1C4A8803" w14:textId="5A09299D" w:rsidR="00D26960" w:rsidRPr="00735D6B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7250AA5C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BA4925F" w14:textId="739A44F9" w:rsidR="00D26960" w:rsidRPr="00735D6B" w:rsidRDefault="00423998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</w:tr>
    </w:tbl>
    <w:p w14:paraId="057CB034" w14:textId="77777777" w:rsidR="00D26960" w:rsidRDefault="00D26960" w:rsidP="00D26960">
      <w:pPr>
        <w:pStyle w:val="Heading1"/>
        <w:ind w:left="540"/>
        <w:rPr>
          <w:rFonts w:ascii="Angsana New" w:hAnsi="Angsana New"/>
          <w:sz w:val="30"/>
          <w:szCs w:val="30"/>
          <w:u w:val="none"/>
          <w:lang w:val="th-TH"/>
        </w:rPr>
      </w:pPr>
    </w:p>
    <w:p w14:paraId="5366A8D7" w14:textId="5802FBA4" w:rsidR="00760FB7" w:rsidRPr="00E8282F" w:rsidRDefault="005B3B34" w:rsidP="00197BAA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B83FAAB" w14:textId="6E6A0902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361F12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3504A690" w14:textId="77777777" w:rsidR="00C2704B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2704B" w:rsidSect="00C16CB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32EAA" w:rsidRPr="00732EAA" w14:paraId="2B778440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0C8971E" w14:textId="77777777" w:rsidR="00732EAA" w:rsidRPr="00732EAA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2A5A1372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F30BAB5" w14:textId="41962709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EAA" w:rsidRPr="00732EAA" w14:paraId="346EB8D1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259624E" w14:textId="77777777" w:rsidR="00732EAA" w:rsidRPr="00732EAA" w:rsidRDefault="00732EAA" w:rsidP="00732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5A1D2140" w14:textId="77777777" w:rsidR="00732EAA" w:rsidRPr="00732EAA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CE94D51" w14:textId="10A08883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D47DA9F" w14:textId="77777777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25365A1" w14:textId="79A1BBDD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2EAA" w:rsidRPr="00732EAA" w14:paraId="16C20D96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11EC242" w14:textId="689739FE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10560"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740F497F" w14:textId="18173D5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B74A47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A95630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293037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C4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B8F9C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31478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4913F6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33987C9" w14:textId="3D42CB61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11B2D86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AAE18C4" w14:textId="45663ACD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3F8DBB0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10D508" w14:textId="4E93BC6D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C946DB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B02D2E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2EAA" w:rsidRPr="00732EAA" w14:paraId="5FB9A41E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20538DF" w14:textId="77777777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D63AED5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EDB5787" w14:textId="309A977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2EAA" w:rsidRPr="00732EAA" w14:paraId="1E3701BB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A0C8BFC" w14:textId="77777777" w:rsidR="00732EAA" w:rsidRPr="005C49EF" w:rsidRDefault="00732EAA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E631079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7D51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AA4C98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662A45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70930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8C63F7A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7DF86B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B01D8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66A8DA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C91AEF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1AFF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CC669D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D83EFD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CF56BD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03F0DDD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4B2DDA7" w14:textId="77777777" w:rsidR="00732EAA" w:rsidRPr="005C49EF" w:rsidRDefault="00732EAA" w:rsidP="00C76E6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CEE48C1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4B63FB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650B4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D1600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5CE0E1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2BDB67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CB2B7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B10E7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3D778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EE0F4F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DEECA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4E91DA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E2EA9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90FAC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FAB" w:rsidRPr="00732EAA" w14:paraId="403BF8EC" w14:textId="77777777" w:rsidTr="00C54BE9">
        <w:trPr>
          <w:trHeight w:val="281"/>
        </w:trPr>
        <w:tc>
          <w:tcPr>
            <w:tcW w:w="4050" w:type="dxa"/>
            <w:shd w:val="clear" w:color="auto" w:fill="auto"/>
          </w:tcPr>
          <w:p w14:paraId="4A7C24A7" w14:textId="77777777" w:rsidR="00023FAB" w:rsidRPr="005C49EF" w:rsidRDefault="00023FAB" w:rsidP="00023FA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720" w:type="dxa"/>
          </w:tcPr>
          <w:p w14:paraId="1796EB72" w14:textId="77777777" w:rsidR="00023FAB" w:rsidRPr="00732EAA" w:rsidRDefault="00023FAB" w:rsidP="00023F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B39A99B" w14:textId="5118F2FE" w:rsidR="00023FAB" w:rsidRPr="005C49EF" w:rsidRDefault="00023FAB" w:rsidP="00023F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C6F2E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607E3E" w14:textId="5FD4CFAA" w:rsidR="00023FAB" w:rsidRPr="005C49EF" w:rsidRDefault="00423998" w:rsidP="00023FA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023F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BD80689" w14:textId="77777777" w:rsidR="00023FAB" w:rsidRPr="005C49EF" w:rsidRDefault="00023FAB" w:rsidP="00023F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7F92E8" w14:textId="77258C67" w:rsidR="00023FAB" w:rsidRPr="005C49EF" w:rsidRDefault="00423998" w:rsidP="00023F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023F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E339FA7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80AD8C" w14:textId="64150F18" w:rsidR="00023FAB" w:rsidRPr="005C49EF" w:rsidRDefault="00423998" w:rsidP="00023F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023F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C8EB2A4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683529" w14:textId="28052CE0" w:rsidR="00023FAB" w:rsidRPr="005C49EF" w:rsidRDefault="00023FAB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CC6233" w14:textId="77777777" w:rsidR="00023FAB" w:rsidRPr="005C49EF" w:rsidRDefault="00023FAB" w:rsidP="00023F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E0257C" w14:textId="699747AB" w:rsidR="00023FAB" w:rsidRPr="005C49EF" w:rsidRDefault="00023FAB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0AA931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09778C" w14:textId="331C2B31" w:rsidR="00023FAB" w:rsidRPr="005C49EF" w:rsidRDefault="00423998" w:rsidP="00023F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023F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F4B72" w:rsidRPr="00732EAA" w14:paraId="51DA26A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147EAFAD" w14:textId="0197FC3B" w:rsidR="00CF4B72" w:rsidRPr="005C49EF" w:rsidRDefault="00CF4B72" w:rsidP="00CF4B7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720" w:type="dxa"/>
          </w:tcPr>
          <w:p w14:paraId="5B2649C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DC110E" w14:textId="5B752FA6" w:rsidR="00CF4B72" w:rsidRPr="005C49EF" w:rsidRDefault="00423998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0986FD2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7A526" w14:textId="23C1FBF8" w:rsidR="00CF4B72" w:rsidRPr="00CF4B72" w:rsidRDefault="00CF4B72" w:rsidP="00CF4B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175EF8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1A34AD4" w14:textId="74431FAE" w:rsidR="00CF4B72" w:rsidRPr="005C49EF" w:rsidRDefault="0042399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407A6ED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FC4245" w14:textId="1F3D193F" w:rsidR="00CF4B72" w:rsidRPr="00CF4B72" w:rsidRDefault="00CF4B72" w:rsidP="00CF4B7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87221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32A737" w14:textId="3C5AF665" w:rsidR="00CF4B72" w:rsidRPr="005C49EF" w:rsidRDefault="0042399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6845B5EE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615A34" w14:textId="09EBCB99" w:rsidR="00CF4B72" w:rsidRPr="005C49EF" w:rsidRDefault="00CF4B72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CE68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8E36D4" w14:textId="2E7B1F13" w:rsidR="00CF4B72" w:rsidRPr="005C49EF" w:rsidRDefault="0042399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CF4B72" w:rsidRPr="00732EAA" w14:paraId="7FD961AE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AF83AA2" w14:textId="77777777" w:rsidR="00CF4B72" w:rsidRPr="005C49EF" w:rsidRDefault="00CF4B72" w:rsidP="00CF4B72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FEE530F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F428C" w14:textId="476D4780" w:rsidR="00CF4B72" w:rsidRPr="00CF4B72" w:rsidRDefault="00423998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  <w:r w:rsidR="00CF4B72" w:rsidRPr="00CF4B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3188A7D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783DC" w14:textId="7FB694B4" w:rsidR="00CF4B72" w:rsidRPr="00CF4B72" w:rsidRDefault="00423998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CF4B72" w:rsidRPr="00CF4B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3FA7354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72047" w14:textId="72A01CB7" w:rsidR="00CF4B72" w:rsidRPr="005C49EF" w:rsidRDefault="00423998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412</w:t>
            </w:r>
            <w:r w:rsidR="00CF4B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2A0E17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AACBF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0E9E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FAFF5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28911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309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0C08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47E2E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51EB686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51854A45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017F0ED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8CFAA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9CD53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AD988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C19F01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8FDBE0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1C7C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01AA4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D0DA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08BB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BD39A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A18DAA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A0F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607814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4EE0012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4F11797B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C6E4EC1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8672DDB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6F21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B4FDB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7DB9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9ACAB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0BF2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1223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B796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D7405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8AEE6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8A612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F0153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A277F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510B72D6" w14:textId="77777777" w:rsidTr="00C54BE9">
        <w:trPr>
          <w:trHeight w:val="452"/>
        </w:trPr>
        <w:tc>
          <w:tcPr>
            <w:tcW w:w="4050" w:type="dxa"/>
            <w:shd w:val="clear" w:color="auto" w:fill="auto"/>
          </w:tcPr>
          <w:p w14:paraId="029983F9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5668A785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3C714A1" w14:textId="41715A21" w:rsidR="00CF4B72" w:rsidRPr="005C49EF" w:rsidRDefault="00CF4B72" w:rsidP="00CF4B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6F473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C05B60" w14:textId="58C037CB" w:rsidR="00CF4B72" w:rsidRPr="005C49EF" w:rsidRDefault="006B5823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7E1A2F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BF72A4" w14:textId="0799AF4D" w:rsidR="00CF4B72" w:rsidRPr="005C49EF" w:rsidRDefault="006B5823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9DB0E7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987805" w14:textId="538BFE5D" w:rsidR="00CF4B72" w:rsidRPr="00CF4B72" w:rsidRDefault="00CF4B72" w:rsidP="00CF4B7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411316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860077" w14:textId="0DD15B2E" w:rsidR="00CF4B72" w:rsidRPr="005C49EF" w:rsidRDefault="006B5823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CCCE63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16A13A" w14:textId="771DB7D9" w:rsidR="00CF4B72" w:rsidRPr="005C49EF" w:rsidRDefault="00CF4B72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34122C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AA159A" w14:textId="2B512B95" w:rsidR="00CF4B72" w:rsidRPr="005C49EF" w:rsidRDefault="006B5823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4B72" w:rsidRPr="00732EAA" w14:paraId="7F67BB26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3F4156EE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</w:tcPr>
          <w:p w14:paraId="48B0C479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A8944FB" w14:textId="349B755D" w:rsidR="00CF4B72" w:rsidRPr="005C49EF" w:rsidRDefault="00CF4B72" w:rsidP="00CF4B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28504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AF575D" w14:textId="3024A5AD" w:rsidR="00CF4B72" w:rsidRPr="005C49EF" w:rsidRDefault="006B5823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B760E0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0C6643" w14:textId="2FECC477" w:rsidR="00CF4B72" w:rsidRPr="005C49EF" w:rsidRDefault="006B5823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BBFFF7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5788AA" w14:textId="3CAA2581" w:rsidR="00CF4B72" w:rsidRPr="00CF4B72" w:rsidRDefault="00CF4B72" w:rsidP="00CF4B7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22A4B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6F5B2" w14:textId="284E0ED0" w:rsidR="00CF4B72" w:rsidRPr="005C49EF" w:rsidRDefault="006B5823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CA45A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99DFBF" w14:textId="39A5E389" w:rsidR="00CF4B72" w:rsidRPr="005C49EF" w:rsidRDefault="00CF4B72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96E1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70472F" w14:textId="3999BA0C" w:rsidR="00CF4B72" w:rsidRPr="005C49EF" w:rsidRDefault="006B5823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4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4B72" w:rsidRPr="00732EAA" w14:paraId="3227CF0B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73849929" w14:textId="51FA6F16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40F49ED3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8B7C62D" w14:textId="39850742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3A61F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BC089B" w14:textId="7452A592" w:rsidR="00CF4B72" w:rsidRPr="005C49EF" w:rsidRDefault="00CF4B72" w:rsidP="002074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2D4AA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C533A1" w14:textId="6B0BEC3E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5AAF56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0535DB" w14:textId="14756D62" w:rsidR="00CF4B72" w:rsidRPr="00CF4B72" w:rsidRDefault="00CF4B72" w:rsidP="00CF4B7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EFF4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8628A1" w14:textId="2C1B5EAB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D18D0B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1CAFB2" w14:textId="1C76D960" w:rsidR="00CF4B72" w:rsidRPr="005C49EF" w:rsidRDefault="00CF4B72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8D0B3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F3343C" w14:textId="268B8BF6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6961334" w14:textId="0531AF2C" w:rsidR="00C2704B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1805564" w14:textId="77777777" w:rsidR="006B5823" w:rsidRDefault="006B5823">
      <w: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5C49EF" w:rsidRPr="00732EAA" w14:paraId="1A170D0E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FCBD9D0" w14:textId="08F170C8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6A6FB3D0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A5215B1" w14:textId="2B84B496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C49EF" w:rsidRPr="00732EAA" w14:paraId="0AAEE677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15C9F31" w14:textId="77777777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5953CAC1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E96318A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F78839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31CDBF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C49EF" w:rsidRPr="00732EAA" w14:paraId="03A8D964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2CC210B" w14:textId="0D9FCD06" w:rsidR="005C49EF" w:rsidRPr="005C49EF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1C1C9D95" w14:textId="6ADF6AF6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D616E7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9511F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E9C46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C4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FF7A9" w14:textId="77777777" w:rsidR="005C49EF" w:rsidRPr="005C49EF" w:rsidRDefault="005C49EF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6CF3A0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CB03E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A60EF3B" w14:textId="71E24352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3C6AD7B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7FA3C0D" w14:textId="277C73A3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5DE75A5" w14:textId="77777777" w:rsidR="005C49EF" w:rsidRPr="005C49EF" w:rsidRDefault="005C49EF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541A41" w14:textId="6B74B63F" w:rsidR="005C49EF" w:rsidRPr="005C49EF" w:rsidRDefault="005C49EF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7FE4E2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7CB7EE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C49EF" w:rsidRPr="00732EAA" w14:paraId="4A3DE6CB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FA88014" w14:textId="77777777" w:rsidR="005C49EF" w:rsidRPr="005C49EF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E468CA7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38ED99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49EF" w:rsidRPr="00732EAA" w14:paraId="49310EFC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43CBE678" w14:textId="77777777" w:rsidR="005C49EF" w:rsidRPr="005C49EF" w:rsidRDefault="005C49EF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00555294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4DA81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3680A2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FF175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D36C27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8CF23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9E325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8FE01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38D94A7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98C80C4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34BE9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806319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66916B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9E59F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B5823" w:rsidRPr="00732EAA" w14:paraId="1EA6FCF4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7A18AF43" w14:textId="77777777" w:rsidR="006B5823" w:rsidRPr="005C49EF" w:rsidRDefault="006B5823" w:rsidP="006B582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20" w:type="dxa"/>
          </w:tcPr>
          <w:p w14:paraId="200895C0" w14:textId="77777777" w:rsidR="006B5823" w:rsidRPr="00732EAA" w:rsidRDefault="006B5823" w:rsidP="006B58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65BCB2" w14:textId="5A80FE36" w:rsidR="006B5823" w:rsidRPr="005C49EF" w:rsidRDefault="006B5823" w:rsidP="006B58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04B940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43BC1F" w14:textId="05A2C314" w:rsidR="006B5823" w:rsidRPr="005C49EF" w:rsidRDefault="00423998" w:rsidP="006B582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B58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36" w:type="dxa"/>
            <w:shd w:val="clear" w:color="auto" w:fill="auto"/>
          </w:tcPr>
          <w:p w14:paraId="0F94AC02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78BC9" w14:textId="5AC87023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B58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36" w:type="dxa"/>
          </w:tcPr>
          <w:p w14:paraId="31DA8DAA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97EF6" w14:textId="1564A5D6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872CA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289DE7" w14:textId="76CCCDC8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B58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36" w:type="dxa"/>
          </w:tcPr>
          <w:p w14:paraId="4C3E7DAF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688974" w14:textId="2899AAD9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6DE9AE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AA7713" w14:textId="4918C726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B58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</w:tr>
      <w:tr w:rsidR="006B5823" w:rsidRPr="00732EAA" w14:paraId="64F489D4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0742E972" w14:textId="77777777" w:rsidR="006B5823" w:rsidRPr="005C49EF" w:rsidRDefault="006B5823" w:rsidP="006B582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D0274DC" w14:textId="77777777" w:rsidR="006B5823" w:rsidRPr="00732EAA" w:rsidRDefault="006B5823" w:rsidP="006B58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249E979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EA0B8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B8A3EA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4FF3B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704F41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D3BC3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0AAF2A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E9387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9EA7DD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AB302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D238E1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DCF1F8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B95F5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823" w:rsidRPr="00732EAA" w14:paraId="09FEDE30" w14:textId="77777777" w:rsidTr="00C54BE9">
        <w:trPr>
          <w:trHeight w:val="281"/>
        </w:trPr>
        <w:tc>
          <w:tcPr>
            <w:tcW w:w="4050" w:type="dxa"/>
            <w:shd w:val="clear" w:color="auto" w:fill="auto"/>
          </w:tcPr>
          <w:p w14:paraId="14588234" w14:textId="77777777" w:rsidR="006B5823" w:rsidRPr="005C49EF" w:rsidRDefault="006B5823" w:rsidP="006B582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720" w:type="dxa"/>
          </w:tcPr>
          <w:p w14:paraId="2287C5DB" w14:textId="77777777" w:rsidR="006B5823" w:rsidRPr="00732EAA" w:rsidRDefault="006B5823" w:rsidP="006B58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DBE288B" w14:textId="21A543F9" w:rsidR="006B5823" w:rsidRPr="005C49EF" w:rsidRDefault="006B5823" w:rsidP="006B58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262900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FFA9EF" w14:textId="26E30732" w:rsidR="006B5823" w:rsidRPr="005C49EF" w:rsidRDefault="00423998" w:rsidP="006B582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02713DD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631B731" w14:textId="50DBB257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C4D853B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FCE547" w14:textId="49F1CB23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4F49B27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F0F025" w14:textId="3EFE76B6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9B880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67C020" w14:textId="2A3C0E04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4232E2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EA70F33" w14:textId="249ACFAD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B5823" w:rsidRPr="00732EAA" w14:paraId="03FFC507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119E95EE" w14:textId="3B257200" w:rsidR="006B5823" w:rsidRPr="005C49EF" w:rsidRDefault="006B5823" w:rsidP="006B582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720" w:type="dxa"/>
          </w:tcPr>
          <w:p w14:paraId="0BEA91AC" w14:textId="77777777" w:rsidR="006B5823" w:rsidRPr="00732EAA" w:rsidRDefault="006B5823" w:rsidP="006B58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0E32E87" w14:textId="355E46E8" w:rsidR="006B5823" w:rsidRPr="005C49EF" w:rsidRDefault="00423998" w:rsidP="006B582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667CCFFA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4388FA" w14:textId="33DBA100" w:rsidR="006B5823" w:rsidRPr="005C49EF" w:rsidRDefault="006B5823" w:rsidP="006B582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EAD2E3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5A90FCE" w14:textId="442679BB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41D0144D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79CDC" w14:textId="2B73D5E0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399F1B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9999F7" w14:textId="3BE9731E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07B45354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ED72A4" w14:textId="5CF2785B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53CF19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3CE3E6" w14:textId="34792A2E" w:rsidR="006B5823" w:rsidRPr="005C49EF" w:rsidRDefault="00423998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735D6B" w:rsidRPr="00732EAA" w14:paraId="3093BF35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05FCF6D" w14:textId="77777777" w:rsidR="00735D6B" w:rsidRPr="005C49EF" w:rsidRDefault="00735D6B" w:rsidP="00735D6B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16A544D8" w14:textId="77777777" w:rsidR="00735D6B" w:rsidRPr="00732EAA" w:rsidRDefault="00735D6B" w:rsidP="00735D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4EC771" w14:textId="58EB9DD4" w:rsidR="00735D6B" w:rsidRPr="007D458D" w:rsidRDefault="00423998" w:rsidP="00735D6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  <w:r w:rsidR="00735D6B" w:rsidRPr="00CF4B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32462400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FE7B2" w14:textId="7419AFBD" w:rsidR="00735D6B" w:rsidRPr="005C49EF" w:rsidRDefault="00423998" w:rsidP="00735D6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735D6B" w:rsidRPr="00CF4B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3C86D61" w14:textId="77777777" w:rsidR="00735D6B" w:rsidRPr="005C49EF" w:rsidRDefault="00735D6B" w:rsidP="00735D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91AA5" w14:textId="047E630A" w:rsidR="00735D6B" w:rsidRPr="005C49EF" w:rsidRDefault="00423998" w:rsidP="00735D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412</w:t>
            </w:r>
            <w:r w:rsidR="00735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3D20283F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B4DFEB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FEE47B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901FAC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BCCEC" w14:textId="77777777" w:rsidR="00735D6B" w:rsidRPr="005C49EF" w:rsidRDefault="00735D6B" w:rsidP="00735D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913F7E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3DA2BB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98D799" w14:textId="77777777" w:rsidR="00735D6B" w:rsidRPr="005C49EF" w:rsidRDefault="00735D6B" w:rsidP="00735D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823" w:rsidRPr="00732EAA" w14:paraId="0924C4A2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F1B17B1" w14:textId="77777777" w:rsidR="006B5823" w:rsidRPr="005C49EF" w:rsidRDefault="006B5823" w:rsidP="006B582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3D68A70F" w14:textId="77777777" w:rsidR="006B5823" w:rsidRPr="00732EAA" w:rsidRDefault="006B5823" w:rsidP="006B58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DDC868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E3571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6350D09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41FC11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A70044D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1B592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7F7355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88728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5C600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9B7E2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401052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F14F9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945F9C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823" w:rsidRPr="00732EAA" w14:paraId="49DDC42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2982FF9" w14:textId="77777777" w:rsidR="006B5823" w:rsidRPr="005C49EF" w:rsidRDefault="006B5823" w:rsidP="006B582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3755B59" w14:textId="77777777" w:rsidR="006B5823" w:rsidRPr="00732EAA" w:rsidRDefault="006B5823" w:rsidP="006B58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83E0A6C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2A7B4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886F65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2648B6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7C051DA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0C2AD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0966AD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B4D031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A3BD5F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4A9A0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0C16E0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6483F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E6D8F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823" w:rsidRPr="00732EAA" w14:paraId="142F014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019C9FD8" w14:textId="77777777" w:rsidR="006B5823" w:rsidRPr="005C49EF" w:rsidRDefault="006B5823" w:rsidP="006B582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70ACDDA2" w14:textId="77777777" w:rsidR="006B5823" w:rsidRPr="00732EAA" w:rsidRDefault="006B5823" w:rsidP="006B58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2BF8A96" w14:textId="40F7577C" w:rsidR="006B5823" w:rsidRPr="005C49EF" w:rsidRDefault="006B5823" w:rsidP="006B582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346FBC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AF77EE" w14:textId="772D0B27" w:rsidR="006B5823" w:rsidRPr="005C49EF" w:rsidRDefault="006B5823" w:rsidP="006B582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8D062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27F213C" w14:textId="259E63AD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2AC846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1F83A" w14:textId="034F127B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AC97E6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C0955" w14:textId="09C717A8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0EACE3" w14:textId="77777777" w:rsidR="006B5823" w:rsidRPr="005C49EF" w:rsidRDefault="006B5823" w:rsidP="006B58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0B6459" w14:textId="46E01807" w:rsidR="006B5823" w:rsidRPr="005C49EF" w:rsidRDefault="006B5823" w:rsidP="006B58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1562AD" w14:textId="77777777" w:rsidR="006B5823" w:rsidRPr="005C49EF" w:rsidRDefault="006B5823" w:rsidP="006B58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777778" w14:textId="67A89054" w:rsidR="006B5823" w:rsidRPr="005C49EF" w:rsidRDefault="006B5823" w:rsidP="006B582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E19D34B" w14:textId="77777777" w:rsid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87E60F" w14:textId="1D10A7ED" w:rsidR="005C49EF" w:rsidRP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  <w:sectPr w:rsidR="005C49EF" w:rsidRPr="005C49EF" w:rsidSect="00C2704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71"/>
        <w:gridCol w:w="180"/>
        <w:gridCol w:w="1249"/>
        <w:gridCol w:w="180"/>
        <w:gridCol w:w="1260"/>
        <w:gridCol w:w="180"/>
        <w:gridCol w:w="1260"/>
      </w:tblGrid>
      <w:tr w:rsidR="005C49EF" w:rsidRPr="00D533B8" w14:paraId="718FA3DB" w14:textId="77777777" w:rsidTr="00C76E63">
        <w:trPr>
          <w:cantSplit/>
          <w:tblHeader/>
        </w:trPr>
        <w:tc>
          <w:tcPr>
            <w:tcW w:w="3690" w:type="dxa"/>
          </w:tcPr>
          <w:p w14:paraId="30AD9302" w14:textId="77777777" w:rsidR="005C49EF" w:rsidRPr="00D533B8" w:rsidRDefault="005C49EF" w:rsidP="00C76E6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DED8C38" w14:textId="77777777" w:rsidR="005C49EF" w:rsidRPr="00D533B8" w:rsidRDefault="005C49EF" w:rsidP="00C76E6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2907AC" w14:textId="77777777" w:rsidR="005C49EF" w:rsidRPr="00D533B8" w:rsidRDefault="005C49EF" w:rsidP="00C76E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5A184EB0" w14:textId="77777777" w:rsidR="005C49EF" w:rsidRPr="00D533B8" w:rsidRDefault="005C49EF" w:rsidP="00C76E6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49EF" w:rsidRPr="00D533B8" w14:paraId="573CF178" w14:textId="77777777" w:rsidTr="00C76E63">
        <w:trPr>
          <w:cantSplit/>
          <w:tblHeader/>
        </w:trPr>
        <w:tc>
          <w:tcPr>
            <w:tcW w:w="3690" w:type="dxa"/>
          </w:tcPr>
          <w:p w14:paraId="2E8DF44F" w14:textId="77777777" w:rsidR="005C49EF" w:rsidRPr="00D533B8" w:rsidRDefault="005C49EF" w:rsidP="00C76E6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14:paraId="16E235F8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F3D3891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49" w:type="dxa"/>
            <w:hideMark/>
          </w:tcPr>
          <w:p w14:paraId="6AB00BD5" w14:textId="7E936F48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C2DFA3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150A7AAF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E1158D3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60" w:type="dxa"/>
            <w:hideMark/>
          </w:tcPr>
          <w:p w14:paraId="0A897AE9" w14:textId="036DC6D5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423998"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C49EF" w:rsidRPr="00D533B8" w14:paraId="3EE0C7DB" w14:textId="77777777" w:rsidTr="00C76E63">
        <w:trPr>
          <w:cantSplit/>
          <w:tblHeader/>
        </w:trPr>
        <w:tc>
          <w:tcPr>
            <w:tcW w:w="3690" w:type="dxa"/>
          </w:tcPr>
          <w:p w14:paraId="5808649B" w14:textId="77777777" w:rsidR="005C49EF" w:rsidRPr="00D533B8" w:rsidRDefault="005C49EF" w:rsidP="00C76E6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55086A3F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49EF" w:rsidRPr="00D533B8" w14:paraId="021FD0C0" w14:textId="77777777" w:rsidTr="00C76E63">
        <w:trPr>
          <w:cantSplit/>
        </w:trPr>
        <w:tc>
          <w:tcPr>
            <w:tcW w:w="3690" w:type="dxa"/>
          </w:tcPr>
          <w:p w14:paraId="505FF5A6" w14:textId="3EBF3E9A" w:rsidR="005C49EF" w:rsidRPr="00D533B8" w:rsidRDefault="00423998" w:rsidP="00C76E6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C49EF"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42399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1" w:type="dxa"/>
          </w:tcPr>
          <w:p w14:paraId="0C5FBA06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02E0D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DA39991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71848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B5C5F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376A9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C1C8B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19720707" w14:textId="77777777" w:rsidTr="00C76E63">
        <w:trPr>
          <w:cantSplit/>
        </w:trPr>
        <w:tc>
          <w:tcPr>
            <w:tcW w:w="3690" w:type="dxa"/>
          </w:tcPr>
          <w:p w14:paraId="1997F778" w14:textId="77777777" w:rsidR="005C49EF" w:rsidRPr="00D533B8" w:rsidRDefault="005C49EF" w:rsidP="00C76E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5FD8664" w14:textId="77777777" w:rsidR="005C49EF" w:rsidRPr="00D533B8" w:rsidRDefault="005C49EF" w:rsidP="00C76E6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1A19AC55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4F20C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0F6A6E8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6DBF0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5C0CA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1DD8A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CB253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60202874" w14:textId="77777777" w:rsidTr="00C76E63">
        <w:trPr>
          <w:cantSplit/>
        </w:trPr>
        <w:tc>
          <w:tcPr>
            <w:tcW w:w="3690" w:type="dxa"/>
            <w:vAlign w:val="bottom"/>
          </w:tcPr>
          <w:p w14:paraId="46844819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</w:tcPr>
          <w:p w14:paraId="5BCEB588" w14:textId="272DA212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24170311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1DD62CB" w14:textId="09E09F00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4523C16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EE349" w14:textId="4765EC34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412225B6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0D87D0" w14:textId="3CAF9543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5C49EF" w:rsidRPr="0078768B" w14:paraId="733304EB" w14:textId="77777777" w:rsidTr="00C76E63">
        <w:trPr>
          <w:cantSplit/>
        </w:trPr>
        <w:tc>
          <w:tcPr>
            <w:tcW w:w="3690" w:type="dxa"/>
            <w:vAlign w:val="bottom"/>
          </w:tcPr>
          <w:p w14:paraId="4CBCC793" w14:textId="77777777" w:rsidR="005C49EF" w:rsidRPr="0078768B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1413FA7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3396B3" w14:textId="77777777" w:rsidR="005C49EF" w:rsidRPr="0078768B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929313D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2B8CA" w14:textId="77777777" w:rsidR="005C49EF" w:rsidRPr="0078768B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8101A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DE6C84" w14:textId="77777777" w:rsidR="005C49EF" w:rsidRPr="0078768B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F5F133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56ED47DD" w14:textId="77777777" w:rsidTr="00C76E63">
        <w:trPr>
          <w:cantSplit/>
        </w:trPr>
        <w:tc>
          <w:tcPr>
            <w:tcW w:w="3690" w:type="dxa"/>
            <w:vAlign w:val="bottom"/>
          </w:tcPr>
          <w:p w14:paraId="0750B1F2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3DC74D15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21E4F300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B0EB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800913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8F72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5E06BC" w14:textId="77777777" w:rsidR="005C49EF" w:rsidRPr="00D533B8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507EE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E00B1" w14:textId="77777777" w:rsidR="005C49EF" w:rsidRPr="00D533B8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6F78DC38" w14:textId="77777777" w:rsidTr="00C76E63">
        <w:trPr>
          <w:cantSplit/>
        </w:trPr>
        <w:tc>
          <w:tcPr>
            <w:tcW w:w="3690" w:type="dxa"/>
            <w:vAlign w:val="bottom"/>
          </w:tcPr>
          <w:p w14:paraId="67EAC0A6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</w:tcPr>
          <w:p w14:paraId="33ED9891" w14:textId="6AEEE9D5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</w:tcPr>
          <w:p w14:paraId="3D02BA9C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CBDB489" w14:textId="5107F74C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4C3B8A6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F79B7" w14:textId="547F51FE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</w:tcPr>
          <w:p w14:paraId="123D5147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3C491" w14:textId="53688A2D" w:rsidR="005C49EF" w:rsidRPr="00D533B8" w:rsidRDefault="00423998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</w:tr>
    </w:tbl>
    <w:p w14:paraId="7D508800" w14:textId="4FDBE455" w:rsidR="00C2704B" w:rsidRDefault="00C2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D36B51" w14:textId="15E531DF" w:rsidR="00B929F4" w:rsidRDefault="00B929F4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929F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4B6F8AE" w14:textId="77777777" w:rsidR="00B929F4" w:rsidRPr="00B929F4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C49EF" w:rsidRPr="005C49EF" w14:paraId="52931214" w14:textId="77777777" w:rsidTr="00C76E63">
        <w:trPr>
          <w:tblHeader/>
        </w:trPr>
        <w:tc>
          <w:tcPr>
            <w:tcW w:w="2430" w:type="dxa"/>
          </w:tcPr>
          <w:p w14:paraId="71A6F2C6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BC8AD2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8265B8D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C49EF" w:rsidRPr="005C49EF" w14:paraId="0B65A4DC" w14:textId="77777777" w:rsidTr="00C76E63">
        <w:tc>
          <w:tcPr>
            <w:tcW w:w="2430" w:type="dxa"/>
          </w:tcPr>
          <w:p w14:paraId="747DFCCE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0585456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77A8377D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C49EF" w:rsidRPr="005C49EF" w14:paraId="49406AB3" w14:textId="77777777" w:rsidTr="00C76E63">
        <w:tc>
          <w:tcPr>
            <w:tcW w:w="2430" w:type="dxa"/>
          </w:tcPr>
          <w:p w14:paraId="54709D20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F48B6C7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398EE8D" w14:textId="169D6F06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1E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3D044D3F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14424D" w14:textId="2F8A69ED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5C49E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5C49EF" w:rsidRPr="005C49EF" w14:paraId="69B048FA" w14:textId="77777777" w:rsidTr="00C76E63">
        <w:tc>
          <w:tcPr>
            <w:tcW w:w="2430" w:type="dxa"/>
          </w:tcPr>
          <w:p w14:paraId="474A2FFD" w14:textId="73E4AB99" w:rsidR="005C49EF" w:rsidRPr="005C49EF" w:rsidRDefault="00C01B81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ตราสารหนี้ที่ถือไว้เพื่อค้า</w:t>
            </w:r>
          </w:p>
        </w:tc>
        <w:tc>
          <w:tcPr>
            <w:tcW w:w="236" w:type="dxa"/>
          </w:tcPr>
          <w:p w14:paraId="041FEA62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76F738A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F0F867B" w14:textId="024693EF" w:rsidR="005C49EF" w:rsidRDefault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62E386" w14:textId="77777777" w:rsidR="00FE61E4" w:rsidRDefault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13DAF44" w14:textId="324DAFED" w:rsid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61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679C33DE" w14:textId="77777777" w:rsidR="00FE61E4" w:rsidRP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FB3B83" w14:textId="5DEDE44F" w:rsidR="00FE61E4" w:rsidRPr="00FE61E4" w:rsidRDefault="00FE61E4" w:rsidP="00FE61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61E4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423998" w:rsidRPr="00423998">
        <w:rPr>
          <w:rFonts w:asciiTheme="majorBidi" w:hAnsiTheme="majorBidi" w:cstheme="majorBidi"/>
          <w:sz w:val="30"/>
          <w:szCs w:val="30"/>
        </w:rPr>
        <w:t>12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FE61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FE61E4">
        <w:rPr>
          <w:rFonts w:asciiTheme="majorBidi" w:hAnsiTheme="majorBidi" w:cstheme="majorBidi"/>
          <w:sz w:val="30"/>
          <w:szCs w:val="30"/>
        </w:rPr>
        <w:t xml:space="preserve"> </w:t>
      </w:r>
    </w:p>
    <w:p w14:paraId="5E26DCCA" w14:textId="77777777" w:rsidR="00FE61E4" w:rsidRPr="00FE61E4" w:rsidRDefault="00FE61E4" w:rsidP="00FE61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5F1E4" w14:textId="13F1272C" w:rsidR="00FE61E4" w:rsidRP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61E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E61E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E61E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E61E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9764AB8" w14:textId="434ED147" w:rsidR="00535B2C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6F00E7" w:rsidRPr="00FE61E4" w14:paraId="117108DD" w14:textId="77777777" w:rsidTr="00735D6B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55AE4BF2" w14:textId="77777777" w:rsidR="006F00E7" w:rsidRPr="00FE61E4" w:rsidRDefault="006F00E7" w:rsidP="00FE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477C6A37" w14:textId="6F269D17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B03A6EF" w14:textId="77777777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114B510D" w14:textId="72FFEDE9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E7" w:rsidRPr="00FE61E4" w14:paraId="1FB41579" w14:textId="16972552" w:rsidTr="00735D6B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04BBBF50" w14:textId="0331393F" w:rsidR="006F00E7" w:rsidRPr="00FE61E4" w:rsidRDefault="006F00E7" w:rsidP="006F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31A7054E" w14:textId="7CAC9FEA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6F833F6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837B17E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5BA0D3F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43EF7BA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5667002" w14:textId="7F33A7EF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5E3D01F" w14:textId="6691672F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40" w:type="dxa"/>
          </w:tcPr>
          <w:p w14:paraId="5E54A67E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F1151D8" w14:textId="72239B91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40D63193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594269B4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7AEF53AF" w14:textId="63DDF60E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57C58DB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0B03ACA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3F7F8186" w14:textId="15144276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6F00E7" w:rsidRPr="00FE61E4" w14:paraId="47B53BB3" w14:textId="77777777" w:rsidTr="00735D6B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21D89109" w14:textId="77777777" w:rsidR="006F00E7" w:rsidRPr="00FE61E4" w:rsidRDefault="006F00E7" w:rsidP="006F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C40CF54" w14:textId="7B3EBA2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2D5E80D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D80875A" w14:textId="18291DE3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66D54EBA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03A16E8" w14:textId="05B2762A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6F8D73E2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0A38862" w14:textId="2132F1AF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CB3E501" w14:textId="77777777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40" w:type="dxa"/>
            <w:vAlign w:val="bottom"/>
          </w:tcPr>
          <w:p w14:paraId="5C652330" w14:textId="3A6E904E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2F03E1BF" w14:textId="77777777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vAlign w:val="bottom"/>
          </w:tcPr>
          <w:p w14:paraId="42F83926" w14:textId="3EA2CFFC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61E4" w:rsidRPr="00FE61E4" w14:paraId="18EAEFFA" w14:textId="1998B724" w:rsidTr="00735D6B">
        <w:trPr>
          <w:trHeight w:val="20"/>
        </w:trPr>
        <w:tc>
          <w:tcPr>
            <w:tcW w:w="2070" w:type="dxa"/>
          </w:tcPr>
          <w:p w14:paraId="47E880AB" w14:textId="77777777" w:rsidR="00FE61E4" w:rsidRPr="006F00E7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3D9CE8A7" w14:textId="0653D791" w:rsidR="00FE61E4" w:rsidRPr="00FE61E4" w:rsidRDefault="00423998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 w:hint="cs"/>
                <w:sz w:val="30"/>
                <w:szCs w:val="30"/>
              </w:rPr>
              <w:t>248</w:t>
            </w:r>
            <w:r w:rsidR="009A2C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36" w:type="dxa"/>
          </w:tcPr>
          <w:p w14:paraId="479621EA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53ED98" w14:textId="15FB2C51" w:rsidR="00FE61E4" w:rsidRPr="00FE61E4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A2C9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ECE8F58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5E2CD6" w14:textId="5F911781" w:rsidR="00FE61E4" w:rsidRPr="00FE61E4" w:rsidRDefault="00423998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40" w:type="dxa"/>
          </w:tcPr>
          <w:p w14:paraId="15FB6BFE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032105" w14:textId="5BE732C6" w:rsidR="00FE61E4" w:rsidRPr="00FE61E4" w:rsidRDefault="00423998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 w:hint="cs"/>
                <w:sz w:val="30"/>
                <w:szCs w:val="30"/>
              </w:rPr>
              <w:t>240</w:t>
            </w:r>
            <w:r w:rsidR="00346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 w:hint="cs"/>
                <w:sz w:val="30"/>
                <w:szCs w:val="30"/>
              </w:rPr>
              <w:t>853</w:t>
            </w:r>
          </w:p>
        </w:tc>
        <w:tc>
          <w:tcPr>
            <w:tcW w:w="236" w:type="dxa"/>
          </w:tcPr>
          <w:p w14:paraId="3D9B3108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A580EC5" w14:textId="0B5E68E6" w:rsidR="00FE61E4" w:rsidRPr="00FE61E4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3B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79CD4269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B6A22B" w14:textId="5B7E571E" w:rsidR="00FE61E4" w:rsidRPr="00FE61E4" w:rsidRDefault="00423998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FE61E4" w:rsidRPr="00FE61E4" w14:paraId="5EAE9E6B" w14:textId="0378070B" w:rsidTr="00735D6B">
        <w:trPr>
          <w:trHeight w:val="20"/>
        </w:trPr>
        <w:tc>
          <w:tcPr>
            <w:tcW w:w="2070" w:type="dxa"/>
          </w:tcPr>
          <w:p w14:paraId="08050252" w14:textId="77777777" w:rsidR="00FE61E4" w:rsidRPr="006F00E7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4336B59E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24039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9DAA7E" w14:textId="77777777" w:rsidR="00FE61E4" w:rsidRPr="00FE61E4" w:rsidRDefault="00FE61E4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255AD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8BDA6A3" w14:textId="77777777" w:rsidR="00FE61E4" w:rsidRPr="00FE61E4" w:rsidRDefault="00FE61E4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C84DF51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BE9DD0" w14:textId="7038AB54" w:rsidR="00FE61E4" w:rsidRPr="00FE61E4" w:rsidRDefault="00FE61E4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4C483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3A35E45F" w14:textId="05B4DAA6" w:rsidR="00FE61E4" w:rsidRPr="00FE61E4" w:rsidRDefault="00FE61E4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EAEAF1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B2E60C" w14:textId="77777777" w:rsidR="00FE61E4" w:rsidRPr="00FE61E4" w:rsidRDefault="00FE61E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0CB" w:rsidRPr="00FE61E4" w14:paraId="6CAE02B8" w14:textId="203024EA" w:rsidTr="00735D6B">
        <w:trPr>
          <w:trHeight w:val="20"/>
        </w:trPr>
        <w:tc>
          <w:tcPr>
            <w:tcW w:w="2070" w:type="dxa"/>
          </w:tcPr>
          <w:p w14:paraId="6C005B97" w14:textId="3ED80256" w:rsidR="003460CB" w:rsidRPr="006F00E7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4C69F32" w14:textId="1021C712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9A2C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32D63E5F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A10CD8" w14:textId="1E19F99A" w:rsidR="003460CB" w:rsidRPr="00FE61E4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5A76A431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85D0F5" w14:textId="4BDADC64" w:rsidR="003460CB" w:rsidRPr="00FE61E4" w:rsidRDefault="00423998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40" w:type="dxa"/>
          </w:tcPr>
          <w:p w14:paraId="266445BD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7938FA" w14:textId="70F4D576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346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36" w:type="dxa"/>
          </w:tcPr>
          <w:p w14:paraId="50D376C3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12F32F35" w14:textId="6064C10A" w:rsidR="003460CB" w:rsidRPr="00FE61E4" w:rsidRDefault="00597403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E38F9E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04F494" w14:textId="1EACE32B" w:rsidR="003460CB" w:rsidRPr="00FE61E4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0CB" w:rsidRPr="00FE61E4" w14:paraId="5149E91A" w14:textId="4327CE39" w:rsidTr="00735D6B">
        <w:trPr>
          <w:trHeight w:val="20"/>
        </w:trPr>
        <w:tc>
          <w:tcPr>
            <w:tcW w:w="2070" w:type="dxa"/>
          </w:tcPr>
          <w:p w14:paraId="6AAB4421" w14:textId="604A59DB" w:rsidR="003460CB" w:rsidRPr="006F00E7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423998" w:rsidRPr="0042399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761866C" w14:textId="5D556F2F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2C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36" w:type="dxa"/>
          </w:tcPr>
          <w:p w14:paraId="036EAE50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7AD18B" w14:textId="593148CE" w:rsidR="003460CB" w:rsidRPr="00FE61E4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76C58707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2DA06F7" w14:textId="1DAD0AEC" w:rsidR="003460CB" w:rsidRPr="00FE61E4" w:rsidRDefault="00423998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40" w:type="dxa"/>
          </w:tcPr>
          <w:p w14:paraId="3B0637A8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5E67E" w14:textId="7D1BC01D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46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36" w:type="dxa"/>
          </w:tcPr>
          <w:p w14:paraId="594EF1B4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7DC2F12E" w14:textId="20BC5649" w:rsidR="003460CB" w:rsidRPr="00FE61E4" w:rsidRDefault="00597403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EB2499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1F2F4E" w14:textId="6993BDD0" w:rsidR="003460CB" w:rsidRPr="00FE61E4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0CB" w:rsidRPr="00FE61E4" w14:paraId="76B9D73F" w14:textId="6C66B1ED" w:rsidTr="00735D6B">
        <w:trPr>
          <w:trHeight w:val="20"/>
        </w:trPr>
        <w:tc>
          <w:tcPr>
            <w:tcW w:w="2070" w:type="dxa"/>
          </w:tcPr>
          <w:p w14:paraId="1B806D34" w14:textId="2A5A7600" w:rsidR="003460CB" w:rsidRPr="006F00E7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8EA26CE" w14:textId="6835E72D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39DF682E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34503E" w14:textId="143FBB8A" w:rsidR="003460CB" w:rsidRPr="00FE61E4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15F74047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969B10B" w14:textId="53DB74DD" w:rsidR="003460CB" w:rsidRPr="00FE61E4" w:rsidRDefault="00423998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40" w:type="dxa"/>
          </w:tcPr>
          <w:p w14:paraId="14811822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10CD0B" w14:textId="15975376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36" w:type="dxa"/>
          </w:tcPr>
          <w:p w14:paraId="1C341627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5D215C7B" w14:textId="6660D8B3" w:rsidR="003460CB" w:rsidRPr="00FE61E4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F3B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37971BDD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C4D532" w14:textId="50CF41C5" w:rsidR="003460CB" w:rsidRPr="00FE61E4" w:rsidRDefault="00423998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3460CB" w:rsidRPr="00FE61E4" w14:paraId="5A2CA6EA" w14:textId="2C33C1FF" w:rsidTr="00735D6B">
        <w:trPr>
          <w:trHeight w:val="20"/>
        </w:trPr>
        <w:tc>
          <w:tcPr>
            <w:tcW w:w="2070" w:type="dxa"/>
          </w:tcPr>
          <w:p w14:paraId="52838D70" w14:textId="23BABA65" w:rsidR="003460CB" w:rsidRPr="006F00E7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D5DDC7" w14:textId="6F3932E9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2C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36" w:type="dxa"/>
          </w:tcPr>
          <w:p w14:paraId="76A9D7D5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376729" w14:textId="67EB8FF0" w:rsidR="003460CB" w:rsidRPr="00FE61E4" w:rsidRDefault="00423998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6B5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597D43BE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59CC48A" w14:textId="7254CF79" w:rsidR="003460CB" w:rsidRPr="00FE61E4" w:rsidRDefault="00423998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2C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40" w:type="dxa"/>
          </w:tcPr>
          <w:p w14:paraId="68E3FF21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3D5A974" w14:textId="6057CD60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14:paraId="3878A4A5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01E0411A" w14:textId="6343CCA9" w:rsidR="003460CB" w:rsidRPr="00FE61E4" w:rsidRDefault="00597403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597424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8A61D84" w14:textId="59825ADD" w:rsidR="003460CB" w:rsidRPr="00FE61E4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0CB" w:rsidRPr="00FE61E4" w14:paraId="08136731" w14:textId="77C72E89" w:rsidTr="00735D6B">
        <w:trPr>
          <w:trHeight w:val="20"/>
        </w:trPr>
        <w:tc>
          <w:tcPr>
            <w:tcW w:w="2070" w:type="dxa"/>
          </w:tcPr>
          <w:p w14:paraId="7E0C5577" w14:textId="77777777" w:rsidR="003460CB" w:rsidRPr="006F00E7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37BD1A" w14:textId="6CC34D4C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  <w:r w:rsidR="009A2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36" w:type="dxa"/>
          </w:tcPr>
          <w:p w14:paraId="075E667D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5FD6D6" w14:textId="77777777" w:rsidR="003460CB" w:rsidRPr="00FE61E4" w:rsidRDefault="003460CB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183AA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2E50C3D" w14:textId="6AECD945" w:rsidR="003460CB" w:rsidRPr="00FE61E4" w:rsidRDefault="00423998" w:rsidP="0073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A2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240" w:type="dxa"/>
          </w:tcPr>
          <w:p w14:paraId="05DD37BE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AC9BFAC" w14:textId="1B6E8107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  <w:r w:rsidR="00346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4C5C58C3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6D3C62E6" w14:textId="07511341" w:rsidR="003460CB" w:rsidRPr="00FE61E4" w:rsidRDefault="003460CB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7EA7C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F5138F4" w14:textId="594A2671" w:rsidR="003460CB" w:rsidRPr="00FE61E4" w:rsidRDefault="00423998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</w:tr>
      <w:tr w:rsidR="003460CB" w:rsidRPr="00FE61E4" w14:paraId="59EEA575" w14:textId="5A02B3CB" w:rsidTr="00735D6B">
        <w:trPr>
          <w:trHeight w:val="20"/>
        </w:trPr>
        <w:tc>
          <w:tcPr>
            <w:tcW w:w="2070" w:type="dxa"/>
          </w:tcPr>
          <w:p w14:paraId="6B6A6CE8" w14:textId="68F1A91A" w:rsidR="003460CB" w:rsidRPr="006F00E7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44D836" w14:textId="77777777" w:rsidR="003460CB" w:rsidRPr="00735D6B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103A1" w14:textId="1F51D156" w:rsidR="009A2C96" w:rsidRPr="00735D6B" w:rsidRDefault="009A2C96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5D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5D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868</w:t>
            </w:r>
            <w:r w:rsidRPr="00735D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55215E" w14:textId="77777777" w:rsidR="003460CB" w:rsidRPr="00735D6B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0E54FE" w14:textId="77777777" w:rsidR="003460CB" w:rsidRPr="00735D6B" w:rsidRDefault="003460CB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DF52CD" w14:textId="77777777" w:rsidR="003460CB" w:rsidRPr="00735D6B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9785F59" w14:textId="77777777" w:rsidR="003460CB" w:rsidRPr="00735D6B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86C698" w14:textId="77777777" w:rsidR="003460CB" w:rsidRPr="00735D6B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22D1BE1" w14:textId="77777777" w:rsidR="003460CB" w:rsidRPr="00735D6B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62DA52" w14:textId="310D8FCE" w:rsidR="004F3BF6" w:rsidRPr="00735D6B" w:rsidRDefault="004F3BF6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5D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Pr="00735D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016AF4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7D8A5495" w14:textId="0DC61ADE" w:rsidR="003460CB" w:rsidRPr="00FE61E4" w:rsidRDefault="003460CB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293458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4B853B4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60CB" w:rsidRPr="00FE61E4" w14:paraId="4DAF9E8E" w14:textId="1E6FFBE1" w:rsidTr="00735D6B">
        <w:trPr>
          <w:trHeight w:val="20"/>
        </w:trPr>
        <w:tc>
          <w:tcPr>
            <w:tcW w:w="2070" w:type="dxa"/>
          </w:tcPr>
          <w:p w14:paraId="334E6853" w14:textId="77777777" w:rsidR="003460CB" w:rsidRPr="006F00E7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05046D" w14:textId="2CB972BB" w:rsidR="003460CB" w:rsidRPr="00FE61E4" w:rsidRDefault="00423998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  <w:r w:rsidR="009A2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36" w:type="dxa"/>
          </w:tcPr>
          <w:p w14:paraId="7587C65A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80B7FD" w14:textId="77777777" w:rsidR="003460CB" w:rsidRPr="00FE61E4" w:rsidRDefault="003460CB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1F165E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A9C321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5C7961E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7F0FFB4" w14:textId="1CA31C78" w:rsidR="003460CB" w:rsidRPr="00FE61E4" w:rsidRDefault="00423998" w:rsidP="004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  <w:r w:rsidR="004F3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11310CCD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12D06903" w14:textId="4570BDE0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56619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1EB843" w14:textId="77777777" w:rsidR="003460CB" w:rsidRPr="00FE61E4" w:rsidRDefault="003460CB" w:rsidP="0034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BF6191" w14:textId="77777777" w:rsidR="00FE61E4" w:rsidRPr="00FE61E4" w:rsidRDefault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E17433" w14:textId="77777777" w:rsidR="006F00E7" w:rsidRDefault="006F00E7">
      <w:r>
        <w:br w:type="page"/>
      </w: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6F00E7" w:rsidRPr="006F00E7" w14:paraId="2B70D1EA" w14:textId="77777777" w:rsidTr="00C76E63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791E" w14:textId="7BA75128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73A7" w14:textId="64342A48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A19BF7" w14:textId="7777777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5E94BD0" w14:textId="7777777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20E58C7" w14:textId="4046EAB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F00E7" w:rsidRPr="006F00E7" w14:paraId="4B513FEF" w14:textId="77777777" w:rsidTr="00C76E63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231CF28" w14:textId="0711D39D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50081" w14:textId="24985C24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00E7" w:rsidRPr="006F00E7" w14:paraId="3AA9557F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EA365" w14:textId="64E245E0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F1EED" w14:textId="77777777" w:rsidR="006F00E7" w:rsidRPr="006F00E7" w:rsidRDefault="006F00E7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723DA5" w14:textId="7777777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FB3AAB9" w14:textId="77777777" w:rsidR="006F00E7" w:rsidRPr="006F00E7" w:rsidRDefault="006F00E7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E7" w:rsidRPr="006F00E7" w14:paraId="1322128F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1BE42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CAAA4" w14:textId="11C3533B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204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9B260E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50F9DB6" w14:textId="3F75EBD2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194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6F00E7" w:rsidRPr="006F00E7" w14:paraId="1907ED14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AE5A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3613A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15C032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57AF4A3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E7" w:rsidRPr="006F00E7" w14:paraId="4E9BE770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EE644" w14:textId="3B00092A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49BEB" w14:textId="19F46406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138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08E3859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B148E18" w14:textId="1084C8D0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131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6F00E7" w:rsidRPr="006F00E7" w14:paraId="59BB60BE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A0C8" w14:textId="206C6D9D" w:rsidR="006F00E7" w:rsidRPr="006F00E7" w:rsidRDefault="00423998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7047B" w14:textId="45B3ED6D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9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03A4C5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4D4FB59" w14:textId="2EAD4E51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9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6F00E7" w:rsidRPr="006F00E7" w14:paraId="5602DDC6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49F2" w14:textId="30CA28DC" w:rsidR="006F00E7" w:rsidRPr="006F00E7" w:rsidRDefault="00423998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07221" w14:textId="149F5C94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B70BB8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C49605E" w14:textId="7762CBB6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6F00E7" w:rsidRPr="006F00E7" w14:paraId="39CB3C62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D6DC" w14:textId="3DD8F141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99F45" w14:textId="1EEE43D0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6002BE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60358" w14:textId="5F255043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0E7" w:rsidRPr="006F00E7" w14:paraId="7FD45D94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475B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63A09" w14:textId="63B50131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D4C28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F48AF" w14:textId="60EA3C07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</w:tr>
      <w:tr w:rsidR="006F00E7" w:rsidRPr="006F00E7" w14:paraId="5C99230B" w14:textId="77777777" w:rsidTr="006E63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6E849" w14:textId="7D350150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9F330" w14:textId="2DD1629E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535AE4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2D098" w14:textId="11D75760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00E7" w:rsidRPr="006F00E7" w14:paraId="3844380A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564D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CB18" w14:textId="6F92B537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1D5321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AD2C3" w14:textId="0A63C758" w:rsidR="006F00E7" w:rsidRPr="006F00E7" w:rsidRDefault="00423998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033BBF49" w14:textId="2CCE2492" w:rsidR="00F207C9" w:rsidRDefault="00F207C9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E235E9" w14:textId="4503FCC7" w:rsidR="006F00E7" w:rsidRDefault="006F00E7" w:rsidP="006F00E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23998" w:rsidRPr="00423998">
        <w:rPr>
          <w:rFonts w:ascii="Angsana New" w:hAnsi="Angsana New"/>
          <w:sz w:val="30"/>
          <w:szCs w:val="30"/>
        </w:rPr>
        <w:t>30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ถึง </w:t>
      </w:r>
      <w:r w:rsidR="00423998" w:rsidRPr="00423998">
        <w:rPr>
          <w:rFonts w:ascii="Angsana New" w:hAnsi="Angsana New"/>
          <w:sz w:val="30"/>
          <w:szCs w:val="30"/>
        </w:rPr>
        <w:t>60</w:t>
      </w:r>
      <w:r w:rsidRPr="00D533B8">
        <w:rPr>
          <w:rFonts w:ascii="Angsana New" w:hAnsi="Angsana New"/>
          <w:sz w:val="30"/>
          <w:szCs w:val="30"/>
          <w:cs/>
        </w:rPr>
        <w:t xml:space="preserve"> วัน</w:t>
      </w:r>
    </w:p>
    <w:p w14:paraId="7B5DC1D6" w14:textId="60EE5227" w:rsidR="006F00E7" w:rsidRDefault="006F00E7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25"/>
        <w:gridCol w:w="1078"/>
        <w:gridCol w:w="1440"/>
        <w:gridCol w:w="270"/>
        <w:gridCol w:w="1367"/>
      </w:tblGrid>
      <w:tr w:rsidR="00C76E63" w:rsidRPr="00C76E63" w14:paraId="2C0CC170" w14:textId="77777777" w:rsidTr="00C76E63">
        <w:trPr>
          <w:tblHeader/>
        </w:trPr>
        <w:tc>
          <w:tcPr>
            <w:tcW w:w="5040" w:type="dxa"/>
            <w:vAlign w:val="bottom"/>
          </w:tcPr>
          <w:p w14:paraId="72CF6BB0" w14:textId="767F1DEE" w:rsidR="00C76E63" w:rsidRPr="00C76E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C76E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6E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C76E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A63418A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CD615AF" w14:textId="5096FDE4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C0AD082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EE07D4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AF52EA" w14:textId="4B96E294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76E63" w:rsidRPr="00C76E63" w14:paraId="6CA4A73C" w14:textId="77777777" w:rsidTr="00C76E63">
        <w:trPr>
          <w:tblHeader/>
        </w:trPr>
        <w:tc>
          <w:tcPr>
            <w:tcW w:w="5040" w:type="dxa"/>
          </w:tcPr>
          <w:p w14:paraId="0065A4C8" w14:textId="77777777" w:rsidR="00C76E63" w:rsidRPr="00C76E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F3DE2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04A5EDE9" w14:textId="711CFE1F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AC4E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6E63" w:rsidRPr="00C76E63" w14:paraId="13DFA845" w14:textId="77777777" w:rsidTr="00C76E63">
        <w:trPr>
          <w:tblHeader/>
        </w:trPr>
        <w:tc>
          <w:tcPr>
            <w:tcW w:w="5040" w:type="dxa"/>
          </w:tcPr>
          <w:p w14:paraId="03B08D5B" w14:textId="7458813F" w:rsidR="00C76E63" w:rsidRPr="00C76E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72B868B" w14:textId="2D6E6DF5" w:rsidR="00C76E63" w:rsidRPr="00C76E63" w:rsidRDefault="00423998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BD55BF6" w14:textId="138C4B69" w:rsidR="00C76E63" w:rsidRPr="00C76E63" w:rsidRDefault="006E63FD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5,448</w:t>
            </w:r>
          </w:p>
        </w:tc>
        <w:tc>
          <w:tcPr>
            <w:tcW w:w="270" w:type="dxa"/>
            <w:vAlign w:val="center"/>
          </w:tcPr>
          <w:p w14:paraId="5335C18F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F78F1" w14:textId="639F1488" w:rsidR="00C76E63" w:rsidRPr="00C76E63" w:rsidRDefault="006E63FD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25,181</w:t>
            </w:r>
          </w:p>
        </w:tc>
      </w:tr>
      <w:tr w:rsidR="00C76E63" w:rsidRPr="00C76E63" w14:paraId="0F067C4B" w14:textId="77777777" w:rsidTr="00C76E63">
        <w:trPr>
          <w:tblHeader/>
        </w:trPr>
        <w:tc>
          <w:tcPr>
            <w:tcW w:w="5040" w:type="dxa"/>
          </w:tcPr>
          <w:p w14:paraId="06471611" w14:textId="22B891C5" w:rsidR="00C76E63" w:rsidRPr="00C76E63" w:rsidRDefault="00EF0880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70264A16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52BE0" w14:textId="653D1CA9" w:rsidR="00C76E63" w:rsidRPr="00C76E63" w:rsidRDefault="00EF0880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F90366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3A0E9D8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37E986" w14:textId="6EF83E9A" w:rsidR="00C76E63" w:rsidRPr="00C76E63" w:rsidRDefault="00AE20A4" w:rsidP="00AC4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(397)</w:t>
            </w:r>
          </w:p>
        </w:tc>
      </w:tr>
      <w:tr w:rsidR="009A2C96" w:rsidRPr="00C76E63" w14:paraId="5281A491" w14:textId="77777777" w:rsidTr="00C76E63">
        <w:trPr>
          <w:tblHeader/>
        </w:trPr>
        <w:tc>
          <w:tcPr>
            <w:tcW w:w="5040" w:type="dxa"/>
          </w:tcPr>
          <w:p w14:paraId="1E75C73C" w14:textId="0231F6D1" w:rsidR="009A2C96" w:rsidRPr="00C76E63" w:rsidRDefault="009A2C96" w:rsidP="009A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76E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27691DB1" w14:textId="77777777" w:rsidR="009A2C96" w:rsidRPr="00C76E63" w:rsidRDefault="009A2C96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4E16D" w14:textId="0B867377" w:rsidR="009A2C96" w:rsidRPr="009A2C96" w:rsidRDefault="00EF0880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F9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  <w:vAlign w:val="center"/>
          </w:tcPr>
          <w:p w14:paraId="7E68C911" w14:textId="77777777" w:rsidR="009A2C96" w:rsidRPr="00C76E63" w:rsidRDefault="009A2C96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69367" w14:textId="4FD6F0FE" w:rsidR="009A2C96" w:rsidRPr="00AC4EE2" w:rsidRDefault="006E63FD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24,784</w:t>
            </w:r>
          </w:p>
        </w:tc>
      </w:tr>
    </w:tbl>
    <w:p w14:paraId="31D27B42" w14:textId="77777777" w:rsidR="00C76E63" w:rsidRPr="00361F12" w:rsidRDefault="00C76E63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C76E63" w:rsidRPr="006F00E7" w14:paraId="4B03DE7F" w14:textId="77777777" w:rsidTr="00C76E63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7A88D" w14:textId="17BC3FBD" w:rsidR="00C76E63" w:rsidRPr="00C76E63" w:rsidRDefault="00C76E63" w:rsidP="00C76E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6E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37DB5BBA" w14:textId="78A5D016" w:rsidR="00C76E63" w:rsidRPr="006F00E7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  <w:t>สำหรับงวด</w:t>
            </w:r>
            <w:r w:rsidRPr="00C76E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23998" w:rsidRPr="004239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76E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23998" w:rsidRPr="004239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C662" w14:textId="77777777" w:rsidR="00C76E63" w:rsidRPr="006F00E7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79994F" w14:textId="77777777" w:rsidR="00C76E63" w:rsidRPr="006F00E7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1FB4157" w14:textId="77777777" w:rsidR="00C76E63" w:rsidRPr="006F00E7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06980C" w14:textId="77777777" w:rsidR="00C76E63" w:rsidRPr="006F00E7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76E63" w:rsidRPr="006F00E7" w14:paraId="6812AB7B" w14:textId="77777777" w:rsidTr="00C76E63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E7B9BAE" w14:textId="77777777" w:rsidR="00C76E63" w:rsidRPr="00C76E63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0517B" w14:textId="77777777" w:rsidR="00C76E63" w:rsidRPr="006F00E7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6E63" w:rsidRPr="006F00E7" w14:paraId="75896498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78AF" w14:textId="7844702B" w:rsidR="00C76E63" w:rsidRPr="00C76E63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793BD" w14:textId="77777777" w:rsidR="00C76E63" w:rsidRPr="006F00E7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DB7C0C" w14:textId="77777777" w:rsidR="00C76E63" w:rsidRPr="006F00E7" w:rsidRDefault="00C76E63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A32AFA7" w14:textId="77777777" w:rsidR="00C76E63" w:rsidRPr="006F00E7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20A4" w:rsidRPr="006F00E7" w14:paraId="5E99AA2D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0DA3" w14:textId="0E57CBD9" w:rsidR="00AE20A4" w:rsidRPr="00C76E63" w:rsidRDefault="00AE20A4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8E7C8" w14:textId="3160D0E3" w:rsidR="00AE20A4" w:rsidRPr="009A2C96" w:rsidRDefault="00AE20A4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D02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F094A9" w14:textId="77777777" w:rsidR="00AE20A4" w:rsidRPr="006F00E7" w:rsidRDefault="00AE20A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B83E94B" w14:textId="627E275D" w:rsidR="00AE20A4" w:rsidRPr="00AC4EE2" w:rsidRDefault="00AE20A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AD02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E20A4" w:rsidRPr="006F00E7" w14:paraId="7ACFDC59" w14:textId="77777777" w:rsidTr="00246DE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956B" w14:textId="7BF51873" w:rsidR="00AE20A4" w:rsidRPr="00C76E63" w:rsidRDefault="00EF0880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AE20A4"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ขาดทุนจากการด้อยค่าของลูกหนี้</w:t>
            </w:r>
            <w:r w:rsidR="00AE20A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CAC3" w14:textId="1C7EAEE3" w:rsidR="00AE20A4" w:rsidRPr="00423998" w:rsidRDefault="00EF0880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F90366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89115" w14:textId="77777777" w:rsidR="00AE20A4" w:rsidRPr="006F00E7" w:rsidRDefault="00AE20A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28EDF" w14:textId="7E4E32A3" w:rsidR="00AE20A4" w:rsidRPr="00423998" w:rsidRDefault="00AE20A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</w:t>
            </w:r>
            <w:r w:rsidR="00AD02D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E20A4" w:rsidRPr="006F00E7" w14:paraId="606EF98B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D4B5F" w14:textId="191C37F4" w:rsidR="00AE20A4" w:rsidRPr="00C76E63" w:rsidRDefault="00AE20A4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144CC" w14:textId="5074D287" w:rsidR="00AE20A4" w:rsidRPr="006F00E7" w:rsidRDefault="00AE20A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E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F8EBF2" w14:textId="77777777" w:rsidR="00AE20A4" w:rsidRPr="006F00E7" w:rsidRDefault="00AE20A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08098B5" w14:textId="268D4311" w:rsidR="00AE20A4" w:rsidRPr="00AC4EE2" w:rsidRDefault="00AE20A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</w:tr>
      <w:tr w:rsidR="00AE20A4" w:rsidRPr="006F00E7" w14:paraId="2B77C946" w14:textId="77777777" w:rsidTr="00C76E63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80360" w14:textId="42C842EC" w:rsidR="00AE20A4" w:rsidRPr="00C76E63" w:rsidRDefault="00AE20A4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66699" w14:textId="630B9DF8" w:rsidR="00AE20A4" w:rsidRPr="006F00E7" w:rsidRDefault="00597403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F0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9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EAC490" w14:textId="77777777" w:rsidR="00AE20A4" w:rsidRPr="006F00E7" w:rsidRDefault="00AE20A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39F01" w14:textId="488564E3" w:rsidR="00AE20A4" w:rsidRPr="006F00E7" w:rsidRDefault="00AE20A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(397)</w:t>
            </w:r>
          </w:p>
        </w:tc>
      </w:tr>
    </w:tbl>
    <w:p w14:paraId="04DB6E8E" w14:textId="4303440C" w:rsidR="00C76E63" w:rsidRPr="00C76E63" w:rsidRDefault="00C76E6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76E6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ฐานะเปิดต่อความเสี่ยงด้านสภาพคล่อง </w:t>
      </w:r>
    </w:p>
    <w:p w14:paraId="6F564B5C" w14:textId="5C9601CE" w:rsidR="00C76E63" w:rsidRPr="006B5823" w:rsidRDefault="00C76E6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1D01F92" w14:textId="33A9C730" w:rsidR="00C76E63" w:rsidRDefault="00C76E63" w:rsidP="00C76E6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6E63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134B512F" w14:textId="4B763C42" w:rsidR="00C76E63" w:rsidRPr="006B5823" w:rsidRDefault="00C76E63" w:rsidP="00C76E6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90"/>
      </w:tblGrid>
      <w:tr w:rsidR="00C76E63" w:rsidRPr="001A2BAB" w14:paraId="7D8F3318" w14:textId="77777777" w:rsidTr="00DC4394">
        <w:tc>
          <w:tcPr>
            <w:tcW w:w="2790" w:type="dxa"/>
          </w:tcPr>
          <w:p w14:paraId="224D1533" w14:textId="083BB0FC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02331A93" w14:textId="151E2783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E63" w:rsidRPr="001A2BAB" w14:paraId="3DBE06AE" w14:textId="77777777" w:rsidTr="00DC4394">
        <w:tc>
          <w:tcPr>
            <w:tcW w:w="2790" w:type="dxa"/>
          </w:tcPr>
          <w:p w14:paraId="79A81AAD" w14:textId="7501757B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145276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C5D32" w14:textId="77777777" w:rsidR="00C76E63" w:rsidRPr="001A2BAB" w:rsidRDefault="00C76E63" w:rsidP="00C76E63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46802952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76E63" w:rsidRPr="001A2BAB" w14:paraId="1F296E26" w14:textId="77777777" w:rsidTr="00DC4394">
        <w:tc>
          <w:tcPr>
            <w:tcW w:w="2790" w:type="dxa"/>
            <w:vAlign w:val="bottom"/>
          </w:tcPr>
          <w:p w14:paraId="3E131D86" w14:textId="25EE8449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2BAB" w:rsidRPr="001A2B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7E606F20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4940979" w14:textId="77777777" w:rsidR="00C76E63" w:rsidRPr="001A2BAB" w:rsidRDefault="00C76E63" w:rsidP="00C76E63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3C41B2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</w:tcPr>
          <w:p w14:paraId="78B1223A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E7AFFBC" w14:textId="7A968D03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B1A219" w14:textId="77777777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4418B" w14:textId="771B806B" w:rsidR="00C76E63" w:rsidRPr="001A2BAB" w:rsidRDefault="00423998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4734EA2" w14:textId="77777777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69C6E39" w14:textId="16FDC496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A3D6495" w14:textId="77777777" w:rsidR="00C76E63" w:rsidRPr="001A2BAB" w:rsidRDefault="00C76E63" w:rsidP="00C76E63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48AD34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76E63" w:rsidRPr="001A2BAB" w14:paraId="13569E15" w14:textId="77777777" w:rsidTr="00DC4394">
        <w:tc>
          <w:tcPr>
            <w:tcW w:w="2790" w:type="dxa"/>
          </w:tcPr>
          <w:p w14:paraId="13735B82" w14:textId="77777777" w:rsidR="00C76E63" w:rsidRPr="001A2BAB" w:rsidRDefault="00C76E63" w:rsidP="00C76E63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4B8A4A71" w14:textId="44C28AF2" w:rsidR="00C76E63" w:rsidRPr="001A2BAB" w:rsidRDefault="00C76E63" w:rsidP="00C76E63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A2BAB"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A2BAB" w:rsidRPr="001A2BAB" w14:paraId="2F32FACD" w14:textId="77777777" w:rsidTr="00DC4394">
        <w:tc>
          <w:tcPr>
            <w:tcW w:w="3690" w:type="dxa"/>
            <w:gridSpan w:val="2"/>
          </w:tcPr>
          <w:p w14:paraId="4C1E5296" w14:textId="5661851C" w:rsidR="001A2BAB" w:rsidRPr="001A2BAB" w:rsidRDefault="001A2BAB" w:rsidP="001A2BAB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2531F88" w14:textId="77777777" w:rsidR="001A2BAB" w:rsidRPr="001A2BAB" w:rsidRDefault="001A2BAB" w:rsidP="00C76E6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D727C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DBCDC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33E81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BB00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BFA434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B1104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98B425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3ECA6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A63CA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FE5" w:rsidRPr="001A2BAB" w14:paraId="6CD946D1" w14:textId="77777777" w:rsidTr="00DC4394">
        <w:tc>
          <w:tcPr>
            <w:tcW w:w="2790" w:type="dxa"/>
          </w:tcPr>
          <w:p w14:paraId="71E42F09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59ED5C10" w14:textId="604FB22F" w:rsidR="00525FE5" w:rsidRPr="001A2BAB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 w:hint="cs"/>
                <w:sz w:val="30"/>
                <w:szCs w:val="30"/>
              </w:rPr>
              <w:t>217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 w:hint="cs"/>
                <w:sz w:val="30"/>
                <w:szCs w:val="30"/>
              </w:rPr>
              <w:t>015</w:t>
            </w:r>
          </w:p>
        </w:tc>
        <w:tc>
          <w:tcPr>
            <w:tcW w:w="270" w:type="dxa"/>
          </w:tcPr>
          <w:p w14:paraId="01F1ABF5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E76D3" w14:textId="2A5240C2" w:rsidR="00525FE5" w:rsidRPr="001A2BAB" w:rsidRDefault="00C654E4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 w:hint="cs"/>
                <w:sz w:val="30"/>
                <w:szCs w:val="30"/>
              </w:rPr>
              <w:t>217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 w:hint="cs"/>
                <w:sz w:val="30"/>
                <w:szCs w:val="30"/>
              </w:rPr>
              <w:t>015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01458F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D665AE" w14:textId="0FF9A9FC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778D1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B28AAC" w14:textId="77FAE409" w:rsidR="00525FE5" w:rsidRPr="001A2BAB" w:rsidRDefault="00525FE5" w:rsidP="00C654E4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7EAA6C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CD095" w14:textId="3A4BFE41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AB01C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2DCB1" w14:textId="611CAB8D" w:rsidR="00525FE5" w:rsidRPr="001A2BAB" w:rsidRDefault="00C654E4" w:rsidP="00C654E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 w:hint="cs"/>
                <w:sz w:val="30"/>
                <w:szCs w:val="30"/>
              </w:rPr>
              <w:t>217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 w:hint="cs"/>
                <w:sz w:val="30"/>
                <w:szCs w:val="30"/>
              </w:rPr>
              <w:t>015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3A7B1212" w14:textId="77777777" w:rsidTr="00DC4394">
        <w:tc>
          <w:tcPr>
            <w:tcW w:w="2790" w:type="dxa"/>
          </w:tcPr>
          <w:p w14:paraId="3566AE2C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3F34A3DA" w14:textId="3AFE03B4" w:rsidR="00525FE5" w:rsidRPr="001A2BAB" w:rsidRDefault="00423998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617EC22D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C2C56" w14:textId="0170DE42" w:rsidR="00525FE5" w:rsidRPr="001A2BAB" w:rsidRDefault="00525FE5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DBFFA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6AA067" w14:textId="3D921C5D" w:rsidR="00525FE5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986D4E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9A613A9" w14:textId="6DB82194" w:rsidR="00525FE5" w:rsidRPr="001A2BAB" w:rsidRDefault="00C654E4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4D41CA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C4E9" w14:textId="4F5D094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1973" w14:textId="77777777" w:rsidR="00525FE5" w:rsidRPr="001A2BAB" w:rsidRDefault="00525FE5" w:rsidP="00525F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945E5" w14:textId="753F50DE" w:rsidR="00525FE5" w:rsidRPr="001A2BAB" w:rsidRDefault="00C654E4" w:rsidP="00C654E4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57437EED" w14:textId="77777777" w:rsidTr="00DC4394">
        <w:tc>
          <w:tcPr>
            <w:tcW w:w="2790" w:type="dxa"/>
          </w:tcPr>
          <w:p w14:paraId="1E711901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3D8F462" w14:textId="0389C589" w:rsidR="00525FE5" w:rsidRPr="001A2BAB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65243635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06A98" w14:textId="620B386E" w:rsidR="00525FE5" w:rsidRPr="001A2BAB" w:rsidRDefault="00525FE5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60CCD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660E88" w14:textId="17233575" w:rsidR="00525FE5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484D33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C6768B" w14:textId="5B543AD6" w:rsidR="00525FE5" w:rsidRPr="001A2BAB" w:rsidRDefault="00C654E4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BE843E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41EE1" w14:textId="61DA7DCE" w:rsidR="00525FE5" w:rsidRPr="001A2BAB" w:rsidRDefault="00C654E4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818E35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395374" w14:textId="61890957" w:rsidR="00525FE5" w:rsidRPr="001A2BAB" w:rsidRDefault="00C654E4" w:rsidP="00C654E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13E34CD2" w14:textId="77777777" w:rsidTr="00DC4394">
        <w:tc>
          <w:tcPr>
            <w:tcW w:w="2790" w:type="dxa"/>
          </w:tcPr>
          <w:p w14:paraId="2AD2EDC8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F8E86C" w14:textId="2972AFCB" w:rsidR="00525FE5" w:rsidRPr="001A2BAB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7FF95E1B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9C4126" w14:textId="443A9AA7" w:rsidR="00525FE5" w:rsidRPr="00525FE5" w:rsidRDefault="00C654E4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217</w:t>
            </w:r>
            <w:r w:rsidR="00525FE5" w:rsidRP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7C14B7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337605" w14:textId="4EEB3E88" w:rsidR="00525FE5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43408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0E98E4" w14:textId="52EE95DD" w:rsidR="00525FE5" w:rsidRPr="001A2BAB" w:rsidRDefault="00C654E4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0C26A3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3323D1" w14:textId="3AA669C3" w:rsidR="00525FE5" w:rsidRPr="001A2BAB" w:rsidRDefault="00C654E4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F1D248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CE753" w14:textId="28D71807" w:rsidR="00525FE5" w:rsidRPr="001A2BAB" w:rsidRDefault="00C654E4" w:rsidP="00C654E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25FE5" w:rsidRPr="006B5823" w14:paraId="3CA09A63" w14:textId="77777777" w:rsidTr="00DC4394">
        <w:trPr>
          <w:trHeight w:val="50"/>
        </w:trPr>
        <w:tc>
          <w:tcPr>
            <w:tcW w:w="2790" w:type="dxa"/>
          </w:tcPr>
          <w:p w14:paraId="1206DCE6" w14:textId="77777777" w:rsidR="00525FE5" w:rsidRPr="006B5823" w:rsidRDefault="00525FE5" w:rsidP="00525F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551768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76FBEEE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FC9B9B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19EA7FC6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48926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E7E55CF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AEF2B0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05A139F6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3934B0" w14:textId="77777777" w:rsidR="00525FE5" w:rsidRPr="006B582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4EA6FEC1" w14:textId="77777777" w:rsidR="00525FE5" w:rsidRPr="006B5823" w:rsidRDefault="00525FE5" w:rsidP="00525FE5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882281" w14:textId="77777777" w:rsidR="00525FE5" w:rsidRPr="006B5823" w:rsidRDefault="00525FE5" w:rsidP="00525FE5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525FE5" w:rsidRPr="001A2BAB" w14:paraId="607351AC" w14:textId="77777777" w:rsidTr="00DC4394">
        <w:tc>
          <w:tcPr>
            <w:tcW w:w="3690" w:type="dxa"/>
            <w:gridSpan w:val="2"/>
          </w:tcPr>
          <w:p w14:paraId="20054445" w14:textId="38365192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18E103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CF0AE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A0CB8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36A996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4C8EB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6CA8A7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EDAD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F6C6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FCCD8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2513C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25FE5" w:rsidRPr="001A2BAB" w14:paraId="0613586F" w14:textId="77777777" w:rsidTr="00DC4394">
        <w:tc>
          <w:tcPr>
            <w:tcW w:w="2790" w:type="dxa"/>
          </w:tcPr>
          <w:p w14:paraId="2190D157" w14:textId="77777777" w:rsidR="00525FE5" w:rsidRPr="001A2BAB" w:rsidRDefault="00525FE5" w:rsidP="00525FE5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4BBBB3D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E687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2B5E2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7B07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C8DAAF" w14:textId="77777777" w:rsidR="00525FE5" w:rsidRPr="001A2BAB" w:rsidRDefault="00525FE5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A3A2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169895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4381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72684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66EE3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8DC2C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4E4" w:rsidRPr="001A2BAB" w14:paraId="02D50A2F" w14:textId="77777777" w:rsidTr="00DC4394">
        <w:tc>
          <w:tcPr>
            <w:tcW w:w="2790" w:type="dxa"/>
          </w:tcPr>
          <w:p w14:paraId="2F3442A3" w14:textId="7FB3AF59" w:rsidR="00C654E4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02ED366B" w14:textId="59A9AFC6" w:rsidR="00C654E4" w:rsidRPr="001A2BAB" w:rsidRDefault="00423998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654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614D5A1F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873A64" w14:textId="4508D4DE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0B16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E0F1A" w14:textId="3F850539" w:rsidR="00C654E4" w:rsidRPr="00C654E4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54E4">
              <w:rPr>
                <w:rFonts w:ascii="Angsana New" w:hAnsi="Angsana New"/>
                <w:sz w:val="30"/>
                <w:szCs w:val="30"/>
              </w:rPr>
              <w:t>(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378</w:t>
            </w:r>
            <w:r w:rsidRPr="00C654E4">
              <w:rPr>
                <w:rFonts w:ascii="Angsana New" w:hAnsi="Angsana New"/>
                <w:sz w:val="30"/>
                <w:szCs w:val="30"/>
              </w:rPr>
              <w:t>,</w:t>
            </w:r>
            <w:r w:rsidR="00423998" w:rsidRPr="00423998">
              <w:rPr>
                <w:rFonts w:ascii="Angsana New" w:hAnsi="Angsana New"/>
                <w:sz w:val="30"/>
                <w:szCs w:val="30"/>
              </w:rPr>
              <w:t>695</w:t>
            </w:r>
            <w:r w:rsidRPr="00C654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06368F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67C4D2" w14:textId="7991E7EF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680F5" w14:textId="77777777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BE1A96" w14:textId="1E2C4058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EAF54" w14:textId="77777777" w:rsidR="00C654E4" w:rsidRPr="001A2BAB" w:rsidRDefault="00C654E4" w:rsidP="00C654E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690441" w14:textId="6AADD263" w:rsidR="00C654E4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54E4" w:rsidRPr="001A2BAB" w14:paraId="0B24F64C" w14:textId="77777777" w:rsidTr="00DC4394">
        <w:tc>
          <w:tcPr>
            <w:tcW w:w="2790" w:type="dxa"/>
          </w:tcPr>
          <w:p w14:paraId="41F45503" w14:textId="2467A65C" w:rsidR="00C654E4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6E26D0" w14:textId="79562B58" w:rsidR="00C654E4" w:rsidRPr="001A2BAB" w:rsidRDefault="00C654E4" w:rsidP="000355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3D86B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27F6D" w14:textId="0FD7522A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F4A7F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59B212" w14:textId="7F5C1BD8" w:rsidR="00C654E4" w:rsidRPr="00C654E4" w:rsidRDefault="00423998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354</w:t>
            </w:r>
            <w:r w:rsidR="00C654E4" w:rsidRPr="00C654E4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70" w:type="dxa"/>
          </w:tcPr>
          <w:p w14:paraId="07111E68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C8224C" w14:textId="6D7BAEFD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87F06" w14:textId="77777777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8DD29C" w14:textId="22AD2638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D584D0" w14:textId="77777777" w:rsidR="00C654E4" w:rsidRPr="001A2BAB" w:rsidRDefault="00C654E4" w:rsidP="00C654E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54E6BF" w14:textId="58D92832" w:rsidR="00C654E4" w:rsidRPr="001A2BAB" w:rsidRDefault="00423998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C654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C654E4" w:rsidRPr="001A2BAB" w14:paraId="40E02F0B" w14:textId="77777777" w:rsidTr="00DC4394">
        <w:tc>
          <w:tcPr>
            <w:tcW w:w="2790" w:type="dxa"/>
          </w:tcPr>
          <w:p w14:paraId="24096AF9" w14:textId="77777777" w:rsidR="00C654E4" w:rsidRPr="001A2BAB" w:rsidRDefault="00C654E4" w:rsidP="00C654E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599020" w14:textId="57DB6B3C" w:rsidR="00C654E4" w:rsidRPr="001A2BAB" w:rsidRDefault="00423998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C654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3EFAE1E8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B969A8" w14:textId="5277D013" w:rsidR="00C654E4" w:rsidRPr="00250897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72CD9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203A01" w14:textId="0BF2EA8A" w:rsidR="00C654E4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5E028B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946198" w14:textId="3CF500CB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70C88E" w14:textId="77777777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ABC3D" w14:textId="679FF94C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44308" w14:textId="77777777" w:rsidR="00C654E4" w:rsidRPr="001A2BAB" w:rsidRDefault="00C654E4" w:rsidP="00C654E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AC5FB4" w14:textId="0F644276" w:rsidR="00C654E4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E8C8DE4" w14:textId="77777777" w:rsidR="006B5823" w:rsidRPr="006B5823" w:rsidRDefault="006B5823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90"/>
      </w:tblGrid>
      <w:tr w:rsidR="00525FE5" w:rsidRPr="001A2BAB" w14:paraId="58494D12" w14:textId="77777777" w:rsidTr="001C02E7">
        <w:trPr>
          <w:tblHeader/>
        </w:trPr>
        <w:tc>
          <w:tcPr>
            <w:tcW w:w="2790" w:type="dxa"/>
          </w:tcPr>
          <w:p w14:paraId="676FC287" w14:textId="77777777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45869D31" w14:textId="7B13B5C6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525FE5" w:rsidRPr="001A2BAB" w14:paraId="71F3F9E4" w14:textId="77777777" w:rsidTr="001C02E7">
        <w:trPr>
          <w:tblHeader/>
        </w:trPr>
        <w:tc>
          <w:tcPr>
            <w:tcW w:w="2790" w:type="dxa"/>
          </w:tcPr>
          <w:p w14:paraId="0F1E9770" w14:textId="77777777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46CBF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C92AE" w14:textId="77777777" w:rsidR="00525FE5" w:rsidRPr="001A2BAB" w:rsidRDefault="00525FE5" w:rsidP="00525F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0FC41F5D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25FE5" w:rsidRPr="001A2BAB" w14:paraId="32B289D4" w14:textId="77777777" w:rsidTr="001C02E7">
        <w:trPr>
          <w:tblHeader/>
        </w:trPr>
        <w:tc>
          <w:tcPr>
            <w:tcW w:w="2790" w:type="dxa"/>
            <w:vAlign w:val="bottom"/>
          </w:tcPr>
          <w:p w14:paraId="37C68821" w14:textId="2D314C36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6612DD5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282808" w14:textId="77777777" w:rsidR="00525FE5" w:rsidRPr="001A2BAB" w:rsidRDefault="00525FE5" w:rsidP="00525F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94AB13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</w:tcPr>
          <w:p w14:paraId="1673CE86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3C69D41" w14:textId="25D9E98A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8BB7C2" w14:textId="77777777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154BBD" w14:textId="57484F93" w:rsidR="00525FE5" w:rsidRPr="001A2BAB" w:rsidRDefault="00423998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8078FB0" w14:textId="77777777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52040DC" w14:textId="000CF704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164FD4F" w14:textId="77777777" w:rsidR="00525FE5" w:rsidRPr="001A2BAB" w:rsidRDefault="00525FE5" w:rsidP="00525F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A567AD2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25FE5" w:rsidRPr="001A2BAB" w14:paraId="31754113" w14:textId="77777777" w:rsidTr="001C02E7">
        <w:trPr>
          <w:tblHeader/>
        </w:trPr>
        <w:tc>
          <w:tcPr>
            <w:tcW w:w="2790" w:type="dxa"/>
          </w:tcPr>
          <w:p w14:paraId="065E650F" w14:textId="77777777" w:rsidR="00525FE5" w:rsidRPr="001A2BAB" w:rsidRDefault="00525FE5" w:rsidP="00525F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6E579829" w14:textId="77777777" w:rsidR="00525FE5" w:rsidRPr="001A2BAB" w:rsidRDefault="00525FE5" w:rsidP="00525F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25FE5" w:rsidRPr="001A2BAB" w14:paraId="7FAE01C0" w14:textId="77777777" w:rsidTr="00DC4394">
        <w:tc>
          <w:tcPr>
            <w:tcW w:w="3690" w:type="dxa"/>
            <w:gridSpan w:val="2"/>
          </w:tcPr>
          <w:p w14:paraId="7A4E4A32" w14:textId="77777777" w:rsidR="00525FE5" w:rsidRPr="001A2BAB" w:rsidRDefault="00525FE5" w:rsidP="00525FE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8814744" w14:textId="77777777" w:rsidR="00525FE5" w:rsidRPr="001A2BAB" w:rsidRDefault="00525FE5" w:rsidP="00525FE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7D326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C0B4F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9A9983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00FD5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36C1EAC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15A1D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AFC21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73F8E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0DDB98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FE5" w:rsidRPr="001A2BAB" w14:paraId="06C7D303" w14:textId="77777777" w:rsidTr="00DC4394">
        <w:tc>
          <w:tcPr>
            <w:tcW w:w="2790" w:type="dxa"/>
          </w:tcPr>
          <w:p w14:paraId="5186110B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1F48BB39" w14:textId="58333D6A" w:rsidR="00525FE5" w:rsidRPr="001A2BAB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 w:hint="cs"/>
                <w:sz w:val="30"/>
                <w:szCs w:val="30"/>
              </w:rPr>
              <w:t>215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44434695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7A9E7" w14:textId="53AA2B7B" w:rsidR="00525FE5" w:rsidRPr="001A2BAB" w:rsidRDefault="00C654E4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3DF2B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950A41" w14:textId="53AC2906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74D28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17E6F3" w14:textId="0EAEADF0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D5F0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333FA" w14:textId="5E539319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DC4DA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5C087" w14:textId="028B85B7" w:rsidR="00525FE5" w:rsidRPr="001A2BAB" w:rsidRDefault="000355EA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1E436BCE" w14:textId="77777777" w:rsidTr="00DC4394">
        <w:tc>
          <w:tcPr>
            <w:tcW w:w="2790" w:type="dxa"/>
          </w:tcPr>
          <w:p w14:paraId="6BCA94A8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5B5F0B5" w14:textId="2AF2A378" w:rsidR="00525FE5" w:rsidRPr="001A2BAB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3FE03D60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F5BC0" w14:textId="5E058282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FA05B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07811A" w14:textId="7140B116" w:rsidR="00525FE5" w:rsidRPr="001A2BAB" w:rsidRDefault="00C654E4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221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F0853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331607" w14:textId="60879BE1" w:rsidR="00525FE5" w:rsidRPr="001A2BAB" w:rsidRDefault="00C654E4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012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E0C0DE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3D293" w14:textId="2846F98A" w:rsidR="00525FE5" w:rsidRPr="001A2BAB" w:rsidRDefault="000355EA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C227A5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77C167" w14:textId="009CB1F1" w:rsidR="00525FE5" w:rsidRPr="001A2BAB" w:rsidRDefault="000355EA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30307957" w14:textId="77777777" w:rsidTr="00DC4394">
        <w:tc>
          <w:tcPr>
            <w:tcW w:w="2790" w:type="dxa"/>
          </w:tcPr>
          <w:p w14:paraId="1B8B7A15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72C9A" w14:textId="26F44C5C" w:rsidR="00525FE5" w:rsidRPr="001A2BAB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69D6F9E4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D99E2" w14:textId="086F9DBD" w:rsidR="00525FE5" w:rsidRPr="001A2BAB" w:rsidRDefault="00C654E4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456F30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C7301F" w14:textId="41A05D9E" w:rsidR="00525FE5" w:rsidRPr="001A2BAB" w:rsidRDefault="00C654E4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8DEB2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8230F8" w14:textId="5FD27219" w:rsidR="00525FE5" w:rsidRPr="001A2BAB" w:rsidRDefault="00C654E4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9D8E1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609C5C" w14:textId="5A092D1B" w:rsidR="00525FE5" w:rsidRPr="001A2BAB" w:rsidRDefault="000355EA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5B625E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D98E2F" w14:textId="1D52F869" w:rsidR="00525FE5" w:rsidRPr="001A2BAB" w:rsidRDefault="000355EA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25FE5" w:rsidRPr="001A2BAB" w14:paraId="6A0A0C9A" w14:textId="77777777" w:rsidTr="00DC4394">
        <w:tc>
          <w:tcPr>
            <w:tcW w:w="3690" w:type="dxa"/>
            <w:gridSpan w:val="2"/>
          </w:tcPr>
          <w:p w14:paraId="699E0F9C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FC9D140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6D6E93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CDA6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D947B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60B4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64859A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61EDE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BAEDC9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10846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70725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25FE5" w:rsidRPr="001A2BAB" w14:paraId="1C0AA385" w14:textId="77777777" w:rsidTr="00DC4394">
        <w:tc>
          <w:tcPr>
            <w:tcW w:w="2790" w:type="dxa"/>
          </w:tcPr>
          <w:p w14:paraId="1E9271F3" w14:textId="77777777" w:rsidR="00525FE5" w:rsidRPr="001A2BAB" w:rsidRDefault="00525FE5" w:rsidP="00525FE5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732A305F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E961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0A148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83873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FA5FD4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B2FDE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A8280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52A60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792CB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7617F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840042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FE5" w:rsidRPr="001A2BAB" w14:paraId="23BFE043" w14:textId="77777777" w:rsidTr="00DC4394">
        <w:tc>
          <w:tcPr>
            <w:tcW w:w="2790" w:type="dxa"/>
          </w:tcPr>
          <w:p w14:paraId="5F2FD9FD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9CAB359" w14:textId="5685F907" w:rsidR="00525FE5" w:rsidRPr="000355EA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355EA" w:rsidRPr="000355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004F4184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112CE" w14:textId="04D1D3FE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B6F5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AF9E8" w14:textId="7F126F31" w:rsidR="00525FE5" w:rsidRPr="001A2BAB" w:rsidRDefault="000355EA" w:rsidP="000355EA">
            <w:pPr>
              <w:tabs>
                <w:tab w:val="clear" w:pos="680"/>
              </w:tabs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91ED94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543EBA" w14:textId="2331E383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73812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EBD7D" w14:textId="4BF1DA2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85208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DFCCC9" w14:textId="2B1D9DF8" w:rsidR="00525FE5" w:rsidRPr="001A2BAB" w:rsidRDefault="000355EA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525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55EA" w:rsidRPr="001A2BAB" w14:paraId="604DECF7" w14:textId="77777777" w:rsidTr="00DC4394">
        <w:tc>
          <w:tcPr>
            <w:tcW w:w="2790" w:type="dxa"/>
          </w:tcPr>
          <w:p w14:paraId="130B2862" w14:textId="77777777" w:rsidR="000355EA" w:rsidRPr="001A2BAB" w:rsidRDefault="000355EA" w:rsidP="0003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18FA5D" w14:textId="02FC8DBC" w:rsidR="000355EA" w:rsidRPr="001A2BAB" w:rsidRDefault="000355EA" w:rsidP="000355EA">
            <w:pPr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9958F" w14:textId="77777777" w:rsidR="000355EA" w:rsidRPr="001A2BAB" w:rsidRDefault="000355EA" w:rsidP="000355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FB4546" w14:textId="42987455" w:rsidR="000355EA" w:rsidRPr="001A2BAB" w:rsidRDefault="000355EA" w:rsidP="000355E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D5C5C" w14:textId="77777777" w:rsidR="000355EA" w:rsidRPr="001A2BAB" w:rsidRDefault="000355EA" w:rsidP="000355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ECE54D" w14:textId="1977E09F" w:rsidR="000355EA" w:rsidRPr="001A2BAB" w:rsidRDefault="00423998" w:rsidP="000355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0355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="000355EA" w:rsidRPr="000355EA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.</w:t>
            </w:r>
          </w:p>
        </w:tc>
        <w:tc>
          <w:tcPr>
            <w:tcW w:w="270" w:type="dxa"/>
          </w:tcPr>
          <w:p w14:paraId="6425976F" w14:textId="77777777" w:rsidR="000355EA" w:rsidRPr="001A2BAB" w:rsidRDefault="000355EA" w:rsidP="000355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2F5CB6" w14:textId="25847A32" w:rsidR="000355EA" w:rsidRPr="001A2BAB" w:rsidRDefault="000355EA" w:rsidP="000355E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046E5C" w14:textId="77777777" w:rsidR="000355EA" w:rsidRPr="001A2BAB" w:rsidRDefault="000355EA" w:rsidP="000355E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0A9AC3" w14:textId="66509579" w:rsidR="000355EA" w:rsidRPr="001A2BAB" w:rsidRDefault="000355EA" w:rsidP="000355E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DFEE6C" w14:textId="77777777" w:rsidR="000355EA" w:rsidRPr="001A2BAB" w:rsidRDefault="000355EA" w:rsidP="000355E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CA9F4C" w14:textId="05F1BDA9" w:rsidR="000355EA" w:rsidRPr="001A2BAB" w:rsidRDefault="00423998" w:rsidP="000355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0355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="000355EA" w:rsidRPr="000355EA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.</w:t>
            </w:r>
          </w:p>
        </w:tc>
      </w:tr>
      <w:tr w:rsidR="00525FE5" w:rsidRPr="001A2BAB" w14:paraId="4D3DA0C4" w14:textId="77777777" w:rsidTr="00DC4394">
        <w:tc>
          <w:tcPr>
            <w:tcW w:w="2790" w:type="dxa"/>
          </w:tcPr>
          <w:p w14:paraId="2888AF13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B14299" w14:textId="15FA2B58" w:rsidR="00525FE5" w:rsidRPr="001A2BAB" w:rsidRDefault="00423998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1154A121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B635A5" w14:textId="7DB67E0F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34DFCB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7A5B77" w14:textId="4C2B2DC3" w:rsidR="00525FE5" w:rsidRPr="001A2BAB" w:rsidRDefault="000355EA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13D393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A88519" w14:textId="231C77A5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6C9A1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71EC27" w14:textId="1626A7E5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D434C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8B9E1C" w14:textId="6326BC60" w:rsidR="00525FE5" w:rsidRPr="001A2BAB" w:rsidRDefault="000355EA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525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998" w:rsidRPr="00423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1F2950F" w14:textId="5310E317" w:rsidR="00C76E63" w:rsidRDefault="00C76E63" w:rsidP="00C76E6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9F75A2" w14:textId="77777777" w:rsidR="00DC4394" w:rsidRPr="00DC4394" w:rsidRDefault="00DC4394" w:rsidP="00DC439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C439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49E4CD29" w14:textId="686DA92A" w:rsidR="00DC4394" w:rsidRPr="00DC4394" w:rsidRDefault="00DC4394" w:rsidP="00C76E6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50"/>
        <w:gridCol w:w="268"/>
        <w:gridCol w:w="1002"/>
        <w:gridCol w:w="266"/>
        <w:gridCol w:w="1174"/>
        <w:gridCol w:w="266"/>
        <w:gridCol w:w="1174"/>
        <w:gridCol w:w="266"/>
        <w:gridCol w:w="1084"/>
      </w:tblGrid>
      <w:tr w:rsidR="009F3140" w:rsidRPr="00DC4394" w14:paraId="56EB9C39" w14:textId="77777777" w:rsidTr="009F3140">
        <w:trPr>
          <w:tblHeader/>
        </w:trPr>
        <w:tc>
          <w:tcPr>
            <w:tcW w:w="2970" w:type="dxa"/>
            <w:vAlign w:val="bottom"/>
          </w:tcPr>
          <w:p w14:paraId="170E5AD5" w14:textId="77777777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14:paraId="0C5FEBF4" w14:textId="15F8ABF2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3140" w:rsidRPr="00DC4394" w14:paraId="1B40099F" w14:textId="77777777" w:rsidTr="009F3140">
        <w:trPr>
          <w:tblHeader/>
        </w:trPr>
        <w:tc>
          <w:tcPr>
            <w:tcW w:w="2970" w:type="dxa"/>
            <w:vAlign w:val="bottom"/>
          </w:tcPr>
          <w:p w14:paraId="220B13B5" w14:textId="07DE4D7B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0" w:type="dxa"/>
          </w:tcPr>
          <w:p w14:paraId="1DFFD116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A04F3A8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B047CDA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684BE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548F6D26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014B786" w14:textId="40CA43BE" w:rsidR="009F3140" w:rsidRPr="00747053" w:rsidRDefault="009F3140" w:rsidP="00C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266" w:type="dxa"/>
            <w:shd w:val="clear" w:color="auto" w:fill="auto"/>
          </w:tcPr>
          <w:p w14:paraId="45D15D88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</w:tcPr>
          <w:p w14:paraId="25CCCE35" w14:textId="77777777" w:rsidR="005D62F8" w:rsidRDefault="005D62F8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DF9AF" w14:textId="0B21ABE9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66" w:type="dxa"/>
          </w:tcPr>
          <w:p w14:paraId="0734802F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262D65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83683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F3140" w:rsidRPr="00DC4394" w14:paraId="027353CF" w14:textId="77777777" w:rsidTr="009F3140">
        <w:trPr>
          <w:tblHeader/>
        </w:trPr>
        <w:tc>
          <w:tcPr>
            <w:tcW w:w="2970" w:type="dxa"/>
            <w:vAlign w:val="bottom"/>
          </w:tcPr>
          <w:p w14:paraId="651CF1FD" w14:textId="77777777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14:paraId="522F7A4A" w14:textId="6CA61646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F3140" w:rsidRPr="00DC4394" w14:paraId="114F5D42" w14:textId="77777777" w:rsidTr="009F3140">
        <w:tc>
          <w:tcPr>
            <w:tcW w:w="2970" w:type="dxa"/>
          </w:tcPr>
          <w:p w14:paraId="7F15501C" w14:textId="2CB96E3E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  <w:vAlign w:val="bottom"/>
          </w:tcPr>
          <w:p w14:paraId="6FAF3F60" w14:textId="766F6DC0" w:rsidR="009F3140" w:rsidRPr="00423998" w:rsidRDefault="00747053" w:rsidP="009F314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</w:t>
            </w:r>
          </w:p>
        </w:tc>
        <w:tc>
          <w:tcPr>
            <w:tcW w:w="268" w:type="dxa"/>
          </w:tcPr>
          <w:p w14:paraId="311F33CC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512DE92" w14:textId="19D7326D" w:rsidR="009F3140" w:rsidRPr="00423998" w:rsidRDefault="00747053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14:paraId="0FF14921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68F3268" w14:textId="484B1597" w:rsidR="009F3140" w:rsidRPr="00DC4394" w:rsidRDefault="0074705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  <w:tc>
          <w:tcPr>
            <w:tcW w:w="266" w:type="dxa"/>
          </w:tcPr>
          <w:p w14:paraId="2E8D9B32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98797B9" w14:textId="7CAEC93C" w:rsidR="009F3140" w:rsidRPr="00DC4394" w:rsidRDefault="00747053" w:rsidP="009F31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66" w:type="dxa"/>
          </w:tcPr>
          <w:p w14:paraId="31D43D6B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64507F7" w14:textId="375DAC4A" w:rsidR="009F3140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12,658</w:t>
            </w:r>
          </w:p>
        </w:tc>
      </w:tr>
      <w:tr w:rsidR="009F3140" w:rsidRPr="00DC4394" w14:paraId="33309F24" w14:textId="77777777" w:rsidTr="009F3140">
        <w:tc>
          <w:tcPr>
            <w:tcW w:w="2970" w:type="dxa"/>
          </w:tcPr>
          <w:p w14:paraId="6812E7A5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0" w:type="dxa"/>
            <w:vAlign w:val="bottom"/>
          </w:tcPr>
          <w:p w14:paraId="384D9AE1" w14:textId="1FFF9B22" w:rsidR="009F3140" w:rsidRPr="00DC4394" w:rsidRDefault="009F3140" w:rsidP="009F314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268" w:type="dxa"/>
          </w:tcPr>
          <w:p w14:paraId="143B7FD5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9A3DCE7" w14:textId="06A3D998" w:rsidR="009F3140" w:rsidRPr="00DC4394" w:rsidRDefault="009F3140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66" w:type="dxa"/>
          </w:tcPr>
          <w:p w14:paraId="2E5E718C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36C359" w14:textId="03881D7F" w:rsidR="009F3140" w:rsidRPr="00DC4394" w:rsidRDefault="00747053" w:rsidP="009F314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7F13613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BB463C6" w14:textId="586B0938" w:rsidR="009F3140" w:rsidRPr="00DC4394" w:rsidRDefault="00747053" w:rsidP="0074705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A18D2D0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55C5B8A" w14:textId="139E34D6" w:rsidR="009F3140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34,977</w:t>
            </w:r>
          </w:p>
        </w:tc>
      </w:tr>
      <w:tr w:rsidR="009F3140" w:rsidRPr="00DC4394" w14:paraId="437890E9" w14:textId="77777777" w:rsidTr="009F3140">
        <w:tc>
          <w:tcPr>
            <w:tcW w:w="2970" w:type="dxa"/>
          </w:tcPr>
          <w:p w14:paraId="0DF91084" w14:textId="2E59BD52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50" w:type="dxa"/>
            <w:vAlign w:val="bottom"/>
          </w:tcPr>
          <w:p w14:paraId="26FB5DA3" w14:textId="3EB45DDB" w:rsidR="009F3140" w:rsidRPr="00423998" w:rsidRDefault="00747053" w:rsidP="009F314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63</w:t>
            </w:r>
          </w:p>
        </w:tc>
        <w:tc>
          <w:tcPr>
            <w:tcW w:w="268" w:type="dxa"/>
          </w:tcPr>
          <w:p w14:paraId="14440D36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1BB7FAD" w14:textId="3C8D092B" w:rsidR="009F3140" w:rsidRPr="00423998" w:rsidRDefault="00747053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66" w:type="dxa"/>
          </w:tcPr>
          <w:p w14:paraId="611DC605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E42942B" w14:textId="17E04A3C" w:rsidR="009F3140" w:rsidRPr="00DC4394" w:rsidRDefault="00747053" w:rsidP="009F314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B3B141A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47F2B85" w14:textId="5F0B1BFA" w:rsidR="009F3140" w:rsidRPr="00DC4394" w:rsidRDefault="00747053" w:rsidP="009F31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2,314</w:t>
            </w:r>
          </w:p>
        </w:tc>
        <w:tc>
          <w:tcPr>
            <w:tcW w:w="266" w:type="dxa"/>
          </w:tcPr>
          <w:p w14:paraId="2DB573BF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526257A" w14:textId="4C7A871D" w:rsidR="009F3140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2,420</w:t>
            </w:r>
          </w:p>
        </w:tc>
      </w:tr>
      <w:tr w:rsidR="009F3140" w:rsidRPr="00DC4394" w14:paraId="34E11FB1" w14:textId="77777777" w:rsidTr="00274144">
        <w:tc>
          <w:tcPr>
            <w:tcW w:w="2970" w:type="dxa"/>
          </w:tcPr>
          <w:p w14:paraId="6B55F208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50" w:type="dxa"/>
            <w:vAlign w:val="bottom"/>
          </w:tcPr>
          <w:p w14:paraId="5B330175" w14:textId="6063003B" w:rsidR="009F3140" w:rsidRPr="00DC4394" w:rsidRDefault="009F3140" w:rsidP="009F31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CBDCB7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DDF31F1" w14:textId="77EBA9FF" w:rsidR="009F3140" w:rsidRPr="00DC4394" w:rsidRDefault="009F3140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68BE61B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00787E0" w14:textId="128CA303" w:rsidR="009F3140" w:rsidRPr="00DC4394" w:rsidRDefault="00747053" w:rsidP="0074705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BF49622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13076A3" w14:textId="483D25E1" w:rsidR="009F3140" w:rsidRPr="00DC4394" w:rsidRDefault="00747053" w:rsidP="009F31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2120FE3" w14:textId="77777777" w:rsidR="009F3140" w:rsidRPr="00DC4394" w:rsidRDefault="009F3140" w:rsidP="009F314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9F847A4" w14:textId="49408D53" w:rsidR="009F3140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(4,190)</w:t>
            </w:r>
          </w:p>
        </w:tc>
      </w:tr>
      <w:tr w:rsidR="009F3140" w:rsidRPr="00DC4394" w14:paraId="18ECD14A" w14:textId="77777777" w:rsidTr="00274144">
        <w:tc>
          <w:tcPr>
            <w:tcW w:w="2970" w:type="dxa"/>
          </w:tcPr>
          <w:p w14:paraId="3B899D39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0" w:type="dxa"/>
            <w:vAlign w:val="bottom"/>
          </w:tcPr>
          <w:p w14:paraId="296157F8" w14:textId="17D12049" w:rsidR="009F3140" w:rsidRPr="00DC4394" w:rsidRDefault="009F3140" w:rsidP="009F31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788AC8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970CB49" w14:textId="05292067" w:rsidR="009F3140" w:rsidRPr="00DC4394" w:rsidRDefault="009F3140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73384F0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E7FC7B9" w14:textId="38565AF2" w:rsidR="009F3140" w:rsidRPr="00DC4394" w:rsidRDefault="00747053" w:rsidP="0074705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71DEA8F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1BC4E6F" w14:textId="6CE2FD54" w:rsidR="009F3140" w:rsidRPr="00DC4394" w:rsidRDefault="00747053" w:rsidP="009F31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E79E91D" w14:textId="77777777" w:rsidR="009F3140" w:rsidRPr="00DC4394" w:rsidRDefault="009F3140" w:rsidP="009F314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5F0FB7D" w14:textId="72D5D9DA" w:rsidR="009F3140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(612)</w:t>
            </w:r>
          </w:p>
        </w:tc>
      </w:tr>
      <w:tr w:rsidR="00274144" w:rsidRPr="00DC4394" w14:paraId="249E73B8" w14:textId="77777777" w:rsidTr="00274144">
        <w:tc>
          <w:tcPr>
            <w:tcW w:w="2970" w:type="dxa"/>
          </w:tcPr>
          <w:p w14:paraId="49D1F7D8" w14:textId="7257F793" w:rsidR="00274144" w:rsidRPr="00747053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50" w:type="dxa"/>
            <w:vAlign w:val="bottom"/>
          </w:tcPr>
          <w:p w14:paraId="171DFF13" w14:textId="3ABDA0A1" w:rsidR="00274144" w:rsidRPr="00747053" w:rsidRDefault="00747053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(4,708)</w:t>
            </w:r>
          </w:p>
        </w:tc>
        <w:tc>
          <w:tcPr>
            <w:tcW w:w="268" w:type="dxa"/>
          </w:tcPr>
          <w:p w14:paraId="74CF3B10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D19D9BC" w14:textId="095824C8" w:rsidR="00274144" w:rsidRDefault="00747053" w:rsidP="0027414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(11,696)</w:t>
            </w:r>
          </w:p>
        </w:tc>
        <w:tc>
          <w:tcPr>
            <w:tcW w:w="266" w:type="dxa"/>
          </w:tcPr>
          <w:p w14:paraId="73C2E420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6B68FDF" w14:textId="091E972A" w:rsidR="00274144" w:rsidRPr="00DC4394" w:rsidRDefault="0074705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66" w:type="dxa"/>
          </w:tcPr>
          <w:p w14:paraId="74BA1561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1D3335C" w14:textId="6A0BBCA4" w:rsidR="00274144" w:rsidRPr="00DC4394" w:rsidRDefault="00747053" w:rsidP="007470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  <w:tc>
          <w:tcPr>
            <w:tcW w:w="266" w:type="dxa"/>
          </w:tcPr>
          <w:p w14:paraId="3E66137C" w14:textId="77777777" w:rsidR="00274144" w:rsidRPr="00DC4394" w:rsidRDefault="00274144" w:rsidP="0027414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D064553" w14:textId="54472AC4" w:rsidR="00274144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(16,581)</w:t>
            </w:r>
          </w:p>
        </w:tc>
      </w:tr>
      <w:tr w:rsidR="00274144" w:rsidRPr="00DC4394" w14:paraId="007CCB88" w14:textId="77777777" w:rsidTr="009F3140">
        <w:tc>
          <w:tcPr>
            <w:tcW w:w="2970" w:type="dxa"/>
          </w:tcPr>
          <w:p w14:paraId="74A83AEB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4E94886" w14:textId="19D66559" w:rsidR="00274144" w:rsidRPr="00DC4394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18,277</w:t>
            </w:r>
          </w:p>
        </w:tc>
        <w:tc>
          <w:tcPr>
            <w:tcW w:w="268" w:type="dxa"/>
          </w:tcPr>
          <w:p w14:paraId="34901FF6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6EDC5" w14:textId="0603774F" w:rsidR="00274144" w:rsidRPr="00DC4394" w:rsidRDefault="00747053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(4,308)</w:t>
            </w:r>
          </w:p>
        </w:tc>
        <w:tc>
          <w:tcPr>
            <w:tcW w:w="266" w:type="dxa"/>
          </w:tcPr>
          <w:p w14:paraId="287C6A65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80A77A3" w14:textId="528BC393" w:rsidR="00274144" w:rsidRPr="00DC4394" w:rsidRDefault="0074705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11,894</w:t>
            </w:r>
          </w:p>
        </w:tc>
        <w:tc>
          <w:tcPr>
            <w:tcW w:w="266" w:type="dxa"/>
          </w:tcPr>
          <w:p w14:paraId="549C84FA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3A63FB8" w14:textId="656DC204" w:rsidR="00274144" w:rsidRPr="00DC4394" w:rsidRDefault="00747053" w:rsidP="0027414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2,809</w:t>
            </w:r>
          </w:p>
        </w:tc>
        <w:tc>
          <w:tcPr>
            <w:tcW w:w="266" w:type="dxa"/>
          </w:tcPr>
          <w:p w14:paraId="47AEED98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CDDB531" w14:textId="10CE4559" w:rsidR="00274144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28,672</w:t>
            </w:r>
          </w:p>
        </w:tc>
      </w:tr>
      <w:tr w:rsidR="00274144" w:rsidRPr="00DC4394" w14:paraId="72443695" w14:textId="77777777" w:rsidTr="009F3140">
        <w:tc>
          <w:tcPr>
            <w:tcW w:w="2970" w:type="dxa"/>
          </w:tcPr>
          <w:p w14:paraId="76FE0823" w14:textId="77777777" w:rsidR="00274144" w:rsidRPr="00DC4394" w:rsidRDefault="00274144" w:rsidP="00274144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A8B104B" w14:textId="0DE11EA9" w:rsidR="00274144" w:rsidRPr="00DC4394" w:rsidRDefault="00274144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13FCBE2D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88F46" w14:textId="49BCEC04" w:rsidR="00274144" w:rsidRPr="00DC4394" w:rsidRDefault="00274144" w:rsidP="0027414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33D62D8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505E052" w14:textId="56DABCD0" w:rsidR="00274144" w:rsidRPr="00DC4394" w:rsidRDefault="00747053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D7B7A31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50B5974" w14:textId="3EB8F2B0" w:rsidR="00274144" w:rsidRPr="00DC4394" w:rsidRDefault="00747053" w:rsidP="0074705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D968BA5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3781ED9" w14:textId="360C4C0C" w:rsidR="00274144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(24,024)</w:t>
            </w:r>
          </w:p>
        </w:tc>
      </w:tr>
      <w:tr w:rsidR="00274144" w:rsidRPr="00DC4394" w14:paraId="0183DC03" w14:textId="77777777" w:rsidTr="009F3140">
        <w:tc>
          <w:tcPr>
            <w:tcW w:w="2970" w:type="dxa"/>
          </w:tcPr>
          <w:p w14:paraId="3DEEE478" w14:textId="77777777" w:rsidR="00274144" w:rsidRPr="00DC4394" w:rsidRDefault="00274144" w:rsidP="00274144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FB0A1" w14:textId="67BBEDE9" w:rsidR="00274144" w:rsidRPr="00DC4394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(5,747)</w:t>
            </w:r>
          </w:p>
        </w:tc>
        <w:tc>
          <w:tcPr>
            <w:tcW w:w="268" w:type="dxa"/>
          </w:tcPr>
          <w:p w14:paraId="24E7CC95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03D87" w14:textId="2CFB97F1" w:rsidR="00274144" w:rsidRPr="00DC4394" w:rsidRDefault="00747053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(4,308)</w:t>
            </w:r>
          </w:p>
        </w:tc>
        <w:tc>
          <w:tcPr>
            <w:tcW w:w="266" w:type="dxa"/>
          </w:tcPr>
          <w:p w14:paraId="7D65563B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A0EBE" w14:textId="3F52797C" w:rsidR="00274144" w:rsidRPr="00DC4394" w:rsidRDefault="0074705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11,894</w:t>
            </w:r>
          </w:p>
        </w:tc>
        <w:tc>
          <w:tcPr>
            <w:tcW w:w="266" w:type="dxa"/>
          </w:tcPr>
          <w:p w14:paraId="1E046BDD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AB2C9" w14:textId="6D8F88B3" w:rsidR="00274144" w:rsidRPr="00DC4394" w:rsidRDefault="00747053" w:rsidP="0027414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2,809</w:t>
            </w:r>
          </w:p>
        </w:tc>
        <w:tc>
          <w:tcPr>
            <w:tcW w:w="266" w:type="dxa"/>
          </w:tcPr>
          <w:p w14:paraId="33607CE2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C9DD" w14:textId="29622AAF" w:rsidR="00274144" w:rsidRPr="00DC4394" w:rsidRDefault="0074705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4,648</w:t>
            </w:r>
          </w:p>
        </w:tc>
      </w:tr>
    </w:tbl>
    <w:p w14:paraId="620F29A4" w14:textId="77777777" w:rsidR="00DC4394" w:rsidRDefault="00DC4394" w:rsidP="00DC4394">
      <w:pPr>
        <w:pStyle w:val="Heading1"/>
        <w:ind w:left="540"/>
        <w:rPr>
          <w:rFonts w:ascii="Angsana New" w:hAnsi="Angsana New"/>
          <w:sz w:val="30"/>
          <w:szCs w:val="30"/>
          <w:u w:val="none"/>
          <w:lang w:val="th-TH"/>
        </w:rPr>
      </w:pPr>
    </w:p>
    <w:p w14:paraId="0A93C65A" w14:textId="77777777" w:rsidR="009F3140" w:rsidRDefault="00035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260"/>
        <w:gridCol w:w="268"/>
        <w:gridCol w:w="1262"/>
        <w:gridCol w:w="266"/>
        <w:gridCol w:w="1174"/>
      </w:tblGrid>
      <w:tr w:rsidR="00747053" w:rsidRPr="00DC4394" w14:paraId="2C96C17F" w14:textId="77777777" w:rsidTr="00747053">
        <w:trPr>
          <w:tblHeader/>
        </w:trPr>
        <w:tc>
          <w:tcPr>
            <w:tcW w:w="5040" w:type="dxa"/>
            <w:vAlign w:val="bottom"/>
          </w:tcPr>
          <w:p w14:paraId="480536A6" w14:textId="77777777" w:rsidR="00747053" w:rsidRPr="00DC4394" w:rsidRDefault="00747053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14:paraId="1DF3C9F0" w14:textId="6A05F57B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053" w:rsidRPr="00DC4394" w14:paraId="49A87611" w14:textId="77777777" w:rsidTr="00747053">
        <w:trPr>
          <w:tblHeader/>
        </w:trPr>
        <w:tc>
          <w:tcPr>
            <w:tcW w:w="5040" w:type="dxa"/>
            <w:vAlign w:val="bottom"/>
          </w:tcPr>
          <w:p w14:paraId="31643F09" w14:textId="77777777" w:rsidR="00747053" w:rsidRPr="00DC4394" w:rsidRDefault="00747053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6DD30CE4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54A271C0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6F2B461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FEE114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680D8F36" w14:textId="77777777" w:rsidR="00747053" w:rsidRPr="00747053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7382B9E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E1BAD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47053" w:rsidRPr="00DC4394" w14:paraId="15A9F8CD" w14:textId="77777777" w:rsidTr="00747053">
        <w:trPr>
          <w:tblHeader/>
        </w:trPr>
        <w:tc>
          <w:tcPr>
            <w:tcW w:w="5040" w:type="dxa"/>
            <w:vAlign w:val="bottom"/>
          </w:tcPr>
          <w:p w14:paraId="40E76F94" w14:textId="77777777" w:rsidR="00747053" w:rsidRPr="00DC4394" w:rsidRDefault="00747053" w:rsidP="00747053">
            <w:pPr>
              <w:pStyle w:val="BodyText"/>
              <w:tabs>
                <w:tab w:val="clear" w:pos="3742"/>
                <w:tab w:val="left" w:pos="376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14:paraId="0F10E190" w14:textId="5A6FC0DC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7053" w:rsidRPr="00DC4394" w14:paraId="62C389F4" w14:textId="77777777" w:rsidTr="00747053">
        <w:tc>
          <w:tcPr>
            <w:tcW w:w="5040" w:type="dxa"/>
          </w:tcPr>
          <w:p w14:paraId="59DF5210" w14:textId="7F9FEA39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75C1616" w14:textId="39AD0040" w:rsidR="00747053" w:rsidRPr="00423998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68" w:type="dxa"/>
          </w:tcPr>
          <w:p w14:paraId="52C847DF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87A15D8" w14:textId="3CEF7343" w:rsidR="00747053" w:rsidRPr="00423998" w:rsidRDefault="00747053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EA4E586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75DC10A" w14:textId="13814BB4" w:rsidR="00747053" w:rsidRPr="00DC4394" w:rsidRDefault="00630002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747053" w:rsidRPr="00DC4394" w14:paraId="3FD4BAE1" w14:textId="77777777" w:rsidTr="00747053">
        <w:tc>
          <w:tcPr>
            <w:tcW w:w="5040" w:type="dxa"/>
          </w:tcPr>
          <w:p w14:paraId="20229705" w14:textId="77777777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A084D51" w14:textId="50572AB4" w:rsidR="00747053" w:rsidRPr="00DC4394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268" w:type="dxa"/>
          </w:tcPr>
          <w:p w14:paraId="5B8B0699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F89042E" w14:textId="269926E0" w:rsidR="00747053" w:rsidRPr="00DC4394" w:rsidRDefault="00747053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9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66" w:type="dxa"/>
          </w:tcPr>
          <w:p w14:paraId="4672486E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360B38B" w14:textId="37C5D223" w:rsidR="00747053" w:rsidRPr="00DC4394" w:rsidRDefault="00630002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29,237</w:t>
            </w:r>
          </w:p>
        </w:tc>
      </w:tr>
      <w:tr w:rsidR="00747053" w:rsidRPr="00DC4394" w14:paraId="0E0AA71F" w14:textId="77777777" w:rsidTr="00747053">
        <w:tc>
          <w:tcPr>
            <w:tcW w:w="5040" w:type="dxa"/>
          </w:tcPr>
          <w:p w14:paraId="57C0D431" w14:textId="265FC79D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1B9934BF" w14:textId="457551C3" w:rsidR="00747053" w:rsidRPr="00423998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68" w:type="dxa"/>
          </w:tcPr>
          <w:p w14:paraId="5F893344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D80942B" w14:textId="2D01A989" w:rsidR="00747053" w:rsidRPr="00423998" w:rsidRDefault="00747053" w:rsidP="006300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8C0EEA4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8AF743A" w14:textId="1FDB164E" w:rsidR="00747053" w:rsidRPr="00DC4394" w:rsidRDefault="00630002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747053" w:rsidRPr="00DC4394" w14:paraId="02C9FE9F" w14:textId="77777777" w:rsidTr="00747053">
        <w:tc>
          <w:tcPr>
            <w:tcW w:w="5040" w:type="dxa"/>
          </w:tcPr>
          <w:p w14:paraId="6111CD07" w14:textId="3187AC52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F37EDB" w14:textId="76515EB1" w:rsidR="00747053" w:rsidRDefault="00747053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(4,442)</w:t>
            </w:r>
          </w:p>
        </w:tc>
        <w:tc>
          <w:tcPr>
            <w:tcW w:w="268" w:type="dxa"/>
          </w:tcPr>
          <w:p w14:paraId="52564DF5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3F984E6" w14:textId="1A5D666B" w:rsidR="00747053" w:rsidRDefault="00747053" w:rsidP="006300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(7,352)</w:t>
            </w:r>
          </w:p>
        </w:tc>
        <w:tc>
          <w:tcPr>
            <w:tcW w:w="266" w:type="dxa"/>
          </w:tcPr>
          <w:p w14:paraId="266C54AE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3B1B06B" w14:textId="3CCA4BAC" w:rsidR="00747053" w:rsidRPr="00DC4394" w:rsidRDefault="00630002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(11,794)</w:t>
            </w:r>
          </w:p>
        </w:tc>
      </w:tr>
      <w:tr w:rsidR="00747053" w:rsidRPr="00DC4394" w14:paraId="6D91E80F" w14:textId="77777777" w:rsidTr="00747053">
        <w:tc>
          <w:tcPr>
            <w:tcW w:w="5040" w:type="dxa"/>
          </w:tcPr>
          <w:p w14:paraId="686FDE64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B39BDD" w14:textId="26497664" w:rsidR="00747053" w:rsidRPr="00DC4394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18,522</w:t>
            </w:r>
          </w:p>
        </w:tc>
        <w:tc>
          <w:tcPr>
            <w:tcW w:w="268" w:type="dxa"/>
          </w:tcPr>
          <w:p w14:paraId="536F3896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AC162" w14:textId="35131D69" w:rsidR="00747053" w:rsidRPr="00DC4394" w:rsidRDefault="00747053" w:rsidP="006300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(948)</w:t>
            </w:r>
          </w:p>
        </w:tc>
        <w:tc>
          <w:tcPr>
            <w:tcW w:w="266" w:type="dxa"/>
          </w:tcPr>
          <w:p w14:paraId="1F39C636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5DF2B6D" w14:textId="3CCDC34E" w:rsidR="00747053" w:rsidRPr="00DC4394" w:rsidRDefault="00630002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17,574</w:t>
            </w:r>
          </w:p>
        </w:tc>
      </w:tr>
      <w:tr w:rsidR="00747053" w:rsidRPr="00DC4394" w14:paraId="53E3B19A" w14:textId="77777777" w:rsidTr="00747053">
        <w:tc>
          <w:tcPr>
            <w:tcW w:w="5040" w:type="dxa"/>
          </w:tcPr>
          <w:p w14:paraId="11808422" w14:textId="77777777" w:rsidR="00747053" w:rsidRPr="00DC4394" w:rsidRDefault="00747053" w:rsidP="00274144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59C96C" w14:textId="4AC4F1B0" w:rsidR="00747053" w:rsidRPr="00DC4394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190E923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CA056" w14:textId="32F32309" w:rsidR="00747053" w:rsidRPr="00DC4394" w:rsidRDefault="00747053" w:rsidP="006300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9AFB4B2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815B593" w14:textId="2A98A3B9" w:rsidR="00747053" w:rsidRPr="00DC4394" w:rsidRDefault="00630002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(24,024)</w:t>
            </w:r>
          </w:p>
        </w:tc>
      </w:tr>
      <w:tr w:rsidR="00747053" w:rsidRPr="00DC4394" w14:paraId="0BE61810" w14:textId="77777777" w:rsidTr="00747053">
        <w:tc>
          <w:tcPr>
            <w:tcW w:w="5040" w:type="dxa"/>
          </w:tcPr>
          <w:p w14:paraId="61213BAF" w14:textId="77777777" w:rsidR="00747053" w:rsidRPr="00DC4394" w:rsidRDefault="00747053" w:rsidP="00274144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8123" w14:textId="0D7A95BF" w:rsidR="00747053" w:rsidRPr="00DC4394" w:rsidRDefault="0074705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(5,502)</w:t>
            </w:r>
          </w:p>
        </w:tc>
        <w:tc>
          <w:tcPr>
            <w:tcW w:w="268" w:type="dxa"/>
          </w:tcPr>
          <w:p w14:paraId="15961062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F2BF6" w14:textId="72DAFB22" w:rsidR="00747053" w:rsidRPr="00DC4394" w:rsidRDefault="00747053" w:rsidP="006300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(948)</w:t>
            </w:r>
          </w:p>
        </w:tc>
        <w:tc>
          <w:tcPr>
            <w:tcW w:w="266" w:type="dxa"/>
          </w:tcPr>
          <w:p w14:paraId="3046443A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3CF3" w14:textId="5FCF3106" w:rsidR="00630002" w:rsidRPr="00DC4394" w:rsidRDefault="00630002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(6,450)</w:t>
            </w:r>
          </w:p>
        </w:tc>
      </w:tr>
    </w:tbl>
    <w:p w14:paraId="5618DA6D" w14:textId="33818338" w:rsidR="000355EA" w:rsidRDefault="00035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36FE26F" w14:textId="2D3B46D3" w:rsidR="005B3B34" w:rsidRPr="00E8282F" w:rsidRDefault="005B3B34" w:rsidP="00197BAA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77777777" w:rsidR="00296496" w:rsidRPr="00DC4394" w:rsidRDefault="00296496" w:rsidP="00197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DC4394" w:rsidRPr="009E555A" w14:paraId="1A4E6998" w14:textId="77777777" w:rsidTr="00747053">
        <w:trPr>
          <w:tblHeader/>
        </w:trPr>
        <w:tc>
          <w:tcPr>
            <w:tcW w:w="5760" w:type="dxa"/>
            <w:shd w:val="clear" w:color="auto" w:fill="auto"/>
          </w:tcPr>
          <w:p w14:paraId="0B64F2CE" w14:textId="77777777" w:rsidR="00DC4394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321802" w14:textId="3F755153" w:rsidR="00DC4394" w:rsidRPr="00DC4394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998"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57057B25" w14:textId="77777777" w:rsidR="00DC4394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CFE562" w14:textId="677A39BA" w:rsidR="00DC4394" w:rsidRPr="009E555A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59FC6BB" w14:textId="77777777" w:rsidR="00DC4394" w:rsidRPr="009E555A" w:rsidRDefault="00DC4394" w:rsidP="00E12674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183FA6" w14:textId="6CEDF555" w:rsidR="00DC4394" w:rsidRPr="009E555A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4394" w:rsidRPr="009E555A" w14:paraId="2DE11082" w14:textId="77777777" w:rsidTr="00747053">
        <w:trPr>
          <w:tblHeader/>
        </w:trPr>
        <w:tc>
          <w:tcPr>
            <w:tcW w:w="5760" w:type="dxa"/>
            <w:shd w:val="clear" w:color="auto" w:fill="auto"/>
          </w:tcPr>
          <w:p w14:paraId="4D35BF17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26A94F3" w14:textId="18E21E97" w:rsidR="00DC4394" w:rsidRPr="00DC4394" w:rsidRDefault="00DC4394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4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394" w:rsidRPr="009E555A" w14:paraId="527049EF" w14:textId="77777777" w:rsidTr="00747053">
        <w:tc>
          <w:tcPr>
            <w:tcW w:w="5760" w:type="dxa"/>
            <w:shd w:val="clear" w:color="auto" w:fill="auto"/>
          </w:tcPr>
          <w:p w14:paraId="686E3A84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67C7C64C" w14:textId="77777777" w:rsidR="00DC4394" w:rsidRPr="009E555A" w:rsidRDefault="00DC4394" w:rsidP="0029649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F4479" w14:textId="77777777" w:rsidR="00DC4394" w:rsidRPr="009E555A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E4ED4B" w14:textId="77777777" w:rsidR="00DC4394" w:rsidRPr="009E555A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4394" w:rsidRPr="009E555A" w14:paraId="3ECA155B" w14:textId="77777777" w:rsidTr="00747053">
        <w:tc>
          <w:tcPr>
            <w:tcW w:w="5760" w:type="dxa"/>
            <w:shd w:val="clear" w:color="auto" w:fill="auto"/>
          </w:tcPr>
          <w:p w14:paraId="458ED8FB" w14:textId="158EBD78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  <w:r w:rsidR="002A4C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1426DEFE" w14:textId="5FA83A10" w:rsidR="00DC4394" w:rsidRPr="009E555A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13</w:t>
            </w:r>
            <w:r w:rsidR="009A2C96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  <w:shd w:val="clear" w:color="auto" w:fill="auto"/>
          </w:tcPr>
          <w:p w14:paraId="32456687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89A9EC7" w14:textId="4AA01AEC" w:rsidR="00DC4394" w:rsidRPr="00D533B8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11</w:t>
            </w:r>
            <w:r w:rsidR="004F3BF6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619</w:t>
            </w:r>
          </w:p>
        </w:tc>
      </w:tr>
      <w:tr w:rsidR="00DC4394" w:rsidRPr="009E555A" w14:paraId="4DE13017" w14:textId="77777777" w:rsidTr="00747053">
        <w:tc>
          <w:tcPr>
            <w:tcW w:w="5760" w:type="dxa"/>
            <w:shd w:val="clear" w:color="auto" w:fill="auto"/>
          </w:tcPr>
          <w:p w14:paraId="69A20E76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shd w:val="clear" w:color="auto" w:fill="auto"/>
          </w:tcPr>
          <w:p w14:paraId="0911ACDF" w14:textId="4D8EA355" w:rsidR="00DC4394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6219EFD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DD98C1D" w14:textId="7F54A2C6" w:rsidR="00DC4394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4394" w:rsidRPr="009E555A" w14:paraId="3C65AD49" w14:textId="77777777" w:rsidTr="00747053">
        <w:tc>
          <w:tcPr>
            <w:tcW w:w="5760" w:type="dxa"/>
            <w:shd w:val="clear" w:color="auto" w:fill="auto"/>
          </w:tcPr>
          <w:p w14:paraId="52FED06D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EB8EC" w14:textId="534D0E5E" w:rsidR="00DC4394" w:rsidRPr="00DC4394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9A2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4258E89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16CC0" w14:textId="334DE9EC" w:rsidR="00DC4394" w:rsidRPr="00D533B8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F3B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</w:tr>
      <w:tr w:rsidR="00DC4394" w:rsidRPr="008127FB" w14:paraId="555D979A" w14:textId="77777777" w:rsidTr="00747053">
        <w:tblPrEx>
          <w:tblLook w:val="01E0" w:firstRow="1" w:lastRow="1" w:firstColumn="1" w:lastColumn="1" w:noHBand="0" w:noVBand="0"/>
        </w:tblPrEx>
        <w:tc>
          <w:tcPr>
            <w:tcW w:w="5760" w:type="dxa"/>
            <w:shd w:val="clear" w:color="auto" w:fill="auto"/>
          </w:tcPr>
          <w:p w14:paraId="23B59174" w14:textId="77777777" w:rsidR="00DC4394" w:rsidRPr="0017008C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799D102" w14:textId="77777777" w:rsidR="00DC4394" w:rsidRPr="00DC4394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3E03E" w14:textId="77777777" w:rsidR="00DC4394" w:rsidRPr="008127FB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B9D8755" w14:textId="77777777" w:rsidR="00DC4394" w:rsidRPr="008127FB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4394" w:rsidRPr="009E555A" w14:paraId="1CCDFC8E" w14:textId="77777777" w:rsidTr="00747053">
        <w:tc>
          <w:tcPr>
            <w:tcW w:w="5760" w:type="dxa"/>
            <w:shd w:val="clear" w:color="auto" w:fill="auto"/>
          </w:tcPr>
          <w:p w14:paraId="0116CCEF" w14:textId="77777777" w:rsidR="00DC4394" w:rsidRPr="00905C8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5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62C09FEC" w14:textId="77777777" w:rsidR="00DC4394" w:rsidRPr="009E555A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41C4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9E1666" w14:textId="77777777" w:rsidR="00DC4394" w:rsidRPr="00D533B8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394" w:rsidRPr="009E555A" w14:paraId="7F7C4F43" w14:textId="77777777" w:rsidTr="00747053">
        <w:tc>
          <w:tcPr>
            <w:tcW w:w="5760" w:type="dxa"/>
            <w:shd w:val="clear" w:color="auto" w:fill="auto"/>
          </w:tcPr>
          <w:p w14:paraId="72EC1CE6" w14:textId="77777777" w:rsidR="00DC4394" w:rsidRPr="00905C8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71D9D03" w14:textId="090825F0" w:rsidR="00DC4394" w:rsidRPr="00D533B8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</w:t>
            </w:r>
            <w:r w:rsidR="009A2C96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761D66D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AA5B46" w14:textId="751C00D4" w:rsidR="00DC4394" w:rsidRPr="00D533B8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3998">
              <w:rPr>
                <w:rFonts w:ascii="Angsana New" w:hAnsi="Angsana New"/>
                <w:sz w:val="30"/>
                <w:szCs w:val="30"/>
              </w:rPr>
              <w:t>10</w:t>
            </w:r>
            <w:r w:rsidR="00DC4394">
              <w:rPr>
                <w:rFonts w:ascii="Angsana New" w:hAnsi="Angsana New"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DC4394" w:rsidRPr="009E555A" w14:paraId="2712C3CC" w14:textId="77777777" w:rsidTr="00747053">
        <w:tc>
          <w:tcPr>
            <w:tcW w:w="5760" w:type="dxa"/>
            <w:shd w:val="clear" w:color="auto" w:fill="auto"/>
            <w:vAlign w:val="bottom"/>
          </w:tcPr>
          <w:p w14:paraId="5EF9BE71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BD93B" w14:textId="37A77D3F" w:rsidR="00DC4394" w:rsidRPr="00DC4394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A2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79980A8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C57B" w14:textId="045BA5BD" w:rsidR="00DC4394" w:rsidRPr="00C0666E" w:rsidRDefault="00423998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C43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998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</w:tr>
    </w:tbl>
    <w:p w14:paraId="0343F20C" w14:textId="12807645" w:rsidR="00DC4394" w:rsidRDefault="00DC4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9F891DD" w14:textId="77777777" w:rsidR="00274144" w:rsidRDefault="00274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8526451" w14:textId="1249F2E9" w:rsidR="00D914B0" w:rsidRPr="00E8282F" w:rsidRDefault="00D914B0" w:rsidP="00197BAA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3BDF52FD" w14:textId="77777777" w:rsidR="00D914B0" w:rsidRPr="008127FB" w:rsidRDefault="00D914B0" w:rsidP="00D91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D146998" w14:textId="154821F0" w:rsidR="000F415B" w:rsidRDefault="00D914B0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1EB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23998" w:rsidRPr="00423998">
        <w:rPr>
          <w:rFonts w:ascii="Angsana New" w:hAnsi="Angsana New"/>
          <w:sz w:val="30"/>
          <w:szCs w:val="30"/>
        </w:rPr>
        <w:t>31</w:t>
      </w:r>
      <w:r w:rsidR="00672BB0">
        <w:rPr>
          <w:rFonts w:ascii="Angsana New" w:hAnsi="Angsana New" w:hint="cs"/>
          <w:sz w:val="30"/>
          <w:szCs w:val="30"/>
          <w:cs/>
        </w:rPr>
        <w:t xml:space="preserve"> </w:t>
      </w:r>
      <w:r w:rsidR="00296496">
        <w:rPr>
          <w:rFonts w:ascii="Angsana New" w:hAnsi="Angsana New" w:hint="cs"/>
          <w:sz w:val="30"/>
          <w:szCs w:val="30"/>
          <w:cs/>
        </w:rPr>
        <w:t>มีนาคม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 w:hint="cs"/>
          <w:sz w:val="30"/>
          <w:szCs w:val="30"/>
        </w:rPr>
        <w:t>2</w:t>
      </w:r>
      <w:r w:rsidR="00423998" w:rsidRPr="00423998">
        <w:rPr>
          <w:rFonts w:ascii="Angsana New" w:hAnsi="Angsana New"/>
          <w:sz w:val="30"/>
          <w:szCs w:val="30"/>
        </w:rPr>
        <w:t>563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บริษัท</w:t>
      </w:r>
      <w:r w:rsidRPr="00711EB6">
        <w:rPr>
          <w:rFonts w:ascii="Angsana New" w:hAnsi="Angsana New" w:hint="cs"/>
          <w:sz w:val="30"/>
          <w:szCs w:val="30"/>
          <w:cs/>
        </w:rPr>
        <w:t>มีหนี้สินที่อาจเกิดขึ้น</w:t>
      </w:r>
      <w:r w:rsidRPr="00711EB6">
        <w:rPr>
          <w:rFonts w:ascii="Angsana New" w:hAnsi="Angsana New"/>
          <w:sz w:val="30"/>
          <w:szCs w:val="30"/>
          <w:cs/>
        </w:rPr>
        <w:t>จาก</w:t>
      </w:r>
      <w:r w:rsidRPr="00711EB6">
        <w:rPr>
          <w:rFonts w:ascii="Angsana New" w:hAnsi="Angsana New" w:hint="cs"/>
          <w:sz w:val="30"/>
          <w:szCs w:val="30"/>
          <w:cs/>
        </w:rPr>
        <w:t>การถูก</w:t>
      </w:r>
      <w:r w:rsidRPr="00711EB6">
        <w:rPr>
          <w:rFonts w:ascii="Angsana New" w:hAnsi="Angsana New"/>
          <w:sz w:val="30"/>
          <w:szCs w:val="30"/>
          <w:cs/>
        </w:rPr>
        <w:t>บริษัทผู้จัดจำหน่ายต่างประเทศในอดีตรายหนึ่ง</w:t>
      </w:r>
      <w:r w:rsidRPr="00711EB6">
        <w:rPr>
          <w:rFonts w:ascii="Angsana New" w:hAnsi="Angsana New" w:hint="cs"/>
          <w:sz w:val="30"/>
          <w:szCs w:val="30"/>
          <w:cs/>
        </w:rPr>
        <w:t>ฟ้องร้อง โดยมีทุนทรัพย์ที่ฟ้องร้องและอาจเรียกได้</w:t>
      </w:r>
      <w:r w:rsidRPr="00711EB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423998" w:rsidRPr="00423998">
        <w:rPr>
          <w:rFonts w:ascii="Angsana New" w:hAnsi="Angsana New"/>
          <w:sz w:val="30"/>
          <w:szCs w:val="30"/>
        </w:rPr>
        <w:t>3</w:t>
      </w:r>
      <w:r w:rsidR="007F65FD">
        <w:rPr>
          <w:rFonts w:ascii="Angsana New" w:hAnsi="Angsana New"/>
          <w:sz w:val="30"/>
          <w:szCs w:val="30"/>
        </w:rPr>
        <w:t>.</w:t>
      </w:r>
      <w:r w:rsidR="00423998" w:rsidRPr="00423998">
        <w:rPr>
          <w:rFonts w:ascii="Angsana New" w:hAnsi="Angsana New"/>
          <w:sz w:val="30"/>
          <w:szCs w:val="30"/>
        </w:rPr>
        <w:t>15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ล้านหยวนจีน (</w:t>
      </w:r>
      <w:r w:rsidR="00423998" w:rsidRPr="00423998">
        <w:rPr>
          <w:rFonts w:ascii="Angsana New" w:hAnsi="Angsana New" w:hint="cs"/>
          <w:sz w:val="30"/>
          <w:szCs w:val="30"/>
        </w:rPr>
        <w:t>14</w:t>
      </w:r>
      <w:r w:rsidR="009A2C96">
        <w:rPr>
          <w:rFonts w:ascii="Angsana New" w:hAnsi="Angsana New" w:hint="cs"/>
          <w:sz w:val="30"/>
          <w:szCs w:val="30"/>
          <w:cs/>
        </w:rPr>
        <w:t>.</w:t>
      </w:r>
      <w:r w:rsidR="00423998" w:rsidRPr="00423998">
        <w:rPr>
          <w:rFonts w:ascii="Angsana New" w:hAnsi="Angsana New" w:hint="cs"/>
          <w:sz w:val="30"/>
          <w:szCs w:val="30"/>
        </w:rPr>
        <w:t>52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 xml:space="preserve">ล้านบาท) </w:t>
      </w:r>
      <w:r w:rsidR="007F65FD" w:rsidRPr="00D5594B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บริษัทชนะคดีความในศาลชั้นต้น </w:t>
      </w:r>
      <w:r w:rsidR="007F65FD">
        <w:rPr>
          <w:rFonts w:ascii="Angsana New" w:hAnsi="Angsana New" w:hint="cs"/>
          <w:spacing w:val="-2"/>
          <w:sz w:val="30"/>
          <w:szCs w:val="30"/>
          <w:cs/>
        </w:rPr>
        <w:t>ขณะนี้คดีอยู่ในระหว่างการยื่นอุทธรณ์ของ</w:t>
      </w:r>
      <w:r w:rsidR="007F65FD" w:rsidRPr="00E91550">
        <w:rPr>
          <w:rFonts w:ascii="Angsana New" w:hAnsi="Angsana New"/>
          <w:spacing w:val="-2"/>
          <w:sz w:val="30"/>
          <w:szCs w:val="30"/>
          <w:cs/>
        </w:rPr>
        <w:t>ผู้จัดจำหน่าย</w:t>
      </w:r>
      <w:r w:rsidR="007F65FD">
        <w:rPr>
          <w:rFonts w:ascii="Angsana New" w:hAnsi="Angsana New" w:hint="cs"/>
          <w:spacing w:val="-2"/>
          <w:sz w:val="30"/>
          <w:szCs w:val="30"/>
          <w:cs/>
        </w:rPr>
        <w:t xml:space="preserve">รายดังกล่าว </w:t>
      </w:r>
      <w:r w:rsidRPr="00711EB6">
        <w:rPr>
          <w:rFonts w:ascii="Angsana New" w:hAnsi="Angsana New" w:hint="cs"/>
          <w:sz w:val="30"/>
          <w:szCs w:val="30"/>
          <w:cs/>
        </w:rPr>
        <w:t>อย่างไรก็ตามบริษัทได้บันทึกประมาณการหนี้สินจากคดีความดังกล่าวตามความเห็นของฝ่ายบริหารและฝ่าย</w:t>
      </w:r>
      <w:r w:rsidRPr="000607A1">
        <w:rPr>
          <w:rFonts w:ascii="Angsana New" w:hAnsi="Angsana New" w:hint="cs"/>
          <w:sz w:val="30"/>
          <w:szCs w:val="30"/>
          <w:cs/>
        </w:rPr>
        <w:t>กฎหมายของบริษัทเป็นจำนวน</w:t>
      </w:r>
      <w:r w:rsidR="00BE3A14">
        <w:rPr>
          <w:rFonts w:ascii="Angsana New" w:hAnsi="Angsana New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0</w:t>
      </w:r>
      <w:r w:rsidR="009A2C96">
        <w:rPr>
          <w:rFonts w:ascii="Angsana New" w:hAnsi="Angsana New"/>
          <w:sz w:val="30"/>
          <w:szCs w:val="30"/>
        </w:rPr>
        <w:t>.</w:t>
      </w:r>
      <w:r w:rsidR="00423998" w:rsidRPr="00423998">
        <w:rPr>
          <w:rFonts w:ascii="Angsana New" w:hAnsi="Angsana New"/>
          <w:sz w:val="30"/>
          <w:szCs w:val="30"/>
        </w:rPr>
        <w:t>94</w:t>
      </w:r>
      <w:r w:rsidRPr="000607A1">
        <w:rPr>
          <w:rFonts w:ascii="Angsana New" w:hAnsi="Angsana New"/>
          <w:sz w:val="30"/>
          <w:szCs w:val="30"/>
        </w:rPr>
        <w:t xml:space="preserve"> </w:t>
      </w:r>
      <w:r w:rsidRPr="000607A1">
        <w:rPr>
          <w:rFonts w:ascii="Angsana New" w:hAnsi="Angsana New" w:hint="cs"/>
          <w:sz w:val="30"/>
          <w:szCs w:val="30"/>
          <w:cs/>
        </w:rPr>
        <w:t>ล้านบาท</w:t>
      </w:r>
      <w:r w:rsidRPr="000607A1">
        <w:rPr>
          <w:rFonts w:ascii="Angsana New" w:hAnsi="Angsana New"/>
          <w:sz w:val="30"/>
          <w:szCs w:val="30"/>
        </w:rPr>
        <w:t xml:space="preserve"> </w:t>
      </w:r>
      <w:r w:rsidRPr="000607A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23998" w:rsidRPr="00423998">
        <w:rPr>
          <w:rFonts w:ascii="Angsana New" w:hAnsi="Angsana New"/>
          <w:i/>
          <w:iCs/>
          <w:sz w:val="30"/>
          <w:szCs w:val="30"/>
        </w:rPr>
        <w:t>31</w:t>
      </w:r>
      <w:r w:rsidR="00711EB6" w:rsidRPr="000607A1">
        <w:rPr>
          <w:rFonts w:ascii="Angsana New" w:hAnsi="Angsana New"/>
          <w:i/>
          <w:iCs/>
          <w:sz w:val="30"/>
          <w:szCs w:val="30"/>
        </w:rPr>
        <w:t xml:space="preserve"> </w:t>
      </w:r>
      <w:r w:rsidR="00711EB6" w:rsidRPr="000607A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11EB6" w:rsidRPr="00711E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i/>
          <w:iCs/>
          <w:sz w:val="30"/>
          <w:szCs w:val="30"/>
        </w:rPr>
        <w:t>2562</w:t>
      </w:r>
      <w:r w:rsidRPr="00711EB6">
        <w:rPr>
          <w:rFonts w:ascii="Angsana New" w:hAnsi="Angsana New"/>
          <w:i/>
          <w:iCs/>
          <w:sz w:val="30"/>
          <w:szCs w:val="30"/>
        </w:rPr>
        <w:t xml:space="preserve">: </w:t>
      </w:r>
      <w:r w:rsidR="00423998" w:rsidRPr="00423998">
        <w:rPr>
          <w:rFonts w:ascii="Angsana New" w:hAnsi="Angsana New"/>
          <w:i/>
          <w:iCs/>
          <w:sz w:val="30"/>
          <w:szCs w:val="30"/>
        </w:rPr>
        <w:t>0</w:t>
      </w:r>
      <w:r w:rsidR="007F65FD">
        <w:rPr>
          <w:rFonts w:ascii="Angsana New" w:hAnsi="Angsana New"/>
          <w:i/>
          <w:iCs/>
          <w:sz w:val="30"/>
          <w:szCs w:val="30"/>
        </w:rPr>
        <w:t>.</w:t>
      </w:r>
      <w:r w:rsidR="00423998" w:rsidRPr="00423998">
        <w:rPr>
          <w:rFonts w:ascii="Angsana New" w:hAnsi="Angsana New"/>
          <w:i/>
          <w:iCs/>
          <w:sz w:val="30"/>
          <w:szCs w:val="30"/>
        </w:rPr>
        <w:t>86</w:t>
      </w:r>
      <w:r w:rsidRPr="00711EB6">
        <w:rPr>
          <w:rFonts w:ascii="Angsana New" w:hAnsi="Angsana New"/>
          <w:i/>
          <w:iCs/>
          <w:sz w:val="30"/>
          <w:szCs w:val="30"/>
        </w:rPr>
        <w:t xml:space="preserve"> </w:t>
      </w:r>
      <w:r w:rsidRPr="00711EB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711EB6">
        <w:rPr>
          <w:rFonts w:ascii="Angsana New" w:hAnsi="Angsana New" w:hint="cs"/>
          <w:sz w:val="30"/>
          <w:szCs w:val="30"/>
          <w:cs/>
        </w:rPr>
        <w:t xml:space="preserve"> ไว้</w:t>
      </w:r>
      <w:r w:rsidRPr="00711EB6">
        <w:rPr>
          <w:rFonts w:ascii="Angsana New" w:hAnsi="Angsana New"/>
          <w:sz w:val="30"/>
          <w:szCs w:val="30"/>
          <w:cs/>
        </w:rPr>
        <w:t>ในงบการเงิน</w:t>
      </w:r>
    </w:p>
    <w:p w14:paraId="0B4AB441" w14:textId="4BF1E0B4" w:rsidR="00564C76" w:rsidRDefault="00564C76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AB9CF7" w14:textId="2AAFF1F7" w:rsidR="00564C76" w:rsidRPr="00564C76" w:rsidRDefault="00564C76" w:rsidP="00564C76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564C76"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เหตุการณ์ภายหลังวันที่ในงบการเงินที่ไม่ต้องปรับปรุง</w:t>
      </w:r>
    </w:p>
    <w:p w14:paraId="5A193B0A" w14:textId="77777777" w:rsidR="009E619F" w:rsidRDefault="009E619F" w:rsidP="0056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D1F3FC" w14:textId="01A60BA4" w:rsidR="00564C76" w:rsidRPr="00564C76" w:rsidRDefault="00564C76" w:rsidP="0056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64C76">
        <w:rPr>
          <w:rFonts w:ascii="Angsana New" w:hAnsi="Angsana New" w:hint="cs"/>
          <w:sz w:val="30"/>
          <w:szCs w:val="30"/>
          <w:cs/>
        </w:rPr>
        <w:t xml:space="preserve">ภายหลังวันที่ในงบการเงิน หลายประเทศได้ประกาศมาตรการป้องกันหลายประการเพื่อป้องกันการแพร่ระบาดของโรคโควิด </w:t>
      </w:r>
      <w:r w:rsidRPr="00564C76">
        <w:rPr>
          <w:rFonts w:ascii="Angsana New" w:hAnsi="Angsana New" w:hint="cs"/>
          <w:sz w:val="30"/>
          <w:szCs w:val="30"/>
        </w:rPr>
        <w:t>19</w:t>
      </w:r>
      <w:r w:rsidRPr="00564C76">
        <w:rPr>
          <w:rFonts w:ascii="Angsana New" w:hAnsi="Angsana New" w:hint="cs"/>
          <w:sz w:val="30"/>
          <w:szCs w:val="30"/>
          <w:cs/>
        </w:rPr>
        <w:t xml:space="preserve"> ซึ่งส่งผลกระทบอย่างมากต่อการดำเนินชีวิตประจำวัน การผลิตตลอดจนการกระจายสินค้าในประเทศดังกล่าวและขยายวงกว้างออกไป การแพร่ระบาดของโรคโควิด </w:t>
      </w:r>
      <w:r w:rsidRPr="00564C76">
        <w:rPr>
          <w:rFonts w:ascii="Angsana New" w:hAnsi="Angsana New" w:hint="cs"/>
          <w:sz w:val="30"/>
          <w:szCs w:val="30"/>
        </w:rPr>
        <w:t xml:space="preserve">19 </w:t>
      </w:r>
      <w:r w:rsidRPr="00564C76">
        <w:rPr>
          <w:rFonts w:ascii="Angsana New" w:hAnsi="Angsana New" w:hint="cs"/>
          <w:sz w:val="30"/>
          <w:szCs w:val="30"/>
          <w:cs/>
        </w:rPr>
        <w:t xml:space="preserve">ส่งผลกระทบต่อระบบเศรษฐกิจโลกโดยเฉพาะอย่างยิ่งการดำเนินงานของกลุ่มบริษัท ซึ่งยังไม่สามารถคาดการณ์ผลกระทบได้ในขณะนี้ </w:t>
      </w:r>
      <w:bookmarkStart w:id="3" w:name="_Hlk36645950"/>
      <w:r w:rsidRPr="00564C76">
        <w:rPr>
          <w:rFonts w:ascii="Angsana New" w:hAnsi="Angsana New" w:hint="cs"/>
          <w:sz w:val="30"/>
          <w:szCs w:val="30"/>
          <w:cs/>
        </w:rPr>
        <w:t>ทั้งนี้ 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ตลอดจนได้มีการปรับเปลี่ยนรูปแบบการให้บริการและการดำเนินงานเพื่อตอบสนองต่อเหตุการณ์ดังกล่าว</w:t>
      </w:r>
    </w:p>
    <w:bookmarkEnd w:id="3"/>
    <w:p w14:paraId="194630FC" w14:textId="77777777" w:rsidR="00564C76" w:rsidRDefault="00564C76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4D770A" w14:textId="77777777" w:rsidR="007F65FD" w:rsidRPr="000F415B" w:rsidRDefault="007F65FD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3A949" w14:textId="745C57ED" w:rsidR="00D914B0" w:rsidRPr="000355EA" w:rsidRDefault="00D914B0" w:rsidP="00675032">
      <w:pPr>
        <w:pStyle w:val="Heading1"/>
        <w:ind w:left="540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sectPr w:rsidR="00D914B0" w:rsidRPr="000355EA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E5143" w14:textId="77777777" w:rsidR="00F335F5" w:rsidRDefault="00F335F5">
      <w:r>
        <w:separator/>
      </w:r>
    </w:p>
  </w:endnote>
  <w:endnote w:type="continuationSeparator" w:id="0">
    <w:p w14:paraId="31A03F60" w14:textId="77777777" w:rsidR="00F335F5" w:rsidRDefault="00F3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5AE4F" w14:textId="4926F7E2" w:rsidR="00747053" w:rsidRPr="00E37E72" w:rsidRDefault="00747053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423998">
      <w:rPr>
        <w:rFonts w:ascii="Angsana New" w:hAnsi="Angsana New"/>
        <w:noProof/>
        <w:sz w:val="30"/>
        <w:szCs w:val="30"/>
      </w:rPr>
      <w:t>9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4A0E" w14:textId="34F9EF44" w:rsidR="00747053" w:rsidRPr="00E37E72" w:rsidRDefault="00747053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423998">
      <w:rPr>
        <w:rFonts w:ascii="Angsana New" w:hAnsi="Angsana New"/>
        <w:noProof/>
        <w:sz w:val="30"/>
        <w:szCs w:val="30"/>
      </w:rPr>
      <w:t>8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00AE8" w14:textId="24713101" w:rsidR="00747053" w:rsidRPr="006E41C0" w:rsidRDefault="00747053" w:rsidP="006E41C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E41C0">
      <w:rPr>
        <w:rFonts w:ascii="Angsana New" w:hAnsi="Angsana New"/>
        <w:caps/>
        <w:sz w:val="30"/>
        <w:szCs w:val="30"/>
      </w:rPr>
      <w:fldChar w:fldCharType="begin"/>
    </w:r>
    <w:r w:rsidRPr="006E41C0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E41C0">
      <w:rPr>
        <w:rFonts w:ascii="Angsana New" w:hAnsi="Angsana New"/>
        <w:caps/>
        <w:sz w:val="30"/>
        <w:szCs w:val="30"/>
      </w:rPr>
      <w:fldChar w:fldCharType="separate"/>
    </w:r>
    <w:r w:rsidRPr="00423998">
      <w:rPr>
        <w:rFonts w:ascii="Angsana New" w:hAnsi="Angsana New"/>
        <w:caps/>
        <w:noProof/>
        <w:sz w:val="30"/>
        <w:szCs w:val="30"/>
      </w:rPr>
      <w:t>2</w:t>
    </w:r>
    <w:r w:rsidRPr="006E41C0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952EF" w14:textId="77777777" w:rsidR="00F335F5" w:rsidRDefault="00F335F5">
      <w:r>
        <w:separator/>
      </w:r>
    </w:p>
  </w:footnote>
  <w:footnote w:type="continuationSeparator" w:id="0">
    <w:p w14:paraId="6F91EDC3" w14:textId="77777777" w:rsidR="00F335F5" w:rsidRDefault="00F33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571A" w14:textId="77777777" w:rsidR="00747053" w:rsidRPr="00E37E72" w:rsidRDefault="00747053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D537E07" w14:textId="77777777" w:rsidR="00747053" w:rsidRDefault="00747053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9078751" w14:textId="05FB2B18" w:rsidR="00747053" w:rsidRDefault="00747053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2399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23998">
      <w:rPr>
        <w:rFonts w:ascii="Angsana New" w:hAnsi="Angsana New"/>
        <w:sz w:val="32"/>
        <w:szCs w:val="32"/>
        <w:lang w:val="en-US" w:bidi="th-TH"/>
      </w:rPr>
      <w:t>25</w:t>
    </w:r>
    <w:r w:rsidRPr="00423998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898A30A" w14:textId="77777777" w:rsidR="00747053" w:rsidRPr="0043229B" w:rsidRDefault="00747053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26481" w14:textId="77777777" w:rsidR="00747053" w:rsidRPr="00E37E72" w:rsidRDefault="00747053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6B658BF" w14:textId="77777777" w:rsidR="00747053" w:rsidRDefault="00747053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1C774D7D" w14:textId="1066F869" w:rsidR="00747053" w:rsidRDefault="00747053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2399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23998">
      <w:rPr>
        <w:rFonts w:ascii="Angsana New" w:hAnsi="Angsana New"/>
        <w:sz w:val="32"/>
        <w:szCs w:val="32"/>
        <w:lang w:val="en-US" w:bidi="th-TH"/>
      </w:rPr>
      <w:t>25</w:t>
    </w:r>
    <w:r w:rsidRPr="00423998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7E46D6F" w14:textId="77777777" w:rsidR="00747053" w:rsidRPr="0043229B" w:rsidRDefault="00747053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E4E56" w14:textId="77777777" w:rsidR="00747053" w:rsidRPr="00E37E72" w:rsidRDefault="00747053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5FEF58" w14:textId="77777777" w:rsidR="00747053" w:rsidRDefault="00747053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146F792" w14:textId="1A87B493" w:rsidR="00747053" w:rsidRDefault="00747053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2399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23998">
      <w:rPr>
        <w:rFonts w:ascii="Angsana New" w:hAnsi="Angsana New"/>
        <w:sz w:val="32"/>
        <w:szCs w:val="32"/>
        <w:lang w:val="en-US" w:bidi="th-TH"/>
      </w:rPr>
      <w:t>25</w:t>
    </w:r>
    <w:r w:rsidRPr="00423998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ED1BB83" w14:textId="77777777" w:rsidR="00747053" w:rsidRPr="00393364" w:rsidRDefault="00747053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98B1" w14:textId="77777777" w:rsidR="00747053" w:rsidRPr="00E37E72" w:rsidRDefault="00747053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051808A" w14:textId="77777777" w:rsidR="00747053" w:rsidRDefault="00747053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1A945104" w14:textId="714B1337" w:rsidR="00747053" w:rsidRDefault="00747053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2399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23998">
      <w:rPr>
        <w:rFonts w:ascii="Angsana New" w:hAnsi="Angsana New"/>
        <w:sz w:val="32"/>
        <w:szCs w:val="32"/>
        <w:lang w:val="en-US" w:bidi="th-TH"/>
      </w:rPr>
      <w:t>25</w:t>
    </w:r>
    <w:r w:rsidRPr="00423998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96F4995" w14:textId="77777777" w:rsidR="00747053" w:rsidRPr="00393364" w:rsidRDefault="00747053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3562" w14:textId="77777777" w:rsidR="00747053" w:rsidRPr="00E37E72" w:rsidRDefault="00747053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747053" w:rsidRDefault="00747053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46F4CA0A" w14:textId="247FEA46" w:rsidR="00747053" w:rsidRDefault="00747053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2399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23998">
      <w:rPr>
        <w:rFonts w:ascii="Angsana New" w:hAnsi="Angsana New"/>
        <w:sz w:val="32"/>
        <w:szCs w:val="32"/>
        <w:lang w:val="en-US" w:bidi="th-TH"/>
      </w:rPr>
      <w:t>25</w:t>
    </w:r>
    <w:r w:rsidRPr="00423998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747053" w:rsidRPr="00BD6A29" w:rsidRDefault="0074705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4010" w14:textId="77777777" w:rsidR="00747053" w:rsidRPr="00E37E72" w:rsidRDefault="00747053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747053" w:rsidRDefault="00747053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168A2ACE" w:rsidR="00747053" w:rsidRDefault="00747053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23998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23998">
      <w:rPr>
        <w:rFonts w:ascii="Angsana New" w:hAnsi="Angsana New"/>
        <w:sz w:val="32"/>
        <w:szCs w:val="32"/>
        <w:lang w:val="en-US" w:bidi="th-TH"/>
      </w:rPr>
      <w:t>25</w:t>
    </w:r>
    <w:r w:rsidRPr="00423998">
      <w:rPr>
        <w:rFonts w:ascii="Angsana New" w:hAnsi="Angsana New" w:hint="cs"/>
        <w:sz w:val="32"/>
        <w:szCs w:val="32"/>
        <w:lang w:val="en-US" w:bidi="th-TH"/>
      </w:rPr>
      <w:t>63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747053" w:rsidRPr="00BD6A29" w:rsidRDefault="0074705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5FA4EDB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5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40"/>
  </w:num>
  <w:num w:numId="14">
    <w:abstractNumId w:val="22"/>
  </w:num>
  <w:num w:numId="15">
    <w:abstractNumId w:val="25"/>
  </w:num>
  <w:num w:numId="16">
    <w:abstractNumId w:val="43"/>
  </w:num>
  <w:num w:numId="17">
    <w:abstractNumId w:val="46"/>
  </w:num>
  <w:num w:numId="18">
    <w:abstractNumId w:val="17"/>
  </w:num>
  <w:num w:numId="19">
    <w:abstractNumId w:val="32"/>
  </w:num>
  <w:num w:numId="20">
    <w:abstractNumId w:val="21"/>
  </w:num>
  <w:num w:numId="21">
    <w:abstractNumId w:val="26"/>
  </w:num>
  <w:num w:numId="22">
    <w:abstractNumId w:val="12"/>
  </w:num>
  <w:num w:numId="23">
    <w:abstractNumId w:val="24"/>
  </w:num>
  <w:num w:numId="24">
    <w:abstractNumId w:val="35"/>
  </w:num>
  <w:num w:numId="25">
    <w:abstractNumId w:val="13"/>
  </w:num>
  <w:num w:numId="26">
    <w:abstractNumId w:val="36"/>
  </w:num>
  <w:num w:numId="27">
    <w:abstractNumId w:val="45"/>
  </w:num>
  <w:num w:numId="28">
    <w:abstractNumId w:val="10"/>
  </w:num>
  <w:num w:numId="29">
    <w:abstractNumId w:val="15"/>
  </w:num>
  <w:num w:numId="30">
    <w:abstractNumId w:val="33"/>
  </w:num>
  <w:num w:numId="31">
    <w:abstractNumId w:val="44"/>
  </w:num>
  <w:num w:numId="32">
    <w:abstractNumId w:val="16"/>
  </w:num>
  <w:num w:numId="33">
    <w:abstractNumId w:val="41"/>
  </w:num>
  <w:num w:numId="34">
    <w:abstractNumId w:val="30"/>
  </w:num>
  <w:num w:numId="35">
    <w:abstractNumId w:val="5"/>
  </w:num>
  <w:num w:numId="36">
    <w:abstractNumId w:val="18"/>
  </w:num>
  <w:num w:numId="37">
    <w:abstractNumId w:val="47"/>
  </w:num>
  <w:num w:numId="38">
    <w:abstractNumId w:val="19"/>
  </w:num>
  <w:num w:numId="39">
    <w:abstractNumId w:val="38"/>
  </w:num>
  <w:num w:numId="40">
    <w:abstractNumId w:val="37"/>
  </w:num>
  <w:num w:numId="41">
    <w:abstractNumId w:val="29"/>
  </w:num>
  <w:num w:numId="42">
    <w:abstractNumId w:val="14"/>
  </w:num>
  <w:num w:numId="43">
    <w:abstractNumId w:val="39"/>
  </w:num>
  <w:num w:numId="44">
    <w:abstractNumId w:val="27"/>
  </w:num>
  <w:num w:numId="45">
    <w:abstractNumId w:val="42"/>
  </w:num>
  <w:num w:numId="46">
    <w:abstractNumId w:val="31"/>
  </w:num>
  <w:num w:numId="47">
    <w:abstractNumId w:val="28"/>
  </w:num>
  <w:num w:numId="48">
    <w:abstractNumId w:val="11"/>
  </w:num>
  <w:num w:numId="49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8C"/>
    <w:rsid w:val="000E0CEC"/>
    <w:rsid w:val="000E0ED5"/>
    <w:rsid w:val="000E15DD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DCE"/>
    <w:rsid w:val="0015274F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BC1"/>
    <w:rsid w:val="00186EEE"/>
    <w:rsid w:val="00186F41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7D6"/>
    <w:rsid w:val="002B7A60"/>
    <w:rsid w:val="002B7DB5"/>
    <w:rsid w:val="002C00C8"/>
    <w:rsid w:val="002C0265"/>
    <w:rsid w:val="002C06DD"/>
    <w:rsid w:val="002C158D"/>
    <w:rsid w:val="002C16B6"/>
    <w:rsid w:val="002C1846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9D6"/>
    <w:rsid w:val="00383FB7"/>
    <w:rsid w:val="003844BE"/>
    <w:rsid w:val="00384775"/>
    <w:rsid w:val="0038496A"/>
    <w:rsid w:val="00385E1C"/>
    <w:rsid w:val="00385FC4"/>
    <w:rsid w:val="00386364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B97"/>
    <w:rsid w:val="00482EA5"/>
    <w:rsid w:val="00482EF0"/>
    <w:rsid w:val="004831A8"/>
    <w:rsid w:val="004833F1"/>
    <w:rsid w:val="00483B18"/>
    <w:rsid w:val="00484031"/>
    <w:rsid w:val="0048407C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7C8"/>
    <w:rsid w:val="004E77FF"/>
    <w:rsid w:val="004E7B16"/>
    <w:rsid w:val="004F00C4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705"/>
    <w:rsid w:val="0057196F"/>
    <w:rsid w:val="00572143"/>
    <w:rsid w:val="005721B1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AC"/>
    <w:rsid w:val="005A427C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3B8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2F"/>
    <w:rsid w:val="006F00E7"/>
    <w:rsid w:val="006F02E7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33E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E57"/>
    <w:rsid w:val="009654DD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F22"/>
    <w:rsid w:val="009A44CD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08F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F12"/>
    <w:rsid w:val="00A84F33"/>
    <w:rsid w:val="00A84F3E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E6C"/>
    <w:rsid w:val="00A96FD6"/>
    <w:rsid w:val="00A97350"/>
    <w:rsid w:val="00A9788C"/>
    <w:rsid w:val="00A9796B"/>
    <w:rsid w:val="00A97B31"/>
    <w:rsid w:val="00AA081C"/>
    <w:rsid w:val="00AA0A42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646"/>
    <w:rsid w:val="00CF7E20"/>
    <w:rsid w:val="00D00098"/>
    <w:rsid w:val="00D000C3"/>
    <w:rsid w:val="00D006A9"/>
    <w:rsid w:val="00D0084F"/>
    <w:rsid w:val="00D00A1C"/>
    <w:rsid w:val="00D0112A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7229"/>
    <w:rsid w:val="00D373C2"/>
    <w:rsid w:val="00D3760A"/>
    <w:rsid w:val="00D3790F"/>
    <w:rsid w:val="00D37CF7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53D"/>
    <w:rsid w:val="00EC4B14"/>
    <w:rsid w:val="00EC5229"/>
    <w:rsid w:val="00EC53F9"/>
    <w:rsid w:val="00EC55AF"/>
    <w:rsid w:val="00EC596C"/>
    <w:rsid w:val="00EC5976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5D"/>
    <w:rsid w:val="00F328DF"/>
    <w:rsid w:val="00F32D55"/>
    <w:rsid w:val="00F33238"/>
    <w:rsid w:val="00F332B2"/>
    <w:rsid w:val="00F335F5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721F5-FCC0-4A94-9048-64DE0FE0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39</Pages>
  <Words>6433</Words>
  <Characters>36672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2020-05-07T08:12:00Z</cp:lastPrinted>
  <dcterms:created xsi:type="dcterms:W3CDTF">2020-05-15T02:45:00Z</dcterms:created>
  <dcterms:modified xsi:type="dcterms:W3CDTF">2020-05-15T02:46:00Z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