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57AD3">
        <w:rPr>
          <w:rFonts w:ascii="Angsana New" w:hAnsi="Angsana New"/>
          <w:sz w:val="30"/>
          <w:szCs w:val="30"/>
        </w:rPr>
        <w:t>2562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F500D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F500D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1C21D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1DD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1C21DD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1C21DD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1DD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</w:tbl>
    <w:p w:rsidR="00284EE6" w:rsidRDefault="00284EE6"/>
    <w:p w:rsidR="0025797F" w:rsidRDefault="0025797F"/>
    <w:p w:rsidR="00284EE6" w:rsidRDefault="00284EE6"/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00D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00D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1C21DD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21DD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1C21DD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876B83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:rsidTr="007F05B0">
        <w:tc>
          <w:tcPr>
            <w:tcW w:w="2942" w:type="dxa"/>
            <w:vAlign w:val="center"/>
          </w:tcPr>
          <w:p w:rsidR="00284EE6" w:rsidRPr="00284EE6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284EE6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284EE6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284EE6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284EE6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4EE6" w:rsidRPr="00284EE6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284EE6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284EE6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EE6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F500D4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284EE6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EE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25797F" w:rsidRPr="00B62B95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 w:hint="cs"/>
          <w:sz w:val="30"/>
          <w:szCs w:val="30"/>
          <w:cs/>
        </w:rPr>
        <w:t>เ</w:t>
      </w:r>
      <w:r w:rsidRPr="00B62B95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="00F500D4"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</w:t>
      </w:r>
      <w:r w:rsidR="00C922F1"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 w:rsidR="00C922F1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C922F1">
        <w:rPr>
          <w:rFonts w:ascii="Angsana New" w:hAnsi="Angsana New" w:hint="cs"/>
          <w:sz w:val="30"/>
          <w:szCs w:val="30"/>
          <w:cs/>
        </w:rPr>
        <w:t>และแนว</w:t>
      </w:r>
      <w:r w:rsidR="00C922F1" w:rsidRPr="00B62B95">
        <w:rPr>
          <w:rFonts w:ascii="Angsana New" w:hAnsi="Angsana New"/>
          <w:sz w:val="30"/>
          <w:szCs w:val="30"/>
          <w:cs/>
        </w:rPr>
        <w:t>ปฏิบัติ</w:t>
      </w:r>
      <w:r w:rsidR="00C922F1"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62B95">
        <w:rPr>
          <w:rFonts w:ascii="Angsana New" w:hAnsi="Angsana New"/>
          <w:sz w:val="30"/>
          <w:szCs w:val="30"/>
        </w:rPr>
        <w:t>1</w:t>
      </w:r>
      <w:r w:rsidRPr="00B62B95">
        <w:rPr>
          <w:rFonts w:ascii="Angsana New" w:hAnsi="Angsana New"/>
          <w:sz w:val="30"/>
          <w:szCs w:val="30"/>
          <w:cs/>
        </w:rPr>
        <w:t xml:space="preserve"> มกราคม </w:t>
      </w:r>
      <w:r w:rsidR="00F500D4">
        <w:rPr>
          <w:rFonts w:ascii="Angsana New" w:hAnsi="Angsana New"/>
          <w:sz w:val="30"/>
          <w:szCs w:val="30"/>
        </w:rPr>
        <w:t>2563</w:t>
      </w:r>
      <w:r w:rsidRPr="00B62B95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 w:rsidR="00C922F1"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 w:rsidR="00C922F1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292624">
        <w:rPr>
          <w:rFonts w:ascii="Angsana New" w:hAnsi="Angsana New" w:hint="cs"/>
          <w:sz w:val="30"/>
          <w:szCs w:val="30"/>
          <w:cs/>
        </w:rPr>
        <w:t>และแนว</w:t>
      </w:r>
      <w:r w:rsidR="00292624" w:rsidRPr="00B62B95">
        <w:rPr>
          <w:rFonts w:ascii="Angsana New" w:hAnsi="Angsana New"/>
          <w:sz w:val="30"/>
          <w:szCs w:val="30"/>
          <w:cs/>
        </w:rPr>
        <w:t>ปฏิบัติ</w:t>
      </w:r>
      <w:r w:rsidR="00292624"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</w:t>
      </w:r>
      <w:r w:rsidR="007F7274">
        <w:rPr>
          <w:rFonts w:ascii="Angsana New" w:hAnsi="Angsana New" w:hint="cs"/>
          <w:sz w:val="30"/>
          <w:szCs w:val="30"/>
          <w:cs/>
        </w:rPr>
        <w:t>ยกเว้น</w:t>
      </w:r>
      <w:r w:rsidRPr="00B62B95">
        <w:rPr>
          <w:rFonts w:ascii="Angsana New" w:hAnsi="Angsana New"/>
          <w:sz w:val="30"/>
          <w:szCs w:val="30"/>
          <w:cs/>
        </w:rPr>
        <w:t xml:space="preserve"> </w:t>
      </w: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92624" w:rsidRDefault="00292624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92624" w:rsidRDefault="00292624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92624" w:rsidRDefault="00292624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92624" w:rsidRDefault="00292624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E55B20" w:rsidRDefault="00E55B20" w:rsidP="007F7274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4B6A18">
        <w:rPr>
          <w:rFonts w:ascii="Angsana New" w:hAnsi="Angsana New" w:hint="cs"/>
          <w:i/>
          <w:iCs/>
          <w:szCs w:val="30"/>
          <w:u w:val="single"/>
          <w:cs/>
        </w:rPr>
        <w:t>และฉบับอื่นๆ ที่เกี่ยวข้อง</w:t>
      </w:r>
    </w:p>
    <w:p w:rsidR="007F7274" w:rsidRPr="00155105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 </w:t>
      </w:r>
      <w:r w:rsidRPr="004B6A18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4B6A18">
        <w:rPr>
          <w:rFonts w:ascii="Angsana New" w:hAnsi="Angsana New"/>
          <w:szCs w:val="30"/>
        </w:rPr>
        <w:t xml:space="preserve">9 </w:t>
      </w:r>
      <w:r w:rsidRPr="004B6A18">
        <w:rPr>
          <w:rFonts w:ascii="Angsana New" w:hAnsi="Angsana New"/>
          <w:szCs w:val="30"/>
          <w:cs/>
        </w:rPr>
        <w:t>แบ่ง</w:t>
      </w:r>
      <w:r w:rsidRPr="004B6A18">
        <w:rPr>
          <w:rFonts w:ascii="Angsana New" w:hAnsi="Angsana New" w:hint="cs"/>
          <w:szCs w:val="30"/>
          <w:cs/>
        </w:rPr>
        <w:t>ออก</w:t>
      </w:r>
      <w:r w:rsidRPr="004B6A18">
        <w:rPr>
          <w:rFonts w:ascii="Angsana New" w:hAnsi="Angsana New"/>
          <w:szCs w:val="30"/>
          <w:cs/>
        </w:rPr>
        <w:t xml:space="preserve">เป็น </w:t>
      </w:r>
      <w:r w:rsidRPr="004B6A18">
        <w:rPr>
          <w:rFonts w:ascii="Angsana New" w:hAnsi="Angsana New"/>
          <w:szCs w:val="30"/>
        </w:rPr>
        <w:t xml:space="preserve">3 </w:t>
      </w:r>
      <w:r w:rsidRPr="004B6A18">
        <w:rPr>
          <w:rFonts w:ascii="Angsana New" w:hAnsi="Angsana New"/>
          <w:szCs w:val="30"/>
          <w:cs/>
        </w:rPr>
        <w:t>ส่วน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7F7274" w:rsidRPr="00155105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</w:t>
      </w:r>
      <w:r w:rsidRPr="004B6A18">
        <w:rPr>
          <w:rFonts w:ascii="Angsana New" w:hAnsi="Angsana New" w:hint="cs"/>
          <w:szCs w:val="30"/>
          <w:cs/>
        </w:rPr>
        <w:t>จัดประเภท</w:t>
      </w:r>
      <w:r w:rsidRPr="004B6A18">
        <w:rPr>
          <w:rFonts w:ascii="Angsana New" w:hAnsi="Angsana New"/>
          <w:szCs w:val="30"/>
          <w:cs/>
        </w:rPr>
        <w:t>รายการและการวัดมูลค่า</w:t>
      </w:r>
    </w:p>
    <w:p w:rsidR="007F7274" w:rsidRPr="004B6A18" w:rsidRDefault="007F7274" w:rsidP="007F7274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การด้อยค่า</w:t>
      </w:r>
    </w:p>
    <w:p w:rsidR="007F7274" w:rsidRPr="004B6A18" w:rsidRDefault="007F7274" w:rsidP="007F7274">
      <w:pPr>
        <w:pStyle w:val="NoSpacing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7F7274" w:rsidRPr="00155105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7F7274" w:rsidRPr="00155105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7F7274" w:rsidRPr="00155105" w:rsidRDefault="007F7274" w:rsidP="007F7274">
      <w:pPr>
        <w:pStyle w:val="NoSpacing"/>
        <w:rPr>
          <w:rFonts w:ascii="Angsana New" w:hAnsi="Angsana New"/>
          <w:sz w:val="16"/>
          <w:szCs w:val="16"/>
        </w:rPr>
      </w:pPr>
    </w:p>
    <w:p w:rsidR="007F7274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Pr="004B6A18">
        <w:rPr>
          <w:rFonts w:ascii="Angsana New" w:hAnsi="Angsana New" w:hint="cs"/>
          <w:szCs w:val="30"/>
          <w:cs/>
        </w:rPr>
        <w:t>ซึ่งเดิมบางรายการในงบการเงินหมายถึง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ของสินทรัพย์ทางการเงินให้รับรู้เป็นขั้น</w:t>
      </w:r>
      <w:r w:rsidRPr="004B6A1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4B6A18">
        <w:rPr>
          <w:rFonts w:ascii="Angsana New" w:hAnsi="Angsana New"/>
          <w:szCs w:val="30"/>
        </w:rPr>
        <w:t xml:space="preserve">(General approach) 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7F7274" w:rsidRPr="001709B7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Default="007F7274" w:rsidP="007F7274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1 </w:t>
      </w:r>
      <w:r w:rsidRPr="004B6A18">
        <w:rPr>
          <w:rFonts w:ascii="Angsana New" w:hAnsi="Angsana New" w:hint="cs"/>
          <w:szCs w:val="30"/>
          <w:cs/>
        </w:rPr>
        <w:t>(</w:t>
      </w:r>
      <w:r w:rsidRPr="004B6A18">
        <w:rPr>
          <w:rFonts w:ascii="Angsana New" w:hAnsi="Angsana New"/>
          <w:szCs w:val="30"/>
        </w:rPr>
        <w:t xml:space="preserve">performing) </w:t>
      </w:r>
      <w:r w:rsidRPr="004B6A18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4B6A18">
        <w:rPr>
          <w:rFonts w:ascii="Angsana New" w:hAnsi="Angsana New"/>
          <w:szCs w:val="30"/>
        </w:rPr>
        <w:t xml:space="preserve">12 </w:t>
      </w:r>
      <w:r w:rsidRPr="004B6A1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7F7274" w:rsidRPr="001709B7" w:rsidRDefault="007F7274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F7274" w:rsidRDefault="007F7274" w:rsidP="007F7274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2 (under-performing)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4B6A18">
        <w:rPr>
          <w:rFonts w:ascii="Angsana New" w:hAnsi="Angsana New"/>
          <w:szCs w:val="30"/>
        </w:rPr>
        <w:t>1</w:t>
      </w:r>
    </w:p>
    <w:p w:rsidR="006752FE" w:rsidRDefault="006752FE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E55B20" w:rsidRDefault="00E55B20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E55B20" w:rsidRDefault="00E55B20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E55B20" w:rsidRPr="001709B7" w:rsidRDefault="00E55B20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F7274" w:rsidRDefault="007F7274" w:rsidP="007F7274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lastRenderedPageBreak/>
        <w:t xml:space="preserve">ขั้นที่ </w:t>
      </w:r>
      <w:r w:rsidRPr="004B6A18">
        <w:rPr>
          <w:rFonts w:ascii="Angsana New" w:hAnsi="Angsana New"/>
          <w:szCs w:val="30"/>
        </w:rPr>
        <w:t xml:space="preserve">3 (credit-impaired)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B6A18">
        <w:rPr>
          <w:rFonts w:ascii="Angsana New" w:hAnsi="Angsana New" w:hint="cs"/>
          <w:szCs w:val="30"/>
          <w:cs/>
        </w:rPr>
        <w:t>จากการด้อยค่า</w:t>
      </w:r>
    </w:p>
    <w:p w:rsidR="006752FE" w:rsidRPr="006752FE" w:rsidRDefault="006752FE" w:rsidP="006752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สำหรับลูกหนี้การค้า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กิจการสามารถใช้วิธีการอย่างง่าย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</w:p>
    <w:p w:rsidR="007F7274" w:rsidRPr="00155105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8A7B8E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8A7B8E">
        <w:rPr>
          <w:rFonts w:ascii="Angsana New" w:hAnsi="Angsana New" w:hint="cs"/>
          <w:szCs w:val="30"/>
          <w:cs/>
        </w:rPr>
        <w:t xml:space="preserve"> ทั้งนี้ </w:t>
      </w:r>
      <w:r w:rsidRPr="008A7B8E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8A7B8E">
        <w:rPr>
          <w:rFonts w:ascii="Angsana New" w:hAnsi="Angsana New" w:hint="cs"/>
          <w:szCs w:val="30"/>
          <w:cs/>
        </w:rPr>
        <w:t xml:space="preserve"> </w:t>
      </w:r>
      <w:r w:rsidRPr="008A7B8E">
        <w:rPr>
          <w:rFonts w:ascii="Angsana New" w:hAnsi="Angsana New"/>
          <w:szCs w:val="30"/>
        </w:rPr>
        <w:t xml:space="preserve">9 </w:t>
      </w:r>
      <w:r w:rsidRPr="008A7B8E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8A7B8E">
        <w:rPr>
          <w:rFonts w:ascii="Angsana New" w:hAnsi="Angsana New" w:hint="cs"/>
          <w:szCs w:val="30"/>
          <w:cs/>
        </w:rPr>
        <w:t>และวิธีการทางบัญชีที่เกี่ยวข้องออก</w:t>
      </w:r>
      <w:r w:rsidRPr="008A7B8E">
        <w:rPr>
          <w:rFonts w:ascii="Angsana New" w:hAnsi="Angsana New"/>
          <w:szCs w:val="30"/>
          <w:cs/>
        </w:rPr>
        <w:t xml:space="preserve">เป็น </w:t>
      </w:r>
      <w:r w:rsidRPr="008A7B8E">
        <w:rPr>
          <w:rFonts w:ascii="Angsana New" w:hAnsi="Angsana New"/>
          <w:szCs w:val="30"/>
        </w:rPr>
        <w:t xml:space="preserve">3 </w:t>
      </w:r>
      <w:r w:rsidRPr="008A7B8E">
        <w:rPr>
          <w:rFonts w:ascii="Angsana New" w:hAnsi="Angsana New"/>
          <w:szCs w:val="30"/>
          <w:cs/>
        </w:rPr>
        <w:t>ประเภท</w:t>
      </w:r>
      <w:r w:rsidRPr="008A7B8E">
        <w:rPr>
          <w:rFonts w:ascii="Angsana New" w:hAnsi="Angsana New" w:hint="cs"/>
          <w:szCs w:val="30"/>
          <w:cs/>
        </w:rPr>
        <w:t xml:space="preserve">ได้แก่ </w:t>
      </w:r>
      <w:r w:rsidRPr="008A7B8E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8A7B8E">
        <w:rPr>
          <w:rFonts w:ascii="Angsana New" w:hAnsi="Angsana New"/>
          <w:szCs w:val="30"/>
        </w:rPr>
        <w:t> </w:t>
      </w:r>
      <w:r w:rsidRPr="008A7B8E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8A7B8E">
        <w:rPr>
          <w:rFonts w:ascii="Angsana New" w:hAnsi="Angsana New" w:hint="cs"/>
          <w:szCs w:val="30"/>
          <w:cs/>
        </w:rPr>
        <w:t>และ</w:t>
      </w:r>
      <w:r w:rsidRPr="008A7B8E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8A7B8E">
        <w:rPr>
          <w:rFonts w:ascii="Angsana New" w:hAnsi="Angsana New" w:hint="cs"/>
          <w:szCs w:val="30"/>
          <w:cs/>
        </w:rPr>
        <w:t xml:space="preserve"> ซึ่งในส่วนของ</w:t>
      </w:r>
      <w:r w:rsidRPr="008A7B8E">
        <w:rPr>
          <w:rFonts w:ascii="Angsana New" w:hAnsi="Angsana New"/>
          <w:szCs w:val="30"/>
          <w:cs/>
        </w:rPr>
        <w:t>การบัญชีป้องกันความเสี่ยง</w:t>
      </w:r>
      <w:r w:rsidRPr="008A7B8E">
        <w:rPr>
          <w:rFonts w:ascii="Angsana New" w:hAnsi="Angsana New" w:hint="cs"/>
          <w:szCs w:val="30"/>
          <w:cs/>
        </w:rPr>
        <w:t>นี้ไม่มีผลกระทบต่อบริษัท</w:t>
      </w:r>
    </w:p>
    <w:p w:rsidR="007F7274" w:rsidRPr="00155105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</w:t>
      </w:r>
      <w:r w:rsidRPr="004B6A18">
        <w:rPr>
          <w:rFonts w:ascii="Angsana New" w:hAnsi="Angsana New" w:hint="cs"/>
          <w:szCs w:val="30"/>
          <w:cs/>
        </w:rPr>
        <w:t xml:space="preserve"> ส่งผลกระทบให้</w:t>
      </w:r>
      <w:r w:rsidR="00C16FAD"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บริษัทต้อง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7F7274" w:rsidRPr="007C7676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Cs w:val="30"/>
          <w:cs/>
        </w:rPr>
        <w:br w:type="page"/>
      </w: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/>
          <w:i/>
          <w:iCs/>
          <w:szCs w:val="30"/>
          <w:cs/>
        </w:rPr>
        <w:lastRenderedPageBreak/>
        <w:t>การ</w:t>
      </w:r>
      <w:r w:rsidRPr="004B6A18">
        <w:rPr>
          <w:rFonts w:ascii="Angsana New" w:hAnsi="Angsana New" w:hint="cs"/>
          <w:i/>
          <w:iCs/>
          <w:szCs w:val="30"/>
          <w:cs/>
        </w:rPr>
        <w:t>จัดประเภท</w:t>
      </w:r>
      <w:r w:rsidRPr="004B6A1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:rsidR="007F7274" w:rsidRPr="00155105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7F7274" w:rsidRPr="004B6A18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7F7274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ลูกหนี้</w:t>
      </w:r>
      <w:r>
        <w:rPr>
          <w:rFonts w:ascii="Angsana New" w:hAnsi="Angsana New" w:hint="cs"/>
          <w:szCs w:val="30"/>
          <w:cs/>
        </w:rPr>
        <w:t>การค้า</w:t>
      </w:r>
    </w:p>
    <w:p w:rsidR="007F7274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</w:t>
      </w:r>
      <w:r w:rsidRPr="004B6A18">
        <w:rPr>
          <w:rFonts w:ascii="Angsana New" w:hAnsi="Angsana New" w:hint="cs"/>
          <w:szCs w:val="30"/>
          <w:cs/>
        </w:rPr>
        <w:t>อื่น</w:t>
      </w:r>
      <w:r>
        <w:rPr>
          <w:rFonts w:ascii="Angsana New" w:hAnsi="Angsana New" w:hint="cs"/>
          <w:szCs w:val="30"/>
          <w:cs/>
        </w:rPr>
        <w:t xml:space="preserve"> ๆ (รวม</w:t>
      </w:r>
      <w:r w:rsidRPr="000202B4">
        <w:rPr>
          <w:rFonts w:ascii="Angsana New" w:hAnsi="Angsana New" w:hint="cs"/>
          <w:szCs w:val="30"/>
          <w:cs/>
        </w:rPr>
        <w:t>เงินทดรองจ่ายและเงินมัดจำหรือเงินประกันที่ขอคืนได้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แต่ไม่รวมค่าใช้จ่ายจ่ายล่วงหน้า</w:t>
      </w:r>
      <w:r w:rsidRPr="000202B4">
        <w:rPr>
          <w:rFonts w:ascii="Angsana New" w:hAnsi="Angsana New" w:hint="cs"/>
          <w:szCs w:val="30"/>
          <w:cs/>
        </w:rPr>
        <w:t>)</w:t>
      </w:r>
    </w:p>
    <w:p w:rsidR="007F7274" w:rsidRPr="00AA118E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สถาบันการเงิน</w:t>
      </w:r>
      <w:r>
        <w:rPr>
          <w:rFonts w:ascii="Angsana New" w:hAnsi="Angsana New"/>
          <w:szCs w:val="30"/>
          <w:cs/>
        </w:rPr>
        <w:t>ที่</w:t>
      </w:r>
      <w:r>
        <w:rPr>
          <w:rFonts w:ascii="Angsana New" w:hAnsi="Angsana New" w:hint="cs"/>
          <w:szCs w:val="30"/>
          <w:cs/>
        </w:rPr>
        <w:t>มี</w:t>
      </w:r>
      <w:r w:rsidRPr="004B6A18">
        <w:rPr>
          <w:rFonts w:ascii="Angsana New" w:hAnsi="Angsana New"/>
          <w:szCs w:val="30"/>
          <w:cs/>
        </w:rPr>
        <w:t>ภาระค้ำประกัน</w:t>
      </w:r>
    </w:p>
    <w:p w:rsidR="007F7274" w:rsidRPr="00AA118E" w:rsidRDefault="007F7274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F7274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ไม่มี</w:t>
      </w:r>
    </w:p>
    <w:p w:rsidR="007F7274" w:rsidRPr="00AA118E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7F7274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เงินลงทุนชั่วคราว</w:t>
      </w:r>
    </w:p>
    <w:p w:rsidR="007F7274" w:rsidRPr="006752FE" w:rsidRDefault="007F7274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7F7274" w:rsidRDefault="003B3A9A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เงินกู้ยืม</w:t>
      </w:r>
    </w:p>
    <w:p w:rsidR="007F7274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</w:t>
      </w:r>
    </w:p>
    <w:p w:rsidR="007F7274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เจ้าหนี้อื่น </w:t>
      </w:r>
      <w:r>
        <w:rPr>
          <w:rFonts w:ascii="Angsana New" w:hAnsi="Angsana New" w:hint="cs"/>
          <w:szCs w:val="30"/>
          <w:cs/>
        </w:rPr>
        <w:tab/>
        <w:t>ๆ  (รวม</w:t>
      </w:r>
      <w:r w:rsidRPr="000202B4">
        <w:rPr>
          <w:rFonts w:ascii="Angsana New" w:hAnsi="Angsana New" w:hint="cs"/>
          <w:szCs w:val="30"/>
          <w:cs/>
        </w:rPr>
        <w:t>รายการค้างจ่ายต่างๆ</w:t>
      </w:r>
      <w:r>
        <w:rPr>
          <w:rFonts w:ascii="Angsana New" w:hAnsi="Angsana New" w:hint="cs"/>
          <w:szCs w:val="30"/>
          <w:cs/>
        </w:rPr>
        <w:t xml:space="preserve"> แต่ไม่รวมเงินรับล่วงหน้าจากการขาย</w:t>
      </w:r>
      <w:r w:rsidRPr="000202B4">
        <w:rPr>
          <w:rFonts w:ascii="Angsana New" w:hAnsi="Angsana New" w:hint="cs"/>
          <w:szCs w:val="30"/>
          <w:cs/>
        </w:rPr>
        <w:t>)</w:t>
      </w:r>
    </w:p>
    <w:p w:rsidR="007F7274" w:rsidRDefault="007F7274" w:rsidP="007F7274">
      <w:pPr>
        <w:pStyle w:val="NoSpacing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7F7274" w:rsidRPr="00AA118E" w:rsidRDefault="007F7274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7F7274" w:rsidRPr="00AA118E" w:rsidRDefault="007F7274" w:rsidP="007F727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4B6A18">
        <w:rPr>
          <w:rFonts w:ascii="Angsana New" w:hAnsi="Angsana New"/>
          <w:szCs w:val="30"/>
          <w:cs/>
        </w:rPr>
        <w:t>ไม่มีการปรับตัวเลขของข้อมูลเปรียบเทียบงวดก่อนๆ ใหม่</w:t>
      </w:r>
      <w:r w:rsidRPr="004B6A18">
        <w:rPr>
          <w:rFonts w:ascii="Angsana New" w:hAnsi="Angsana New" w:hint="cs"/>
          <w:szCs w:val="30"/>
          <w:cs/>
        </w:rPr>
        <w:t>ในส่วนของ</w:t>
      </w:r>
      <w:r w:rsidRPr="004B6A18">
        <w:rPr>
          <w:rFonts w:ascii="Angsana New" w:hAnsi="Angsana New"/>
          <w:szCs w:val="30"/>
          <w:cs/>
        </w:rPr>
        <w:t>การจัดประเภทรายการและการวัดมูลค่าเนื่องจาก</w:t>
      </w:r>
      <w:r w:rsidR="00C16FAD"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/>
          <w:szCs w:val="30"/>
          <w:cs/>
        </w:rPr>
        <w:t>บริษัท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9</w:t>
      </w:r>
      <w:r w:rsidRPr="004B6A18">
        <w:rPr>
          <w:rFonts w:ascii="Angsana New" w:hAnsi="Angsana New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Cs w:val="30"/>
          <w:cs/>
        </w:rPr>
        <w:br w:type="page"/>
      </w: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 w:hint="cs"/>
          <w:i/>
          <w:iCs/>
          <w:szCs w:val="30"/>
          <w:cs/>
        </w:rPr>
        <w:lastRenderedPageBreak/>
        <w:t>การด้อยค่า</w:t>
      </w:r>
    </w:p>
    <w:p w:rsidR="007F7274" w:rsidRPr="00AA118E" w:rsidRDefault="007F7274" w:rsidP="007F7274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7F7274" w:rsidRPr="004B6A18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ในส่วนของลูกหนี้ต่างๆ</w:t>
      </w:r>
      <w:r>
        <w:rPr>
          <w:rFonts w:ascii="Angsana New" w:hAnsi="Angsana New" w:hint="cs"/>
          <w:szCs w:val="30"/>
          <w:cs/>
        </w:rPr>
        <w:t xml:space="preserve"> </w:t>
      </w:r>
      <w:r w:rsidR="00C16FAD"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 xml:space="preserve">บริษัทมีการจัดกลุ่มประชากรโดยให้ความสำคัญไปที่ข้อมูลยอดคงค้างตามอายุหนี้ </w:t>
      </w:r>
      <w:r w:rsidRPr="004B6A18">
        <w:rPr>
          <w:rFonts w:ascii="Angsana New" w:hAnsi="Angsana New"/>
          <w:szCs w:val="30"/>
        </w:rPr>
        <w:t>(Aging balance information)</w:t>
      </w:r>
      <w:r w:rsidRPr="004B6A18">
        <w:rPr>
          <w:rFonts w:ascii="Angsana New" w:hAnsi="Angsana New" w:hint="cs"/>
          <w:szCs w:val="30"/>
          <w:cs/>
        </w:rPr>
        <w:t xml:space="preserve"> โดยมีการจัดเก็บข้อมูลย้อนหลังสำหรับ </w:t>
      </w:r>
      <w:r w:rsidRPr="004B6A18">
        <w:rPr>
          <w:rFonts w:ascii="Angsana New" w:hAnsi="Angsana New"/>
          <w:szCs w:val="30"/>
        </w:rPr>
        <w:t xml:space="preserve">Historical credit loss </w:t>
      </w:r>
      <w:r w:rsidRPr="004B6A18">
        <w:rPr>
          <w:rFonts w:ascii="Angsana New" w:hAnsi="Angsana New" w:hint="cs"/>
          <w:szCs w:val="30"/>
          <w:cs/>
        </w:rPr>
        <w:t xml:space="preserve">อย่างไรก็ดี </w:t>
      </w:r>
      <w:r w:rsidR="00C16FAD">
        <w:rPr>
          <w:rFonts w:ascii="Angsana New" w:hAnsi="Angsana New" w:hint="cs"/>
          <w:szCs w:val="30"/>
          <w:cs/>
        </w:rPr>
        <w:t>กลุ่ม</w:t>
      </w:r>
      <w:r w:rsidRPr="004B6A18">
        <w:rPr>
          <w:rFonts w:ascii="Angsana New" w:hAnsi="Angsana New" w:hint="cs"/>
          <w:szCs w:val="30"/>
          <w:cs/>
        </w:rPr>
        <w:t>บริษัทใช้ข้อผ่อนปรนบางประการของ</w:t>
      </w:r>
      <w:r w:rsidRPr="004B6A18">
        <w:rPr>
          <w:rFonts w:ascii="Angsana New" w:hAnsi="Angsana New"/>
          <w:szCs w:val="30"/>
          <w:cs/>
        </w:rPr>
        <w:t xml:space="preserve">แนวปฏิบัติทางการบัญชีเรื่อง </w:t>
      </w:r>
      <w:r w:rsidRPr="004B6A18">
        <w:rPr>
          <w:rFonts w:ascii="Angsana New" w:hAnsi="Angsana New"/>
          <w:szCs w:val="30"/>
        </w:rPr>
        <w:t>“</w:t>
      </w:r>
      <w:r w:rsidRPr="004B6A18">
        <w:rPr>
          <w:rFonts w:ascii="Angsana New" w:hAnsi="Angsana New"/>
          <w:szCs w:val="30"/>
          <w:cs/>
        </w:rPr>
        <w:t>มาตรการผ่อนปรนชั่วคราวส</w:t>
      </w:r>
      <w:r w:rsidRPr="004B6A18">
        <w:rPr>
          <w:rFonts w:ascii="Angsana New" w:hAnsi="Angsana New" w:hint="cs"/>
          <w:szCs w:val="30"/>
          <w:cs/>
        </w:rPr>
        <w:t>ำ</w:t>
      </w:r>
      <w:r w:rsidRPr="004B6A18">
        <w:rPr>
          <w:rFonts w:ascii="Angsana New" w:hAnsi="Angsana New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4B6A18">
        <w:rPr>
          <w:rFonts w:ascii="Angsana New" w:hAnsi="Angsana New" w:hint="cs"/>
          <w:szCs w:val="30"/>
          <w:cs/>
        </w:rPr>
        <w:t>ค</w:t>
      </w:r>
      <w:r w:rsidRPr="004B6A18">
        <w:rPr>
          <w:rFonts w:ascii="Angsana New" w:hAnsi="Angsana New"/>
          <w:szCs w:val="30"/>
          <w:cs/>
        </w:rPr>
        <w:t xml:space="preserve">โรนา </w:t>
      </w:r>
      <w:r w:rsidRPr="004B6A18">
        <w:rPr>
          <w:rFonts w:ascii="Angsana New" w:hAnsi="Angsana New"/>
          <w:szCs w:val="30"/>
        </w:rPr>
        <w:t>2019 (COVID-19)”</w:t>
      </w:r>
      <w:r w:rsidRPr="004B6A18">
        <w:rPr>
          <w:rFonts w:ascii="Angsana New" w:hAnsi="Angsana New" w:hint="cs"/>
          <w:szCs w:val="30"/>
          <w:cs/>
        </w:rPr>
        <w:t xml:space="preserve"> ซึ่งออกโดย</w:t>
      </w:r>
      <w:r>
        <w:rPr>
          <w:rFonts w:ascii="Angsana New" w:hAnsi="Angsana New" w:hint="cs"/>
          <w:szCs w:val="30"/>
          <w:cs/>
        </w:rPr>
        <w:t>สภาวิชาชีพบัญชี</w:t>
      </w:r>
      <w:r w:rsidRPr="004B6A18">
        <w:rPr>
          <w:rFonts w:ascii="Angsana New" w:hAnsi="Angsana New"/>
          <w:szCs w:val="30"/>
          <w:cs/>
        </w:rPr>
        <w:t xml:space="preserve">ในเดือนเมษายน </w:t>
      </w:r>
      <w:r w:rsidRPr="004B6A18">
        <w:rPr>
          <w:rFonts w:ascii="Angsana New" w:hAnsi="Angsana New"/>
          <w:szCs w:val="30"/>
        </w:rPr>
        <w:t xml:space="preserve">2563 </w:t>
      </w:r>
      <w:r w:rsidRPr="004B6A18">
        <w:rPr>
          <w:rFonts w:ascii="Angsana New" w:hAnsi="Angsana New" w:hint="cs"/>
          <w:szCs w:val="30"/>
          <w:cs/>
        </w:rPr>
        <w:t>ในส่วนของการไม่ต้องนำ</w:t>
      </w:r>
      <w:r w:rsidRPr="004B6A18">
        <w:rPr>
          <w:rFonts w:ascii="Angsana New" w:hAnsi="Angsana New"/>
          <w:szCs w:val="30"/>
        </w:rPr>
        <w:t xml:space="preserve"> Forward-looking information </w:t>
      </w:r>
      <w:r w:rsidRPr="004B6A18">
        <w:rPr>
          <w:rFonts w:ascii="Angsana New" w:hAnsi="Angsana New"/>
          <w:szCs w:val="30"/>
          <w:cs/>
        </w:rPr>
        <w:t>มาประกอบ</w:t>
      </w:r>
      <w:r w:rsidRPr="004B6A18"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/>
          <w:szCs w:val="30"/>
          <w:cs/>
        </w:rPr>
        <w:t>การพิจารณาและ</w:t>
      </w:r>
      <w:r w:rsidRPr="004B6A18">
        <w:rPr>
          <w:rFonts w:ascii="Angsana New" w:hAnsi="Angsana New" w:hint="cs"/>
          <w:szCs w:val="30"/>
          <w:cs/>
        </w:rPr>
        <w:t>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</w:p>
    <w:p w:rsidR="006752FE" w:rsidRPr="00E55B20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F7274" w:rsidRDefault="007F7274" w:rsidP="007F7274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ในส่วนของเงินลงทุน</w:t>
      </w:r>
      <w:r>
        <w:rPr>
          <w:rFonts w:ascii="Angsana New" w:hAnsi="Angsana New" w:hint="cs"/>
          <w:szCs w:val="30"/>
          <w:cs/>
        </w:rPr>
        <w:t xml:space="preserve">ชั่วคราวเป็นเงินลงทุนในหลักทรัพย์ที่อยู่ในความต้องการของตลาดที่ถูกห้ามซื้อขายเป็นการชั่วคราว  </w:t>
      </w:r>
      <w:r>
        <w:rPr>
          <w:rFonts w:ascii="Angsana New" w:hAnsi="Angsana New"/>
          <w:szCs w:val="30"/>
          <w:cs/>
        </w:rPr>
        <w:t xml:space="preserve">ณ วันที่ 31 มีนาคม 2563 </w:t>
      </w:r>
      <w:r w:rsidR="00C16FAD"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Cs w:val="30"/>
        </w:rPr>
        <w:t>2019 (COVID-19)”</w:t>
      </w:r>
      <w:r>
        <w:rPr>
          <w:rFonts w:ascii="Angsana New" w:hAnsi="Angsana New" w:hint="cs"/>
          <w:szCs w:val="30"/>
          <w:cs/>
        </w:rPr>
        <w:t xml:space="preserve"> ซึ่งออกโดยสภาวิชาชีพบัญชีในเดือนเมษายน </w:t>
      </w:r>
      <w:r>
        <w:rPr>
          <w:rFonts w:ascii="Angsana New" w:hAnsi="Angsana New"/>
          <w:szCs w:val="30"/>
        </w:rPr>
        <w:t xml:space="preserve">2563 </w:t>
      </w:r>
      <w:r>
        <w:rPr>
          <w:rFonts w:ascii="Angsana New" w:hAnsi="Angsana New" w:hint="cs"/>
          <w:szCs w:val="30"/>
          <w:cs/>
        </w:rPr>
        <w:t>ในส่วนที่</w:t>
      </w:r>
      <w:r w:rsidR="00C16FAD"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 w:hint="cs"/>
          <w:szCs w:val="30"/>
          <w:cs/>
        </w:rPr>
        <w:t>บริษัทสามารถวัดมูลค่าเงินลงทุนดังกล่าวด้วยมูลค่ายุติธรรม ณ วันที่ 1 มกราคม 2563</w:t>
      </w:r>
    </w:p>
    <w:p w:rsidR="00292624" w:rsidRPr="006752FE" w:rsidRDefault="00292624" w:rsidP="0029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92624" w:rsidRDefault="00292624" w:rsidP="00292624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 w:hint="cs"/>
          <w:szCs w:val="30"/>
          <w:cs/>
        </w:rPr>
        <w:t>ณ วันที่ 31 ธันวาคม 2562 ผลกระทบจากการด้อยค่าสำหรับ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ของบัญชี </w:t>
      </w:r>
      <w:r w:rsidRPr="00B31D4F"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>ลูกหนี้การค้า</w:t>
      </w:r>
      <w:r w:rsidRPr="00B31D4F">
        <w:rPr>
          <w:rFonts w:ascii="Angsana New" w:hAnsi="Angsana New"/>
          <w:szCs w:val="30"/>
        </w:rPr>
        <w:t>”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เพิ่มขึ้น</w:t>
      </w:r>
      <w:r>
        <w:rPr>
          <w:rFonts w:ascii="Angsana New" w:hAnsi="Angsana New" w:hint="cs"/>
          <w:szCs w:val="30"/>
          <w:cs/>
        </w:rPr>
        <w:t xml:space="preserve">เป็นจำนวนเงินประมาณ </w:t>
      </w:r>
      <w:r w:rsidR="006C3EB3">
        <w:rPr>
          <w:rFonts w:ascii="Angsana New" w:hAnsi="Angsana New"/>
          <w:szCs w:val="30"/>
        </w:rPr>
        <w:t>1.9</w:t>
      </w:r>
      <w:r>
        <w:rPr>
          <w:rFonts w:ascii="Angsana New" w:hAnsi="Angsana New" w:hint="cs"/>
          <w:szCs w:val="30"/>
          <w:cs/>
        </w:rPr>
        <w:t xml:space="preserve"> ล้านบาท</w:t>
      </w:r>
      <w:r w:rsidR="0098656A">
        <w:rPr>
          <w:rFonts w:ascii="Angsana New" w:hAnsi="Angsana New" w:hint="cs"/>
          <w:szCs w:val="30"/>
          <w:cs/>
        </w:rPr>
        <w:t xml:space="preserve"> และ </w:t>
      </w:r>
      <w:r w:rsidR="006C3EB3">
        <w:rPr>
          <w:rFonts w:ascii="Angsana New" w:hAnsi="Angsana New"/>
          <w:szCs w:val="30"/>
        </w:rPr>
        <w:t>1.3</w:t>
      </w:r>
      <w:r w:rsidR="0098656A">
        <w:rPr>
          <w:rFonts w:ascii="Angsana New" w:hAnsi="Angsana New"/>
          <w:szCs w:val="30"/>
        </w:rPr>
        <w:t xml:space="preserve"> </w:t>
      </w:r>
      <w:r w:rsidR="0098656A">
        <w:rPr>
          <w:rFonts w:ascii="Angsana New" w:hAnsi="Angsana New" w:hint="cs"/>
          <w:szCs w:val="30"/>
          <w:cs/>
        </w:rPr>
        <w:t xml:space="preserve">ล้านบาท </w:t>
      </w:r>
      <w:r w:rsidR="00841061">
        <w:rPr>
          <w:rFonts w:ascii="Angsana New" w:hAnsi="Angsana New" w:hint="cs"/>
          <w:szCs w:val="30"/>
          <w:cs/>
        </w:rPr>
        <w:t>ในงบการเงินรวมและ</w:t>
      </w:r>
      <w:r w:rsidR="0098656A">
        <w:rPr>
          <w:rFonts w:ascii="Angsana New" w:hAnsi="Angsana New" w:hint="cs"/>
          <w:szCs w:val="30"/>
          <w:cs/>
        </w:rPr>
        <w:t>งบการเงินเฉพาะกิจการ</w:t>
      </w:r>
      <w:r w:rsidR="00841061">
        <w:rPr>
          <w:rFonts w:ascii="Angsana New" w:hAnsi="Angsana New" w:hint="cs"/>
          <w:szCs w:val="30"/>
          <w:cs/>
        </w:rPr>
        <w:t xml:space="preserve"> </w:t>
      </w:r>
      <w:r w:rsidR="00141688">
        <w:rPr>
          <w:rFonts w:ascii="Angsana New" w:hAnsi="Angsana New" w:hint="cs"/>
          <w:szCs w:val="30"/>
          <w:cs/>
        </w:rPr>
        <w:t xml:space="preserve">ตามลำดับ </w:t>
      </w:r>
      <w:r>
        <w:rPr>
          <w:rFonts w:ascii="Angsana New" w:hAnsi="Angsana New" w:hint="cs"/>
          <w:szCs w:val="30"/>
          <w:cs/>
        </w:rPr>
        <w:t>จากยอดเดิมที่เคย</w:t>
      </w:r>
      <w:r w:rsidRPr="004B6A18">
        <w:rPr>
          <w:rFonts w:ascii="Angsana New" w:hAnsi="Angsana New" w:hint="cs"/>
          <w:szCs w:val="30"/>
          <w:cs/>
        </w:rPr>
        <w:t>รายงานไว้</w:t>
      </w:r>
      <w:r>
        <w:rPr>
          <w:rFonts w:ascii="Angsana New" w:hAnsi="Angsana New" w:hint="cs"/>
          <w:szCs w:val="30"/>
          <w:cs/>
        </w:rPr>
        <w:t xml:space="preserve"> </w:t>
      </w:r>
      <w:r w:rsidR="006C3EB3" w:rsidRPr="004B6A18">
        <w:rPr>
          <w:rFonts w:ascii="Angsana New" w:hAnsi="Angsana New" w:hint="cs"/>
          <w:szCs w:val="30"/>
          <w:cs/>
        </w:rPr>
        <w:t>ซึ่งไม่มีผลกระทบที่เป็นสาระสำคัญต่อ</w:t>
      </w:r>
      <w:r w:rsidR="006C3EB3">
        <w:rPr>
          <w:rFonts w:ascii="Angsana New" w:hAnsi="Angsana New" w:hint="cs"/>
          <w:szCs w:val="30"/>
          <w:cs/>
        </w:rPr>
        <w:t>งบการเงินรวมและงบการเงินเฉพาะกิจการ</w:t>
      </w:r>
    </w:p>
    <w:p w:rsidR="006C3EB3" w:rsidRDefault="006C3EB3" w:rsidP="00292624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3012DC" w:rsidRPr="004B6A18" w:rsidRDefault="003012DC" w:rsidP="003012DC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3012DC" w:rsidRPr="00AA118E" w:rsidRDefault="003012DC" w:rsidP="003012D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3012DC" w:rsidRDefault="003012DC" w:rsidP="003012DC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16 </w:t>
      </w:r>
      <w:r w:rsidRPr="004B6A18">
        <w:rPr>
          <w:rFonts w:ascii="Angsana New" w:hAnsi="Angsana New" w:hint="cs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3012DC" w:rsidRPr="007E0FE8" w:rsidRDefault="003012DC" w:rsidP="003012DC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lastRenderedPageBreak/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3012DC" w:rsidRPr="0019425B" w:rsidRDefault="003012DC" w:rsidP="003012D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3012DC" w:rsidRDefault="003012DC" w:rsidP="003012D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C4496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D87525">
        <w:rPr>
          <w:rFonts w:ascii="Angsana New" w:hAnsi="Angsana New"/>
          <w:szCs w:val="30"/>
        </w:rPr>
        <w:t xml:space="preserve"> 16</w:t>
      </w:r>
      <w:r>
        <w:rPr>
          <w:rFonts w:ascii="Angsana New" w:hAnsi="Angsana New" w:hint="cs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 </w:t>
      </w:r>
    </w:p>
    <w:p w:rsidR="0023553A" w:rsidRPr="0023553A" w:rsidRDefault="0023553A" w:rsidP="003012D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23553A" w:rsidRDefault="0023553A" w:rsidP="0023553A">
      <w:pPr>
        <w:rPr>
          <w:rFonts w:asciiTheme="majorBidi" w:hAnsiTheme="majorBidi" w:cstheme="majorBidi"/>
          <w:sz w:val="30"/>
          <w:szCs w:val="30"/>
        </w:rPr>
      </w:pPr>
      <w:r w:rsidRPr="00E26960">
        <w:rPr>
          <w:rFonts w:asciiTheme="majorBidi" w:hAnsiTheme="majorBidi" w:cstheme="majorBidi"/>
          <w:sz w:val="30"/>
          <w:szCs w:val="30"/>
          <w:cs/>
        </w:rPr>
        <w:t xml:space="preserve">รายการปรับปรุงจากการนำมาตรฐานการรายงานทางการเงิน ฉบับที่ </w:t>
      </w:r>
      <w:r w:rsidRPr="00E26960">
        <w:rPr>
          <w:rFonts w:asciiTheme="majorBidi" w:hAnsiTheme="majorBidi" w:cstheme="majorBidi"/>
          <w:sz w:val="30"/>
          <w:szCs w:val="30"/>
        </w:rPr>
        <w:t>16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มาถือปฏิบัติ</w:t>
      </w:r>
      <w:r w:rsidRPr="00E26960">
        <w:rPr>
          <w:rFonts w:asciiTheme="majorBidi" w:hAnsiTheme="majorBidi" w:cstheme="majorBidi" w:hint="cs"/>
          <w:sz w:val="30"/>
          <w:szCs w:val="30"/>
          <w:cs/>
        </w:rPr>
        <w:t xml:space="preserve">ครั้งแรก ณ 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26960">
        <w:rPr>
          <w:rFonts w:asciiTheme="majorBidi" w:hAnsiTheme="majorBidi" w:cstheme="majorBidi"/>
          <w:sz w:val="30"/>
          <w:szCs w:val="30"/>
        </w:rPr>
        <w:t>1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6960">
        <w:rPr>
          <w:rFonts w:asciiTheme="majorBidi" w:hAnsiTheme="majorBidi" w:cstheme="majorBidi" w:hint="cs"/>
          <w:sz w:val="30"/>
          <w:szCs w:val="30"/>
          <w:cs/>
        </w:rPr>
        <w:t>มกร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E26960">
        <w:rPr>
          <w:rFonts w:asciiTheme="majorBidi" w:hAnsiTheme="majorBidi" w:cstheme="majorBidi"/>
          <w:sz w:val="30"/>
          <w:szCs w:val="30"/>
        </w:rPr>
        <w:t>2563</w:t>
      </w:r>
      <w:r w:rsidRPr="00E26960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:rsidR="0023553A" w:rsidRPr="0023553A" w:rsidRDefault="0023553A" w:rsidP="0023553A">
      <w:pPr>
        <w:rPr>
          <w:rFonts w:asciiTheme="majorBidi" w:hAnsiTheme="majorBidi" w:cstheme="majorBidi"/>
          <w:sz w:val="16"/>
          <w:szCs w:val="16"/>
        </w:rPr>
      </w:pPr>
    </w:p>
    <w:p w:rsidR="0023553A" w:rsidRPr="0023553A" w:rsidRDefault="0023553A" w:rsidP="0023553A">
      <w:pPr>
        <w:tabs>
          <w:tab w:val="clear" w:pos="454"/>
          <w:tab w:val="left" w:pos="567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ก)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23553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:rsidR="0023553A" w:rsidRPr="0023553A" w:rsidRDefault="0023553A" w:rsidP="0023553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23553A" w:rsidRPr="00E26960" w:rsidTr="00FD7957">
        <w:tc>
          <w:tcPr>
            <w:tcW w:w="6345" w:type="dxa"/>
          </w:tcPr>
          <w:p w:rsidR="0023553A" w:rsidRPr="00E26960" w:rsidRDefault="0023553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23553A" w:rsidRPr="00E26960" w:rsidRDefault="0023553A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23553A" w:rsidRPr="00E26960" w:rsidTr="00FD7957">
        <w:tc>
          <w:tcPr>
            <w:tcW w:w="6345" w:type="dxa"/>
          </w:tcPr>
          <w:p w:rsidR="0023553A" w:rsidRPr="00E26960" w:rsidRDefault="0023553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3553A" w:rsidRPr="00E26960" w:rsidRDefault="0023553A" w:rsidP="00FD7957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3553A" w:rsidRPr="00E26960" w:rsidRDefault="0023553A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3553A" w:rsidRPr="00E26960" w:rsidRDefault="0023553A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23553A" w:rsidRPr="00E26960" w:rsidTr="00FD7957">
        <w:tc>
          <w:tcPr>
            <w:tcW w:w="6345" w:type="dxa"/>
          </w:tcPr>
          <w:p w:rsidR="0023553A" w:rsidRPr="00E26960" w:rsidRDefault="0023553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3553A" w:rsidRPr="00E26960" w:rsidRDefault="0023553A" w:rsidP="00FD7957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23553A" w:rsidRPr="00E26960" w:rsidRDefault="0023553A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3553A" w:rsidRPr="00E26960" w:rsidRDefault="0023553A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F81B08" w:rsidRPr="00E26960" w:rsidTr="00FD7957">
        <w:tc>
          <w:tcPr>
            <w:tcW w:w="6345" w:type="dxa"/>
          </w:tcPr>
          <w:p w:rsidR="00F81B08" w:rsidRPr="00E26960" w:rsidRDefault="00F81B08" w:rsidP="00FD7957">
            <w:pPr>
              <w:rPr>
                <w:sz w:val="30"/>
                <w:szCs w:val="30"/>
              </w:rPr>
            </w:pPr>
            <w:r w:rsidRPr="00E26960">
              <w:rPr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F81B08" w:rsidRPr="00FD7957" w:rsidRDefault="00F81B0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FD7957">
              <w:rPr>
                <w:rFonts w:ascii="Angsana New" w:hAnsi="Angsana New"/>
                <w:sz w:val="30"/>
                <w:szCs w:val="30"/>
              </w:rPr>
              <w:t>,526</w:t>
            </w:r>
          </w:p>
        </w:tc>
        <w:tc>
          <w:tcPr>
            <w:tcW w:w="284" w:type="dxa"/>
          </w:tcPr>
          <w:p w:rsidR="00F81B08" w:rsidRPr="00E26960" w:rsidRDefault="00F81B08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F81B08" w:rsidRPr="00F81B08" w:rsidRDefault="00F81B0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B08">
              <w:rPr>
                <w:rFonts w:ascii="Angsana New" w:hAnsi="Angsana New"/>
                <w:sz w:val="30"/>
                <w:szCs w:val="30"/>
              </w:rPr>
              <w:t>45,915</w:t>
            </w:r>
          </w:p>
        </w:tc>
      </w:tr>
      <w:tr w:rsidR="00F81B08" w:rsidRPr="00E26960" w:rsidTr="00FD7957">
        <w:tc>
          <w:tcPr>
            <w:tcW w:w="6345" w:type="dxa"/>
          </w:tcPr>
          <w:p w:rsidR="00F81B08" w:rsidRPr="00E26960" w:rsidRDefault="00F81B08" w:rsidP="00FD7957">
            <w:pPr>
              <w:rPr>
                <w:sz w:val="30"/>
                <w:szCs w:val="30"/>
              </w:rPr>
            </w:pPr>
            <w:r w:rsidRPr="00E26960">
              <w:rPr>
                <w:sz w:val="30"/>
                <w:szCs w:val="30"/>
                <w:cs/>
              </w:rPr>
              <w:t>อาคารและ</w:t>
            </w:r>
            <w:r w:rsidRPr="00E26960">
              <w:rPr>
                <w:rFonts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59" w:type="dxa"/>
          </w:tcPr>
          <w:p w:rsidR="00F81B08" w:rsidRPr="00FD7957" w:rsidRDefault="00F81B0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81B08" w:rsidRPr="00E26960" w:rsidRDefault="00F81B08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</w:tcPr>
          <w:p w:rsidR="00F81B08" w:rsidRPr="00F81B08" w:rsidRDefault="00F81B0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B08">
              <w:rPr>
                <w:rFonts w:ascii="Angsana New" w:hAnsi="Angsana New"/>
                <w:sz w:val="30"/>
                <w:szCs w:val="30"/>
              </w:rPr>
              <w:t>17,571</w:t>
            </w:r>
          </w:p>
        </w:tc>
      </w:tr>
      <w:tr w:rsidR="00F81B08" w:rsidRPr="00E26960" w:rsidTr="00FD7957">
        <w:tc>
          <w:tcPr>
            <w:tcW w:w="6345" w:type="dxa"/>
          </w:tcPr>
          <w:p w:rsidR="00F81B08" w:rsidRPr="00E26960" w:rsidRDefault="00F81B08" w:rsidP="00FD7957">
            <w:pPr>
              <w:tabs>
                <w:tab w:val="clear" w:pos="907"/>
                <w:tab w:val="left" w:pos="900"/>
              </w:tabs>
              <w:rPr>
                <w:sz w:val="30"/>
                <w:szCs w:val="30"/>
                <w:cs/>
              </w:rPr>
            </w:pPr>
            <w:r w:rsidRPr="00E26960">
              <w:rPr>
                <w:rFonts w:hint="cs"/>
                <w:sz w:val="30"/>
                <w:szCs w:val="30"/>
                <w:cs/>
              </w:rPr>
              <w:t>ยานพาหนะ</w:t>
            </w:r>
            <w:r>
              <w:rPr>
                <w:rFonts w:hint="cs"/>
                <w:sz w:val="30"/>
                <w:szCs w:val="30"/>
                <w:cs/>
              </w:rPr>
              <w:t xml:space="preserve"> (สัญญาเช่าซื้อ)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B08" w:rsidRPr="00FD7957" w:rsidRDefault="00F81B0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27,873</w:t>
            </w:r>
          </w:p>
        </w:tc>
        <w:tc>
          <w:tcPr>
            <w:tcW w:w="284" w:type="dxa"/>
          </w:tcPr>
          <w:p w:rsidR="00F81B08" w:rsidRPr="00E26960" w:rsidRDefault="00F81B08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B08" w:rsidRPr="00F81B08" w:rsidRDefault="00F81B0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B08">
              <w:rPr>
                <w:rFonts w:ascii="Angsana New" w:hAnsi="Angsana New"/>
                <w:sz w:val="30"/>
                <w:szCs w:val="30"/>
              </w:rPr>
              <w:t>27,873</w:t>
            </w:r>
          </w:p>
        </w:tc>
      </w:tr>
      <w:tr w:rsidR="00F81B08" w:rsidRPr="00E26960" w:rsidTr="00F40DB0">
        <w:tc>
          <w:tcPr>
            <w:tcW w:w="6345" w:type="dxa"/>
          </w:tcPr>
          <w:p w:rsidR="00F81B08" w:rsidRPr="00217AE3" w:rsidRDefault="00F81B08" w:rsidP="00217AE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17A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</w:t>
            </w:r>
            <w:r w:rsidR="00671944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 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B08" w:rsidRPr="00FD7957" w:rsidRDefault="00F81B0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44,399</w:t>
            </w:r>
          </w:p>
        </w:tc>
        <w:tc>
          <w:tcPr>
            <w:tcW w:w="284" w:type="dxa"/>
          </w:tcPr>
          <w:p w:rsidR="00F81B08" w:rsidRPr="00E26960" w:rsidRDefault="00F81B08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B08" w:rsidRPr="00F81B08" w:rsidRDefault="00F81B0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B08">
              <w:rPr>
                <w:rFonts w:ascii="Angsana New" w:hAnsi="Angsana New"/>
                <w:sz w:val="30"/>
                <w:szCs w:val="30"/>
              </w:rPr>
              <w:t>91,359</w:t>
            </w:r>
          </w:p>
        </w:tc>
      </w:tr>
      <w:tr w:rsidR="00F81B08" w:rsidRPr="00E26960" w:rsidTr="00F40DB0">
        <w:tc>
          <w:tcPr>
            <w:tcW w:w="6345" w:type="dxa"/>
          </w:tcPr>
          <w:p w:rsidR="00F81B08" w:rsidRPr="00217AE3" w:rsidRDefault="00F81B08" w:rsidP="00D61116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 เพิ่มในงวด - ที่ดินและสิ่งปลูกสร้าง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B08" w:rsidRPr="00FD7957" w:rsidRDefault="00F81B0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F81B08" w:rsidRPr="00E26960" w:rsidRDefault="00F81B08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B08" w:rsidRPr="00F81B08" w:rsidRDefault="00F81B0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B08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F81B08">
              <w:rPr>
                <w:rFonts w:ascii="Angsana New" w:hAnsi="Angsana New"/>
                <w:sz w:val="30"/>
                <w:szCs w:val="30"/>
              </w:rPr>
              <w:t>,</w:t>
            </w:r>
            <w:r w:rsidRPr="00F81B08">
              <w:rPr>
                <w:rFonts w:ascii="Angsana New" w:hAnsi="Angsana New"/>
                <w:sz w:val="30"/>
                <w:szCs w:val="30"/>
                <w:cs/>
              </w:rPr>
              <w:t>046</w:t>
            </w:r>
          </w:p>
        </w:tc>
      </w:tr>
      <w:tr w:rsidR="00F40DB0" w:rsidRPr="00E26960" w:rsidTr="00F40DB0">
        <w:tc>
          <w:tcPr>
            <w:tcW w:w="6345" w:type="dxa"/>
          </w:tcPr>
          <w:p w:rsidR="00F40DB0" w:rsidRPr="00217AE3" w:rsidRDefault="00F40DB0" w:rsidP="00CB0F11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17A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ณ วันที่ 31 มีนาคม 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0DB0" w:rsidRPr="00FD7957" w:rsidRDefault="00F40DB0" w:rsidP="00CB0F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44,399</w:t>
            </w:r>
          </w:p>
        </w:tc>
        <w:tc>
          <w:tcPr>
            <w:tcW w:w="284" w:type="dxa"/>
          </w:tcPr>
          <w:p w:rsidR="00F40DB0" w:rsidRPr="00E26960" w:rsidRDefault="00F40DB0" w:rsidP="00CB0F1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0DB0" w:rsidRPr="00F81B08" w:rsidRDefault="00F40DB0" w:rsidP="00F40D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119,405</w:t>
            </w:r>
          </w:p>
        </w:tc>
      </w:tr>
      <w:tr w:rsidR="00F40DB0" w:rsidRPr="00E26960" w:rsidTr="00F40DB0">
        <w:tc>
          <w:tcPr>
            <w:tcW w:w="6345" w:type="dxa"/>
          </w:tcPr>
          <w:p w:rsidR="00F40DB0" w:rsidRDefault="00BD5DC5" w:rsidP="00CB0F11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ค่าเสื่อมราคา</w:t>
            </w:r>
            <w:r w:rsidR="00F40DB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40DB0" w:rsidRPr="00514E21" w:rsidRDefault="00F40DB0" w:rsidP="00514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E21">
              <w:rPr>
                <w:rFonts w:ascii="Angsana New" w:hAnsi="Angsana New"/>
                <w:sz w:val="30"/>
                <w:szCs w:val="30"/>
              </w:rPr>
              <w:t xml:space="preserve">   (1,194)</w:t>
            </w:r>
          </w:p>
        </w:tc>
        <w:tc>
          <w:tcPr>
            <w:tcW w:w="284" w:type="dxa"/>
          </w:tcPr>
          <w:p w:rsidR="00F40DB0" w:rsidRPr="00E26960" w:rsidRDefault="00F40DB0" w:rsidP="00CB0F1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40DB0" w:rsidRPr="00514E21" w:rsidRDefault="00F40DB0" w:rsidP="00514E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E21">
              <w:rPr>
                <w:rFonts w:ascii="Angsana New" w:hAnsi="Angsana New"/>
                <w:sz w:val="30"/>
                <w:szCs w:val="30"/>
              </w:rPr>
              <w:t xml:space="preserve">   (2,689)</w:t>
            </w:r>
          </w:p>
        </w:tc>
      </w:tr>
      <w:tr w:rsidR="00F81B08" w:rsidRPr="00E26960" w:rsidTr="00F40DB0">
        <w:tc>
          <w:tcPr>
            <w:tcW w:w="6345" w:type="dxa"/>
          </w:tcPr>
          <w:p w:rsidR="00F81B08" w:rsidRPr="009C5C98" w:rsidRDefault="001346BC" w:rsidP="00F40DB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290C92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0DB0">
              <w:rPr>
                <w:rFonts w:ascii="Angsana New" w:hAnsi="Angsana New" w:hint="cs"/>
                <w:sz w:val="30"/>
                <w:szCs w:val="30"/>
                <w:cs/>
              </w:rPr>
              <w:t>ณ วันที่ 31 มีนาคม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F81B08" w:rsidRPr="00FD7957" w:rsidRDefault="00E72B6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205</w:t>
            </w:r>
          </w:p>
        </w:tc>
        <w:tc>
          <w:tcPr>
            <w:tcW w:w="284" w:type="dxa"/>
          </w:tcPr>
          <w:p w:rsidR="00F81B08" w:rsidRPr="00E26960" w:rsidRDefault="00F81B08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F81B08" w:rsidRPr="00F81B08" w:rsidRDefault="00E72B68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716</w:t>
            </w:r>
          </w:p>
        </w:tc>
      </w:tr>
    </w:tbl>
    <w:p w:rsidR="0023553A" w:rsidRDefault="0023553A" w:rsidP="0023553A">
      <w:pPr>
        <w:rPr>
          <w:rFonts w:asciiTheme="majorBidi" w:hAnsiTheme="majorBidi" w:cstheme="majorBidi"/>
          <w:sz w:val="30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3553A" w:rsidRPr="0023553A" w:rsidRDefault="0023553A" w:rsidP="0023553A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ข)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23553A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หนี้สินตามสัญญาเช่า</w:t>
      </w:r>
    </w:p>
    <w:p w:rsidR="00292624" w:rsidRPr="00C302CF" w:rsidRDefault="00292624" w:rsidP="00292624">
      <w:pPr>
        <w:pStyle w:val="NoSpacing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 xml:space="preserve"> </w:t>
      </w: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E26960" w:rsidRPr="00E26960" w:rsidTr="00E26960">
        <w:tc>
          <w:tcPr>
            <w:tcW w:w="6345" w:type="dxa"/>
          </w:tcPr>
          <w:p w:rsidR="00E26960" w:rsidRPr="00E26960" w:rsidRDefault="00E2696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E26960" w:rsidRPr="00E26960" w:rsidRDefault="00E26960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E26960" w:rsidRPr="00E26960" w:rsidTr="00E26960">
        <w:tc>
          <w:tcPr>
            <w:tcW w:w="6345" w:type="dxa"/>
          </w:tcPr>
          <w:p w:rsidR="00E26960" w:rsidRPr="00E26960" w:rsidRDefault="00E2696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26960" w:rsidRPr="00E26960" w:rsidRDefault="00E26960" w:rsidP="00FD7957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26960" w:rsidRPr="00E26960" w:rsidRDefault="00E26960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26960" w:rsidRPr="00E26960" w:rsidRDefault="00E26960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E26960" w:rsidRPr="00E26960" w:rsidTr="00E26960">
        <w:tc>
          <w:tcPr>
            <w:tcW w:w="6345" w:type="dxa"/>
          </w:tcPr>
          <w:p w:rsidR="00E26960" w:rsidRPr="00E26960" w:rsidRDefault="00E2696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6960" w:rsidRPr="00E26960" w:rsidRDefault="00E26960" w:rsidP="00FD7957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E26960" w:rsidRPr="00E26960" w:rsidRDefault="00E26960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6960" w:rsidRPr="00E26960" w:rsidRDefault="00E26960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E26960" w:rsidRDefault="00C302CF" w:rsidP="00FD795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:rsidR="00C302CF" w:rsidRPr="009C5C98" w:rsidRDefault="009C5C9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5C98">
              <w:rPr>
                <w:rFonts w:ascii="Angsana New" w:hAnsi="Angsana New"/>
                <w:sz w:val="30"/>
                <w:szCs w:val="30"/>
              </w:rPr>
              <w:t>14,070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302CF" w:rsidRPr="00447502" w:rsidRDefault="0044750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02">
              <w:rPr>
                <w:rFonts w:ascii="Angsana New" w:hAnsi="Angsana New"/>
                <w:sz w:val="30"/>
                <w:szCs w:val="30"/>
              </w:rPr>
              <w:t>19,798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E26960" w:rsidRDefault="00C302CF" w:rsidP="00E2696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559" w:type="dxa"/>
            <w:vAlign w:val="center"/>
          </w:tcPr>
          <w:p w:rsidR="00C302CF" w:rsidRPr="009C5C98" w:rsidRDefault="009C5C9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5C98">
              <w:rPr>
                <w:rFonts w:ascii="Angsana New" w:hAnsi="Angsana New"/>
                <w:sz w:val="30"/>
                <w:szCs w:val="30"/>
              </w:rPr>
              <w:t>(8,123</w:t>
            </w:r>
            <w:r w:rsidR="00C302CF" w:rsidRPr="009C5C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C302CF" w:rsidRPr="00447502" w:rsidRDefault="0044750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02">
              <w:rPr>
                <w:rFonts w:ascii="Angsana New" w:hAnsi="Angsana New"/>
                <w:sz w:val="30"/>
                <w:szCs w:val="30"/>
              </w:rPr>
              <w:t>(7,988</w:t>
            </w:r>
            <w:r w:rsidR="00C302CF" w:rsidRPr="004475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E26960" w:rsidRDefault="00C302CF" w:rsidP="00E26960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ประมาณการต่ออายุสัญญาเช่า</w:t>
            </w:r>
          </w:p>
        </w:tc>
        <w:tc>
          <w:tcPr>
            <w:tcW w:w="1559" w:type="dxa"/>
          </w:tcPr>
          <w:p w:rsidR="00C302CF" w:rsidRPr="009C5C98" w:rsidRDefault="009C5C9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5C98">
              <w:rPr>
                <w:rFonts w:ascii="Angsana New" w:hAnsi="Angsana New"/>
                <w:sz w:val="30"/>
                <w:szCs w:val="30"/>
              </w:rPr>
              <w:t>15,451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302CF" w:rsidRPr="009C5C98" w:rsidRDefault="009C5C98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5C98">
              <w:rPr>
                <w:rFonts w:ascii="Angsana New" w:hAnsi="Angsana New"/>
                <w:sz w:val="30"/>
                <w:szCs w:val="30"/>
              </w:rPr>
              <w:t>74</w:t>
            </w:r>
            <w:r w:rsidR="00C302CF" w:rsidRPr="009C5C98">
              <w:rPr>
                <w:rFonts w:ascii="Angsana New" w:hAnsi="Angsana New"/>
                <w:sz w:val="30"/>
                <w:szCs w:val="30"/>
              </w:rPr>
              <w:t>,1</w:t>
            </w:r>
            <w:r w:rsidRPr="009C5C98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E26960" w:rsidRDefault="00C302CF" w:rsidP="00FD795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="008600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302CF" w:rsidRPr="00447502" w:rsidRDefault="0044750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02">
              <w:rPr>
                <w:rFonts w:ascii="Angsana New" w:hAnsi="Angsana New"/>
                <w:sz w:val="30"/>
                <w:szCs w:val="30"/>
              </w:rPr>
              <w:t>(4,872</w:t>
            </w:r>
            <w:r w:rsidR="00C302CF" w:rsidRPr="0044750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302CF" w:rsidRPr="00FD7957" w:rsidRDefault="0044750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(22,433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2CF" w:rsidRPr="00E26960" w:rsidTr="00E26960">
        <w:tc>
          <w:tcPr>
            <w:tcW w:w="6345" w:type="dxa"/>
          </w:tcPr>
          <w:p w:rsidR="00C302CF" w:rsidRPr="00E26960" w:rsidRDefault="00C302CF" w:rsidP="00E2696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E26960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302CF" w:rsidRPr="00E26960" w:rsidRDefault="00C302CF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302CF" w:rsidRPr="00FD7957" w:rsidRDefault="00C302CF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502" w:rsidRPr="00E26960" w:rsidTr="00FD7957">
        <w:tc>
          <w:tcPr>
            <w:tcW w:w="6345" w:type="dxa"/>
          </w:tcPr>
          <w:p w:rsidR="00447502" w:rsidRPr="00E26960" w:rsidRDefault="00447502" w:rsidP="00FD795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16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ปฏิบัติ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559" w:type="dxa"/>
          </w:tcPr>
          <w:p w:rsidR="00447502" w:rsidRPr="00447502" w:rsidRDefault="00447502" w:rsidP="004475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02">
              <w:rPr>
                <w:rFonts w:ascii="Angsana New" w:hAnsi="Angsana New"/>
                <w:sz w:val="30"/>
                <w:szCs w:val="30"/>
              </w:rPr>
              <w:t>16,526</w:t>
            </w:r>
          </w:p>
        </w:tc>
        <w:tc>
          <w:tcPr>
            <w:tcW w:w="284" w:type="dxa"/>
          </w:tcPr>
          <w:p w:rsidR="00447502" w:rsidRPr="00E26960" w:rsidRDefault="00447502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447502" w:rsidRPr="00FD7957" w:rsidRDefault="00447502" w:rsidP="00E26C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Pr="00FD79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FD7957" w:rsidRPr="00E26960" w:rsidTr="00FD7957">
        <w:tc>
          <w:tcPr>
            <w:tcW w:w="6345" w:type="dxa"/>
          </w:tcPr>
          <w:p w:rsidR="00FD7957" w:rsidRPr="00E26960" w:rsidRDefault="00FD7957" w:rsidP="00F40DB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F40DB0"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="00F40DB0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 ณ วันที่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31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7957" w:rsidRPr="00447502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02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  <w:tc>
          <w:tcPr>
            <w:tcW w:w="284" w:type="dxa"/>
          </w:tcPr>
          <w:p w:rsidR="00FD7957" w:rsidRPr="00E26960" w:rsidRDefault="00FD7957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7957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E26960" w:rsidRDefault="00C302CF" w:rsidP="00FD795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</w:rPr>
              <w:t>1</w:t>
            </w:r>
            <w:r w:rsidRPr="00E269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2696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C302CF" w:rsidRPr="00447502" w:rsidRDefault="0044750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02">
              <w:rPr>
                <w:rFonts w:ascii="Angsana New" w:hAnsi="Angsana New"/>
                <w:sz w:val="30"/>
                <w:szCs w:val="30"/>
              </w:rPr>
              <w:t>29,454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C302CF" w:rsidRPr="00FD7957" w:rsidRDefault="0044750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</w:tbl>
    <w:p w:rsidR="00E55B20" w:rsidRDefault="00E55B20" w:rsidP="0023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F6EF0" w:rsidRDefault="00292624" w:rsidP="0023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B1FA1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หนี้สินตามสัญญาเช่า </w:t>
      </w:r>
    </w:p>
    <w:p w:rsidR="008F6EF0" w:rsidRPr="008F6EF0" w:rsidRDefault="008F6EF0" w:rsidP="0023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23553A" w:rsidRPr="0023553A" w:rsidRDefault="0023553A" w:rsidP="0023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3553A">
        <w:rPr>
          <w:rFonts w:ascii="Angsana New" w:hAnsi="Angsana New" w:hint="cs"/>
          <w:sz w:val="30"/>
          <w:szCs w:val="30"/>
          <w:cs/>
        </w:rPr>
        <w:t xml:space="preserve">ยอดคงเหลือของหนี้สินตามสัญญาเช่า ณ วันที่ 31 มีนาคม 2563 มีดังนี้ </w:t>
      </w:r>
    </w:p>
    <w:p w:rsidR="00C302CF" w:rsidRPr="00C302CF" w:rsidRDefault="00C302CF" w:rsidP="0029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6345"/>
        <w:gridCol w:w="1559"/>
        <w:gridCol w:w="284"/>
        <w:gridCol w:w="1559"/>
      </w:tblGrid>
      <w:tr w:rsidR="00C302CF" w:rsidRPr="00E26960" w:rsidTr="00FD7957">
        <w:tc>
          <w:tcPr>
            <w:tcW w:w="6345" w:type="dxa"/>
          </w:tcPr>
          <w:p w:rsidR="00C302CF" w:rsidRPr="00E26960" w:rsidRDefault="00C302CF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C302CF" w:rsidRPr="00E26960" w:rsidRDefault="00C302CF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E26960" w:rsidRDefault="00C302CF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302CF" w:rsidRPr="00E26960" w:rsidRDefault="00C302CF" w:rsidP="00FD7957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302CF" w:rsidRPr="00E26960" w:rsidRDefault="00C302CF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E26960" w:rsidRDefault="00C302CF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02CF" w:rsidRPr="00E26960" w:rsidRDefault="00C302CF" w:rsidP="00FD7957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02CF" w:rsidRPr="00E26960" w:rsidRDefault="00C302CF" w:rsidP="00FD7957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9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2C3C78" w:rsidRDefault="00C302CF" w:rsidP="00FD7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:rsidR="00C302CF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32,1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4</w:t>
            </w:r>
            <w:r w:rsidRPr="00FD795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C302CF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129,479</w:t>
            </w:r>
          </w:p>
        </w:tc>
      </w:tr>
      <w:tr w:rsidR="00332932" w:rsidRPr="00E26960" w:rsidTr="00C302CF">
        <w:tc>
          <w:tcPr>
            <w:tcW w:w="6345" w:type="dxa"/>
          </w:tcPr>
          <w:p w:rsidR="00332932" w:rsidRPr="00E26960" w:rsidRDefault="00332932" w:rsidP="00B52831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2696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6960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2932" w:rsidRPr="00FD7957" w:rsidRDefault="0033293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(4,981)</w:t>
            </w:r>
          </w:p>
        </w:tc>
        <w:tc>
          <w:tcPr>
            <w:tcW w:w="284" w:type="dxa"/>
          </w:tcPr>
          <w:p w:rsidR="00332932" w:rsidRPr="00E26960" w:rsidRDefault="00332932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2932" w:rsidRPr="00FD7957" w:rsidRDefault="0033293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(28,435)</w:t>
            </w:r>
          </w:p>
        </w:tc>
      </w:tr>
      <w:tr w:rsidR="00C302CF" w:rsidRPr="00E26960" w:rsidTr="00C302CF">
        <w:tc>
          <w:tcPr>
            <w:tcW w:w="6345" w:type="dxa"/>
          </w:tcPr>
          <w:p w:rsidR="00C302CF" w:rsidRPr="002C3C78" w:rsidRDefault="00C302CF" w:rsidP="00FD7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302CF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2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7,1</w:t>
            </w:r>
            <w:r w:rsidRPr="00FD7957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302CF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101,04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2C3C78" w:rsidRDefault="00C302CF" w:rsidP="00FD7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="008600B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02CF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(10,003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02CF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(14,298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2CF" w:rsidRPr="00E26960" w:rsidTr="00FD7957">
        <w:tc>
          <w:tcPr>
            <w:tcW w:w="6345" w:type="dxa"/>
          </w:tcPr>
          <w:p w:rsidR="00C302CF" w:rsidRPr="002C3C78" w:rsidRDefault="00C302CF" w:rsidP="00FD7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C302CF" w:rsidRPr="00FD7957" w:rsidRDefault="00C302CF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17,1</w:t>
            </w:r>
            <w:r w:rsidR="00FD7957" w:rsidRPr="00FD7957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84" w:type="dxa"/>
          </w:tcPr>
          <w:p w:rsidR="00C302CF" w:rsidRPr="00E26960" w:rsidRDefault="00C302CF" w:rsidP="00FD795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C302CF" w:rsidRPr="00FD7957" w:rsidRDefault="00FD79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957">
              <w:rPr>
                <w:rFonts w:ascii="Angsana New" w:hAnsi="Angsana New"/>
                <w:sz w:val="30"/>
                <w:szCs w:val="30"/>
              </w:rPr>
              <w:t>86</w:t>
            </w:r>
            <w:r w:rsidR="00C302CF" w:rsidRPr="00FD7957">
              <w:rPr>
                <w:rFonts w:ascii="Angsana New" w:hAnsi="Angsana New"/>
                <w:sz w:val="30"/>
                <w:szCs w:val="30"/>
              </w:rPr>
              <w:t>,</w:t>
            </w:r>
            <w:r w:rsidRPr="00FD7957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</w:tbl>
    <w:p w:rsidR="0098656A" w:rsidRDefault="0098656A" w:rsidP="00292624">
      <w:pPr>
        <w:pStyle w:val="NoSpacing"/>
        <w:rPr>
          <w:rFonts w:ascii="Angsana New" w:hAnsi="Angsana New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Cs w:val="30"/>
          <w:cs/>
        </w:rPr>
        <w:br w:type="page"/>
      </w: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ข้อมูลทางการเงินระหว่างกาลสำหรับงวดสามเดือนสิ้นสุดวันที่ 31 มีนาคม 256</w:t>
      </w:r>
      <w:r w:rsidR="00F500D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F500D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500D4">
        <w:rPr>
          <w:rFonts w:ascii="Angsana New" w:hAnsi="Angsana New"/>
          <w:sz w:val="30"/>
          <w:szCs w:val="30"/>
        </w:rPr>
        <w:t>2562</w:t>
      </w:r>
      <w:r w:rsidR="0025797F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ยกเว้น</w:t>
      </w:r>
      <w:r w:rsidR="0098656A">
        <w:rPr>
          <w:rFonts w:ascii="Angsana New" w:hAnsi="Angsana New" w:hint="cs"/>
          <w:sz w:val="30"/>
          <w:szCs w:val="30"/>
          <w:cs/>
        </w:rPr>
        <w:t>เรื่องที่เกี่ยวข้องกับ</w:t>
      </w:r>
      <w:r w:rsidRPr="00B62B95">
        <w:rPr>
          <w:rFonts w:ascii="Angsana New" w:hAnsi="Angsana New"/>
          <w:sz w:val="30"/>
          <w:szCs w:val="30"/>
          <w:cs/>
        </w:rPr>
        <w:t>การนำมาตรฐานการบัญชีและมาตรฐานการรายงานทางการเงินรวมถึง</w:t>
      </w:r>
      <w:r w:rsidR="0098656A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="0098656A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98656A">
        <w:rPr>
          <w:rFonts w:ascii="Angsana New" w:hAnsi="Angsana New" w:hint="cs"/>
          <w:sz w:val="30"/>
          <w:szCs w:val="30"/>
          <w:cs/>
        </w:rPr>
        <w:t>และแนว</w:t>
      </w:r>
      <w:r w:rsidR="00C16FAD">
        <w:rPr>
          <w:rFonts w:ascii="Angsana New" w:hAnsi="Angsana New"/>
          <w:sz w:val="30"/>
          <w:szCs w:val="30"/>
          <w:cs/>
        </w:rPr>
        <w:t>ป</w:t>
      </w:r>
      <w:r w:rsidR="00C16FAD">
        <w:rPr>
          <w:rFonts w:ascii="Angsana New" w:hAnsi="Angsana New" w:hint="cs"/>
          <w:sz w:val="30"/>
          <w:szCs w:val="30"/>
          <w:cs/>
        </w:rPr>
        <w:t>ฏิ</w:t>
      </w:r>
      <w:r w:rsidR="0098656A" w:rsidRPr="00B62B95">
        <w:rPr>
          <w:rFonts w:ascii="Angsana New" w:hAnsi="Angsana New"/>
          <w:sz w:val="30"/>
          <w:szCs w:val="30"/>
          <w:cs/>
        </w:rPr>
        <w:t>บัติ</w:t>
      </w:r>
      <w:r w:rsidR="0098656A"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B62B95">
        <w:rPr>
          <w:rFonts w:ascii="Angsana New" w:hAnsi="Angsana New"/>
          <w:sz w:val="30"/>
          <w:szCs w:val="30"/>
          <w:cs/>
        </w:rPr>
        <w:t>ที่</w:t>
      </w:r>
      <w:r w:rsidR="0098656A">
        <w:rPr>
          <w:rFonts w:ascii="Angsana New" w:hAnsi="Angsana New" w:hint="cs"/>
          <w:sz w:val="30"/>
          <w:szCs w:val="30"/>
          <w:cs/>
        </w:rPr>
        <w:t>ออกและ</w:t>
      </w:r>
      <w:r w:rsidRPr="00B62B95">
        <w:rPr>
          <w:rFonts w:ascii="Angsana New" w:hAnsi="Angsana New"/>
          <w:sz w:val="30"/>
          <w:szCs w:val="30"/>
          <w:cs/>
        </w:rPr>
        <w:t>ปรับปรุงใหม่ตามที่กล่าว</w:t>
      </w:r>
      <w:r w:rsidR="00462883">
        <w:rPr>
          <w:rFonts w:ascii="Angsana New" w:hAnsi="Angsana New" w:hint="cs"/>
          <w:sz w:val="30"/>
          <w:szCs w:val="30"/>
          <w:cs/>
        </w:rPr>
        <w:t>ในวรรค</w:t>
      </w:r>
      <w:r w:rsidR="0025797F">
        <w:rPr>
          <w:rFonts w:ascii="Angsana New" w:hAnsi="Angsana New" w:hint="cs"/>
          <w:sz w:val="30"/>
          <w:szCs w:val="30"/>
          <w:cs/>
        </w:rPr>
        <w:t>ข้างต้น</w:t>
      </w:r>
      <w:r w:rsidR="00C16FAD">
        <w:rPr>
          <w:rFonts w:ascii="Angsana New" w:hAnsi="Angsana New"/>
          <w:sz w:val="30"/>
          <w:szCs w:val="30"/>
          <w:cs/>
        </w:rPr>
        <w:t>มาเริ่มถือป</w:t>
      </w:r>
      <w:r w:rsidR="00C16FAD">
        <w:rPr>
          <w:rFonts w:ascii="Angsana New" w:hAnsi="Angsana New" w:hint="cs"/>
          <w:sz w:val="30"/>
          <w:szCs w:val="30"/>
          <w:cs/>
        </w:rPr>
        <w:t>ฏิ</w:t>
      </w:r>
      <w:r w:rsidRPr="00B62B95">
        <w:rPr>
          <w:rFonts w:ascii="Angsana New" w:hAnsi="Angsana New"/>
          <w:sz w:val="30"/>
          <w:szCs w:val="30"/>
          <w:cs/>
        </w:rPr>
        <w:t>บัติซึ่ง</w:t>
      </w:r>
      <w:r w:rsidR="006F2D03">
        <w:rPr>
          <w:rFonts w:ascii="Angsana New" w:hAnsi="Angsana New" w:hint="cs"/>
          <w:sz w:val="30"/>
          <w:szCs w:val="30"/>
          <w:cs/>
        </w:rPr>
        <w:t>ผลกระทบดังได้กล่าวไว้แล้วในวรรคข้างต้น</w:t>
      </w:r>
    </w:p>
    <w:p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A82EA3">
        <w:rPr>
          <w:rFonts w:ascii="Angsana New" w:hAnsi="Angsana New" w:hint="cs"/>
          <w:sz w:val="30"/>
          <w:szCs w:val="30"/>
          <w:cs/>
        </w:rPr>
        <w:t>1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A82EA3">
        <w:rPr>
          <w:rFonts w:ascii="Angsana New" w:hAnsi="Angsana New" w:hint="cs"/>
          <w:sz w:val="30"/>
          <w:szCs w:val="30"/>
          <w:cs/>
        </w:rPr>
        <w:t>มีนาคม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F500D4">
        <w:rPr>
          <w:rFonts w:ascii="Angsana New" w:hAnsi="Angsana New" w:hint="cs"/>
          <w:sz w:val="30"/>
          <w:szCs w:val="30"/>
          <w:cs/>
        </w:rPr>
        <w:t>63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F500D4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</w:tcPr>
          <w:p w:rsidR="008755D6" w:rsidRPr="00E9777E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F51F88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00D4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F500D4" w:rsidRPr="005373A3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F500D4" w:rsidRPr="00B8427C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F500D4" w:rsidRPr="004A2990" w:rsidRDefault="00F500D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F500D4" w:rsidRPr="004A2990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F500D4" w:rsidRPr="00F51F88" w:rsidRDefault="00F500D4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F500D4" w:rsidRPr="00F52061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2</w:t>
            </w:r>
            <w:r w:rsidR="00B8427C" w:rsidRPr="00F52061">
              <w:rPr>
                <w:rFonts w:ascii="Angsana New" w:hAnsi="Angsana New"/>
                <w:sz w:val="30"/>
                <w:szCs w:val="30"/>
              </w:rPr>
              <w:t>8,935</w:t>
            </w:r>
          </w:p>
        </w:tc>
        <w:tc>
          <w:tcPr>
            <w:tcW w:w="284" w:type="dxa"/>
          </w:tcPr>
          <w:p w:rsidR="00F500D4" w:rsidRPr="00F51F88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500D4" w:rsidRPr="00046A17" w:rsidRDefault="00C5513F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F500D4" w:rsidRPr="00046A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355CC0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355CC0" w:rsidRDefault="00355CC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5CC0" w:rsidRPr="00B8427C" w:rsidRDefault="00355CC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355CC0" w:rsidRPr="004A2990" w:rsidRDefault="00355CC0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55CC0" w:rsidRPr="001D7899" w:rsidRDefault="00355CC0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355CC0" w:rsidRPr="00F51F88" w:rsidRDefault="00355CC0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55CC0" w:rsidRPr="00F52061" w:rsidRDefault="00B8427C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4,269</w:t>
            </w:r>
          </w:p>
        </w:tc>
        <w:tc>
          <w:tcPr>
            <w:tcW w:w="284" w:type="dxa"/>
          </w:tcPr>
          <w:p w:rsidR="00355CC0" w:rsidRPr="00F51F88" w:rsidRDefault="00355CC0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55CC0" w:rsidRDefault="00C5513F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2,038</w:t>
            </w:r>
          </w:p>
        </w:tc>
      </w:tr>
      <w:tr w:rsidR="00CD071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CD0713" w:rsidRPr="005373A3" w:rsidRDefault="00CD071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D0713" w:rsidRPr="00B8427C" w:rsidRDefault="00CD071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D0713" w:rsidRPr="004A2990" w:rsidRDefault="00CD0713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D0713" w:rsidRPr="004A2990" w:rsidRDefault="00CD071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D0713" w:rsidRPr="00F51F88" w:rsidRDefault="00CD0713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D0713" w:rsidRPr="00F52061" w:rsidRDefault="00B8427C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  <w:tc>
          <w:tcPr>
            <w:tcW w:w="284" w:type="dxa"/>
          </w:tcPr>
          <w:p w:rsidR="00CD0713" w:rsidRPr="00F51F88" w:rsidRDefault="00CD0713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D0713" w:rsidRPr="00046A17" w:rsidRDefault="00CD0713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CD0713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CD0713" w:rsidRPr="005373A3" w:rsidRDefault="00CD071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D0713" w:rsidRPr="00B8427C" w:rsidRDefault="00CD071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D0713" w:rsidRPr="004A2990" w:rsidRDefault="00CD071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D0713" w:rsidRPr="004A2990" w:rsidRDefault="00CD071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D0713" w:rsidRPr="00F5193E" w:rsidRDefault="00CD071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CD0713" w:rsidRPr="00F52061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84" w:type="dxa"/>
          </w:tcPr>
          <w:p w:rsidR="00CD0713" w:rsidRPr="00F5193E" w:rsidRDefault="00CD071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D0713" w:rsidRPr="00046A17" w:rsidRDefault="00CD0713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</w:tr>
      <w:tr w:rsidR="00B8427C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B8427C" w:rsidRPr="005373A3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B8427C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8427C" w:rsidRPr="004A2990" w:rsidRDefault="00B8427C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1D7899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8427C" w:rsidRPr="00F51F88" w:rsidRDefault="00B8427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F52061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8427C" w:rsidRPr="00F51F88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8427C" w:rsidRPr="00046A17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2,232</w:t>
            </w:r>
          </w:p>
        </w:tc>
      </w:tr>
      <w:tr w:rsidR="00B8427C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B8427C" w:rsidRPr="005373A3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B8427C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8427C" w:rsidRPr="004A2990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4A2990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8427C" w:rsidRPr="00F51F88" w:rsidRDefault="00B8427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F52061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F52061">
              <w:rPr>
                <w:rFonts w:ascii="Angsana New" w:hAnsi="Angsana New"/>
                <w:sz w:val="30"/>
                <w:szCs w:val="30"/>
              </w:rPr>
              <w:t>,</w:t>
            </w: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  <w:tc>
          <w:tcPr>
            <w:tcW w:w="284" w:type="dxa"/>
          </w:tcPr>
          <w:p w:rsidR="00B8427C" w:rsidRPr="00F51F88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8427C" w:rsidRPr="008755D6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46A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842</w:t>
            </w:r>
          </w:p>
        </w:tc>
      </w:tr>
      <w:tr w:rsidR="00B8427C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B8427C" w:rsidRPr="005373A3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B8427C" w:rsidRPr="00B8427C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8427C" w:rsidRPr="004A2990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B8427C" w:rsidRPr="004A2990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8427C" w:rsidRPr="00F5193E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B8427C" w:rsidRPr="00F52061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44,238</w:t>
            </w:r>
          </w:p>
        </w:tc>
        <w:tc>
          <w:tcPr>
            <w:tcW w:w="284" w:type="dxa"/>
          </w:tcPr>
          <w:p w:rsidR="00B8427C" w:rsidRPr="00F5193E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8427C" w:rsidRPr="00046A17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/>
                <w:sz w:val="30"/>
                <w:szCs w:val="30"/>
              </w:rPr>
              <w:t>32,235</w:t>
            </w:r>
          </w:p>
        </w:tc>
      </w:tr>
      <w:tr w:rsidR="00B8427C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B8427C" w:rsidRPr="005373A3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B8427C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8427C" w:rsidRPr="004A2990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4A2990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8427C" w:rsidRPr="00F5193E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8427C" w:rsidRPr="00F52061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11,430</w:t>
            </w:r>
          </w:p>
        </w:tc>
        <w:tc>
          <w:tcPr>
            <w:tcW w:w="284" w:type="dxa"/>
          </w:tcPr>
          <w:p w:rsidR="00B8427C" w:rsidRPr="00F5193E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8427C" w:rsidRPr="004A2990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8427C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B8427C" w:rsidRPr="005373A3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B8427C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B8427C" w:rsidRPr="004A2990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8427C" w:rsidRPr="004A2990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B8427C" w:rsidRPr="00F5193E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8427C" w:rsidRPr="00F52061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284" w:type="dxa"/>
          </w:tcPr>
          <w:p w:rsidR="00B8427C" w:rsidRPr="00F5193E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8427C" w:rsidRPr="00046A17" w:rsidRDefault="00B8427C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</w:tr>
      <w:tr w:rsidR="00B8427C" w:rsidRPr="00B14380" w:rsidTr="00116893">
        <w:trPr>
          <w:cantSplit/>
        </w:trPr>
        <w:tc>
          <w:tcPr>
            <w:tcW w:w="3776" w:type="dxa"/>
          </w:tcPr>
          <w:p w:rsidR="00B8427C" w:rsidRPr="00EC03C9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8427C" w:rsidRPr="00EC03C9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B8427C" w:rsidRPr="00EC03C9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B8427C" w:rsidRPr="00EC03C9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B8427C" w:rsidRPr="00EC03C9" w:rsidRDefault="00B842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B8427C" w:rsidRPr="004C2E64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B8427C" w:rsidRPr="00EC03C9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B8427C" w:rsidRPr="00EC03C9" w:rsidRDefault="00B842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E55B20" w:rsidRDefault="00E55B20">
      <w:r>
        <w:br w:type="page"/>
      </w: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E55B20" w:rsidRPr="00E24209" w:rsidTr="00FD7957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FD7957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55B20" w:rsidRPr="00F51F88" w:rsidTr="00FD7957">
        <w:trPr>
          <w:cantSplit/>
        </w:trPr>
        <w:tc>
          <w:tcPr>
            <w:tcW w:w="3776" w:type="dxa"/>
          </w:tcPr>
          <w:p w:rsidR="00E55B20" w:rsidRPr="00E9777E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F52061" w:rsidRPr="00B14380" w:rsidTr="00F52061">
        <w:trPr>
          <w:cantSplit/>
        </w:trPr>
        <w:tc>
          <w:tcPr>
            <w:tcW w:w="3776" w:type="dxa"/>
          </w:tcPr>
          <w:p w:rsidR="00F52061" w:rsidRPr="004A2990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76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52061" w:rsidRPr="00F5193E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52061" w:rsidRPr="00F5193E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F52061" w:rsidRPr="004C2E64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061" w:rsidRPr="00B14380" w:rsidTr="00F52061">
        <w:trPr>
          <w:cantSplit/>
        </w:trPr>
        <w:tc>
          <w:tcPr>
            <w:tcW w:w="3776" w:type="dxa"/>
          </w:tcPr>
          <w:p w:rsidR="00F52061" w:rsidRPr="004A2990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F52061" w:rsidRPr="00F5193E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52061" w:rsidRPr="00F5193E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F52061" w:rsidRPr="004C2E64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52061" w:rsidRPr="00F5193E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061" w:rsidRPr="00B14380" w:rsidTr="00E623FB">
        <w:trPr>
          <w:cantSplit/>
        </w:trPr>
        <w:tc>
          <w:tcPr>
            <w:tcW w:w="3776" w:type="dxa"/>
          </w:tcPr>
          <w:p w:rsidR="00F52061" w:rsidRPr="005373A3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52061" w:rsidRPr="00082D00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2,6</w:t>
            </w:r>
            <w:r w:rsidR="002D65B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F52061" w:rsidRPr="00B14380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52061" w:rsidRPr="00DC3D77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83" w:type="dxa"/>
          </w:tcPr>
          <w:p w:rsidR="00F52061" w:rsidRPr="00B14380" w:rsidRDefault="00F52061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F52061" w:rsidRPr="00F52061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2061">
              <w:rPr>
                <w:rFonts w:ascii="Angsana New" w:hAnsi="Angsana New"/>
                <w:sz w:val="30"/>
                <w:szCs w:val="30"/>
              </w:rPr>
              <w:t>26</w:t>
            </w:r>
            <w:r w:rsidR="00DC2F5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F52061" w:rsidRPr="00B14380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52061" w:rsidRPr="00046A17" w:rsidRDefault="00F52061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8,711</w:t>
            </w:r>
          </w:p>
        </w:tc>
      </w:tr>
      <w:tr w:rsidR="00E013E6" w:rsidRPr="00B14380" w:rsidTr="00E623FB">
        <w:trPr>
          <w:cantSplit/>
        </w:trPr>
        <w:tc>
          <w:tcPr>
            <w:tcW w:w="3776" w:type="dxa"/>
          </w:tcPr>
          <w:p w:rsidR="00E013E6" w:rsidRPr="005373A3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13E6" w:rsidRPr="00082D00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E013E6" w:rsidRPr="00EA5359" w:rsidRDefault="00E013E6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013E6" w:rsidRPr="00F52061" w:rsidRDefault="00E013E6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013E6" w:rsidRPr="00EA5359" w:rsidRDefault="00E013E6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E013E6" w:rsidRPr="00F52061" w:rsidRDefault="00E013E6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013E6" w:rsidRPr="00EA5359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13E6" w:rsidRPr="00F52061" w:rsidRDefault="00E013E6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013E6" w:rsidRPr="00B14380" w:rsidTr="00E623FB">
        <w:trPr>
          <w:cantSplit/>
        </w:trPr>
        <w:tc>
          <w:tcPr>
            <w:tcW w:w="3776" w:type="dxa"/>
          </w:tcPr>
          <w:p w:rsidR="00E013E6" w:rsidRPr="005373A3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13E6" w:rsidRPr="00082D00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284" w:type="dxa"/>
          </w:tcPr>
          <w:p w:rsidR="00E013E6" w:rsidRPr="00EA5359" w:rsidRDefault="00E013E6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013E6" w:rsidRPr="00DC3D77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83" w:type="dxa"/>
          </w:tcPr>
          <w:p w:rsidR="00E013E6" w:rsidRPr="00EA5359" w:rsidRDefault="00E013E6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E013E6" w:rsidRPr="00F52061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013E6" w:rsidRPr="00EA5359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13E6" w:rsidRPr="00C56193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013E6" w:rsidRPr="00B14380" w:rsidTr="00F52061">
        <w:trPr>
          <w:cantSplit/>
        </w:trPr>
        <w:tc>
          <w:tcPr>
            <w:tcW w:w="3776" w:type="dxa"/>
          </w:tcPr>
          <w:p w:rsidR="00E013E6" w:rsidRPr="00F37565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13E6" w:rsidRPr="00082D00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84" w:type="dxa"/>
          </w:tcPr>
          <w:p w:rsidR="00E013E6" w:rsidRPr="00EA5359" w:rsidRDefault="00E013E6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013E6" w:rsidRPr="00B56CD4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CD4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:rsidR="00E013E6" w:rsidRPr="00EA5359" w:rsidRDefault="00E013E6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E013E6" w:rsidRPr="00B56CD4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:rsidR="00E013E6" w:rsidRPr="00EA5359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13E6" w:rsidRPr="00C56193" w:rsidRDefault="00E013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67C56" w:rsidRPr="00B14380" w:rsidTr="00F52061">
        <w:trPr>
          <w:cantSplit/>
        </w:trPr>
        <w:tc>
          <w:tcPr>
            <w:tcW w:w="3776" w:type="dxa"/>
          </w:tcPr>
          <w:p w:rsidR="00367C56" w:rsidRPr="00F37565" w:rsidRDefault="00367C56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67C56" w:rsidRPr="00082D00" w:rsidRDefault="00367C56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367C56" w:rsidRPr="00B14380" w:rsidRDefault="00367C56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367C56" w:rsidRPr="008755D6" w:rsidRDefault="00367C56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3" w:type="dxa"/>
          </w:tcPr>
          <w:p w:rsidR="00367C56" w:rsidRPr="00B14380" w:rsidRDefault="00367C56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367C56" w:rsidRPr="00B8427C" w:rsidRDefault="00367C56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2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67C56" w:rsidRPr="00B14380" w:rsidRDefault="00367C56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67C56" w:rsidRPr="00C56193" w:rsidRDefault="00367C56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C2F52" w:rsidRPr="00B14380" w:rsidTr="00E623FB">
        <w:trPr>
          <w:cantSplit/>
        </w:trPr>
        <w:tc>
          <w:tcPr>
            <w:tcW w:w="3776" w:type="dxa"/>
          </w:tcPr>
          <w:p w:rsidR="00DC2F52" w:rsidRDefault="00DC2F5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C2F52" w:rsidRPr="00F500D4" w:rsidRDefault="00DC2F5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20,106</w:t>
            </w:r>
          </w:p>
        </w:tc>
        <w:tc>
          <w:tcPr>
            <w:tcW w:w="284" w:type="dxa"/>
          </w:tcPr>
          <w:p w:rsidR="00DC2F52" w:rsidRPr="00B14380" w:rsidRDefault="00DC2F5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DC2F52" w:rsidRPr="00DC2F52" w:rsidRDefault="00DC2F52" w:rsidP="00DC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13,321</w:t>
            </w:r>
          </w:p>
        </w:tc>
        <w:tc>
          <w:tcPr>
            <w:tcW w:w="283" w:type="dxa"/>
          </w:tcPr>
          <w:p w:rsidR="00DC2F52" w:rsidRPr="00B14380" w:rsidRDefault="00DC2F5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DC2F52" w:rsidRPr="008755D6" w:rsidRDefault="00DC2F5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3D7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6,642</w:t>
            </w:r>
          </w:p>
        </w:tc>
        <w:tc>
          <w:tcPr>
            <w:tcW w:w="284" w:type="dxa"/>
          </w:tcPr>
          <w:p w:rsidR="00DC2F52" w:rsidRPr="00B14380" w:rsidRDefault="00DC2F5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C2F52" w:rsidRPr="00DC3D77" w:rsidRDefault="00DC2F52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13,247</w:t>
            </w:r>
          </w:p>
        </w:tc>
      </w:tr>
      <w:tr w:rsidR="00C16FAD" w:rsidRPr="00B14380" w:rsidTr="00E623FB">
        <w:trPr>
          <w:cantSplit/>
        </w:trPr>
        <w:tc>
          <w:tcPr>
            <w:tcW w:w="3776" w:type="dxa"/>
          </w:tcPr>
          <w:p w:rsidR="00C16FAD" w:rsidRDefault="00C16FAD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16FAD" w:rsidRPr="00F500D4" w:rsidRDefault="00C16FAD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4" w:type="dxa"/>
          </w:tcPr>
          <w:p w:rsidR="00C16FAD" w:rsidRPr="0066040A" w:rsidRDefault="00C16FAD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C16FAD" w:rsidRPr="00F500D4" w:rsidRDefault="00C16FAD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83" w:type="dxa"/>
          </w:tcPr>
          <w:p w:rsidR="00C16FAD" w:rsidRPr="0066040A" w:rsidRDefault="00C16FAD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C16FAD" w:rsidRDefault="00C16FAD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578</w:t>
            </w:r>
          </w:p>
        </w:tc>
        <w:tc>
          <w:tcPr>
            <w:tcW w:w="284" w:type="dxa"/>
          </w:tcPr>
          <w:p w:rsidR="00C16FAD" w:rsidRPr="00B14380" w:rsidRDefault="00C16FAD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16FAD" w:rsidRPr="00DC3D77" w:rsidRDefault="00C16FAD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C16FAD" w:rsidRPr="00B14380" w:rsidTr="00E623FB">
        <w:trPr>
          <w:cantSplit/>
        </w:trPr>
        <w:tc>
          <w:tcPr>
            <w:tcW w:w="3776" w:type="dxa"/>
          </w:tcPr>
          <w:p w:rsidR="00C16FAD" w:rsidRDefault="00C16FA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16FAD" w:rsidRDefault="00C16FAD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84" w:type="dxa"/>
          </w:tcPr>
          <w:p w:rsidR="00C16FAD" w:rsidRPr="0066040A" w:rsidRDefault="00C16FAD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C16FAD" w:rsidRDefault="00C16FA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3" w:type="dxa"/>
          </w:tcPr>
          <w:p w:rsidR="00C16FAD" w:rsidRPr="0066040A" w:rsidRDefault="00C16FAD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C16FAD" w:rsidRPr="004A2990" w:rsidRDefault="00C16FA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16FAD" w:rsidRPr="00B14380" w:rsidRDefault="00C16FA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16FAD" w:rsidRPr="00DC3D77" w:rsidRDefault="00C16FAD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16FAD" w:rsidRPr="00A92FC6" w:rsidTr="00E623FB">
        <w:trPr>
          <w:cantSplit/>
        </w:trPr>
        <w:tc>
          <w:tcPr>
            <w:tcW w:w="3776" w:type="dxa"/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16FAD" w:rsidRPr="00A92FC6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C16FAD" w:rsidRPr="00A92FC6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16FAD" w:rsidRPr="00A92FC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C16FAD" w:rsidRPr="00B14380" w:rsidTr="00B01F81">
        <w:trPr>
          <w:cantSplit/>
        </w:trPr>
        <w:tc>
          <w:tcPr>
            <w:tcW w:w="3776" w:type="dxa"/>
          </w:tcPr>
          <w:p w:rsidR="00C16FAD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C16FAD" w:rsidRPr="00F96A6A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16FAD" w:rsidRPr="00B14380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16FAD" w:rsidRPr="004C2E64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C16FAD" w:rsidRPr="00B14380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C16FAD" w:rsidRPr="00F96A6A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16FAD" w:rsidRPr="00B14380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16FAD" w:rsidRPr="004C2E64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C16FAD" w:rsidRPr="00B14380" w:rsidTr="00116893">
        <w:trPr>
          <w:cantSplit/>
        </w:trPr>
        <w:tc>
          <w:tcPr>
            <w:tcW w:w="3776" w:type="dxa"/>
          </w:tcPr>
          <w:p w:rsidR="00C16FAD" w:rsidRDefault="00C16FAD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C16FAD" w:rsidRPr="0097519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196">
              <w:rPr>
                <w:rFonts w:ascii="Angsana New" w:hAnsi="Angsana New"/>
                <w:sz w:val="30"/>
                <w:szCs w:val="30"/>
              </w:rPr>
              <w:t>11,051</w:t>
            </w:r>
          </w:p>
        </w:tc>
        <w:tc>
          <w:tcPr>
            <w:tcW w:w="284" w:type="dxa"/>
          </w:tcPr>
          <w:p w:rsidR="00C16FAD" w:rsidRPr="006E327A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16FAD" w:rsidRPr="00A2716F" w:rsidRDefault="00C16FA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9,733</w:t>
            </w:r>
          </w:p>
        </w:tc>
        <w:tc>
          <w:tcPr>
            <w:tcW w:w="283" w:type="dxa"/>
          </w:tcPr>
          <w:p w:rsidR="00C16FAD" w:rsidRPr="00B14380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C16FAD" w:rsidRPr="00C666F9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6F9">
              <w:rPr>
                <w:rFonts w:ascii="Angsana New" w:hAnsi="Angsana New"/>
                <w:sz w:val="30"/>
                <w:szCs w:val="30"/>
              </w:rPr>
              <w:t>4,23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C16FAD" w:rsidRPr="00B14380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16FAD" w:rsidRPr="00A2716F" w:rsidRDefault="00C16FA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4,106</w:t>
            </w:r>
          </w:p>
        </w:tc>
      </w:tr>
      <w:tr w:rsidR="00C16FAD" w:rsidRPr="00B14380" w:rsidTr="00116893">
        <w:trPr>
          <w:cantSplit/>
        </w:trPr>
        <w:tc>
          <w:tcPr>
            <w:tcW w:w="3776" w:type="dxa"/>
          </w:tcPr>
          <w:p w:rsidR="00C16FAD" w:rsidRDefault="00C16FAD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6FAD" w:rsidRPr="0097519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196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4" w:type="dxa"/>
          </w:tcPr>
          <w:p w:rsidR="00C16FAD" w:rsidRPr="00B43FA4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6FAD" w:rsidRPr="00A2716F" w:rsidRDefault="00C16FA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3" w:type="dxa"/>
          </w:tcPr>
          <w:p w:rsidR="00C16FAD" w:rsidRPr="00B14380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16FAD" w:rsidRPr="00C666F9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6F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C16FAD" w:rsidRPr="00B14380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6FAD" w:rsidRPr="00A2716F" w:rsidRDefault="00C16FA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C16FAD" w:rsidRPr="00B14380" w:rsidTr="00116893">
        <w:trPr>
          <w:cantSplit/>
        </w:trPr>
        <w:tc>
          <w:tcPr>
            <w:tcW w:w="3776" w:type="dxa"/>
          </w:tcPr>
          <w:p w:rsidR="00C16FAD" w:rsidRPr="004C7AA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16FAD" w:rsidRPr="00975196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5196">
              <w:rPr>
                <w:rFonts w:ascii="Angsana New" w:hAnsi="Angsana New"/>
                <w:sz w:val="30"/>
                <w:szCs w:val="30"/>
              </w:rPr>
              <w:t>11,274</w:t>
            </w:r>
          </w:p>
        </w:tc>
        <w:tc>
          <w:tcPr>
            <w:tcW w:w="284" w:type="dxa"/>
          </w:tcPr>
          <w:p w:rsidR="00C16FAD" w:rsidRPr="006E327A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16FAD" w:rsidRPr="00A2716F" w:rsidRDefault="00C16FA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9,956</w:t>
            </w:r>
          </w:p>
        </w:tc>
        <w:tc>
          <w:tcPr>
            <w:tcW w:w="283" w:type="dxa"/>
          </w:tcPr>
          <w:p w:rsidR="00C16FAD" w:rsidRPr="00B14380" w:rsidRDefault="00C16FAD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C16FAD" w:rsidRPr="00C666F9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6F9">
              <w:rPr>
                <w:rFonts w:ascii="Angsana New" w:hAnsi="Angsana New"/>
                <w:sz w:val="30"/>
                <w:szCs w:val="30"/>
              </w:rPr>
              <w:t>4,3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4" w:type="dxa"/>
          </w:tcPr>
          <w:p w:rsidR="00C16FAD" w:rsidRPr="00B14380" w:rsidRDefault="00C16FA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16FAD" w:rsidRPr="00A2716F" w:rsidRDefault="00C16FAD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6F">
              <w:rPr>
                <w:rFonts w:ascii="Angsana New" w:hAnsi="Angsana New"/>
                <w:sz w:val="30"/>
                <w:szCs w:val="30"/>
              </w:rPr>
              <w:t>4,190</w:t>
            </w:r>
          </w:p>
        </w:tc>
      </w:tr>
    </w:tbl>
    <w:p w:rsidR="00E55B20" w:rsidRDefault="00E55B2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31 มีนาคม 256</w:t>
      </w:r>
      <w:r w:rsidR="00F500D4">
        <w:rPr>
          <w:rFonts w:ascii="Angsana New" w:hAnsi="Angsana New"/>
          <w:sz w:val="30"/>
          <w:szCs w:val="30"/>
        </w:rPr>
        <w:t>3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F500D4">
        <w:rPr>
          <w:rFonts w:ascii="Angsana New" w:hAnsi="Angsana New" w:hint="cs"/>
          <w:sz w:val="30"/>
          <w:szCs w:val="30"/>
          <w:cs/>
        </w:rPr>
        <w:t>62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8F38E6" w:rsidRDefault="008755D6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8755D6" w:rsidRPr="008F38E6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9" w:type="dxa"/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00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C0DE1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F500D4" w:rsidRPr="00082D00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396D15" w:rsidRDefault="00396D15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6D15">
              <w:rPr>
                <w:rFonts w:ascii="Angsana New" w:hAnsi="Angsana New"/>
                <w:bCs/>
                <w:sz w:val="30"/>
                <w:szCs w:val="30"/>
              </w:rPr>
              <w:t>27,831</w:t>
            </w:r>
          </w:p>
        </w:tc>
        <w:tc>
          <w:tcPr>
            <w:tcW w:w="289" w:type="dxa"/>
          </w:tcPr>
          <w:p w:rsidR="00F500D4" w:rsidRPr="00E24209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656</w:t>
            </w:r>
          </w:p>
        </w:tc>
      </w:tr>
      <w:tr w:rsidR="00082D00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82D00" w:rsidRPr="0076366C" w:rsidRDefault="00082D00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:rsidR="00082D00" w:rsidRPr="00082D00" w:rsidRDefault="00082D00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285" w:type="dxa"/>
          </w:tcPr>
          <w:p w:rsidR="00082D00" w:rsidRPr="004E4492" w:rsidRDefault="00082D00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82D00" w:rsidRPr="002D1AE7" w:rsidRDefault="00082D00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90" w:type="dxa"/>
          </w:tcPr>
          <w:p w:rsidR="00082D00" w:rsidRPr="004E4492" w:rsidRDefault="00082D00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82D00" w:rsidRPr="00396D15" w:rsidRDefault="00082D00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D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082D00" w:rsidRPr="00E24209" w:rsidRDefault="00082D00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82D00" w:rsidRPr="008922B4" w:rsidRDefault="00082D00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96D15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396D15" w:rsidRPr="00802B2B" w:rsidRDefault="00396D15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96D15" w:rsidRPr="00082D00" w:rsidRDefault="00082D00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 w:hint="cs"/>
                <w:sz w:val="30"/>
                <w:szCs w:val="30"/>
                <w:cs/>
              </w:rPr>
              <w:t>2,509</w:t>
            </w:r>
          </w:p>
        </w:tc>
        <w:tc>
          <w:tcPr>
            <w:tcW w:w="285" w:type="dxa"/>
          </w:tcPr>
          <w:p w:rsidR="00396D15" w:rsidRPr="004E4492" w:rsidRDefault="00396D15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96D15" w:rsidRPr="004F449E" w:rsidRDefault="00396D1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290" w:type="dxa"/>
          </w:tcPr>
          <w:p w:rsidR="00396D15" w:rsidRPr="004E4492" w:rsidRDefault="00396D15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396D15" w:rsidRPr="00396D15" w:rsidRDefault="00396D1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6D15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89" w:type="dxa"/>
          </w:tcPr>
          <w:p w:rsidR="00396D15" w:rsidRPr="00E24209" w:rsidRDefault="00396D15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396D15" w:rsidRPr="002D1AE7" w:rsidRDefault="00396D1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00D4" w:rsidRPr="00082D00" w:rsidRDefault="00082D00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 w:hint="cs"/>
                <w:sz w:val="30"/>
                <w:szCs w:val="30"/>
                <w:cs/>
              </w:rPr>
              <w:t>2,537</w:t>
            </w:r>
          </w:p>
        </w:tc>
        <w:tc>
          <w:tcPr>
            <w:tcW w:w="285" w:type="dxa"/>
          </w:tcPr>
          <w:p w:rsidR="00F500D4" w:rsidRPr="004E449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00D4" w:rsidRPr="002D1AE7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90" w:type="dxa"/>
          </w:tcPr>
          <w:p w:rsidR="00F500D4" w:rsidRPr="004E449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00D4" w:rsidRPr="00396D15" w:rsidRDefault="00396D15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6D15">
              <w:rPr>
                <w:rFonts w:ascii="Angsana New" w:hAnsi="Angsana New"/>
                <w:bCs/>
                <w:sz w:val="30"/>
                <w:szCs w:val="30"/>
              </w:rPr>
              <w:t>28,132</w:t>
            </w:r>
          </w:p>
        </w:tc>
        <w:tc>
          <w:tcPr>
            <w:tcW w:w="289" w:type="dxa"/>
          </w:tcPr>
          <w:p w:rsidR="00F500D4" w:rsidRPr="00E242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F500D4" w:rsidRPr="00AB61F4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F500D4" w:rsidRPr="00082D00" w:rsidRDefault="00396D1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82D00">
              <w:rPr>
                <w:rFonts w:ascii="Angsana New" w:hAnsi="Angsana New"/>
                <w:sz w:val="30"/>
                <w:szCs w:val="30"/>
              </w:rPr>
              <w:t>,</w:t>
            </w:r>
            <w:r w:rsidR="004B1EAF" w:rsidRPr="00082D00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4F449E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396D15" w:rsidRDefault="00396D1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96D15">
              <w:rPr>
                <w:rFonts w:ascii="Angsana New" w:hAnsi="Angsana New"/>
                <w:bCs/>
                <w:sz w:val="30"/>
                <w:szCs w:val="30"/>
              </w:rPr>
              <w:t>27,431</w:t>
            </w: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F500D4" w:rsidRPr="00082D00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396D15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F500D4" w:rsidRPr="002D1AE7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F500D4" w:rsidRPr="00082D00" w:rsidRDefault="004B1EAF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396D15" w:rsidRDefault="00396D1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6D15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4B1EAF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4B1EAF" w:rsidRPr="00161CAE" w:rsidRDefault="004B1EAF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  <w:shd w:val="clear" w:color="auto" w:fill="auto"/>
          </w:tcPr>
          <w:p w:rsidR="004B1EAF" w:rsidRPr="00082D00" w:rsidRDefault="004B1EAF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5" w:type="dxa"/>
          </w:tcPr>
          <w:p w:rsidR="004B1EAF" w:rsidRPr="007E2CE7" w:rsidRDefault="004B1EAF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4B1EAF" w:rsidRPr="008922B4" w:rsidRDefault="004B1EAF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4B1EAF" w:rsidRPr="000233DF" w:rsidRDefault="004B1EAF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4B1EAF" w:rsidRPr="00396D15" w:rsidRDefault="004B1EAF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6D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4B1EAF" w:rsidRPr="000233DF" w:rsidRDefault="004B1EAF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4B1EAF" w:rsidRPr="008922B4" w:rsidRDefault="004B1EAF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E24209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00D4" w:rsidRPr="00082D00" w:rsidRDefault="004B1EAF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2D00">
              <w:rPr>
                <w:rFonts w:ascii="Angsana New" w:hAnsi="Angsana New" w:hint="cs"/>
                <w:sz w:val="30"/>
                <w:szCs w:val="30"/>
                <w:cs/>
              </w:rPr>
              <w:t>2,537</w:t>
            </w: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00D4" w:rsidRPr="002D1AE7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00D4" w:rsidRPr="00396D15" w:rsidRDefault="00396D1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96D15">
              <w:rPr>
                <w:rFonts w:ascii="Angsana New" w:hAnsi="Angsana New"/>
                <w:bCs/>
                <w:sz w:val="30"/>
                <w:szCs w:val="30"/>
              </w:rPr>
              <w:t>28,132</w:t>
            </w: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854</w:t>
            </w:r>
          </w:p>
        </w:tc>
      </w:tr>
      <w:tr w:rsidR="00E55B20" w:rsidRPr="00E55B20" w:rsidTr="00E55B20">
        <w:trPr>
          <w:cantSplit/>
        </w:trPr>
        <w:tc>
          <w:tcPr>
            <w:tcW w:w="375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F500D4" w:rsidRPr="00E24209" w:rsidTr="00E55B20">
        <w:trPr>
          <w:cantSplit/>
        </w:trPr>
        <w:tc>
          <w:tcPr>
            <w:tcW w:w="3755" w:type="dxa"/>
          </w:tcPr>
          <w:p w:rsidR="00F500D4" w:rsidRPr="00D9141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5" w:type="dxa"/>
          </w:tcPr>
          <w:p w:rsidR="00F500D4" w:rsidRPr="00283C9E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F500D4" w:rsidRPr="00E24209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E24209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283C9E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500D4" w:rsidRPr="00E24209" w:rsidTr="00E55B20">
        <w:trPr>
          <w:cantSplit/>
        </w:trPr>
        <w:tc>
          <w:tcPr>
            <w:tcW w:w="3755" w:type="dxa"/>
          </w:tcPr>
          <w:p w:rsidR="00F500D4" w:rsidRPr="0025797F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F500D4" w:rsidRPr="00283C9E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F500D4" w:rsidRPr="00E24209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E24209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4B1EAF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500D4" w:rsidRPr="00E24209" w:rsidTr="00E55B20">
        <w:trPr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F500D4" w:rsidRPr="00F500D4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  <w:r w:rsidRPr="005A5003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F500D4" w:rsidRPr="00825A9C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F500D4" w:rsidRPr="00825A9C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4B1EAF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4B1EAF"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01,500</w:t>
            </w:r>
          </w:p>
        </w:tc>
        <w:tc>
          <w:tcPr>
            <w:tcW w:w="289" w:type="dxa"/>
          </w:tcPr>
          <w:p w:rsidR="00F500D4" w:rsidRPr="00590072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EAF">
              <w:rPr>
                <w:rFonts w:ascii="Angsana New" w:hAnsi="Angsana New"/>
                <w:bCs/>
                <w:sz w:val="30"/>
                <w:szCs w:val="30"/>
              </w:rPr>
              <w:t>114,</w:t>
            </w:r>
            <w:r w:rsidRPr="00BD559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D2EA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F500D4" w:rsidRPr="00EC03C9" w:rsidTr="00E55B20">
        <w:trPr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00D4" w:rsidRPr="005A5003" w:rsidRDefault="005A500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136,480</w:t>
            </w:r>
          </w:p>
        </w:tc>
        <w:tc>
          <w:tcPr>
            <w:tcW w:w="293" w:type="dxa"/>
            <w:gridSpan w:val="2"/>
          </w:tcPr>
          <w:p w:rsidR="00F500D4" w:rsidRPr="004E4492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90" w:type="dxa"/>
          </w:tcPr>
          <w:p w:rsidR="00F500D4" w:rsidRPr="004E4492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F500D4" w:rsidRPr="004B1EAF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F500D4" w:rsidRPr="00E24209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500D4" w:rsidRPr="00EC03C9" w:rsidTr="00E55B20">
        <w:trPr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00D4" w:rsidRPr="005A5003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A5003">
              <w:rPr>
                <w:rFonts w:ascii="Angsana New" w:hAnsi="Angsana New"/>
                <w:bCs/>
                <w:sz w:val="30"/>
                <w:szCs w:val="30"/>
              </w:rPr>
              <w:t>36,480</w:t>
            </w:r>
          </w:p>
        </w:tc>
        <w:tc>
          <w:tcPr>
            <w:tcW w:w="293" w:type="dxa"/>
            <w:gridSpan w:val="2"/>
          </w:tcPr>
          <w:p w:rsidR="00F500D4" w:rsidRPr="004E4492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90" w:type="dxa"/>
          </w:tcPr>
          <w:p w:rsidR="00F500D4" w:rsidRPr="004E4492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F500D4" w:rsidRPr="004B1EAF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4B1EAF"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01</w:t>
            </w:r>
            <w:r w:rsidRPr="004B1EA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B1EAF"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B1EA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F500D4" w:rsidRPr="00590072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EAF">
              <w:rPr>
                <w:rFonts w:ascii="Angsana New" w:hAnsi="Angsana New"/>
                <w:bCs/>
                <w:sz w:val="30"/>
                <w:szCs w:val="30"/>
              </w:rPr>
              <w:t>114,</w:t>
            </w:r>
            <w:r w:rsidRPr="00BD559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D2EA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F500D4" w:rsidRPr="00734C60" w:rsidTr="00E55B20">
        <w:trPr>
          <w:cantSplit/>
        </w:trPr>
        <w:tc>
          <w:tcPr>
            <w:tcW w:w="3755" w:type="dxa"/>
          </w:tcPr>
          <w:p w:rsidR="00F500D4" w:rsidRPr="0025797F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  <w:shd w:val="clear" w:color="auto" w:fill="auto"/>
          </w:tcPr>
          <w:p w:rsidR="00F500D4" w:rsidRPr="00F500D4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F500D4" w:rsidRPr="00E24209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F44271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F500D4" w:rsidRPr="00E24209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4B1EAF" w:rsidRDefault="00F500D4" w:rsidP="00A53DBC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289" w:type="dxa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F44271" w:rsidRDefault="00F500D4" w:rsidP="00F500D4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F500D4" w:rsidRPr="00734C60" w:rsidTr="00E55B20">
        <w:trPr>
          <w:cantSplit/>
        </w:trPr>
        <w:tc>
          <w:tcPr>
            <w:tcW w:w="3755" w:type="dxa"/>
          </w:tcPr>
          <w:p w:rsidR="00F500D4" w:rsidRPr="005A5003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A500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F500D4" w:rsidRPr="005A5003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5A5003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F500D4" w:rsidRPr="007830C1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F500D4" w:rsidRPr="007830C1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4B1EAF" w:rsidRDefault="004B1EAF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419</w:t>
            </w:r>
          </w:p>
        </w:tc>
        <w:tc>
          <w:tcPr>
            <w:tcW w:w="289" w:type="dxa"/>
          </w:tcPr>
          <w:p w:rsidR="00F500D4" w:rsidRPr="007830C1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EAF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DD2EAF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500D4" w:rsidRPr="005A5003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</w:rPr>
              <w:t>6,515</w:t>
            </w:r>
          </w:p>
        </w:tc>
        <w:tc>
          <w:tcPr>
            <w:tcW w:w="293" w:type="dxa"/>
            <w:gridSpan w:val="2"/>
          </w:tcPr>
          <w:p w:rsidR="00F500D4" w:rsidRPr="00825A9C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5,036</w:t>
            </w:r>
          </w:p>
        </w:tc>
        <w:tc>
          <w:tcPr>
            <w:tcW w:w="290" w:type="dxa"/>
          </w:tcPr>
          <w:p w:rsidR="00F500D4" w:rsidRPr="00825A9C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F500D4" w:rsidRPr="004B1EAF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4B1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F500D4" w:rsidRPr="00E24209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00D4" w:rsidRPr="005A5003" w:rsidRDefault="005A500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</w:rPr>
              <w:t>6,515</w:t>
            </w:r>
          </w:p>
        </w:tc>
        <w:tc>
          <w:tcPr>
            <w:tcW w:w="293" w:type="dxa"/>
            <w:gridSpan w:val="2"/>
          </w:tcPr>
          <w:p w:rsidR="00F500D4" w:rsidRPr="00825A9C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5,036</w:t>
            </w:r>
          </w:p>
        </w:tc>
        <w:tc>
          <w:tcPr>
            <w:tcW w:w="290" w:type="dxa"/>
          </w:tcPr>
          <w:p w:rsidR="00F500D4" w:rsidRPr="00825A9C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F500D4" w:rsidRPr="004B1EAF" w:rsidRDefault="004B1EAF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419</w:t>
            </w:r>
          </w:p>
        </w:tc>
        <w:tc>
          <w:tcPr>
            <w:tcW w:w="289" w:type="dxa"/>
          </w:tcPr>
          <w:p w:rsidR="00F500D4" w:rsidRPr="007830C1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EAF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DD2EAF"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Pr="006167C3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500D4" w:rsidRPr="005A5003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A5003" w:rsidRPr="005A5003">
              <w:rPr>
                <w:rFonts w:ascii="Angsana New" w:hAnsi="Angsana New"/>
                <w:bCs/>
                <w:sz w:val="30"/>
                <w:szCs w:val="30"/>
              </w:rPr>
              <w:t>42,995</w:t>
            </w:r>
          </w:p>
        </w:tc>
        <w:tc>
          <w:tcPr>
            <w:tcW w:w="293" w:type="dxa"/>
            <w:gridSpan w:val="2"/>
          </w:tcPr>
          <w:p w:rsidR="00F500D4" w:rsidRPr="00825A9C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136,766</w:t>
            </w:r>
          </w:p>
        </w:tc>
        <w:tc>
          <w:tcPr>
            <w:tcW w:w="290" w:type="dxa"/>
          </w:tcPr>
          <w:p w:rsidR="00F500D4" w:rsidRPr="00825A9C" w:rsidRDefault="00F500D4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500D4" w:rsidRPr="004B1EAF" w:rsidRDefault="004B1EAF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101</w:t>
            </w:r>
            <w:r w:rsidR="00F500D4" w:rsidRPr="004B1EA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B1EAF">
              <w:rPr>
                <w:rFonts w:ascii="Angsana New" w:hAnsi="Angsana New"/>
                <w:bCs/>
                <w:sz w:val="30"/>
                <w:szCs w:val="30"/>
              </w:rPr>
              <w:t>919</w:t>
            </w:r>
          </w:p>
        </w:tc>
        <w:tc>
          <w:tcPr>
            <w:tcW w:w="289" w:type="dxa"/>
          </w:tcPr>
          <w:p w:rsidR="00F500D4" w:rsidRPr="006167C3" w:rsidRDefault="00F500D4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115</w:t>
            </w:r>
            <w:r w:rsidRPr="00DD2EA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038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55B20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85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89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F500D4" w:rsidRPr="00F500D4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F500D4" w:rsidRPr="00E24209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A90430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F500D4" w:rsidRPr="00E24209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F500D4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F500D4" w:rsidRPr="00E24209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4C2E64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Pr="00A16C43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F500D4" w:rsidRPr="005A5003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500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C0031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4B1EAF" w:rsidRDefault="004B1EAF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500D4" w:rsidRPr="004B1EA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B1EAF">
              <w:rPr>
                <w:rFonts w:ascii="Angsana New" w:hAnsi="Angsana New"/>
                <w:bCs/>
                <w:sz w:val="30"/>
                <w:szCs w:val="30"/>
              </w:rPr>
              <w:t>298</w:t>
            </w:r>
          </w:p>
        </w:tc>
        <w:tc>
          <w:tcPr>
            <w:tcW w:w="289" w:type="dxa"/>
          </w:tcPr>
          <w:p w:rsidR="00F500D4" w:rsidRPr="00E24209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DD2EA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3,152</w:t>
            </w:r>
          </w:p>
        </w:tc>
      </w:tr>
      <w:tr w:rsidR="005A5003" w:rsidRPr="00C632CF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5A5003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90" w:type="dxa"/>
          </w:tcPr>
          <w:p w:rsidR="005A5003" w:rsidRPr="00A2716F" w:rsidRDefault="005A500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C0031F" w:rsidRDefault="005A5003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  <w:tc>
          <w:tcPr>
            <w:tcW w:w="289" w:type="dxa"/>
          </w:tcPr>
          <w:p w:rsidR="005A5003" w:rsidRPr="00E24209" w:rsidRDefault="005A500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5A5003" w:rsidRPr="00C632CF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5A5003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90" w:type="dxa"/>
          </w:tcPr>
          <w:p w:rsidR="005A5003" w:rsidRPr="00A2716F" w:rsidRDefault="005A500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4B1EAF" w:rsidRDefault="005A5003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371</w:t>
            </w:r>
          </w:p>
        </w:tc>
        <w:tc>
          <w:tcPr>
            <w:tcW w:w="289" w:type="dxa"/>
          </w:tcPr>
          <w:p w:rsidR="005A5003" w:rsidRPr="00E24209" w:rsidRDefault="005A500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5003" w:rsidRPr="00622E93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3,221</w:t>
            </w:r>
          </w:p>
        </w:tc>
      </w:tr>
      <w:tr w:rsidR="005A5003" w:rsidRPr="00C632CF" w:rsidTr="00E55B20">
        <w:trPr>
          <w:cantSplit/>
        </w:trPr>
        <w:tc>
          <w:tcPr>
            <w:tcW w:w="3755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F957A3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5A5003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00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5A5003" w:rsidRPr="00F500D4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42,514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34,364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5A5003" w:rsidRDefault="00975196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5,539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C0031F" w:rsidRDefault="00975196" w:rsidP="0097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5,305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C0031F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975196">
              <w:rPr>
                <w:rFonts w:ascii="Angsana New" w:hAnsi="Angsana New"/>
                <w:bCs/>
                <w:sz w:val="30"/>
                <w:szCs w:val="30"/>
              </w:rPr>
              <w:t>539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F500D4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47,</w:t>
            </w:r>
            <w:r w:rsidR="00975196">
              <w:rPr>
                <w:rFonts w:ascii="Angsana New" w:hAnsi="Angsana New"/>
                <w:bCs/>
                <w:sz w:val="30"/>
                <w:szCs w:val="30"/>
              </w:rPr>
              <w:t>819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F500D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F500D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F957A3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5" w:type="dxa"/>
          </w:tcPr>
          <w:p w:rsidR="005A5003" w:rsidRPr="00F500D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F500D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C0031F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22335A" w:rsidRDefault="005A5003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4B1EAF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1,325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5A5003" w:rsidRPr="00C0031F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C0031F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4B1EAF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5A5003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A5003">
              <w:rPr>
                <w:rFonts w:ascii="Angsana New" w:hAnsi="Angsana New"/>
                <w:bCs/>
                <w:sz w:val="30"/>
                <w:szCs w:val="30"/>
              </w:rPr>
              <w:t>3,502</w:t>
            </w: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C0031F">
              <w:rPr>
                <w:rFonts w:ascii="Angsana New" w:hAnsi="Angsana New"/>
                <w:bCs/>
                <w:sz w:val="30"/>
                <w:szCs w:val="30"/>
              </w:rPr>
              <w:t>4,561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4B1EAF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5A5003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A500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A5003">
              <w:rPr>
                <w:rFonts w:ascii="Angsana New" w:hAnsi="Angsana New"/>
                <w:bCs/>
                <w:sz w:val="30"/>
                <w:szCs w:val="30"/>
              </w:rPr>
              <w:t>3,502</w:t>
            </w: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4,601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A5003" w:rsidRPr="004B1EAF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</w:tr>
    </w:tbl>
    <w:p w:rsidR="005A5003" w:rsidRDefault="005A5003" w:rsidP="009214A9">
      <w:pPr>
        <w:rPr>
          <w:rFonts w:ascii="Angsana New" w:hAnsi="Angsana New"/>
          <w:sz w:val="30"/>
          <w:szCs w:val="30"/>
        </w:rPr>
      </w:pPr>
    </w:p>
    <w:p w:rsidR="00E55B20" w:rsidRDefault="00E55B20" w:rsidP="009214A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br/>
      </w: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="00D9656E">
        <w:rPr>
          <w:rFonts w:ascii="Angsana New" w:hAnsi="Angsana New" w:hint="cs"/>
          <w:sz w:val="30"/>
          <w:szCs w:val="30"/>
          <w:cs/>
        </w:rPr>
        <w:t>มีน</w:t>
      </w:r>
      <w:r w:rsidRPr="00E47182">
        <w:rPr>
          <w:rFonts w:ascii="Angsana New" w:hAnsi="Angsana New"/>
          <w:sz w:val="30"/>
          <w:szCs w:val="30"/>
          <w:cs/>
        </w:rPr>
        <w:t xml:space="preserve">าคม </w:t>
      </w:r>
      <w:r w:rsidR="000D641F">
        <w:rPr>
          <w:rFonts w:ascii="Angsana New" w:hAnsi="Angsana New"/>
          <w:sz w:val="30"/>
          <w:szCs w:val="30"/>
        </w:rPr>
        <w:t>2563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D641F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A92FC6">
              <w:rPr>
                <w:rFonts w:ascii="Angsana New" w:hAnsi="Angsana New" w:hint="cs"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D641F" w:rsidRPr="00E24209" w:rsidTr="00783015">
        <w:trPr>
          <w:cantSplit/>
        </w:trPr>
        <w:tc>
          <w:tcPr>
            <w:tcW w:w="4059" w:type="dxa"/>
          </w:tcPr>
          <w:p w:rsidR="000D641F" w:rsidRPr="00840E3A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0D641F" w:rsidRPr="00393430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4" w:type="dxa"/>
          </w:tcPr>
          <w:p w:rsidR="000D641F" w:rsidRPr="00E24209" w:rsidRDefault="000D641F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D641F" w:rsidRPr="00853672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3" w:type="dxa"/>
          </w:tcPr>
          <w:p w:rsidR="000D641F" w:rsidRPr="00E24209" w:rsidRDefault="000D641F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0D641F" w:rsidRPr="00393430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3430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  <w:tc>
          <w:tcPr>
            <w:tcW w:w="284" w:type="dxa"/>
          </w:tcPr>
          <w:p w:rsidR="000D641F" w:rsidRPr="00D413D6" w:rsidRDefault="000D641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0D641F" w:rsidRPr="00853672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 w:hint="cs"/>
                <w:b/>
                <w:sz w:val="30"/>
                <w:szCs w:val="30"/>
                <w:cs/>
              </w:rPr>
              <w:t>90,000</w:t>
            </w:r>
          </w:p>
        </w:tc>
      </w:tr>
      <w:tr w:rsidR="004B1EAF" w:rsidRPr="00E24209" w:rsidTr="00783015">
        <w:trPr>
          <w:cantSplit/>
        </w:trPr>
        <w:tc>
          <w:tcPr>
            <w:tcW w:w="4059" w:type="dxa"/>
          </w:tcPr>
          <w:p w:rsidR="004B1EAF" w:rsidRPr="00B97542" w:rsidRDefault="004B1E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4B1EAF" w:rsidRPr="00145120" w:rsidRDefault="004B1EAF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 w:rsidR="00145120" w:rsidRPr="00145120"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:rsidR="004B1EAF" w:rsidRPr="00EC7D7C" w:rsidRDefault="004B1EA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4B1EAF" w:rsidRPr="00853672" w:rsidRDefault="004B1EA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7,480</w:t>
            </w:r>
          </w:p>
        </w:tc>
        <w:tc>
          <w:tcPr>
            <w:tcW w:w="283" w:type="dxa"/>
          </w:tcPr>
          <w:p w:rsidR="004B1EAF" w:rsidRPr="00EC7D7C" w:rsidRDefault="004B1EA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B1EAF" w:rsidRPr="004B1EAF" w:rsidRDefault="004B1EAF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B1EAF" w:rsidRPr="00EC7D7C" w:rsidRDefault="004B1EA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4B1EAF" w:rsidRPr="00853672" w:rsidRDefault="004B1EA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65,000</w:t>
            </w:r>
          </w:p>
        </w:tc>
      </w:tr>
      <w:tr w:rsidR="00145120" w:rsidRPr="00E24209" w:rsidTr="00862576">
        <w:trPr>
          <w:cantSplit/>
        </w:trPr>
        <w:tc>
          <w:tcPr>
            <w:tcW w:w="4059" w:type="dxa"/>
          </w:tcPr>
          <w:p w:rsidR="00145120" w:rsidRPr="00B97542" w:rsidRDefault="0014512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45120" w:rsidRPr="00145120" w:rsidRDefault="00145120" w:rsidP="007F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(2,800)</w:t>
            </w:r>
          </w:p>
        </w:tc>
        <w:tc>
          <w:tcPr>
            <w:tcW w:w="284" w:type="dxa"/>
          </w:tcPr>
          <w:p w:rsidR="00145120" w:rsidRPr="00EC7D7C" w:rsidRDefault="0014512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45120" w:rsidRPr="00853672" w:rsidRDefault="00145120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367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45120" w:rsidRPr="00EC7D7C" w:rsidRDefault="0014512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145120" w:rsidRPr="004B1EAF" w:rsidRDefault="0014512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(13,100)</w:t>
            </w:r>
          </w:p>
        </w:tc>
        <w:tc>
          <w:tcPr>
            <w:tcW w:w="284" w:type="dxa"/>
          </w:tcPr>
          <w:p w:rsidR="00145120" w:rsidRPr="00EC7D7C" w:rsidRDefault="0014512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145120" w:rsidRPr="00853672" w:rsidRDefault="00145120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/>
                <w:bCs/>
                <w:sz w:val="30"/>
                <w:szCs w:val="30"/>
              </w:rPr>
              <w:t>(42,600)</w:t>
            </w:r>
          </w:p>
        </w:tc>
      </w:tr>
      <w:tr w:rsidR="000D641F" w:rsidRPr="00E24209" w:rsidTr="00862576">
        <w:trPr>
          <w:cantSplit/>
        </w:trPr>
        <w:tc>
          <w:tcPr>
            <w:tcW w:w="4059" w:type="dxa"/>
          </w:tcPr>
          <w:p w:rsidR="000D641F" w:rsidRPr="00840E3A" w:rsidRDefault="000D641F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641F" w:rsidRPr="00145120" w:rsidRDefault="000D641F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145120" w:rsidRPr="00145120">
              <w:rPr>
                <w:rFonts w:ascii="Angsana New" w:hAnsi="Angsana New" w:hint="cs"/>
                <w:b/>
                <w:sz w:val="30"/>
                <w:szCs w:val="30"/>
                <w:cs/>
              </w:rPr>
              <w:t>36,480</w:t>
            </w:r>
          </w:p>
        </w:tc>
        <w:tc>
          <w:tcPr>
            <w:tcW w:w="284" w:type="dxa"/>
          </w:tcPr>
          <w:p w:rsidR="000D641F" w:rsidRPr="00EC7D7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D641F" w:rsidRPr="00853672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 w:hint="cs"/>
                <w:b/>
                <w:sz w:val="30"/>
                <w:szCs w:val="30"/>
                <w:cs/>
              </w:rPr>
              <w:t>105,380</w:t>
            </w:r>
          </w:p>
        </w:tc>
        <w:tc>
          <w:tcPr>
            <w:tcW w:w="283" w:type="dxa"/>
          </w:tcPr>
          <w:p w:rsidR="000D641F" w:rsidRPr="00EC7D7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641F" w:rsidRPr="004B1EAF" w:rsidRDefault="004B1EA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101,5</w:t>
            </w:r>
            <w:r w:rsidR="000D641F" w:rsidRPr="004B1EAF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0D641F" w:rsidRPr="00EC7D7C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0D641F" w:rsidRPr="00853672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3672">
              <w:rPr>
                <w:rFonts w:ascii="Angsana New" w:hAnsi="Angsana New" w:hint="cs"/>
                <w:b/>
                <w:sz w:val="30"/>
                <w:szCs w:val="30"/>
                <w:cs/>
              </w:rPr>
              <w:t>112,400</w:t>
            </w:r>
          </w:p>
        </w:tc>
      </w:tr>
    </w:tbl>
    <w:p w:rsidR="005A5003" w:rsidRDefault="005A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D641F">
        <w:rPr>
          <w:rFonts w:ascii="Angsana New" w:hAnsi="Angsana New" w:hint="cs"/>
          <w:sz w:val="30"/>
          <w:szCs w:val="30"/>
          <w:cs/>
        </w:rPr>
        <w:t>31 มีนาคม 2563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0D641F">
        <w:rPr>
          <w:rFonts w:ascii="Angsana New" w:hAnsi="Angsana New" w:hint="cs"/>
          <w:color w:val="000000"/>
          <w:sz w:val="30"/>
          <w:szCs w:val="30"/>
          <w:cs/>
        </w:rPr>
        <w:t>62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D641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641F" w:rsidRPr="00145120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F016E4">
              <w:rPr>
                <w:rFonts w:ascii="Angsana New" w:hAnsi="Angsana New"/>
                <w:bCs/>
                <w:sz w:val="30"/>
                <w:szCs w:val="30"/>
              </w:rPr>
              <w:t>82,26</w:t>
            </w:r>
            <w:r w:rsidR="00145120" w:rsidRPr="00145120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D641F" w:rsidRPr="00D11FF3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341,539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D641F" w:rsidRPr="004B1EAF" w:rsidRDefault="000D641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4B1EAF" w:rsidRPr="004B1EAF">
              <w:rPr>
                <w:rFonts w:ascii="Angsana New" w:hAnsi="Angsana New"/>
                <w:bCs/>
                <w:sz w:val="30"/>
                <w:szCs w:val="30"/>
              </w:rPr>
              <w:t>6,7</w:t>
            </w:r>
            <w:r w:rsidR="00F016E4"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200,108</w:t>
            </w: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0D641F" w:rsidRPr="00145120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D641F" w:rsidRPr="004B1EAF" w:rsidRDefault="000D641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0D641F" w:rsidRPr="00145120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145120" w:rsidRPr="00145120">
              <w:rPr>
                <w:rFonts w:ascii="Angsana New" w:hAnsi="Angsana New"/>
                <w:bCs/>
                <w:sz w:val="30"/>
                <w:szCs w:val="30"/>
              </w:rPr>
              <w:t>3,789</w:t>
            </w: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114,583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D641F" w:rsidRPr="004B1EAF" w:rsidRDefault="004B1EA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71,655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73,020</w:t>
            </w: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0D641F" w:rsidRPr="00145120" w:rsidRDefault="0014512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9,083</w:t>
            </w: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8,683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D641F" w:rsidRPr="004B1EAF" w:rsidRDefault="004B1EA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2,722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2,724</w:t>
            </w: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0D641F" w:rsidRPr="00145120" w:rsidRDefault="0014512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7,931</w:t>
            </w: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7,519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D641F" w:rsidRPr="004B1EAF" w:rsidRDefault="004B1EA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2,106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2,800</w:t>
            </w: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641F" w:rsidRPr="00145120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016E4">
              <w:rPr>
                <w:rFonts w:ascii="Angsana New" w:hAnsi="Angsana New"/>
                <w:bCs/>
                <w:sz w:val="30"/>
                <w:szCs w:val="30"/>
              </w:rPr>
              <w:t>7,95</w:t>
            </w:r>
            <w:r w:rsidR="00145120" w:rsidRPr="0014512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25,108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D641F" w:rsidRPr="004B1EAF" w:rsidRDefault="000D641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B1EAF" w:rsidRPr="004B1EAF">
              <w:rPr>
                <w:rFonts w:ascii="Angsana New" w:hAnsi="Angsana New"/>
                <w:bCs/>
                <w:sz w:val="30"/>
                <w:szCs w:val="30"/>
              </w:rPr>
              <w:t>8,1</w:t>
            </w:r>
            <w:r w:rsidR="00F016E4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863</w:t>
            </w: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641F" w:rsidRPr="00145120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53</w:t>
            </w:r>
            <w:r w:rsidR="00145120" w:rsidRPr="00145120">
              <w:rPr>
                <w:rFonts w:ascii="Angsana New" w:hAnsi="Angsana New"/>
                <w:bCs/>
                <w:sz w:val="30"/>
                <w:szCs w:val="30"/>
              </w:rPr>
              <w:t>1,022</w:t>
            </w: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497,432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D641F" w:rsidRPr="004B1EAF" w:rsidRDefault="000D641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4B1EAF" w:rsidRPr="004B1EAF">
              <w:rPr>
                <w:rFonts w:ascii="Angsana New" w:hAnsi="Angsana New"/>
                <w:bCs/>
                <w:sz w:val="30"/>
                <w:szCs w:val="30"/>
              </w:rPr>
              <w:t>21,395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515</w:t>
            </w:r>
          </w:p>
        </w:tc>
      </w:tr>
      <w:tr w:rsidR="0023553A" w:rsidRPr="00E24209" w:rsidTr="00A42E65">
        <w:trPr>
          <w:cantSplit/>
        </w:trPr>
        <w:tc>
          <w:tcPr>
            <w:tcW w:w="4149" w:type="dxa"/>
          </w:tcPr>
          <w:p w:rsidR="0023553A" w:rsidRPr="00161CAE" w:rsidRDefault="0023553A" w:rsidP="0023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6" w:type="dxa"/>
          </w:tcPr>
          <w:p w:rsidR="0023553A" w:rsidRPr="00145120" w:rsidRDefault="0023553A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3553A" w:rsidRPr="00B9369C" w:rsidRDefault="0023553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3553A" w:rsidRDefault="0023553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3553A" w:rsidRPr="00B9369C" w:rsidRDefault="0023553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23553A" w:rsidRPr="004B1EAF" w:rsidRDefault="0023553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3553A" w:rsidRPr="00B9369C" w:rsidRDefault="0023553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3553A" w:rsidRDefault="0023553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23553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6" w:type="dxa"/>
          </w:tcPr>
          <w:p w:rsidR="000D641F" w:rsidRPr="00145120" w:rsidRDefault="0060649E" w:rsidP="00F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(22,710</w:t>
            </w:r>
            <w:r w:rsidR="000D641F" w:rsidRPr="0014512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(21,001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0D641F" w:rsidRPr="004B1EAF" w:rsidRDefault="004B1EA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 xml:space="preserve">   (13,084</w:t>
            </w:r>
            <w:r w:rsidR="000D641F" w:rsidRPr="004B1EA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(12,983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D641F" w:rsidRPr="00E24209" w:rsidTr="00A42E65">
        <w:trPr>
          <w:cantSplit/>
        </w:trPr>
        <w:tc>
          <w:tcPr>
            <w:tcW w:w="4149" w:type="dxa"/>
          </w:tcPr>
          <w:p w:rsidR="000D641F" w:rsidRPr="00161CAE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D641F" w:rsidRPr="00145120" w:rsidRDefault="000D641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5120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0649E">
              <w:rPr>
                <w:rFonts w:ascii="Angsana New" w:hAnsi="Angsana New"/>
                <w:bCs/>
                <w:sz w:val="30"/>
                <w:szCs w:val="30"/>
              </w:rPr>
              <w:t>08</w:t>
            </w:r>
            <w:r w:rsidR="00145120" w:rsidRPr="0014512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0649E">
              <w:rPr>
                <w:rFonts w:ascii="Angsana New" w:hAnsi="Angsana New"/>
                <w:bCs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476</w:t>
            </w:r>
            <w:r w:rsidRPr="005F73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431</w:t>
            </w:r>
          </w:p>
        </w:tc>
        <w:tc>
          <w:tcPr>
            <w:tcW w:w="283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D641F" w:rsidRPr="004B1EAF" w:rsidRDefault="000D641F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1EA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4B1EAF" w:rsidRPr="004B1EAF">
              <w:rPr>
                <w:rFonts w:ascii="Angsana New" w:hAnsi="Angsana New"/>
                <w:bCs/>
                <w:sz w:val="30"/>
                <w:szCs w:val="30"/>
              </w:rPr>
              <w:t>08,311</w:t>
            </w:r>
          </w:p>
        </w:tc>
        <w:tc>
          <w:tcPr>
            <w:tcW w:w="284" w:type="dxa"/>
          </w:tcPr>
          <w:p w:rsidR="000D641F" w:rsidRPr="00B9369C" w:rsidRDefault="000D641F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D641F" w:rsidRPr="005F7388" w:rsidRDefault="000D641F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282,532</w:t>
            </w:r>
          </w:p>
        </w:tc>
      </w:tr>
    </w:tbl>
    <w:p w:rsidR="005A5003" w:rsidRPr="005A5003" w:rsidRDefault="005A5003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0D641F" w:rsidRPr="00F27901" w:rsidRDefault="000D641F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0D641F" w:rsidRPr="00F27901" w:rsidSect="0014168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2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11485E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1485E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473E8B">
        <w:rPr>
          <w:rFonts w:ascii="Angsana New" w:hAnsi="Angsana New" w:hint="cs"/>
          <w:sz w:val="30"/>
          <w:szCs w:val="30"/>
          <w:cs/>
        </w:rPr>
        <w:t>63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473E8B">
        <w:rPr>
          <w:rFonts w:ascii="Angsana New" w:hAnsi="Angsana New" w:hint="cs"/>
          <w:sz w:val="30"/>
          <w:szCs w:val="30"/>
          <w:cs/>
        </w:rPr>
        <w:t>62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473E8B" w:rsidRPr="00D02D1D" w:rsidTr="00A42E65">
        <w:trPr>
          <w:cantSplit/>
        </w:trPr>
        <w:tc>
          <w:tcPr>
            <w:tcW w:w="2590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3E8B" w:rsidRPr="008F38E6" w:rsidRDefault="00473E8B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473E8B" w:rsidRPr="008F38E6" w:rsidRDefault="00473E8B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473E8B" w:rsidRPr="008F38E6" w:rsidRDefault="00473E8B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84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36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6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70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473E8B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473E8B" w:rsidRDefault="00473E8B" w:rsidP="00C8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473E8B" w:rsidRDefault="00473E8B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</w:tr>
      <w:tr w:rsidR="00473E8B" w:rsidRPr="00D02D1D" w:rsidTr="00A42E65">
        <w:trPr>
          <w:cantSplit/>
        </w:trPr>
        <w:tc>
          <w:tcPr>
            <w:tcW w:w="2590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473E8B" w:rsidRPr="00D02D1D" w:rsidRDefault="00473E8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7D23" w:rsidRPr="00D02D1D" w:rsidTr="00A42E65">
        <w:trPr>
          <w:cantSplit/>
        </w:trPr>
        <w:tc>
          <w:tcPr>
            <w:tcW w:w="2590" w:type="dxa"/>
          </w:tcPr>
          <w:p w:rsidR="007F7D23" w:rsidRPr="00E03789" w:rsidRDefault="007F7D2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7F7D23" w:rsidRPr="00C86403" w:rsidRDefault="007F7D23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25,918</w:t>
            </w:r>
          </w:p>
        </w:tc>
        <w:tc>
          <w:tcPr>
            <w:tcW w:w="267" w:type="dxa"/>
          </w:tcPr>
          <w:p w:rsidR="007F7D23" w:rsidRPr="00D96202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7F7D23" w:rsidRPr="00C86403" w:rsidRDefault="007F7D23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25,918</w:t>
            </w:r>
          </w:p>
        </w:tc>
        <w:tc>
          <w:tcPr>
            <w:tcW w:w="284" w:type="dxa"/>
          </w:tcPr>
          <w:p w:rsidR="007F7D23" w:rsidRPr="00D96202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7F7D23" w:rsidRPr="00B9369C" w:rsidRDefault="007F7D23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7F7D23" w:rsidRPr="00D96202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F7D23" w:rsidRPr="00B9369C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7F7D23" w:rsidRPr="00B9369C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F7D23" w:rsidRPr="00C86403" w:rsidRDefault="007F7D23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950</w:t>
            </w:r>
          </w:p>
        </w:tc>
        <w:tc>
          <w:tcPr>
            <w:tcW w:w="236" w:type="dxa"/>
          </w:tcPr>
          <w:p w:rsidR="007F7D23" w:rsidRPr="00B9369C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7F7D23" w:rsidRPr="00C86403" w:rsidRDefault="007F7D23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950</w:t>
            </w:r>
          </w:p>
        </w:tc>
        <w:tc>
          <w:tcPr>
            <w:tcW w:w="236" w:type="dxa"/>
          </w:tcPr>
          <w:p w:rsidR="007F7D23" w:rsidRPr="00B9369C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7F7D23" w:rsidRPr="00473E8B" w:rsidRDefault="00AF40C0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F40C0">
              <w:rPr>
                <w:rFonts w:ascii="Angsana New" w:hAnsi="Angsana New"/>
                <w:sz w:val="30"/>
                <w:szCs w:val="30"/>
              </w:rPr>
              <w:t>6,855</w:t>
            </w:r>
          </w:p>
        </w:tc>
        <w:tc>
          <w:tcPr>
            <w:tcW w:w="270" w:type="dxa"/>
          </w:tcPr>
          <w:p w:rsidR="007F7D23" w:rsidRPr="00AD428F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7F7D23" w:rsidRPr="00F656FF" w:rsidRDefault="007F7D23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F656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:rsidR="007F7D23" w:rsidRPr="00AD428F" w:rsidRDefault="007F7D23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7F7D23" w:rsidRPr="007F7D23" w:rsidRDefault="007F7D23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D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F7D23" w:rsidRPr="00E03789" w:rsidRDefault="007F7D2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7F7D23" w:rsidRPr="00B9369C" w:rsidRDefault="007F7D23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182CE2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82CE2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473E8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473E8B">
        <w:rPr>
          <w:rFonts w:ascii="Angsana New" w:hAnsi="Angsana New" w:hint="cs"/>
          <w:sz w:val="30"/>
          <w:szCs w:val="30"/>
          <w:cs/>
        </w:rPr>
        <w:t>2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473E8B" w:rsidRPr="00D02D1D" w:rsidTr="00182CE2">
        <w:trPr>
          <w:cantSplit/>
        </w:trPr>
        <w:tc>
          <w:tcPr>
            <w:tcW w:w="386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8F38E6" w:rsidRDefault="00473E8B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73E8B" w:rsidRPr="008F38E6" w:rsidRDefault="00473E8B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8F38E6" w:rsidRDefault="00473E8B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36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36" w:type="dxa"/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73E8B" w:rsidRPr="008F38E6" w:rsidRDefault="00473E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473E8B" w:rsidRDefault="00473E8B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มีนาคม2563</w:t>
            </w:r>
          </w:p>
        </w:tc>
        <w:tc>
          <w:tcPr>
            <w:tcW w:w="236" w:type="dxa"/>
          </w:tcPr>
          <w:p w:rsidR="00473E8B" w:rsidRPr="00D02D1D" w:rsidRDefault="00473E8B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73E8B" w:rsidRDefault="00473E8B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มีนาคม2562</w:t>
            </w:r>
          </w:p>
        </w:tc>
      </w:tr>
      <w:tr w:rsidR="00473E8B" w:rsidRPr="00D02D1D" w:rsidTr="00F2450E">
        <w:trPr>
          <w:cantSplit/>
        </w:trPr>
        <w:tc>
          <w:tcPr>
            <w:tcW w:w="386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5C5A" w:rsidRPr="00E25899" w:rsidTr="000870CD">
        <w:trPr>
          <w:cantSplit/>
        </w:trPr>
        <w:tc>
          <w:tcPr>
            <w:tcW w:w="3866" w:type="dxa"/>
            <w:vAlign w:val="center"/>
          </w:tcPr>
          <w:p w:rsidR="008D5C5A" w:rsidRPr="00E25899" w:rsidRDefault="008D5C5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8D5C5A" w:rsidRPr="008D5C5A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10</w:t>
            </w:r>
            <w:r w:rsidRPr="008D5C5A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5C5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D5C5A" w:rsidRPr="008D5C5A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D5C5A" w:rsidRPr="008D73D5" w:rsidRDefault="008D5C5A" w:rsidP="007F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D5C5A" w:rsidRPr="008D5C5A" w:rsidRDefault="008D5C5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D5C5A" w:rsidRPr="00473E8B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3E8B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8D5C5A" w:rsidRPr="00E25899" w:rsidTr="000870CD">
        <w:trPr>
          <w:cantSplit/>
        </w:trPr>
        <w:tc>
          <w:tcPr>
            <w:tcW w:w="3866" w:type="dxa"/>
            <w:vAlign w:val="center"/>
          </w:tcPr>
          <w:p w:rsidR="008D5C5A" w:rsidRPr="00E25899" w:rsidRDefault="008D5C5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8D5C5A" w:rsidRPr="008D5C5A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D5C5A" w:rsidRPr="008D5C5A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D5C5A" w:rsidRPr="008D73D5" w:rsidRDefault="008D5C5A" w:rsidP="007F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D5C5A" w:rsidRPr="008D5C5A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D5C5A" w:rsidRPr="00473E8B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3E8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D5C5A" w:rsidRPr="00E25899" w:rsidTr="00C17EB6">
        <w:trPr>
          <w:cantSplit/>
        </w:trPr>
        <w:tc>
          <w:tcPr>
            <w:tcW w:w="3866" w:type="dxa"/>
            <w:vAlign w:val="center"/>
          </w:tcPr>
          <w:p w:rsidR="008D5C5A" w:rsidRPr="00E25899" w:rsidRDefault="008D5C5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8D5C5A" w:rsidRPr="008D5C5A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8D5C5A" w:rsidRPr="008D5C5A" w:rsidRDefault="008D5C5A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8D5C5A" w:rsidRPr="008D73D5" w:rsidRDefault="008D5C5A" w:rsidP="007F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D5C5A" w:rsidRPr="008D5C5A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D5C5A" w:rsidRPr="00473E8B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3E8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D5C5A" w:rsidRPr="00E25899" w:rsidTr="00011B7B">
        <w:trPr>
          <w:cantSplit/>
        </w:trPr>
        <w:tc>
          <w:tcPr>
            <w:tcW w:w="3866" w:type="dxa"/>
            <w:vAlign w:val="center"/>
          </w:tcPr>
          <w:p w:rsidR="008D5C5A" w:rsidRPr="00E25899" w:rsidRDefault="008D5C5A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8D5C5A" w:rsidRPr="008D5C5A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8D5C5A" w:rsidRPr="00B9369C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8D5C5A" w:rsidRPr="00B9369C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8D5C5A" w:rsidRPr="008D5C5A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8D5C5A" w:rsidRPr="00B9369C" w:rsidRDefault="008D5C5A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8D5C5A" w:rsidRPr="008D73D5" w:rsidRDefault="008D5C5A" w:rsidP="007F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8D5C5A" w:rsidRPr="008D5C5A" w:rsidRDefault="008D5C5A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8D5C5A" w:rsidRPr="00B9369C" w:rsidRDefault="008D5C5A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D5C5A" w:rsidRPr="00473E8B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3E8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D5C5A" w:rsidRPr="00E25899" w:rsidTr="00C17EB6">
        <w:trPr>
          <w:cantSplit/>
        </w:trPr>
        <w:tc>
          <w:tcPr>
            <w:tcW w:w="3866" w:type="dxa"/>
          </w:tcPr>
          <w:p w:rsidR="008D5C5A" w:rsidRPr="00E25899" w:rsidRDefault="008D5C5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D5C5A" w:rsidRPr="00B9369C" w:rsidRDefault="008D5C5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5C5A" w:rsidRPr="008D73D5" w:rsidRDefault="008D5C5A" w:rsidP="007F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D5C5A" w:rsidRPr="008D73D5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:rsidR="008D5C5A" w:rsidRPr="00D96202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5C5A" w:rsidRPr="008D5C5A" w:rsidRDefault="008D5C5A" w:rsidP="007F7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  <w:tc>
          <w:tcPr>
            <w:tcW w:w="236" w:type="dxa"/>
          </w:tcPr>
          <w:p w:rsidR="008D5C5A" w:rsidRPr="00B9369C" w:rsidRDefault="008D5C5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D5C5A" w:rsidRPr="00473E8B" w:rsidRDefault="008D5C5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3E8B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5A20D8">
        <w:rPr>
          <w:rFonts w:hint="cs"/>
          <w:b/>
          <w:bCs/>
          <w:szCs w:val="30"/>
          <w:cs/>
        </w:rPr>
        <w:t>ชลบุรีกันยง</w:t>
      </w:r>
      <w:r w:rsidRPr="005B0870">
        <w:rPr>
          <w:rFonts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7F7D23" w:rsidRPr="005A20D8" w:rsidRDefault="007F7D23" w:rsidP="007F7D23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hint="cs"/>
          <w:szCs w:val="30"/>
          <w:cs/>
        </w:rPr>
        <w:t>บริษัท</w:t>
      </w:r>
      <w:r>
        <w:rPr>
          <w:rFonts w:hint="cs"/>
          <w:szCs w:val="30"/>
          <w:cs/>
        </w:rPr>
        <w:t>ย่อย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9 และ 16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31 ธันวาคม 2561 และวันที่ 28 กุมภาพันธ์ 2562 เป็นจำนวนเงิน 28.2 ล้านบาท และ 3.3 ล้านบาท ตามลำดับ บริษัทย่อยจ่</w:t>
      </w:r>
      <w:r w:rsidRPr="001E2925">
        <w:rPr>
          <w:rFonts w:ascii="Angsana New" w:hAnsi="Angsana New" w:hint="cs"/>
          <w:szCs w:val="30"/>
          <w:cs/>
        </w:rPr>
        <w:t xml:space="preserve">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และวันที่ 25 มิถุนายน </w:t>
      </w:r>
      <w:r w:rsidRPr="001E2925">
        <w:rPr>
          <w:rFonts w:ascii="Angsana New" w:hAnsi="Angsana New" w:hint="cs"/>
          <w:szCs w:val="30"/>
          <w:cs/>
        </w:rPr>
        <w:t>2562</w:t>
      </w:r>
      <w:r>
        <w:rPr>
          <w:rFonts w:ascii="Angsana New" w:hAnsi="Angsana New" w:hint="cs"/>
          <w:szCs w:val="30"/>
          <w:cs/>
        </w:rPr>
        <w:t xml:space="preserve"> ตามลำดับ</w:t>
      </w:r>
    </w:p>
    <w:p w:rsidR="007F7D23" w:rsidRPr="007F7D23" w:rsidRDefault="007F7D23" w:rsidP="007F7D23">
      <w:pPr>
        <w:pStyle w:val="NoSpacing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pStyle w:val="NoSpacing"/>
        <w:jc w:val="both"/>
        <w:rPr>
          <w:rFonts w:ascii="Angsana New" w:hAnsi="Angsana New"/>
          <w:szCs w:val="30"/>
        </w:rPr>
      </w:pPr>
      <w:r w:rsidRPr="004E68A9">
        <w:rPr>
          <w:rFonts w:ascii="Angsana New" w:hAnsi="Angsana New"/>
          <w:szCs w:val="30"/>
          <w:cs/>
        </w:rPr>
        <w:t>ในที่ประชุม</w:t>
      </w:r>
      <w:r w:rsidR="00EB5B9F" w:rsidRPr="004E68A9">
        <w:rPr>
          <w:rFonts w:ascii="Angsana New" w:hAnsi="Angsana New" w:hint="cs"/>
          <w:szCs w:val="30"/>
          <w:cs/>
        </w:rPr>
        <w:t>กรรมการ</w:t>
      </w:r>
      <w:r w:rsidRPr="004E68A9">
        <w:rPr>
          <w:rFonts w:ascii="Angsana New" w:hAnsi="Angsana New" w:hint="cs"/>
          <w:szCs w:val="30"/>
          <w:cs/>
        </w:rPr>
        <w:t>ของ</w:t>
      </w:r>
      <w:r w:rsidRPr="004E68A9">
        <w:rPr>
          <w:rFonts w:hint="cs"/>
          <w:szCs w:val="30"/>
          <w:cs/>
        </w:rPr>
        <w:t>บริษัทย่อย</w:t>
      </w:r>
      <w:r w:rsidR="00400918">
        <w:rPr>
          <w:rFonts w:hint="cs"/>
          <w:szCs w:val="30"/>
          <w:cs/>
        </w:rPr>
        <w:t xml:space="preserve">ครั้งที่ 1/2563 </w:t>
      </w:r>
      <w:r w:rsidRPr="004E68A9">
        <w:rPr>
          <w:rFonts w:ascii="Angsana New" w:hAnsi="Angsana New"/>
          <w:szCs w:val="30"/>
          <w:cs/>
        </w:rPr>
        <w:t xml:space="preserve">เมื่อวันที่ </w:t>
      </w:r>
      <w:r w:rsidR="00EB5B9F" w:rsidRPr="004E68A9">
        <w:rPr>
          <w:rFonts w:ascii="Angsana New" w:hAnsi="Angsana New" w:hint="cs"/>
          <w:szCs w:val="30"/>
          <w:cs/>
        </w:rPr>
        <w:t>27</w:t>
      </w:r>
      <w:r w:rsidRPr="004E68A9">
        <w:rPr>
          <w:rFonts w:ascii="Angsana New" w:hAnsi="Angsana New" w:hint="cs"/>
          <w:szCs w:val="30"/>
          <w:cs/>
        </w:rPr>
        <w:t xml:space="preserve"> </w:t>
      </w:r>
      <w:r w:rsidR="00EB5B9F" w:rsidRPr="004E68A9">
        <w:rPr>
          <w:rFonts w:ascii="Angsana New" w:hAnsi="Angsana New" w:hint="cs"/>
          <w:szCs w:val="30"/>
          <w:cs/>
        </w:rPr>
        <w:t>กุมภาพันธ์</w:t>
      </w:r>
      <w:r w:rsidRPr="004E68A9">
        <w:rPr>
          <w:rFonts w:ascii="Angsana New" w:hAnsi="Angsana New" w:hint="cs"/>
          <w:szCs w:val="30"/>
          <w:cs/>
        </w:rPr>
        <w:t xml:space="preserve"> </w:t>
      </w:r>
      <w:r w:rsidRPr="004E68A9">
        <w:rPr>
          <w:rFonts w:ascii="Angsana New" w:hAnsi="Angsana New"/>
          <w:szCs w:val="30"/>
          <w:cs/>
        </w:rPr>
        <w:t>256</w:t>
      </w:r>
      <w:r w:rsidR="00EB5B9F" w:rsidRPr="004E68A9">
        <w:rPr>
          <w:rFonts w:ascii="Angsana New" w:hAnsi="Angsana New" w:hint="cs"/>
          <w:szCs w:val="30"/>
          <w:cs/>
        </w:rPr>
        <w:t>3</w:t>
      </w:r>
      <w:r w:rsidRPr="004E68A9">
        <w:rPr>
          <w:rFonts w:ascii="Angsana New" w:hAnsi="Angsana New"/>
          <w:szCs w:val="30"/>
          <w:cs/>
        </w:rPr>
        <w:t xml:space="preserve"> </w:t>
      </w:r>
      <w:r w:rsidR="00400918">
        <w:rPr>
          <w:rFonts w:ascii="Angsana New" w:hAnsi="Angsana New" w:hint="cs"/>
          <w:szCs w:val="30"/>
          <w:cs/>
        </w:rPr>
        <w:t>คณะกรรมการ</w:t>
      </w:r>
      <w:r w:rsidRPr="004E68A9">
        <w:rPr>
          <w:rFonts w:ascii="Angsana New" w:hAnsi="Angsana New" w:hint="cs"/>
          <w:szCs w:val="30"/>
          <w:cs/>
        </w:rPr>
        <w:t>มีมติ</w:t>
      </w:r>
      <w:r w:rsidR="004E68A9" w:rsidRPr="004E68A9">
        <w:rPr>
          <w:rFonts w:ascii="Angsana New" w:hAnsi="Angsana New" w:hint="cs"/>
          <w:szCs w:val="30"/>
          <w:cs/>
        </w:rPr>
        <w:t>อนุมัติ</w:t>
      </w:r>
      <w:r w:rsidRPr="004E68A9">
        <w:rPr>
          <w:rFonts w:ascii="Angsana New" w:hAnsi="Angsana New" w:hint="cs"/>
          <w:szCs w:val="30"/>
          <w:cs/>
        </w:rPr>
        <w:t>จ่ายเงินปันผลจากกำไรสะสมที่ยังไม่ได</w:t>
      </w:r>
      <w:r w:rsidR="004E68A9" w:rsidRPr="004E68A9">
        <w:rPr>
          <w:rFonts w:ascii="Angsana New" w:hAnsi="Angsana New" w:hint="cs"/>
          <w:szCs w:val="30"/>
          <w:cs/>
        </w:rPr>
        <w:t>้จัดสรร ณ วันที่ 31 ธันวาคม 2562 เป็นจำนวนเงิน 26.7</w:t>
      </w:r>
      <w:r w:rsidRPr="004E68A9">
        <w:rPr>
          <w:rFonts w:ascii="Angsana New" w:hAnsi="Angsana New" w:hint="cs"/>
          <w:szCs w:val="30"/>
          <w:cs/>
        </w:rPr>
        <w:t xml:space="preserve"> ล้านบาท บริษัทย่อยจ่ายปันผลให้กับผู้ถือหุ้นในว</w:t>
      </w:r>
      <w:r w:rsidR="004E68A9" w:rsidRPr="004E68A9">
        <w:rPr>
          <w:rFonts w:ascii="Angsana New" w:hAnsi="Angsana New" w:hint="cs"/>
          <w:szCs w:val="30"/>
          <w:cs/>
        </w:rPr>
        <w:t>ันที่ 25 มีนาคม 2563</w:t>
      </w:r>
    </w:p>
    <w:p w:rsidR="007F7D23" w:rsidRDefault="007F7D23" w:rsidP="007F7D23">
      <w:pPr>
        <w:pStyle w:val="NoSpacing"/>
        <w:jc w:val="both"/>
        <w:rPr>
          <w:rFonts w:ascii="Angsana New" w:hAnsi="Angsana New"/>
          <w:szCs w:val="30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5A20D8">
        <w:rPr>
          <w:rFonts w:ascii="Angsana New" w:hAnsi="Angsana New" w:hint="cs"/>
          <w:b/>
          <w:bCs/>
          <w:szCs w:val="30"/>
          <w:cs/>
        </w:rPr>
        <w:t>ตะวันออกการขนส่ง</w:t>
      </w:r>
      <w:r w:rsidRPr="005B0870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7F7D23" w:rsidRPr="00295279" w:rsidRDefault="007F7D23" w:rsidP="007F7D23">
      <w:pPr>
        <w:pStyle w:val="NoSpacing"/>
        <w:jc w:val="both"/>
        <w:rPr>
          <w:rFonts w:ascii="Angsana New" w:hAnsi="Angsana New"/>
          <w:sz w:val="16"/>
          <w:szCs w:val="16"/>
          <w:cs/>
        </w:rPr>
      </w:pPr>
    </w:p>
    <w:p w:rsidR="007F7D23" w:rsidRDefault="007F7D23" w:rsidP="007F7D23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ascii="Angsana New" w:hAnsi="Angsana New" w:hint="cs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20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20 มีนาคม 2562 เป็นจำนวนเงิน 30.3 ล้านบาท บริษัทย่อย</w:t>
      </w:r>
      <w:r w:rsidRPr="001E2925">
        <w:rPr>
          <w:rFonts w:ascii="Angsana New" w:hAnsi="Angsana New" w:hint="cs"/>
          <w:szCs w:val="30"/>
          <w:cs/>
        </w:rPr>
        <w:t xml:space="preserve">จ่ายปันผลให้กับผู้ถือหุ้นในวันที่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</w:t>
      </w:r>
    </w:p>
    <w:p w:rsidR="007F7D23" w:rsidRPr="007F7D23" w:rsidRDefault="007F7D23" w:rsidP="007F7D23">
      <w:pPr>
        <w:pStyle w:val="NoSpacing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pStyle w:val="NoSpacing"/>
        <w:jc w:val="both"/>
        <w:rPr>
          <w:rFonts w:ascii="Angsana New" w:hAnsi="Angsana New"/>
          <w:szCs w:val="30"/>
        </w:rPr>
      </w:pPr>
      <w:r w:rsidRPr="004E68A9">
        <w:rPr>
          <w:rFonts w:ascii="Angsana New" w:hAnsi="Angsana New"/>
          <w:szCs w:val="30"/>
          <w:cs/>
        </w:rPr>
        <w:t>ในที่ประชุม</w:t>
      </w:r>
      <w:r w:rsidR="004E68A9" w:rsidRPr="004E68A9">
        <w:rPr>
          <w:rFonts w:ascii="Angsana New" w:hAnsi="Angsana New" w:hint="cs"/>
          <w:szCs w:val="30"/>
          <w:cs/>
        </w:rPr>
        <w:t>กรรมการ</w:t>
      </w:r>
      <w:r w:rsidRPr="004E68A9">
        <w:rPr>
          <w:rFonts w:ascii="Angsana New" w:hAnsi="Angsana New" w:hint="cs"/>
          <w:szCs w:val="30"/>
          <w:cs/>
        </w:rPr>
        <w:t>ของบริษัทย่อย</w:t>
      </w:r>
      <w:r w:rsidR="00400918">
        <w:rPr>
          <w:rFonts w:ascii="Angsana New" w:hAnsi="Angsana New" w:hint="cs"/>
          <w:szCs w:val="30"/>
          <w:cs/>
        </w:rPr>
        <w:t xml:space="preserve">ครั้งที่ 1/2563 </w:t>
      </w:r>
      <w:r w:rsidRPr="004E68A9">
        <w:rPr>
          <w:rFonts w:ascii="Angsana New" w:hAnsi="Angsana New"/>
          <w:szCs w:val="30"/>
          <w:cs/>
        </w:rPr>
        <w:t xml:space="preserve">เมื่อวันที่ </w:t>
      </w:r>
      <w:r w:rsidR="004E68A9" w:rsidRPr="004E68A9">
        <w:rPr>
          <w:rFonts w:ascii="Angsana New" w:hAnsi="Angsana New" w:hint="cs"/>
          <w:szCs w:val="30"/>
          <w:cs/>
        </w:rPr>
        <w:t>28 กุมภาพันธ์ 2563</w:t>
      </w:r>
      <w:r w:rsidRPr="004E68A9">
        <w:rPr>
          <w:rFonts w:ascii="Angsana New" w:hAnsi="Angsana New"/>
          <w:szCs w:val="30"/>
          <w:cs/>
        </w:rPr>
        <w:t xml:space="preserve"> </w:t>
      </w:r>
      <w:r w:rsidR="00400918">
        <w:rPr>
          <w:rFonts w:ascii="Angsana New" w:hAnsi="Angsana New" w:hint="cs"/>
          <w:szCs w:val="30"/>
          <w:cs/>
        </w:rPr>
        <w:t>คณะกรรมการ</w:t>
      </w:r>
      <w:r w:rsidRPr="004E68A9">
        <w:rPr>
          <w:rFonts w:ascii="Angsana New" w:hAnsi="Angsana New" w:hint="cs"/>
          <w:szCs w:val="30"/>
          <w:cs/>
        </w:rPr>
        <w:t>มีมติอนุมัติจ่ายเงินปันผลจากกำไรสะสมที่ยังไม่ได้จัดสรร ณ วันที่ 2</w:t>
      </w:r>
      <w:r w:rsidR="004E68A9" w:rsidRPr="004E68A9">
        <w:rPr>
          <w:rFonts w:ascii="Angsana New" w:hAnsi="Angsana New" w:hint="cs"/>
          <w:szCs w:val="30"/>
          <w:cs/>
        </w:rPr>
        <w:t>5 มีนาคม 2563</w:t>
      </w:r>
      <w:r w:rsidRPr="004E68A9">
        <w:rPr>
          <w:rFonts w:ascii="Angsana New" w:hAnsi="Angsana New" w:hint="cs"/>
          <w:szCs w:val="30"/>
          <w:cs/>
        </w:rPr>
        <w:t xml:space="preserve"> เป็นจำนวนเงิน </w:t>
      </w:r>
      <w:r w:rsidR="004E68A9" w:rsidRPr="004E68A9">
        <w:rPr>
          <w:rFonts w:ascii="Angsana New" w:hAnsi="Angsana New" w:hint="cs"/>
          <w:szCs w:val="30"/>
          <w:cs/>
        </w:rPr>
        <w:t>24.5</w:t>
      </w:r>
      <w:r w:rsidRPr="004E68A9">
        <w:rPr>
          <w:rFonts w:ascii="Angsana New" w:hAnsi="Angsana New" w:hint="cs"/>
          <w:szCs w:val="30"/>
          <w:cs/>
        </w:rPr>
        <w:t xml:space="preserve"> ล้านบาท บริษัทย่อยจ่ายปันผลให้กับผ</w:t>
      </w:r>
      <w:r w:rsidR="004E68A9" w:rsidRPr="004E68A9">
        <w:rPr>
          <w:rFonts w:ascii="Angsana New" w:hAnsi="Angsana New" w:hint="cs"/>
          <w:szCs w:val="30"/>
          <w:cs/>
        </w:rPr>
        <w:t>ู้ถือหุ้นในวันที่ 27 มีนาคม 2563</w:t>
      </w:r>
    </w:p>
    <w:p w:rsidR="007F7D23" w:rsidRPr="001E2925" w:rsidRDefault="007F7D23" w:rsidP="007F7D23">
      <w:pPr>
        <w:pStyle w:val="NoSpacing"/>
        <w:rPr>
          <w:rFonts w:ascii="Angsana New" w:hAnsi="Angsana New"/>
          <w:szCs w:val="30"/>
          <w:cs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F7D23" w:rsidRPr="005358A8" w:rsidRDefault="007F7D23" w:rsidP="00C16FAD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ในที่ประชุม</w:t>
      </w:r>
      <w:r w:rsidRPr="005358A8">
        <w:rPr>
          <w:rFonts w:ascii="Angsana New" w:hAnsi="Angsana New" w:hint="cs"/>
          <w:szCs w:val="30"/>
          <w:cs/>
        </w:rPr>
        <w:t>สามัญผู้ถือหุ้น</w:t>
      </w:r>
      <w:r>
        <w:rPr>
          <w:rFonts w:ascii="Angsana New" w:hAnsi="Angsana New" w:hint="cs"/>
          <w:szCs w:val="30"/>
          <w:cs/>
        </w:rPr>
        <w:t>ของ</w:t>
      </w:r>
      <w:r w:rsidRPr="00921A9D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ย่อย</w:t>
      </w:r>
      <w:r w:rsidRPr="005358A8">
        <w:rPr>
          <w:rFonts w:ascii="Angsana New" w:hAnsi="Angsana New" w:hint="cs"/>
          <w:szCs w:val="30"/>
          <w:cs/>
        </w:rPr>
        <w:t xml:space="preserve">เมื่อวันที่ 23 เมษายน </w:t>
      </w:r>
      <w:r w:rsidRPr="005358A8">
        <w:rPr>
          <w:rFonts w:ascii="Angsana New" w:hAnsi="Angsana New"/>
          <w:szCs w:val="30"/>
          <w:cs/>
        </w:rPr>
        <w:t>256</w:t>
      </w:r>
      <w:r w:rsidRPr="005358A8">
        <w:rPr>
          <w:rFonts w:ascii="Angsana New" w:hAnsi="Angsana New" w:hint="cs"/>
          <w:szCs w:val="30"/>
          <w:cs/>
        </w:rPr>
        <w:t>2</w:t>
      </w:r>
      <w:r w:rsidRPr="005358A8">
        <w:rPr>
          <w:rFonts w:ascii="Angsana New" w:hAnsi="Angsana New"/>
          <w:szCs w:val="30"/>
          <w:cs/>
        </w:rPr>
        <w:t xml:space="preserve"> </w:t>
      </w:r>
      <w:r w:rsidRPr="005358A8">
        <w:rPr>
          <w:rFonts w:ascii="Angsana New" w:hAnsi="Angsana New" w:hint="cs"/>
          <w:szCs w:val="30"/>
          <w:cs/>
        </w:rPr>
        <w:t>ผู้ถือหุ้น</w:t>
      </w:r>
      <w:r w:rsidRPr="005358A8">
        <w:rPr>
          <w:rFonts w:ascii="Angsana New" w:hAnsi="Angsana New"/>
          <w:szCs w:val="30"/>
          <w:cs/>
        </w:rPr>
        <w:t>ได้มีมติ</w:t>
      </w:r>
      <w:r w:rsidRPr="005358A8">
        <w:rPr>
          <w:rFonts w:ascii="Angsana New" w:hAnsi="Angsana New" w:hint="cs"/>
          <w:szCs w:val="30"/>
          <w:cs/>
        </w:rPr>
        <w:t xml:space="preserve">อนุมัติโอนทุนสำรองตามกฎหมายจำนวน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7F7D23" w:rsidRPr="005358A8" w:rsidRDefault="007F7D23" w:rsidP="007F7D2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C16FAD" w:rsidRDefault="00C16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F7D23" w:rsidRPr="00946FCD" w:rsidRDefault="00C16FAD" w:rsidP="00C16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/>
          <w:sz w:val="30"/>
          <w:szCs w:val="30"/>
          <w:cs/>
        </w:rPr>
        <w:t xml:space="preserve">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</w:rPr>
        <w:t xml:space="preserve">(“SMART-W2”) </w:t>
      </w:r>
      <w:r w:rsidRPr="005358A8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 w:rsidRPr="005358A8"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Pr="005358A8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358A8">
        <w:rPr>
          <w:rFonts w:ascii="Angsana New" w:hAnsi="Angsana New"/>
          <w:sz w:val="30"/>
          <w:szCs w:val="30"/>
          <w:cs/>
        </w:rPr>
        <w:t xml:space="preserve">ตามสัดส่วนการถือหุ้น </w:t>
      </w:r>
      <w:r w:rsidRPr="005358A8">
        <w:rPr>
          <w:rFonts w:ascii="Angsana New" w:hAnsi="Angsana New"/>
          <w:sz w:val="30"/>
          <w:szCs w:val="30"/>
        </w:rPr>
        <w:t xml:space="preserve">(Right Offering) </w:t>
      </w:r>
      <w:r w:rsidRPr="005358A8">
        <w:rPr>
          <w:rFonts w:ascii="Angsana New" w:hAnsi="Angsana New"/>
          <w:sz w:val="30"/>
          <w:szCs w:val="30"/>
          <w:cs/>
        </w:rPr>
        <w:t>ในอัตรา</w:t>
      </w:r>
      <w:r w:rsidRPr="005358A8">
        <w:rPr>
          <w:rFonts w:ascii="Angsana New" w:hAnsi="Angsana New"/>
          <w:sz w:val="30"/>
          <w:szCs w:val="30"/>
        </w:rPr>
        <w:t xml:space="preserve"> 5 </w:t>
      </w:r>
      <w:r w:rsidRPr="005358A8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โดยไม่คิดมูลค่า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F7D23"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="007F7D23" w:rsidRPr="005358A8">
        <w:rPr>
          <w:rFonts w:ascii="Angsana New" w:hAnsi="Angsana New"/>
          <w:sz w:val="30"/>
          <w:szCs w:val="30"/>
        </w:rPr>
        <w:t xml:space="preserve"> 1 </w:t>
      </w:r>
      <w:r w:rsidR="007F7D23" w:rsidRPr="005358A8">
        <w:rPr>
          <w:rFonts w:ascii="Angsana New" w:hAnsi="Angsana New"/>
          <w:sz w:val="30"/>
          <w:szCs w:val="30"/>
          <w:cs/>
        </w:rPr>
        <w:t>หน่วย</w:t>
      </w:r>
      <w:r w:rsidR="007F7D23" w:rsidRPr="005358A8">
        <w:rPr>
          <w:rFonts w:ascii="Angsana New" w:hAnsi="Angsana New"/>
          <w:sz w:val="30"/>
          <w:szCs w:val="30"/>
        </w:rPr>
        <w:t xml:space="preserve"> </w:t>
      </w:r>
      <w:r w:rsidR="007F7D23" w:rsidRPr="005358A8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 w:rsidR="007F7D23"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7F7D23" w:rsidRPr="005358A8">
        <w:rPr>
          <w:rFonts w:ascii="Angsana New" w:hAnsi="Angsana New"/>
          <w:sz w:val="30"/>
          <w:szCs w:val="30"/>
          <w:cs/>
        </w:rPr>
        <w:t>ได้</w:t>
      </w:r>
      <w:r w:rsidR="007F7D23" w:rsidRPr="005358A8">
        <w:rPr>
          <w:rFonts w:ascii="Angsana New" w:hAnsi="Angsana New"/>
          <w:sz w:val="30"/>
          <w:szCs w:val="30"/>
        </w:rPr>
        <w:t xml:space="preserve"> 1 </w:t>
      </w:r>
      <w:r w:rsidR="007F7D23" w:rsidRPr="005358A8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7F7D23" w:rsidRPr="005358A8">
        <w:rPr>
          <w:rFonts w:ascii="Angsana New" w:hAnsi="Angsana New"/>
          <w:sz w:val="30"/>
          <w:szCs w:val="30"/>
        </w:rPr>
        <w:t xml:space="preserve">1.50 </w:t>
      </w:r>
      <w:r w:rsidR="007F7D23" w:rsidRPr="005358A8">
        <w:rPr>
          <w:rFonts w:ascii="Angsana New" w:hAnsi="Angsana New"/>
          <w:sz w:val="30"/>
          <w:szCs w:val="30"/>
          <w:cs/>
        </w:rPr>
        <w:t>บาท</w:t>
      </w:r>
      <w:r w:rsidR="007F7D23" w:rsidRPr="005358A8">
        <w:rPr>
          <w:rFonts w:ascii="Angsana New" w:hAnsi="Angsana New"/>
          <w:sz w:val="30"/>
          <w:szCs w:val="30"/>
        </w:rPr>
        <w:t xml:space="preserve"> </w:t>
      </w:r>
      <w:r w:rsidR="007F7D23" w:rsidRPr="005358A8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="007F7D23" w:rsidRPr="005358A8">
        <w:rPr>
          <w:rFonts w:ascii="Angsana New" w:hAnsi="Angsana New"/>
          <w:sz w:val="30"/>
          <w:szCs w:val="30"/>
        </w:rPr>
        <w:t xml:space="preserve">2 </w:t>
      </w:r>
      <w:r w:rsidR="007F7D23" w:rsidRPr="005358A8">
        <w:rPr>
          <w:rFonts w:ascii="Angsana New" w:hAnsi="Angsana New"/>
          <w:sz w:val="30"/>
          <w:szCs w:val="30"/>
          <w:cs/>
        </w:rPr>
        <w:t>ปี</w:t>
      </w:r>
      <w:r w:rsidR="007F7D23" w:rsidRPr="005358A8">
        <w:rPr>
          <w:rFonts w:ascii="Angsana New" w:hAnsi="Angsana New"/>
          <w:sz w:val="30"/>
          <w:szCs w:val="30"/>
        </w:rPr>
        <w:t xml:space="preserve"> </w:t>
      </w:r>
      <w:r w:rsidR="007F7D23" w:rsidRPr="005358A8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</w:t>
      </w:r>
      <w:r w:rsidR="007F7D23" w:rsidRPr="005358A8"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="007F7D23" w:rsidRPr="005358A8">
        <w:rPr>
          <w:rFonts w:ascii="Angsana New" w:hAnsi="Angsana New"/>
          <w:sz w:val="30"/>
          <w:szCs w:val="30"/>
          <w:cs/>
        </w:rPr>
        <w:t xml:space="preserve">2562 ถึงวันที่ </w:t>
      </w:r>
      <w:r>
        <w:rPr>
          <w:rFonts w:ascii="Angsana New" w:hAnsi="Angsana New" w:hint="cs"/>
          <w:sz w:val="30"/>
          <w:szCs w:val="30"/>
          <w:cs/>
        </w:rPr>
        <w:t>1</w:t>
      </w:r>
      <w:r w:rsidR="007F7D23" w:rsidRPr="005358A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7F7D23" w:rsidRPr="005358A8">
        <w:rPr>
          <w:rFonts w:ascii="Angsana New" w:hAnsi="Angsana New"/>
          <w:sz w:val="30"/>
          <w:szCs w:val="30"/>
          <w:cs/>
        </w:rPr>
        <w:t xml:space="preserve">2564) </w:t>
      </w:r>
      <w:r w:rsidR="007F7D23" w:rsidRPr="005358A8"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="007F7D23" w:rsidRPr="005358A8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</w:t>
      </w:r>
      <w:r w:rsidR="007F7D23" w:rsidRPr="005358A8">
        <w:rPr>
          <w:rFonts w:ascii="Angsana New" w:hAnsi="Angsana New" w:hint="cs"/>
          <w:sz w:val="30"/>
          <w:szCs w:val="30"/>
          <w:cs/>
        </w:rPr>
        <w:t>ย่อย</w:t>
      </w:r>
      <w:r w:rsidR="007F7D23" w:rsidRPr="005358A8">
        <w:rPr>
          <w:rFonts w:ascii="Angsana New" w:hAnsi="Angsana New"/>
          <w:sz w:val="30"/>
          <w:szCs w:val="30"/>
          <w:cs/>
        </w:rPr>
        <w:t>ได้ 4 ครั้ง ได้แก่</w:t>
      </w:r>
      <w:r w:rsidR="007F7D23" w:rsidRPr="005358A8">
        <w:rPr>
          <w:rFonts w:ascii="Angsana New" w:hAnsi="Angsana New" w:hint="cs"/>
          <w:sz w:val="30"/>
          <w:szCs w:val="30"/>
          <w:cs/>
        </w:rPr>
        <w:t xml:space="preserve"> </w:t>
      </w:r>
      <w:r w:rsidR="007F7D23" w:rsidRPr="005358A8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วันทำการสุดท้ายของเดือนพฤษภาคม 2563 วันทำการสุดท้ายของเดือนพฤศจิกายน 2563 วันทำการสุดท้ายของเดือนพฤษภาคม 2564 และวันที่ </w:t>
      </w:r>
      <w:r w:rsidR="007F7D23">
        <w:rPr>
          <w:rFonts w:ascii="Angsana New" w:hAnsi="Angsana New" w:hint="cs"/>
          <w:sz w:val="30"/>
          <w:szCs w:val="30"/>
          <w:cs/>
        </w:rPr>
        <w:t>1</w:t>
      </w:r>
      <w:r w:rsidR="007F7D23" w:rsidRPr="005358A8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7F7D23" w:rsidRPr="005358A8">
        <w:rPr>
          <w:rFonts w:ascii="Angsana New" w:hAnsi="Angsana New"/>
          <w:sz w:val="30"/>
          <w:szCs w:val="30"/>
          <w:cs/>
        </w:rPr>
        <w:t xml:space="preserve"> 2564 </w:t>
      </w:r>
      <w:r w:rsidR="007F7D23" w:rsidRPr="00946FCD">
        <w:rPr>
          <w:rFonts w:ascii="Angsana New" w:hAnsi="Angsana New"/>
          <w:sz w:val="30"/>
          <w:szCs w:val="30"/>
          <w:cs/>
        </w:rPr>
        <w:t>บริษัท</w:t>
      </w:r>
      <w:r w:rsidR="007F7D23">
        <w:rPr>
          <w:rFonts w:ascii="Angsana New" w:hAnsi="Angsana New" w:hint="cs"/>
          <w:sz w:val="30"/>
          <w:szCs w:val="30"/>
          <w:cs/>
        </w:rPr>
        <w:t>ย่อย</w:t>
      </w:r>
      <w:r w:rsidR="007F7D23" w:rsidRPr="00946FCD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 w:rsidR="007F7D23">
        <w:rPr>
          <w:rFonts w:ascii="Angsana New" w:hAnsi="Angsana New" w:hint="cs"/>
          <w:sz w:val="30"/>
          <w:szCs w:val="30"/>
          <w:cs/>
        </w:rPr>
        <w:t>22</w:t>
      </w:r>
      <w:r w:rsidR="007F7D23">
        <w:rPr>
          <w:rFonts w:ascii="Angsana New" w:hAnsi="Angsana New"/>
          <w:sz w:val="30"/>
          <w:szCs w:val="30"/>
          <w:cs/>
        </w:rPr>
        <w:t xml:space="preserve"> </w:t>
      </w:r>
      <w:r w:rsidR="007F7D23">
        <w:rPr>
          <w:rFonts w:ascii="Angsana New" w:hAnsi="Angsana New" w:hint="cs"/>
          <w:sz w:val="30"/>
          <w:szCs w:val="30"/>
          <w:cs/>
        </w:rPr>
        <w:t>ตุลาคม</w:t>
      </w:r>
      <w:r w:rsidR="007F7D23">
        <w:rPr>
          <w:rFonts w:ascii="Angsana New" w:hAnsi="Angsana New"/>
          <w:sz w:val="30"/>
          <w:szCs w:val="30"/>
          <w:cs/>
        </w:rPr>
        <w:t xml:space="preserve"> 25</w:t>
      </w:r>
      <w:r w:rsidR="007F7D23">
        <w:rPr>
          <w:rFonts w:ascii="Angsana New" w:hAnsi="Angsana New" w:hint="cs"/>
          <w:sz w:val="30"/>
          <w:szCs w:val="30"/>
          <w:cs/>
        </w:rPr>
        <w:t>62</w:t>
      </w:r>
      <w:r w:rsidR="007F7D23">
        <w:rPr>
          <w:rFonts w:ascii="Angsana New" w:hAnsi="Angsana New"/>
          <w:sz w:val="30"/>
          <w:szCs w:val="30"/>
        </w:rPr>
        <w:t xml:space="preserve"> </w:t>
      </w:r>
    </w:p>
    <w:p w:rsidR="007F7D23" w:rsidRDefault="007F7D23" w:rsidP="007F7D2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03EE7" w:rsidRPr="006E78A6" w:rsidRDefault="00E03EE7" w:rsidP="00E0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ในงวดสาม</w:t>
      </w:r>
      <w:r w:rsidRPr="002E6A6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31</w:t>
      </w:r>
      <w:r w:rsidRPr="002E6A6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 2563</w:t>
      </w:r>
      <w:r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>
        <w:rPr>
          <w:rFonts w:ascii="Angsana New" w:hAnsi="Angsana New" w:hint="cs"/>
          <w:sz w:val="30"/>
          <w:szCs w:val="30"/>
          <w:cs/>
        </w:rPr>
        <w:t>ดงสิทธิที่ได้รับจัดสรรจำนวน 0.8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</w:t>
      </w:r>
      <w:r>
        <w:rPr>
          <w:rFonts w:ascii="Angsana New" w:hAnsi="Angsana New" w:hint="cs"/>
          <w:sz w:val="30"/>
          <w:szCs w:val="30"/>
          <w:cs/>
        </w:rPr>
        <w:t>จากการขายในงบการเงินรวมจำนวน 0.2</w:t>
      </w:r>
      <w:r w:rsidRPr="002E6A69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E03EE7" w:rsidRDefault="00E03EE7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0F408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</w:t>
      </w:r>
      <w:r w:rsidR="009C0940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473E8B">
        <w:rPr>
          <w:rFonts w:ascii="Angsana New" w:hAnsi="Angsana New" w:hint="cs"/>
          <w:sz w:val="30"/>
          <w:szCs w:val="30"/>
          <w:cs/>
        </w:rPr>
        <w:t>63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473E8B">
        <w:rPr>
          <w:rFonts w:ascii="Angsana New" w:hAnsi="Angsana New" w:hint="cs"/>
          <w:sz w:val="30"/>
          <w:szCs w:val="30"/>
          <w:cs/>
        </w:rPr>
        <w:t>62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E00179" w:rsidRPr="00DF626F" w:rsidRDefault="00E00179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>1</w:t>
      </w:r>
      <w:r w:rsidR="00461207">
        <w:rPr>
          <w:rFonts w:ascii="Angsana New" w:hAnsi="Angsana New" w:hint="cs"/>
          <w:sz w:val="30"/>
          <w:szCs w:val="30"/>
          <w:cs/>
        </w:rPr>
        <w:t xml:space="preserve"> มีน</w:t>
      </w:r>
      <w:r w:rsidR="00473E8B">
        <w:rPr>
          <w:rFonts w:ascii="Angsana New" w:hAnsi="Angsana New" w:hint="cs"/>
          <w:sz w:val="30"/>
          <w:szCs w:val="30"/>
          <w:cs/>
        </w:rPr>
        <w:t>าคม 2563 และ 2562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23553A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473E8B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50162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A0B7D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A0B7D" w:rsidRPr="006B2360" w:rsidRDefault="004A0B7D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A0B7D" w:rsidRPr="006B2360" w:rsidRDefault="004A0B7D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73E8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4A0B7D" w:rsidRPr="006B2360" w:rsidRDefault="004A0B7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4A0B7D" w:rsidRPr="006B2360" w:rsidRDefault="004A0B7D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73E8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4A0B7D" w:rsidRPr="006B2360" w:rsidRDefault="004A0B7D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A0B7D" w:rsidRPr="006B2360" w:rsidRDefault="004A0B7D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73E8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4A0B7D" w:rsidRPr="006B2360" w:rsidRDefault="004A0B7D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A0B7D" w:rsidRPr="006B2360" w:rsidRDefault="004A0B7D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73E8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B7D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4A0B7D" w:rsidRPr="006B2360" w:rsidRDefault="004A0B7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6D40AB" w:rsidRPr="009C03E3" w:rsidTr="00D544D9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6D40AB" w:rsidRPr="00767D3F" w:rsidRDefault="006D40AB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6D40AB" w:rsidRPr="008D5C5A" w:rsidRDefault="006D40AB" w:rsidP="00AD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6D40AB" w:rsidRPr="006D40AB" w:rsidRDefault="006D40AB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6D40AB" w:rsidRPr="006D40AB" w:rsidRDefault="006D40AB" w:rsidP="00AD6346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40AB">
              <w:rPr>
                <w:rFonts w:ascii="Angsana New" w:hAnsi="Angsana New"/>
                <w:sz w:val="30"/>
                <w:szCs w:val="30"/>
              </w:rPr>
              <w:t>66,008</w:t>
            </w:r>
          </w:p>
        </w:tc>
        <w:tc>
          <w:tcPr>
            <w:tcW w:w="283" w:type="dxa"/>
          </w:tcPr>
          <w:p w:rsidR="006D40AB" w:rsidRPr="006D40AB" w:rsidRDefault="006D40AB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6D40AB" w:rsidRPr="006D40AB" w:rsidRDefault="006D40AB" w:rsidP="00225612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40AB">
              <w:rPr>
                <w:rFonts w:ascii="Angsana New" w:hAnsi="Angsana New"/>
                <w:sz w:val="30"/>
                <w:szCs w:val="30"/>
              </w:rPr>
              <w:t>55,611</w:t>
            </w:r>
          </w:p>
        </w:tc>
        <w:tc>
          <w:tcPr>
            <w:tcW w:w="270" w:type="dxa"/>
          </w:tcPr>
          <w:p w:rsidR="006D40AB" w:rsidRPr="00180C22" w:rsidRDefault="006D40AB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6D40AB" w:rsidRPr="008F6A38" w:rsidRDefault="006D40AB" w:rsidP="006D40AB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66,008</w:t>
            </w:r>
          </w:p>
        </w:tc>
      </w:tr>
    </w:tbl>
    <w:p w:rsidR="00E55B20" w:rsidRDefault="00E55B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0F408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746D8" w:rsidRDefault="009C094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</w:t>
      </w:r>
      <w:r w:rsidR="00B50884">
        <w:rPr>
          <w:rFonts w:ascii="Angsana New" w:hAnsi="Angsana New" w:hint="cs"/>
          <w:sz w:val="30"/>
          <w:szCs w:val="30"/>
          <w:cs/>
        </w:rPr>
        <w:t xml:space="preserve">าคม </w:t>
      </w:r>
      <w:r w:rsidR="00A840E5">
        <w:rPr>
          <w:rFonts w:ascii="Angsana New" w:hAnsi="Angsana New"/>
          <w:sz w:val="30"/>
          <w:szCs w:val="30"/>
        </w:rPr>
        <w:t>2563</w:t>
      </w:r>
      <w:r w:rsidR="004746D8">
        <w:rPr>
          <w:rFonts w:ascii="Angsana New" w:hAnsi="Angsana New"/>
          <w:sz w:val="30"/>
          <w:szCs w:val="30"/>
        </w:rPr>
        <w:t xml:space="preserve"> </w:t>
      </w:r>
      <w:r w:rsidR="004746D8" w:rsidRPr="006C664B">
        <w:rPr>
          <w:rFonts w:ascii="Angsana New" w:hAnsi="Angsana New" w:hint="cs"/>
          <w:sz w:val="30"/>
          <w:szCs w:val="30"/>
          <w:cs/>
        </w:rPr>
        <w:t>กลุ่ม</w:t>
      </w:r>
      <w:r w:rsidR="004746D8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4746D8">
        <w:rPr>
          <w:rFonts w:ascii="Angsana New" w:hAnsi="Angsana New" w:hint="cs"/>
          <w:sz w:val="30"/>
          <w:szCs w:val="30"/>
          <w:cs/>
        </w:rPr>
        <w:t xml:space="preserve">ส่วนปรับปรุงอาคารโรงงานและบ้านพักพนักงาน </w:t>
      </w:r>
      <w:r w:rsidR="004746D8" w:rsidRPr="006C664B">
        <w:rPr>
          <w:rFonts w:ascii="Angsana New" w:hAnsi="Angsana New" w:hint="cs"/>
          <w:sz w:val="30"/>
          <w:szCs w:val="30"/>
          <w:cs/>
        </w:rPr>
        <w:t>และ</w:t>
      </w:r>
      <w:r w:rsidR="004746D8" w:rsidRPr="006C664B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4746D8">
        <w:rPr>
          <w:rFonts w:ascii="Angsana New" w:hAnsi="Angsana New" w:hint="cs"/>
          <w:sz w:val="30"/>
          <w:szCs w:val="30"/>
          <w:cs/>
        </w:rPr>
        <w:t>และอุปกรณ์</w:t>
      </w:r>
      <w:r w:rsidR="004746D8" w:rsidRPr="006C664B">
        <w:rPr>
          <w:rFonts w:ascii="Angsana New" w:hAnsi="Angsana New" w:hint="cs"/>
          <w:sz w:val="30"/>
          <w:szCs w:val="30"/>
          <w:cs/>
        </w:rPr>
        <w:t>เป็น</w:t>
      </w:r>
      <w:r w:rsidR="004746D8"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4746D8" w:rsidRPr="006C664B">
        <w:rPr>
          <w:rFonts w:ascii="Angsana New" w:hAnsi="Angsana New" w:hint="cs"/>
          <w:sz w:val="30"/>
          <w:szCs w:val="30"/>
          <w:cs/>
        </w:rPr>
        <w:t>รวมประมาณ</w:t>
      </w:r>
      <w:r w:rsidR="004746D8" w:rsidRPr="006C664B">
        <w:rPr>
          <w:rFonts w:ascii="Angsana New" w:hAnsi="Angsana New"/>
          <w:sz w:val="30"/>
          <w:szCs w:val="30"/>
          <w:cs/>
        </w:rPr>
        <w:t xml:space="preserve"> </w:t>
      </w:r>
      <w:r w:rsidR="004746D8">
        <w:rPr>
          <w:rFonts w:ascii="Angsana New" w:hAnsi="Angsana New"/>
          <w:sz w:val="30"/>
          <w:szCs w:val="30"/>
        </w:rPr>
        <w:t>9.5</w:t>
      </w:r>
      <w:r w:rsidR="004746D8" w:rsidRPr="000424F2">
        <w:rPr>
          <w:rFonts w:ascii="Angsana New" w:hAnsi="Angsana New"/>
          <w:sz w:val="30"/>
          <w:szCs w:val="30"/>
        </w:rPr>
        <w:t xml:space="preserve"> </w:t>
      </w:r>
      <w:r w:rsidR="004746D8" w:rsidRPr="000424F2">
        <w:rPr>
          <w:rFonts w:ascii="Angsana New" w:hAnsi="Angsana New"/>
          <w:sz w:val="30"/>
          <w:szCs w:val="30"/>
          <w:cs/>
        </w:rPr>
        <w:t>ล้าน</w:t>
      </w:r>
      <w:r w:rsidR="004746D8" w:rsidRPr="000424F2">
        <w:rPr>
          <w:rFonts w:ascii="Angsana New" w:hAnsi="Angsana New" w:hint="cs"/>
          <w:sz w:val="30"/>
          <w:szCs w:val="30"/>
          <w:cs/>
        </w:rPr>
        <w:t>บาท</w:t>
      </w:r>
      <w:r w:rsidR="004746D8">
        <w:rPr>
          <w:rFonts w:ascii="Angsana New" w:hAnsi="Angsana New" w:hint="cs"/>
          <w:sz w:val="30"/>
          <w:szCs w:val="30"/>
          <w:cs/>
        </w:rPr>
        <w:t xml:space="preserve"> และ 0.1 ล้านยูโร</w:t>
      </w:r>
      <w:r w:rsidR="004746D8" w:rsidRPr="000424F2">
        <w:rPr>
          <w:rFonts w:ascii="Angsana New" w:hAnsi="Angsana New" w:hint="cs"/>
          <w:sz w:val="30"/>
          <w:szCs w:val="30"/>
          <w:cs/>
        </w:rPr>
        <w:t xml:space="preserve"> 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0F4085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16D19">
        <w:rPr>
          <w:rFonts w:ascii="Angsana New" w:hAnsi="Angsana New"/>
          <w:b/>
          <w:bCs/>
          <w:sz w:val="30"/>
          <w:szCs w:val="30"/>
        </w:rPr>
        <w:t>9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31 มีนาคม </w:t>
      </w:r>
      <w:r w:rsidR="00043004">
        <w:rPr>
          <w:rFonts w:ascii="Angsana New" w:hAnsi="Angsana New"/>
          <w:sz w:val="30"/>
          <w:szCs w:val="30"/>
        </w:rPr>
        <w:t>2563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Pr="00B93605">
        <w:rPr>
          <w:rFonts w:ascii="Angsana New" w:hAnsi="Angsana New"/>
          <w:sz w:val="30"/>
          <w:szCs w:val="30"/>
          <w:cs/>
        </w:rPr>
        <w:t>รวม</w:t>
      </w:r>
      <w:r w:rsidRPr="000424F2">
        <w:rPr>
          <w:rFonts w:ascii="Angsana New" w:hAnsi="Angsana New" w:hint="cs"/>
          <w:sz w:val="30"/>
          <w:szCs w:val="30"/>
          <w:cs/>
        </w:rPr>
        <w:t>ประมาณ</w:t>
      </w:r>
      <w:r w:rsidRPr="000424F2">
        <w:rPr>
          <w:rFonts w:ascii="Angsana New" w:hAnsi="Angsana New"/>
          <w:sz w:val="30"/>
          <w:szCs w:val="30"/>
        </w:rPr>
        <w:t xml:space="preserve"> </w:t>
      </w:r>
      <w:r w:rsidR="00B56766">
        <w:rPr>
          <w:rFonts w:ascii="Angsana New" w:hAnsi="Angsana New"/>
          <w:sz w:val="30"/>
          <w:szCs w:val="30"/>
        </w:rPr>
        <w:t>153.6</w:t>
      </w:r>
      <w:r w:rsidRPr="000424F2">
        <w:rPr>
          <w:rFonts w:ascii="Angsana New" w:hAnsi="Angsana New"/>
          <w:sz w:val="30"/>
          <w:szCs w:val="30"/>
        </w:rPr>
        <w:t xml:space="preserve"> </w:t>
      </w:r>
      <w:r w:rsidRPr="000424F2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C16FAD" w:rsidRDefault="00C16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F4085">
        <w:rPr>
          <w:rFonts w:ascii="Angsana New" w:hAnsi="Angsana New"/>
          <w:b/>
          <w:bCs/>
          <w:sz w:val="30"/>
          <w:szCs w:val="30"/>
        </w:rPr>
        <w:t>0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BA3464" w:rsidRDefault="00BA3464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4A0B7D" w:rsidRPr="004A0B7D" w:rsidRDefault="004A0B7D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2820A8" w:rsidRPr="00BE21A7" w:rsidRDefault="00C16FAD" w:rsidP="002820A8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Pr="00F854B7">
        <w:rPr>
          <w:rFonts w:ascii="Angsana New" w:hAnsi="Angsana New" w:hint="cs"/>
          <w:szCs w:val="30"/>
          <w:cs/>
        </w:rPr>
        <w:t xml:space="preserve">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>2560</w:t>
      </w:r>
      <w:r w:rsidR="008600B0">
        <w:rPr>
          <w:rFonts w:ascii="Angsana New" w:hAnsi="Angsana New"/>
          <w:szCs w:val="30"/>
        </w:rPr>
        <w:t xml:space="preserve"> </w:t>
      </w:r>
      <w:r w:rsidR="002820A8" w:rsidRPr="00F854B7">
        <w:rPr>
          <w:rFonts w:ascii="Angsana New" w:hAnsi="Angsana New" w:hint="cs"/>
          <w:szCs w:val="30"/>
          <w:cs/>
        </w:rPr>
        <w:t>อดีตผู้ถือหุ้น</w:t>
      </w:r>
      <w:r w:rsidR="002820A8">
        <w:rPr>
          <w:rFonts w:ascii="Angsana New" w:hAnsi="Angsana New" w:hint="cs"/>
          <w:szCs w:val="30"/>
          <w:cs/>
        </w:rPr>
        <w:t>รายหนึ่ง</w:t>
      </w:r>
      <w:r w:rsidR="002820A8" w:rsidRPr="00F854B7">
        <w:rPr>
          <w:rFonts w:ascii="Angsana New" w:hAnsi="Angsana New" w:hint="cs"/>
          <w:szCs w:val="30"/>
          <w:cs/>
        </w:rPr>
        <w:t xml:space="preserve"> (โจทก์) ฟ้องบริษัทย่อย</w:t>
      </w:r>
      <w:r w:rsidR="002820A8">
        <w:rPr>
          <w:rFonts w:ascii="Angsana New" w:hAnsi="Angsana New" w:hint="cs"/>
          <w:szCs w:val="30"/>
          <w:cs/>
        </w:rPr>
        <w:t xml:space="preserve"> </w:t>
      </w:r>
      <w:r w:rsidR="002820A8" w:rsidRPr="00F854B7">
        <w:rPr>
          <w:rFonts w:ascii="Angsana New" w:hAnsi="Angsana New" w:hint="cs"/>
          <w:szCs w:val="30"/>
          <w:cs/>
        </w:rPr>
        <w:t>(จำเลย</w:t>
      </w:r>
      <w:r w:rsidR="002820A8">
        <w:rPr>
          <w:rFonts w:ascii="Angsana New" w:hAnsi="Angsana New" w:hint="cs"/>
          <w:szCs w:val="30"/>
          <w:cs/>
        </w:rPr>
        <w:t>ที่หนึ่ง</w:t>
      </w:r>
      <w:r w:rsidR="002820A8" w:rsidRPr="00F854B7">
        <w:rPr>
          <w:rFonts w:ascii="Angsana New" w:hAnsi="Angsana New" w:hint="cs"/>
          <w:szCs w:val="30"/>
          <w:cs/>
        </w:rPr>
        <w:t>) และทนายความของบริษัทย่อย (จำเลย</w:t>
      </w:r>
      <w:r w:rsidR="002820A8">
        <w:rPr>
          <w:rFonts w:ascii="Angsana New" w:hAnsi="Angsana New" w:hint="cs"/>
          <w:szCs w:val="30"/>
          <w:cs/>
        </w:rPr>
        <w:t>ที่สอง</w:t>
      </w:r>
      <w:r w:rsidR="002820A8" w:rsidRPr="00F854B7">
        <w:rPr>
          <w:rFonts w:ascii="Angsana New" w:hAnsi="Angsana New" w:hint="cs"/>
          <w:szCs w:val="30"/>
          <w:cs/>
        </w:rPr>
        <w:t xml:space="preserve">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="002820A8" w:rsidRPr="00F854B7">
        <w:rPr>
          <w:rFonts w:ascii="Angsana New" w:hAnsi="Angsana New"/>
          <w:szCs w:val="30"/>
        </w:rPr>
        <w:t xml:space="preserve">(IPO) </w:t>
      </w:r>
      <w:r w:rsidR="002820A8"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="002820A8" w:rsidRPr="00F854B7">
        <w:rPr>
          <w:rFonts w:ascii="Angsana New" w:hAnsi="Angsana New"/>
          <w:szCs w:val="30"/>
        </w:rPr>
        <w:t xml:space="preserve">17-19 </w:t>
      </w:r>
      <w:r w:rsidR="002820A8" w:rsidRPr="00F854B7">
        <w:rPr>
          <w:rFonts w:ascii="Angsana New" w:hAnsi="Angsana New" w:hint="cs"/>
          <w:szCs w:val="30"/>
          <w:cs/>
        </w:rPr>
        <w:t xml:space="preserve">กันยายน </w:t>
      </w:r>
      <w:r w:rsidR="002820A8" w:rsidRPr="00F854B7">
        <w:rPr>
          <w:rFonts w:ascii="Angsana New" w:hAnsi="Angsana New"/>
          <w:szCs w:val="30"/>
        </w:rPr>
        <w:t xml:space="preserve">2557 </w:t>
      </w:r>
      <w:r w:rsidR="002820A8"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="002820A8" w:rsidRPr="00F854B7">
        <w:rPr>
          <w:rFonts w:ascii="Angsana New" w:hAnsi="Angsana New"/>
          <w:szCs w:val="30"/>
        </w:rPr>
        <w:t>1</w:t>
      </w:r>
      <w:r w:rsidR="002820A8" w:rsidRPr="00F854B7">
        <w:rPr>
          <w:rFonts w:ascii="Angsana New" w:hAnsi="Angsana New" w:hint="cs"/>
          <w:szCs w:val="30"/>
          <w:cs/>
        </w:rPr>
        <w:t xml:space="preserve"> ตุลาคม </w:t>
      </w:r>
      <w:r w:rsidR="002820A8" w:rsidRPr="00F854B7">
        <w:rPr>
          <w:rFonts w:ascii="Angsana New" w:hAnsi="Angsana New"/>
          <w:szCs w:val="30"/>
        </w:rPr>
        <w:t xml:space="preserve">2557) </w:t>
      </w:r>
      <w:r w:rsidR="002820A8"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="002820A8" w:rsidRPr="00F854B7">
        <w:rPr>
          <w:rFonts w:ascii="Angsana New" w:hAnsi="Angsana New"/>
          <w:szCs w:val="30"/>
        </w:rPr>
        <w:t xml:space="preserve">86.1 </w:t>
      </w:r>
      <w:r w:rsidR="002820A8"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="002820A8" w:rsidRPr="00F854B7">
        <w:rPr>
          <w:rFonts w:ascii="Angsana New" w:hAnsi="Angsana New"/>
          <w:szCs w:val="30"/>
        </w:rPr>
        <w:t xml:space="preserve">7.5 </w:t>
      </w:r>
      <w:r w:rsidR="002820A8"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="002820A8" w:rsidRPr="00F854B7">
        <w:rPr>
          <w:rFonts w:ascii="Angsana New" w:hAnsi="Angsana New"/>
          <w:szCs w:val="30"/>
        </w:rPr>
        <w:t xml:space="preserve">1 </w:t>
      </w:r>
      <w:r w:rsidR="002820A8" w:rsidRPr="00F854B7">
        <w:rPr>
          <w:rFonts w:ascii="Angsana New" w:hAnsi="Angsana New" w:hint="cs"/>
          <w:szCs w:val="30"/>
          <w:cs/>
        </w:rPr>
        <w:t xml:space="preserve">ตุลาคม </w:t>
      </w:r>
      <w:r w:rsidR="002820A8" w:rsidRPr="00F854B7">
        <w:rPr>
          <w:rFonts w:ascii="Angsana New" w:hAnsi="Angsana New"/>
          <w:szCs w:val="30"/>
        </w:rPr>
        <w:t xml:space="preserve">2557 </w:t>
      </w:r>
      <w:r w:rsidR="002820A8" w:rsidRPr="00F854B7">
        <w:rPr>
          <w:rFonts w:ascii="Angsana New" w:hAnsi="Angsana New" w:hint="cs"/>
          <w:szCs w:val="30"/>
          <w:cs/>
        </w:rPr>
        <w:t xml:space="preserve">เป็นต้นไป </w:t>
      </w:r>
      <w:r w:rsidR="002820A8" w:rsidRPr="00F906BE">
        <w:rPr>
          <w:rFonts w:ascii="Angsana New" w:hAnsi="Angsana New"/>
          <w:szCs w:val="30"/>
          <w:cs/>
        </w:rPr>
        <w:t xml:space="preserve">เมื่อวันที่ 30 สิงหาคม 2561 </w:t>
      </w:r>
      <w:r w:rsidR="002820A8">
        <w:rPr>
          <w:rFonts w:ascii="Angsana New" w:hAnsi="Angsana New" w:hint="cs"/>
          <w:szCs w:val="30"/>
          <w:cs/>
        </w:rPr>
        <w:t>และวันที่ 25 มิถุนายน 2562</w:t>
      </w:r>
      <w:r w:rsidR="002820A8">
        <w:rPr>
          <w:rFonts w:ascii="Angsana New" w:hAnsi="Angsana New"/>
          <w:szCs w:val="30"/>
        </w:rPr>
        <w:t xml:space="preserve"> </w:t>
      </w:r>
      <w:r w:rsidR="002820A8" w:rsidRPr="00F906BE">
        <w:rPr>
          <w:rFonts w:ascii="Angsana New" w:hAnsi="Angsana New"/>
          <w:szCs w:val="30"/>
          <w:cs/>
        </w:rPr>
        <w:t>ศาลชั้นต้น</w:t>
      </w:r>
      <w:r w:rsidR="002820A8">
        <w:rPr>
          <w:rFonts w:ascii="Angsana New" w:hAnsi="Angsana New" w:hint="cs"/>
          <w:szCs w:val="30"/>
          <w:cs/>
        </w:rPr>
        <w:t>และ</w:t>
      </w:r>
      <w:r w:rsidR="002820A8">
        <w:rPr>
          <w:rFonts w:ascii="Angsana New" w:hAnsi="Angsana New"/>
          <w:szCs w:val="30"/>
          <w:cs/>
        </w:rPr>
        <w:t>ศาลอุทธรณ์</w:t>
      </w:r>
      <w:r w:rsidR="002820A8" w:rsidRPr="00F906BE">
        <w:rPr>
          <w:rFonts w:ascii="Angsana New" w:hAnsi="Angsana New"/>
          <w:szCs w:val="30"/>
          <w:cs/>
        </w:rPr>
        <w:t>ได้มีคำพิพากษายกฟ้อง</w:t>
      </w:r>
      <w:r w:rsidR="002820A8" w:rsidRPr="00F906BE">
        <w:rPr>
          <w:rFonts w:ascii="Angsana New" w:hAnsi="Angsana New"/>
          <w:szCs w:val="30"/>
        </w:rPr>
        <w:t xml:space="preserve"> </w:t>
      </w:r>
      <w:r w:rsidR="002820A8">
        <w:rPr>
          <w:rFonts w:ascii="Angsana New" w:hAnsi="Angsana New" w:hint="cs"/>
          <w:szCs w:val="30"/>
          <w:cs/>
        </w:rPr>
        <w:t xml:space="preserve">ตามลำดับ </w:t>
      </w:r>
      <w:r w:rsidR="002820A8">
        <w:rPr>
          <w:rFonts w:ascii="Angsana New" w:hAnsi="Angsana New"/>
          <w:szCs w:val="30"/>
          <w:cs/>
        </w:rPr>
        <w:t>อย่างไรก็ดี</w:t>
      </w:r>
      <w:r w:rsidR="002820A8">
        <w:rPr>
          <w:rFonts w:ascii="Angsana New" w:hAnsi="Angsana New"/>
          <w:szCs w:val="30"/>
        </w:rPr>
        <w:t xml:space="preserve"> </w:t>
      </w:r>
      <w:r w:rsidR="002820A8">
        <w:rPr>
          <w:rFonts w:ascii="Angsana New" w:hAnsi="Angsana New" w:hint="cs"/>
          <w:szCs w:val="30"/>
          <w:cs/>
        </w:rPr>
        <w:t xml:space="preserve">เมื่อวันที่ 4 ตุลาคม 2562 </w:t>
      </w:r>
      <w:r w:rsidR="002820A8" w:rsidRPr="004A05C8">
        <w:rPr>
          <w:rFonts w:ascii="AngsanaUPC" w:hAnsi="AngsanaUPC" w:cs="AngsanaUPC"/>
          <w:szCs w:val="30"/>
          <w:cs/>
        </w:rPr>
        <w:t>อดีตผู้ถือหุ้นได้ยื่น</w:t>
      </w:r>
      <w:r w:rsidR="002820A8" w:rsidRPr="004A05C8">
        <w:rPr>
          <w:rFonts w:ascii="AngsanaUPC" w:hAnsi="AngsanaUPC" w:cs="AngsanaUPC" w:hint="cs"/>
          <w:szCs w:val="30"/>
          <w:cs/>
        </w:rPr>
        <w:t>คำร้องขออนุญาต</w:t>
      </w:r>
      <w:r w:rsidR="002820A8" w:rsidRPr="004A05C8">
        <w:rPr>
          <w:rFonts w:ascii="AngsanaUPC" w:hAnsi="AngsanaUPC" w:cs="AngsanaUPC"/>
          <w:szCs w:val="30"/>
          <w:cs/>
        </w:rPr>
        <w:t>ฎีกาต่อศาล</w:t>
      </w:r>
      <w:r w:rsidR="002820A8" w:rsidRPr="004A05C8">
        <w:rPr>
          <w:rFonts w:ascii="AngsanaUPC" w:hAnsi="AngsanaUPC" w:cs="AngsanaUPC" w:hint="cs"/>
          <w:szCs w:val="30"/>
          <w:cs/>
        </w:rPr>
        <w:t xml:space="preserve">ฎีกา </w:t>
      </w:r>
      <w:r w:rsidR="002820A8">
        <w:rPr>
          <w:rFonts w:ascii="AngsanaUPC" w:hAnsi="AngsanaUPC" w:cs="AngsanaUPC" w:hint="cs"/>
          <w:szCs w:val="30"/>
          <w:cs/>
        </w:rPr>
        <w:t xml:space="preserve">และเมื่อวันที่ </w:t>
      </w:r>
      <w:r w:rsidR="002820A8">
        <w:rPr>
          <w:rFonts w:ascii="Angsana New" w:hAnsi="Angsana New"/>
          <w:szCs w:val="30"/>
        </w:rPr>
        <w:t>28</w:t>
      </w:r>
      <w:r w:rsidR="002820A8">
        <w:rPr>
          <w:rFonts w:ascii="Angsana New" w:hAnsi="Angsana New" w:hint="cs"/>
          <w:szCs w:val="30"/>
          <w:cs/>
        </w:rPr>
        <w:t xml:space="preserve"> เมษายน </w:t>
      </w:r>
      <w:r w:rsidR="002820A8">
        <w:rPr>
          <w:rFonts w:ascii="Angsana New" w:hAnsi="Angsana New"/>
          <w:szCs w:val="30"/>
        </w:rPr>
        <w:t>2563</w:t>
      </w:r>
      <w:r w:rsidR="002820A8">
        <w:rPr>
          <w:rFonts w:ascii="Angsana New" w:hAnsi="Angsana New" w:hint="cs"/>
          <w:szCs w:val="30"/>
          <w:cs/>
        </w:rPr>
        <w:t xml:space="preserve"> ศาลฎีกามีคำสั่งไม่อนุญาตให้โจทก์ฎีกา </w:t>
      </w:r>
    </w:p>
    <w:p w:rsidR="002820A8" w:rsidRDefault="002820A8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746D8" w:rsidRDefault="004746D8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746D8" w:rsidRDefault="004746D8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746D8" w:rsidRDefault="004746D8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746D8" w:rsidRDefault="004746D8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746D8" w:rsidRDefault="004746D8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746D8" w:rsidRPr="002820A8" w:rsidRDefault="004746D8" w:rsidP="00071A16">
      <w:pPr>
        <w:pStyle w:val="NoSpacing"/>
        <w:tabs>
          <w:tab w:val="clear" w:pos="227"/>
          <w:tab w:val="clear" w:pos="454"/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4A0B7D" w:rsidRPr="00D53B4C" w:rsidRDefault="004A0B7D" w:rsidP="004A0B7D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lastRenderedPageBreak/>
        <w:t>บริษัท ชลบุรีกันยง จำกัด (“บริษัทย่อย”)</w:t>
      </w:r>
    </w:p>
    <w:p w:rsidR="004A0B7D" w:rsidRPr="00D53B4C" w:rsidRDefault="004A0B7D" w:rsidP="004A0B7D">
      <w:pPr>
        <w:pStyle w:val="NoSpacing"/>
        <w:rPr>
          <w:sz w:val="16"/>
          <w:szCs w:val="16"/>
        </w:rPr>
      </w:pPr>
    </w:p>
    <w:p w:rsidR="00CF59BB" w:rsidRDefault="002820A8" w:rsidP="00CF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4976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</w:rPr>
        <w:t>9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49769B">
        <w:rPr>
          <w:rFonts w:ascii="Angsana New" w:hAnsi="Angsana New"/>
          <w:sz w:val="30"/>
          <w:szCs w:val="30"/>
        </w:rPr>
        <w:t xml:space="preserve"> 2556</w:t>
      </w:r>
      <w:r w:rsidRPr="0049769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49769B">
        <w:rPr>
          <w:rFonts w:ascii="Angsana New" w:hAnsi="Angsana New"/>
          <w:sz w:val="30"/>
          <w:szCs w:val="30"/>
        </w:rPr>
        <w:t>54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49769B">
        <w:rPr>
          <w:rFonts w:ascii="Angsana New" w:hAnsi="Angsana New"/>
          <w:sz w:val="30"/>
          <w:szCs w:val="30"/>
        </w:rPr>
        <w:t>94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49769B">
        <w:rPr>
          <w:rFonts w:ascii="Angsana New" w:hAnsi="Angsana New"/>
          <w:sz w:val="30"/>
          <w:szCs w:val="30"/>
        </w:rPr>
        <w:t>31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  <w:cs/>
        </w:rPr>
        <w:t xml:space="preserve">5 กันยายน 2561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ขณะนี้คำอุทธรณ์อยู่ในกระบวนการพิจารณาของคณะกรรมการ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3E3E">
        <w:rPr>
          <w:rFonts w:ascii="Angsana New" w:hAnsi="Angsana New" w:hint="cs"/>
          <w:sz w:val="30"/>
          <w:szCs w:val="30"/>
          <w:cs/>
        </w:rPr>
        <w:t>ในระหว่างอุทธรณ์ภาษี</w:t>
      </w:r>
      <w:r>
        <w:rPr>
          <w:rFonts w:ascii="Angsana New" w:hAnsi="Angsana New" w:hint="cs"/>
          <w:sz w:val="30"/>
          <w:szCs w:val="30"/>
          <w:cs/>
        </w:rPr>
        <w:t>อากรดังกล่าว</w:t>
      </w:r>
      <w:r w:rsidRPr="00C33E3E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วางหลักประกันด้วยการจำนำ</w:t>
      </w:r>
      <w:r w:rsidRPr="00C33E3E">
        <w:rPr>
          <w:rFonts w:ascii="Angsana New" w:hAnsi="Angsana New" w:hint="cs"/>
          <w:sz w:val="30"/>
          <w:szCs w:val="30"/>
          <w:cs/>
        </w:rPr>
        <w:t>หนังสือค้ำประกัน</w:t>
      </w:r>
      <w:r>
        <w:rPr>
          <w:rFonts w:ascii="Angsana New" w:hAnsi="Angsana New" w:hint="cs"/>
          <w:sz w:val="30"/>
          <w:szCs w:val="30"/>
          <w:cs/>
        </w:rPr>
        <w:t>ของบริษัทย่อยจำนวน 1.5 ล้านบาท</w:t>
      </w:r>
      <w:r w:rsidRPr="00C33E3E">
        <w:rPr>
          <w:rFonts w:ascii="Angsana New" w:hAnsi="Angsana New" w:hint="cs"/>
          <w:sz w:val="30"/>
          <w:szCs w:val="30"/>
          <w:cs/>
        </w:rPr>
        <w:t xml:space="preserve"> และจดจำนองที่ดินของ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33E3E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บุคคลและกิจการ</w:t>
      </w:r>
      <w:r w:rsidRPr="00C33E3E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ราคาประเมินรวม 153.8 ล้านบาท</w:t>
      </w:r>
      <w:r w:rsidR="006752FE">
        <w:rPr>
          <w:rFonts w:ascii="Angsana New" w:hAnsi="Angsana New"/>
          <w:sz w:val="30"/>
          <w:szCs w:val="30"/>
        </w:rPr>
        <w:t xml:space="preserve"> </w:t>
      </w:r>
      <w:r w:rsidR="00553BBD" w:rsidRPr="00D36E94">
        <w:rPr>
          <w:rFonts w:ascii="Angsana New" w:hAnsi="Angsana New"/>
          <w:sz w:val="30"/>
          <w:szCs w:val="30"/>
          <w:cs/>
        </w:rPr>
        <w:t>บริษัท</w:t>
      </w:r>
      <w:r w:rsidR="00553BBD">
        <w:rPr>
          <w:rFonts w:ascii="Angsana New" w:hAnsi="Angsana New" w:hint="cs"/>
          <w:sz w:val="30"/>
          <w:szCs w:val="30"/>
          <w:cs/>
        </w:rPr>
        <w:t>ย่อย</w:t>
      </w:r>
      <w:r w:rsidR="00553BBD" w:rsidRPr="00D36E94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="00CF59BB">
        <w:rPr>
          <w:rFonts w:ascii="Angsana New" w:hAnsi="Angsana New" w:hint="cs"/>
          <w:sz w:val="30"/>
          <w:szCs w:val="30"/>
          <w:cs/>
        </w:rPr>
        <w:t>ข้างต้น</w:t>
      </w:r>
      <w:r w:rsidR="00841422">
        <w:rPr>
          <w:rFonts w:ascii="Angsana New" w:hAnsi="Angsana New" w:hint="cs"/>
          <w:sz w:val="30"/>
          <w:szCs w:val="30"/>
          <w:cs/>
        </w:rPr>
        <w:t>เป็นจำนวนเงินประมาณ 79.6 ล้านบาท</w:t>
      </w:r>
    </w:p>
    <w:p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A0B7D" w:rsidRDefault="000F4085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4A0B7D" w:rsidRPr="00161CAE">
        <w:rPr>
          <w:rFonts w:ascii="Angsana New" w:hAnsi="Angsana New"/>
          <w:b/>
          <w:bCs/>
          <w:sz w:val="30"/>
          <w:szCs w:val="30"/>
        </w:rPr>
        <w:t>.</w:t>
      </w:r>
      <w:r w:rsidR="004A0B7D" w:rsidRPr="00161CAE">
        <w:rPr>
          <w:rFonts w:ascii="Angsana New" w:hAnsi="Angsana New"/>
          <w:b/>
          <w:bCs/>
          <w:sz w:val="30"/>
          <w:szCs w:val="30"/>
        </w:rPr>
        <w:tab/>
      </w:r>
      <w:r w:rsidR="004A0B7D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43216" w:rsidRPr="00E43216" w:rsidRDefault="00E43216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6752FE" w:rsidRDefault="006752FE" w:rsidP="006752FE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บริษัทและบริษัทย่อยแห่งหนึ่งไม่สามารถจัดประชุมสามัญผู้ถือหุ้นประจำปี 2563 เพื่ออนุมัติงบการเงินประจำปี 2562 รวมถึงแต่งตั้งผู้สอบบัญชีประจำปี 2563 ในเดือนเมษายน 2563 ที่ผ่านมาได้อันเนื่องมาจากผลกระทบของสถานการณ์การระบาดของโรคติดเชื้อไวรัสโคโรนา </w:t>
      </w:r>
      <w:r>
        <w:rPr>
          <w:rFonts w:ascii="Angsana New" w:hAnsi="Angsana New"/>
          <w:szCs w:val="30"/>
        </w:rPr>
        <w:t>20</w:t>
      </w:r>
      <w:r>
        <w:rPr>
          <w:rFonts w:ascii="Angsana New" w:hAnsi="Angsana New" w:hint="cs"/>
          <w:szCs w:val="30"/>
          <w:cs/>
        </w:rPr>
        <w:t>19 (</w:t>
      </w:r>
      <w:r>
        <w:rPr>
          <w:rFonts w:ascii="Angsana New" w:hAnsi="Angsana New"/>
          <w:szCs w:val="30"/>
        </w:rPr>
        <w:t xml:space="preserve">COVID-19) </w:t>
      </w:r>
    </w:p>
    <w:p w:rsidR="006752FE" w:rsidRPr="006752FE" w:rsidRDefault="006752FE" w:rsidP="00E4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E43216" w:rsidRDefault="00E43216" w:rsidP="00E4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E43216">
        <w:rPr>
          <w:rFonts w:ascii="Angsana New" w:hAnsi="Angsana New" w:hint="cs"/>
          <w:b/>
          <w:bCs/>
          <w:sz w:val="30"/>
          <w:szCs w:val="30"/>
          <w:cs/>
        </w:rPr>
        <w:t>บริษัท ผลิตภัณฑ์คอนกรีตชลบุรี จำกัด (มหาชน)</w:t>
      </w:r>
    </w:p>
    <w:p w:rsidR="00841422" w:rsidRDefault="00841422" w:rsidP="00E43216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841422" w:rsidRPr="00F35526" w:rsidRDefault="00841422" w:rsidP="0084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30"/>
          <w:szCs w:val="30"/>
        </w:rPr>
      </w:pPr>
      <w:r w:rsidRPr="00F35526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</w:t>
      </w:r>
      <w:r w:rsidR="00F35526">
        <w:rPr>
          <w:rFonts w:ascii="Angsana New" w:hAnsi="Angsana New" w:hint="cs"/>
          <w:sz w:val="30"/>
          <w:szCs w:val="30"/>
          <w:cs/>
        </w:rPr>
        <w:t xml:space="preserve">ครั้งที่ 3/2563 เมื่อวันที่ </w:t>
      </w:r>
      <w:r w:rsidR="00F35526">
        <w:rPr>
          <w:rFonts w:ascii="Angsana New" w:hAnsi="Angsana New"/>
          <w:sz w:val="30"/>
          <w:szCs w:val="30"/>
        </w:rPr>
        <w:t>15</w:t>
      </w:r>
      <w:r w:rsidRPr="00F35526">
        <w:rPr>
          <w:rFonts w:ascii="Angsana New" w:hAnsi="Angsana New" w:hint="cs"/>
          <w:sz w:val="30"/>
          <w:szCs w:val="30"/>
          <w:cs/>
        </w:rPr>
        <w:t xml:space="preserve"> พฤษภาคม 2563 คณะกรรมการมีมติอนุมัติดังต่อไปนี้</w:t>
      </w:r>
    </w:p>
    <w:p w:rsidR="00841422" w:rsidRPr="00841422" w:rsidRDefault="00841422" w:rsidP="0084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16"/>
          <w:szCs w:val="16"/>
          <w:highlight w:val="yellow"/>
        </w:rPr>
      </w:pPr>
    </w:p>
    <w:p w:rsidR="006752FE" w:rsidRDefault="00841422" w:rsidP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35526">
        <w:rPr>
          <w:rFonts w:ascii="Angsana New" w:hAnsi="Angsana New" w:hint="cs"/>
          <w:sz w:val="30"/>
          <w:szCs w:val="30"/>
          <w:cs/>
        </w:rPr>
        <w:t>ก)</w:t>
      </w:r>
      <w:r w:rsidRPr="00F35526">
        <w:rPr>
          <w:rFonts w:ascii="Angsana New" w:hAnsi="Angsana New" w:hint="cs"/>
          <w:sz w:val="30"/>
          <w:szCs w:val="30"/>
          <w:cs/>
        </w:rPr>
        <w:tab/>
      </w:r>
      <w:r w:rsidR="006752FE">
        <w:rPr>
          <w:rFonts w:ascii="Angsana New" w:hAnsi="Angsana New" w:hint="cs"/>
          <w:sz w:val="30"/>
          <w:szCs w:val="30"/>
          <w:cs/>
        </w:rPr>
        <w:t>อนุมัติแต่งตั้งผู้สอบบัญชีเพื่อสอบทาน</w:t>
      </w:r>
      <w:r w:rsidR="006752FE" w:rsidRPr="00C06682">
        <w:rPr>
          <w:rFonts w:ascii="Angsana New" w:hAnsi="Angsana New" w:hint="cs"/>
          <w:sz w:val="30"/>
          <w:szCs w:val="30"/>
          <w:cs/>
        </w:rPr>
        <w:t>ง</w:t>
      </w:r>
      <w:r w:rsidR="006752FE" w:rsidRPr="00C06682">
        <w:rPr>
          <w:rFonts w:ascii="Angsana New" w:hAnsi="Angsana New"/>
          <w:sz w:val="30"/>
          <w:szCs w:val="30"/>
          <w:cs/>
        </w:rPr>
        <w:t>บการเงิน</w:t>
      </w:r>
      <w:r w:rsidR="008600B0">
        <w:rPr>
          <w:rFonts w:ascii="Angsana New" w:hAnsi="Angsana New" w:hint="cs"/>
          <w:sz w:val="30"/>
          <w:szCs w:val="30"/>
          <w:cs/>
        </w:rPr>
        <w:t>ระหว่างกาล</w:t>
      </w:r>
      <w:r w:rsidR="006752FE">
        <w:rPr>
          <w:rFonts w:ascii="Angsana New" w:hAnsi="Angsana New" w:hint="cs"/>
          <w:sz w:val="30"/>
          <w:szCs w:val="30"/>
          <w:cs/>
        </w:rPr>
        <w:t>สำหรับงวด</w:t>
      </w:r>
      <w:r w:rsidR="006752FE" w:rsidRPr="00C06682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 w:rsidR="006752FE">
        <w:rPr>
          <w:rFonts w:ascii="Angsana New" w:hAnsi="Angsana New"/>
          <w:sz w:val="30"/>
          <w:szCs w:val="30"/>
          <w:cs/>
        </w:rPr>
        <w:t>256</w:t>
      </w:r>
      <w:r w:rsidR="006752FE">
        <w:rPr>
          <w:rFonts w:ascii="Angsana New" w:hAnsi="Angsana New"/>
          <w:sz w:val="30"/>
          <w:szCs w:val="30"/>
        </w:rPr>
        <w:t xml:space="preserve">3 </w:t>
      </w:r>
      <w:r w:rsidR="006752FE" w:rsidRPr="00C06682">
        <w:rPr>
          <w:rFonts w:ascii="Angsana New" w:hAnsi="Angsana New"/>
          <w:sz w:val="30"/>
          <w:szCs w:val="30"/>
          <w:cs/>
        </w:rPr>
        <w:t>ทั้งนี้ คณะกรรมการจะเสนอให้ที่ประชุมสามัญผ</w:t>
      </w:r>
      <w:r w:rsidR="006752FE">
        <w:rPr>
          <w:rFonts w:ascii="Angsana New" w:hAnsi="Angsana New"/>
          <w:sz w:val="30"/>
          <w:szCs w:val="30"/>
          <w:cs/>
        </w:rPr>
        <w:t>ู้ถือหุ้นประจำปี 2563 อนุมัติ</w:t>
      </w:r>
      <w:r w:rsidR="006752FE" w:rsidRPr="00C06682">
        <w:rPr>
          <w:rFonts w:ascii="Angsana New" w:hAnsi="Angsana New"/>
          <w:sz w:val="30"/>
          <w:szCs w:val="30"/>
          <w:cs/>
        </w:rPr>
        <w:t>แต่งตั้งผู้สอบบัญชีรายดังกล่าวต่อไป</w:t>
      </w:r>
    </w:p>
    <w:p w:rsidR="006752FE" w:rsidRPr="006752FE" w:rsidRDefault="006752FE" w:rsidP="0084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841422" w:rsidRPr="00F35526" w:rsidRDefault="006752FE" w:rsidP="0084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 w:hint="cs"/>
          <w:sz w:val="30"/>
          <w:szCs w:val="30"/>
          <w:cs/>
        </w:rPr>
        <w:tab/>
      </w:r>
      <w:r w:rsidR="00841422" w:rsidRPr="00F35526">
        <w:rPr>
          <w:rFonts w:ascii="Angsana New" w:hAnsi="Angsana New" w:hint="cs"/>
          <w:sz w:val="30"/>
          <w:szCs w:val="30"/>
          <w:cs/>
        </w:rPr>
        <w:t>อนุมัติ</w:t>
      </w:r>
      <w:r w:rsidR="00841422" w:rsidRPr="00F35526">
        <w:rPr>
          <w:rFonts w:ascii="Angsana New" w:hAnsi="Angsana New"/>
          <w:sz w:val="30"/>
          <w:szCs w:val="30"/>
          <w:cs/>
        </w:rPr>
        <w:t>จ่ายเงินปันผลระหว่างกาล</w:t>
      </w:r>
      <w:r w:rsidR="00841422" w:rsidRPr="00F35526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841422" w:rsidRPr="00F35526">
        <w:rPr>
          <w:rFonts w:ascii="Angsana New" w:hAnsi="Angsana New"/>
          <w:sz w:val="30"/>
          <w:szCs w:val="30"/>
        </w:rPr>
        <w:t>1/2563</w:t>
      </w:r>
      <w:r w:rsidR="00841422" w:rsidRPr="00F35526">
        <w:rPr>
          <w:rFonts w:ascii="Angsana New" w:hAnsi="Angsana New" w:hint="cs"/>
          <w:sz w:val="30"/>
          <w:szCs w:val="30"/>
          <w:cs/>
        </w:rPr>
        <w:t xml:space="preserve"> </w:t>
      </w:r>
      <w:r w:rsidR="00841422" w:rsidRPr="00F35526">
        <w:rPr>
          <w:rFonts w:ascii="Angsana New" w:hAnsi="Angsana New"/>
          <w:sz w:val="30"/>
          <w:szCs w:val="30"/>
          <w:cs/>
        </w:rPr>
        <w:t xml:space="preserve">โดยจ่ายจากกำไรสะสมในอัตรา </w:t>
      </w:r>
      <w:r w:rsidR="00F35526">
        <w:rPr>
          <w:rFonts w:ascii="Angsana New" w:hAnsi="Angsana New" w:hint="cs"/>
          <w:sz w:val="30"/>
          <w:szCs w:val="30"/>
          <w:cs/>
        </w:rPr>
        <w:t>0.0</w:t>
      </w:r>
      <w:r w:rsidR="00F35526">
        <w:rPr>
          <w:rFonts w:ascii="Angsana New" w:hAnsi="Angsana New"/>
          <w:sz w:val="30"/>
          <w:szCs w:val="30"/>
        </w:rPr>
        <w:t>1</w:t>
      </w:r>
      <w:r w:rsidR="00841422" w:rsidRPr="00F35526">
        <w:rPr>
          <w:rFonts w:ascii="Angsana New" w:hAnsi="Angsana New"/>
          <w:sz w:val="30"/>
          <w:szCs w:val="30"/>
          <w:cs/>
        </w:rPr>
        <w:t xml:space="preserve"> บาทต่อหุ้น จำนวนเงินปันผลจ่าย</w:t>
      </w:r>
      <w:r w:rsidR="00841422" w:rsidRPr="00F35526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F35526" w:rsidRPr="00F35526">
        <w:rPr>
          <w:rFonts w:ascii="Angsana New" w:hAnsi="Angsana New" w:hint="cs"/>
          <w:sz w:val="30"/>
          <w:szCs w:val="30"/>
          <w:cs/>
        </w:rPr>
        <w:t>2</w:t>
      </w:r>
      <w:r w:rsidR="00F35526" w:rsidRPr="00F35526">
        <w:rPr>
          <w:rFonts w:ascii="Angsana New" w:hAnsi="Angsana New"/>
          <w:sz w:val="30"/>
          <w:szCs w:val="30"/>
        </w:rPr>
        <w:t>7,680,301.81</w:t>
      </w:r>
      <w:r w:rsidR="00841422" w:rsidRPr="00F35526">
        <w:rPr>
          <w:rFonts w:ascii="Angsana New" w:hAnsi="Angsana New"/>
          <w:sz w:val="30"/>
          <w:szCs w:val="30"/>
        </w:rPr>
        <w:t xml:space="preserve"> </w:t>
      </w:r>
      <w:r w:rsidR="00841422" w:rsidRPr="00F35526">
        <w:rPr>
          <w:rFonts w:ascii="Angsana New" w:hAnsi="Angsana New"/>
          <w:sz w:val="30"/>
          <w:szCs w:val="30"/>
          <w:cs/>
        </w:rPr>
        <w:t>บาท และกำหนดจ่าย</w:t>
      </w:r>
      <w:r w:rsidR="00841422" w:rsidRPr="00F35526">
        <w:rPr>
          <w:rFonts w:ascii="Angsana New" w:hAnsi="Angsana New" w:hint="cs"/>
          <w:sz w:val="30"/>
          <w:szCs w:val="30"/>
          <w:cs/>
        </w:rPr>
        <w:t>เงิน</w:t>
      </w:r>
      <w:r w:rsidR="00841422" w:rsidRPr="00F35526">
        <w:rPr>
          <w:rFonts w:ascii="Angsana New" w:hAnsi="Angsana New"/>
          <w:sz w:val="30"/>
          <w:szCs w:val="30"/>
          <w:cs/>
        </w:rPr>
        <w:t>ปันผล</w:t>
      </w:r>
      <w:r w:rsidR="00841422" w:rsidRPr="00F35526">
        <w:rPr>
          <w:rFonts w:ascii="Angsana New" w:hAnsi="Angsana New" w:hint="cs"/>
          <w:sz w:val="30"/>
          <w:szCs w:val="30"/>
          <w:cs/>
        </w:rPr>
        <w:t>ระหว่างกาลใ</w:t>
      </w:r>
      <w:r w:rsidR="00841422" w:rsidRPr="00F35526">
        <w:rPr>
          <w:rFonts w:ascii="Angsana New" w:hAnsi="Angsana New"/>
          <w:sz w:val="30"/>
          <w:szCs w:val="30"/>
          <w:cs/>
        </w:rPr>
        <w:t xml:space="preserve">ห้กับผู้ถือหุ้นในวันที่ </w:t>
      </w:r>
      <w:r w:rsidR="00F35526" w:rsidRPr="00F35526">
        <w:rPr>
          <w:rFonts w:ascii="Angsana New" w:hAnsi="Angsana New"/>
          <w:sz w:val="30"/>
          <w:szCs w:val="30"/>
        </w:rPr>
        <w:t>1</w:t>
      </w:r>
      <w:r w:rsidR="00841422" w:rsidRPr="00F35526">
        <w:rPr>
          <w:rFonts w:ascii="Angsana New" w:hAnsi="Angsana New"/>
          <w:sz w:val="30"/>
          <w:szCs w:val="30"/>
          <w:cs/>
        </w:rPr>
        <w:t xml:space="preserve">5 </w:t>
      </w:r>
      <w:r w:rsidR="00841422" w:rsidRPr="00F3552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41422" w:rsidRPr="00F35526">
        <w:rPr>
          <w:rFonts w:ascii="Angsana New" w:hAnsi="Angsana New"/>
          <w:sz w:val="30"/>
          <w:szCs w:val="30"/>
          <w:cs/>
        </w:rPr>
        <w:t>2563</w:t>
      </w:r>
      <w:r w:rsidR="00841422" w:rsidRPr="00F35526">
        <w:rPr>
          <w:rFonts w:ascii="Angsana New" w:hAnsi="Angsana New"/>
          <w:sz w:val="30"/>
          <w:szCs w:val="30"/>
        </w:rPr>
        <w:t xml:space="preserve"> </w:t>
      </w:r>
      <w:r w:rsidR="00841422" w:rsidRPr="00F35526">
        <w:rPr>
          <w:rFonts w:ascii="Angsana New" w:hAnsi="Angsana New" w:hint="cs"/>
          <w:sz w:val="30"/>
          <w:szCs w:val="30"/>
          <w:cs/>
        </w:rPr>
        <w:t xml:space="preserve">โดยคณะกรรมการจะนำเสนอการจ่ายเงินปันผลระหว่างกาลนี้ในที่ประชุมสามัญผู้ถือหุ้นประจำปี </w:t>
      </w:r>
      <w:r w:rsidR="00841422" w:rsidRPr="00F35526">
        <w:rPr>
          <w:rFonts w:ascii="Angsana New" w:hAnsi="Angsana New"/>
          <w:sz w:val="30"/>
          <w:szCs w:val="30"/>
        </w:rPr>
        <w:t>2563</w:t>
      </w:r>
      <w:r w:rsidR="00841422" w:rsidRPr="00F35526">
        <w:rPr>
          <w:rFonts w:ascii="Angsana New" w:hAnsi="Angsana New" w:hint="cs"/>
          <w:sz w:val="30"/>
          <w:szCs w:val="30"/>
          <w:cs/>
        </w:rPr>
        <w:t xml:space="preserve"> เป็นวาระเพื่อทราบ และ</w:t>
      </w:r>
    </w:p>
    <w:p w:rsidR="00841422" w:rsidRPr="00F35526" w:rsidRDefault="00841422" w:rsidP="0084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F35526">
        <w:rPr>
          <w:rFonts w:ascii="Angsana New" w:hAnsi="Angsana New"/>
          <w:sz w:val="30"/>
          <w:szCs w:val="30"/>
          <w:rtl/>
          <w:cs/>
        </w:rPr>
        <w:tab/>
      </w:r>
      <w:r w:rsidRPr="00F35526">
        <w:rPr>
          <w:rFonts w:ascii="Tahoma" w:hAnsi="Tahoma" w:cs="Tahoma"/>
          <w:sz w:val="21"/>
          <w:szCs w:val="21"/>
        </w:rPr>
        <w:tab/>
      </w:r>
    </w:p>
    <w:p w:rsidR="00841422" w:rsidRPr="00C06682" w:rsidRDefault="006752FE" w:rsidP="0084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841422" w:rsidRPr="00F35526">
        <w:rPr>
          <w:rFonts w:ascii="Angsana New" w:hAnsi="Angsana New" w:hint="cs"/>
          <w:sz w:val="30"/>
          <w:szCs w:val="30"/>
          <w:cs/>
        </w:rPr>
        <w:t>)</w:t>
      </w:r>
      <w:r w:rsidR="00841422" w:rsidRPr="00F35526">
        <w:rPr>
          <w:rFonts w:ascii="Angsana New" w:hAnsi="Angsana New" w:hint="cs"/>
          <w:sz w:val="30"/>
          <w:szCs w:val="30"/>
          <w:cs/>
        </w:rPr>
        <w:tab/>
        <w:t>อนุมัติกำหนดวันประชุมสามัญผู้</w:t>
      </w:r>
      <w:r w:rsidR="00F35526" w:rsidRPr="00F35526">
        <w:rPr>
          <w:rFonts w:ascii="Angsana New" w:hAnsi="Angsana New" w:hint="cs"/>
          <w:sz w:val="30"/>
          <w:szCs w:val="30"/>
          <w:cs/>
        </w:rPr>
        <w:t xml:space="preserve">ถือหุ้น ประจำปี 2563 ในวันที่ </w:t>
      </w:r>
      <w:r w:rsidR="00F35526" w:rsidRPr="00F35526">
        <w:rPr>
          <w:rFonts w:ascii="Angsana New" w:hAnsi="Angsana New"/>
          <w:sz w:val="30"/>
          <w:szCs w:val="30"/>
        </w:rPr>
        <w:t>30</w:t>
      </w:r>
      <w:r w:rsidR="00841422" w:rsidRPr="00F35526">
        <w:rPr>
          <w:rFonts w:ascii="Angsana New" w:hAnsi="Angsana New" w:hint="cs"/>
          <w:sz w:val="30"/>
          <w:szCs w:val="30"/>
          <w:cs/>
        </w:rPr>
        <w:t xml:space="preserve"> มิถุนายน 2563</w:t>
      </w:r>
      <w:r w:rsidR="00841422" w:rsidRPr="00C06682">
        <w:rPr>
          <w:rFonts w:ascii="Angsana New" w:hAnsi="Angsana New" w:hint="cs"/>
          <w:sz w:val="30"/>
          <w:szCs w:val="30"/>
          <w:cs/>
        </w:rPr>
        <w:t xml:space="preserve"> </w:t>
      </w:r>
    </w:p>
    <w:p w:rsidR="00E1282D" w:rsidRDefault="00E1282D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746D8" w:rsidRPr="00841422" w:rsidRDefault="004746D8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00918" w:rsidRDefault="00400918" w:rsidP="00400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400918" w:rsidRPr="00400918" w:rsidRDefault="00400918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2820A8" w:rsidRPr="00400918" w:rsidRDefault="002820A8" w:rsidP="0028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30"/>
          <w:szCs w:val="30"/>
        </w:rPr>
      </w:pPr>
      <w:r w:rsidRPr="00400918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</w:t>
      </w:r>
      <w:r w:rsidR="00400918" w:rsidRPr="00400918">
        <w:rPr>
          <w:rFonts w:ascii="Angsana New" w:hAnsi="Angsana New" w:hint="cs"/>
          <w:sz w:val="30"/>
          <w:szCs w:val="30"/>
          <w:cs/>
        </w:rPr>
        <w:t>ย่อย</w:t>
      </w:r>
      <w:r w:rsidRPr="00400918">
        <w:rPr>
          <w:rFonts w:ascii="Angsana New" w:hAnsi="Angsana New" w:hint="cs"/>
          <w:sz w:val="30"/>
          <w:szCs w:val="30"/>
          <w:cs/>
        </w:rPr>
        <w:t>ครั้งที่ 3/2563 เมื่อวันที่ 7 พฤษภาคม 2563 คณะกรรมการมีมติอนุมัติดังต่อไปนี้</w:t>
      </w:r>
    </w:p>
    <w:p w:rsidR="002820A8" w:rsidRDefault="002820A8" w:rsidP="0028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16"/>
          <w:szCs w:val="16"/>
          <w:highlight w:val="yellow"/>
        </w:rPr>
      </w:pPr>
    </w:p>
    <w:p w:rsidR="006752FE" w:rsidRDefault="006752FE" w:rsidP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35526">
        <w:rPr>
          <w:rFonts w:ascii="Angsana New" w:hAnsi="Angsana New" w:hint="cs"/>
          <w:sz w:val="30"/>
          <w:szCs w:val="30"/>
          <w:cs/>
        </w:rPr>
        <w:t>ก)</w:t>
      </w:r>
      <w:r w:rsidRPr="00F35526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อนุมัติแต่งตั้งผู้สอบบัญชีเพื่อสอบทาน</w:t>
      </w:r>
      <w:r w:rsidRPr="00C06682">
        <w:rPr>
          <w:rFonts w:ascii="Angsana New" w:hAnsi="Angsana New" w:hint="cs"/>
          <w:sz w:val="30"/>
          <w:szCs w:val="30"/>
          <w:cs/>
        </w:rPr>
        <w:t>ง</w:t>
      </w:r>
      <w:r w:rsidRPr="00C06682">
        <w:rPr>
          <w:rFonts w:ascii="Angsana New" w:hAnsi="Angsana New"/>
          <w:sz w:val="30"/>
          <w:szCs w:val="30"/>
          <w:cs/>
        </w:rPr>
        <w:t>บการเงิน</w:t>
      </w:r>
      <w:r w:rsidR="008600B0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Pr="00C06682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>
        <w:rPr>
          <w:rFonts w:ascii="Angsana New" w:hAnsi="Angsana New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 xml:space="preserve">3 </w:t>
      </w:r>
      <w:r w:rsidRPr="00C06682">
        <w:rPr>
          <w:rFonts w:ascii="Angsana New" w:hAnsi="Angsana New"/>
          <w:sz w:val="30"/>
          <w:szCs w:val="30"/>
          <w:cs/>
        </w:rPr>
        <w:t>ทั้งนี้ คณะกรรมการจะเสนอให้ที่ประชุมสามัญผ</w:t>
      </w:r>
      <w:r>
        <w:rPr>
          <w:rFonts w:ascii="Angsana New" w:hAnsi="Angsana New"/>
          <w:sz w:val="30"/>
          <w:szCs w:val="30"/>
          <w:cs/>
        </w:rPr>
        <w:t>ู้ถือหุ้นประจำปี 2563 อนุมัติ</w:t>
      </w:r>
      <w:r w:rsidRPr="00C06682">
        <w:rPr>
          <w:rFonts w:ascii="Angsana New" w:hAnsi="Angsana New"/>
          <w:sz w:val="30"/>
          <w:szCs w:val="30"/>
          <w:cs/>
        </w:rPr>
        <w:t>แต่งตั้งผู้สอบบัญชีรายดังกล่าวต่อไป</w:t>
      </w:r>
    </w:p>
    <w:p w:rsidR="006752FE" w:rsidRPr="002820A8" w:rsidRDefault="006752FE" w:rsidP="0028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16"/>
          <w:szCs w:val="16"/>
          <w:highlight w:val="yellow"/>
        </w:rPr>
      </w:pPr>
    </w:p>
    <w:p w:rsidR="002820A8" w:rsidRPr="000B0CD8" w:rsidRDefault="006752FE" w:rsidP="0028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2820A8" w:rsidRPr="000B0CD8">
        <w:rPr>
          <w:rFonts w:ascii="Angsana New" w:hAnsi="Angsana New" w:hint="cs"/>
          <w:sz w:val="30"/>
          <w:szCs w:val="30"/>
          <w:cs/>
        </w:rPr>
        <w:t>)</w:t>
      </w:r>
      <w:r w:rsidR="002820A8" w:rsidRPr="000B0CD8">
        <w:rPr>
          <w:rFonts w:ascii="Angsana New" w:hAnsi="Angsana New" w:hint="cs"/>
          <w:sz w:val="30"/>
          <w:szCs w:val="30"/>
          <w:cs/>
        </w:rPr>
        <w:tab/>
        <w:t>อนุมัติ</w:t>
      </w:r>
      <w:r w:rsidR="002820A8" w:rsidRPr="000B0CD8">
        <w:rPr>
          <w:rFonts w:ascii="Angsana New" w:hAnsi="Angsana New"/>
          <w:sz w:val="30"/>
          <w:szCs w:val="30"/>
          <w:cs/>
        </w:rPr>
        <w:t>จ่ายเงินปันผลระหว่างกาล</w:t>
      </w:r>
      <w:r w:rsidR="002820A8" w:rsidRPr="000B0CD8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2820A8" w:rsidRPr="000B0CD8">
        <w:rPr>
          <w:rFonts w:ascii="Angsana New" w:hAnsi="Angsana New"/>
          <w:sz w:val="30"/>
          <w:szCs w:val="30"/>
        </w:rPr>
        <w:t>1/2563</w:t>
      </w:r>
      <w:r w:rsidR="002820A8" w:rsidRPr="000B0CD8">
        <w:rPr>
          <w:rFonts w:ascii="Angsana New" w:hAnsi="Angsana New" w:hint="cs"/>
          <w:sz w:val="30"/>
          <w:szCs w:val="30"/>
          <w:cs/>
        </w:rPr>
        <w:t xml:space="preserve"> </w:t>
      </w:r>
      <w:r w:rsidR="002820A8" w:rsidRPr="000B0CD8">
        <w:rPr>
          <w:rFonts w:ascii="Angsana New" w:hAnsi="Angsana New"/>
          <w:sz w:val="30"/>
          <w:szCs w:val="30"/>
          <w:cs/>
        </w:rPr>
        <w:t>โดยจ่ายจากกำไรสะสม</w:t>
      </w:r>
      <w:r w:rsidR="002820A8" w:rsidRPr="000B0CD8">
        <w:rPr>
          <w:rFonts w:ascii="Angsana New" w:hAnsi="Angsana New" w:hint="cs"/>
          <w:sz w:val="30"/>
          <w:szCs w:val="30"/>
          <w:cs/>
        </w:rPr>
        <w:t xml:space="preserve"> </w:t>
      </w:r>
      <w:r w:rsidR="002820A8" w:rsidRPr="000B0CD8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proofErr w:type="gramStart"/>
      <w:r w:rsidR="002820A8" w:rsidRPr="000B0CD8">
        <w:rPr>
          <w:rFonts w:ascii="Angsana New" w:hAnsi="Angsana New"/>
          <w:sz w:val="30"/>
          <w:szCs w:val="30"/>
          <w:cs/>
        </w:rPr>
        <w:t>2562  ในอัตรา</w:t>
      </w:r>
      <w:proofErr w:type="gramEnd"/>
      <w:r w:rsidR="002820A8" w:rsidRPr="000B0CD8">
        <w:rPr>
          <w:rFonts w:ascii="Angsana New" w:hAnsi="Angsana New"/>
          <w:sz w:val="30"/>
          <w:szCs w:val="30"/>
          <w:cs/>
        </w:rPr>
        <w:t xml:space="preserve"> </w:t>
      </w:r>
      <w:r w:rsidR="002820A8" w:rsidRPr="000B0CD8">
        <w:rPr>
          <w:rFonts w:ascii="Angsana New" w:hAnsi="Angsana New" w:hint="cs"/>
          <w:sz w:val="30"/>
          <w:szCs w:val="30"/>
          <w:cs/>
        </w:rPr>
        <w:t>0.05</w:t>
      </w:r>
      <w:r w:rsidR="002820A8" w:rsidRPr="000B0CD8">
        <w:rPr>
          <w:rFonts w:ascii="Angsana New" w:hAnsi="Angsana New"/>
          <w:sz w:val="30"/>
          <w:szCs w:val="30"/>
          <w:cs/>
        </w:rPr>
        <w:t xml:space="preserve"> บาทต่อหุ้น จำนวนเงินปันผลจ่าย</w:t>
      </w:r>
      <w:r w:rsidR="002820A8" w:rsidRPr="000B0CD8">
        <w:rPr>
          <w:rFonts w:ascii="Angsana New" w:hAnsi="Angsana New" w:hint="cs"/>
          <w:sz w:val="30"/>
          <w:szCs w:val="30"/>
          <w:cs/>
        </w:rPr>
        <w:t>ไม่เกิน 23</w:t>
      </w:r>
      <w:r w:rsidR="002820A8" w:rsidRPr="000B0CD8">
        <w:rPr>
          <w:rFonts w:ascii="Angsana New" w:hAnsi="Angsana New"/>
          <w:sz w:val="30"/>
          <w:szCs w:val="30"/>
        </w:rPr>
        <w:t xml:space="preserve">,000,012 </w:t>
      </w:r>
      <w:r w:rsidR="002820A8" w:rsidRPr="000B0CD8">
        <w:rPr>
          <w:rFonts w:ascii="Angsana New" w:hAnsi="Angsana New"/>
          <w:sz w:val="30"/>
          <w:szCs w:val="30"/>
          <w:cs/>
        </w:rPr>
        <w:t>บาท และกำหนดจ่าย</w:t>
      </w:r>
      <w:r w:rsidR="002820A8" w:rsidRPr="000B0CD8">
        <w:rPr>
          <w:rFonts w:ascii="Angsana New" w:hAnsi="Angsana New" w:hint="cs"/>
          <w:sz w:val="30"/>
          <w:szCs w:val="30"/>
          <w:cs/>
        </w:rPr>
        <w:t>เงิน</w:t>
      </w:r>
      <w:r w:rsidR="002820A8" w:rsidRPr="000B0CD8">
        <w:rPr>
          <w:rFonts w:ascii="Angsana New" w:hAnsi="Angsana New"/>
          <w:sz w:val="30"/>
          <w:szCs w:val="30"/>
          <w:cs/>
        </w:rPr>
        <w:t>ปันผล</w:t>
      </w:r>
      <w:r w:rsidR="002820A8" w:rsidRPr="000B0CD8">
        <w:rPr>
          <w:rFonts w:ascii="Angsana New" w:hAnsi="Angsana New" w:hint="cs"/>
          <w:sz w:val="30"/>
          <w:szCs w:val="30"/>
          <w:cs/>
        </w:rPr>
        <w:t>ระหว่างกาลใ</w:t>
      </w:r>
      <w:r w:rsidR="002820A8" w:rsidRPr="000B0CD8">
        <w:rPr>
          <w:rFonts w:ascii="Angsana New" w:hAnsi="Angsana New"/>
          <w:sz w:val="30"/>
          <w:szCs w:val="30"/>
          <w:cs/>
        </w:rPr>
        <w:t xml:space="preserve">ห้กับผู้ถือหุ้นในวันที่ 5 </w:t>
      </w:r>
      <w:r w:rsidR="002820A8" w:rsidRPr="000B0CD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820A8" w:rsidRPr="000B0CD8">
        <w:rPr>
          <w:rFonts w:ascii="Angsana New" w:hAnsi="Angsana New"/>
          <w:sz w:val="30"/>
          <w:szCs w:val="30"/>
          <w:cs/>
        </w:rPr>
        <w:t>2563</w:t>
      </w:r>
      <w:r w:rsidR="002820A8" w:rsidRPr="000B0CD8">
        <w:rPr>
          <w:rFonts w:ascii="Angsana New" w:hAnsi="Angsana New"/>
          <w:sz w:val="30"/>
          <w:szCs w:val="30"/>
        </w:rPr>
        <w:t xml:space="preserve"> </w:t>
      </w:r>
      <w:r w:rsidR="002820A8" w:rsidRPr="000B0CD8">
        <w:rPr>
          <w:rFonts w:ascii="Angsana New" w:hAnsi="Angsana New" w:hint="cs"/>
          <w:sz w:val="30"/>
          <w:szCs w:val="30"/>
          <w:cs/>
        </w:rPr>
        <w:t xml:space="preserve">โดยคณะกรรมการจะนำเสนอการจ่ายเงินปันผลระหว่างกาลนี้ในที่ประชุมสามัญผู้ถือหุ้นประจำปี </w:t>
      </w:r>
      <w:r w:rsidR="002820A8" w:rsidRPr="000B0CD8">
        <w:rPr>
          <w:rFonts w:ascii="Angsana New" w:hAnsi="Angsana New"/>
          <w:sz w:val="30"/>
          <w:szCs w:val="30"/>
        </w:rPr>
        <w:t>2563</w:t>
      </w:r>
      <w:r w:rsidR="002820A8" w:rsidRPr="000B0CD8">
        <w:rPr>
          <w:rFonts w:ascii="Angsana New" w:hAnsi="Angsana New" w:hint="cs"/>
          <w:sz w:val="30"/>
          <w:szCs w:val="30"/>
          <w:cs/>
        </w:rPr>
        <w:t xml:space="preserve"> เป็นวาระเพื่อทราบ และ</w:t>
      </w:r>
    </w:p>
    <w:p w:rsidR="002820A8" w:rsidRPr="000B0CD8" w:rsidRDefault="002820A8" w:rsidP="0028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0B0CD8">
        <w:rPr>
          <w:rFonts w:ascii="Angsana New" w:hAnsi="Angsana New"/>
          <w:sz w:val="30"/>
          <w:szCs w:val="30"/>
          <w:rtl/>
          <w:cs/>
        </w:rPr>
        <w:tab/>
      </w:r>
      <w:r w:rsidRPr="000B0CD8">
        <w:rPr>
          <w:rFonts w:ascii="Tahoma" w:hAnsi="Tahoma" w:cs="Tahoma"/>
          <w:sz w:val="21"/>
          <w:szCs w:val="21"/>
        </w:rPr>
        <w:tab/>
      </w:r>
    </w:p>
    <w:p w:rsidR="002820A8" w:rsidRDefault="006752FE" w:rsidP="0028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2820A8" w:rsidRPr="000B0CD8">
        <w:rPr>
          <w:rFonts w:ascii="Angsana New" w:hAnsi="Angsana New" w:hint="cs"/>
          <w:sz w:val="30"/>
          <w:szCs w:val="30"/>
          <w:cs/>
        </w:rPr>
        <w:t>)</w:t>
      </w:r>
      <w:r w:rsidR="002820A8" w:rsidRPr="000B0CD8">
        <w:rPr>
          <w:rFonts w:ascii="Angsana New" w:hAnsi="Angsana New" w:hint="cs"/>
          <w:sz w:val="30"/>
          <w:szCs w:val="30"/>
          <w:cs/>
        </w:rPr>
        <w:tab/>
        <w:t>อนุมัติกำหนดวันประชุมสามัญผู้ถือหุ้น ประจำปี 2563 ในวันที่ 25 มิถุนายน 2563</w:t>
      </w:r>
      <w:r w:rsidR="002820A8" w:rsidRPr="00C06682">
        <w:rPr>
          <w:rFonts w:ascii="Angsana New" w:hAnsi="Angsana New" w:hint="cs"/>
          <w:sz w:val="30"/>
          <w:szCs w:val="30"/>
          <w:cs/>
        </w:rPr>
        <w:t xml:space="preserve"> </w:t>
      </w:r>
    </w:p>
    <w:p w:rsidR="004746D8" w:rsidRDefault="004746D8" w:rsidP="0028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55310" w:rsidRPr="00B972AD" w:rsidRDefault="00155310" w:rsidP="00155310">
      <w:pPr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0F4085">
        <w:rPr>
          <w:rFonts w:ascii="Angsana New" w:hAnsi="Angsana New"/>
          <w:b/>
          <w:bCs/>
          <w:sz w:val="30"/>
          <w:szCs w:val="30"/>
        </w:rPr>
        <w:t>2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 w:rsidRPr="002820A8">
        <w:rPr>
          <w:rFonts w:ascii="Angsana New" w:hAnsi="Angsana New" w:hint="cs"/>
          <w:sz w:val="30"/>
          <w:szCs w:val="30"/>
          <w:cs/>
        </w:rPr>
        <w:t>1</w:t>
      </w:r>
      <w:r w:rsidR="00654B5C" w:rsidRPr="002820A8">
        <w:rPr>
          <w:rFonts w:ascii="Angsana New" w:hAnsi="Angsana New"/>
          <w:sz w:val="30"/>
          <w:szCs w:val="30"/>
        </w:rPr>
        <w:t>5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2820A8">
        <w:rPr>
          <w:rFonts w:ascii="Angsana New" w:hAnsi="Angsana New" w:hint="cs"/>
          <w:sz w:val="30"/>
          <w:szCs w:val="30"/>
          <w:cs/>
        </w:rPr>
        <w:t>พฤษภา</w:t>
      </w:r>
      <w:r w:rsidR="00E72F0B" w:rsidRPr="002820A8">
        <w:rPr>
          <w:rFonts w:ascii="Angsana New" w:hAnsi="Angsana New" w:hint="cs"/>
          <w:sz w:val="30"/>
          <w:szCs w:val="30"/>
          <w:cs/>
        </w:rPr>
        <w:t>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8E6EE1">
        <w:rPr>
          <w:rFonts w:ascii="Angsana New" w:hAnsi="Angsana New"/>
          <w:sz w:val="30"/>
          <w:szCs w:val="30"/>
        </w:rPr>
        <w:t>3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DF5" w:rsidRDefault="002E3DF5">
      <w:r>
        <w:separator/>
      </w:r>
    </w:p>
  </w:endnote>
  <w:endnote w:type="continuationSeparator" w:id="0">
    <w:p w:rsidR="002E3DF5" w:rsidRDefault="002E3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Default="0032740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6C9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6C91">
      <w:rPr>
        <w:rStyle w:val="PageNumber"/>
        <w:noProof/>
      </w:rPr>
      <w:t>26</w:t>
    </w:r>
    <w:r>
      <w:rPr>
        <w:rStyle w:val="PageNumber"/>
      </w:rPr>
      <w:fldChar w:fldCharType="end"/>
    </w:r>
  </w:p>
  <w:p w:rsidR="00E26C91" w:rsidRDefault="00E26C91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Pr="00CD60A0" w:rsidRDefault="00327402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E26C91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332932">
      <w:rPr>
        <w:rStyle w:val="PageNumber"/>
        <w:rFonts w:ascii="Angsana New" w:hAnsi="Angsana New"/>
        <w:noProof/>
        <w:sz w:val="30"/>
        <w:szCs w:val="30"/>
      </w:rPr>
      <w:t>19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E26C91" w:rsidRDefault="00E26C91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Pr="00792103" w:rsidRDefault="00E26C91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Default="0032740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6C9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6C91">
      <w:rPr>
        <w:rStyle w:val="PageNumber"/>
        <w:noProof/>
      </w:rPr>
      <w:t>26</w:t>
    </w:r>
    <w:r>
      <w:rPr>
        <w:rStyle w:val="PageNumber"/>
      </w:rPr>
      <w:fldChar w:fldCharType="end"/>
    </w:r>
  </w:p>
  <w:p w:rsidR="00E26C91" w:rsidRDefault="00E26C91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Pr="00CD60A0" w:rsidRDefault="00327402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E26C91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332932">
      <w:rPr>
        <w:rStyle w:val="PageNumber"/>
        <w:rFonts w:ascii="Angsana New" w:hAnsi="Angsana New"/>
        <w:noProof/>
        <w:sz w:val="30"/>
        <w:szCs w:val="30"/>
      </w:rPr>
      <w:t>32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E26C91" w:rsidRDefault="00E26C91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Pr="00792103" w:rsidRDefault="00E26C91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DF5" w:rsidRDefault="002E3DF5">
      <w:r>
        <w:separator/>
      </w:r>
    </w:p>
  </w:footnote>
  <w:footnote w:type="continuationSeparator" w:id="0">
    <w:p w:rsidR="002E3DF5" w:rsidRDefault="002E3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Pr="005F70D0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26C91" w:rsidRPr="00D27ADF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E26C91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E26C91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E26C91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E26C91" w:rsidRPr="00E55B20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Pr="005F70D0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26C91" w:rsidRPr="00D27ADF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26C91" w:rsidRDefault="00E26C91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E26C91" w:rsidRPr="00D27ADF" w:rsidRDefault="00E26C91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E26C91" w:rsidRDefault="00E26C91">
    <w:pPr>
      <w:pStyle w:val="Header"/>
      <w:rPr>
        <w:sz w:val="30"/>
        <w:szCs w:val="30"/>
      </w:rPr>
    </w:pPr>
  </w:p>
  <w:p w:rsidR="00E26C91" w:rsidRPr="00E55B20" w:rsidRDefault="00E26C91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Pr="005F70D0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26C91" w:rsidRPr="00D27ADF" w:rsidRDefault="00E26C91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E26C91" w:rsidRDefault="00E26C91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E26C91" w:rsidRPr="00D27ADF" w:rsidRDefault="00E26C91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E26C91" w:rsidRDefault="00E26C91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E26C91" w:rsidRPr="00E55B20" w:rsidRDefault="00E26C91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26C91" w:rsidRPr="005F70D0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26C91" w:rsidRPr="00D27ADF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26C91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E26C91" w:rsidRPr="00D27ADF" w:rsidRDefault="00E26C91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E26C91" w:rsidRPr="00CC5926" w:rsidRDefault="00E26C91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3"/>
  </w:num>
  <w:num w:numId="15">
    <w:abstractNumId w:val="28"/>
  </w:num>
  <w:num w:numId="16">
    <w:abstractNumId w:val="22"/>
  </w:num>
  <w:num w:numId="17">
    <w:abstractNumId w:val="29"/>
  </w:num>
  <w:num w:numId="18">
    <w:abstractNumId w:val="21"/>
  </w:num>
  <w:num w:numId="19">
    <w:abstractNumId w:val="31"/>
  </w:num>
  <w:num w:numId="20">
    <w:abstractNumId w:val="30"/>
  </w:num>
  <w:num w:numId="21">
    <w:abstractNumId w:val="25"/>
  </w:num>
  <w:num w:numId="22">
    <w:abstractNumId w:val="34"/>
  </w:num>
  <w:num w:numId="23">
    <w:abstractNumId w:val="18"/>
  </w:num>
  <w:num w:numId="24">
    <w:abstractNumId w:val="36"/>
  </w:num>
  <w:num w:numId="25">
    <w:abstractNumId w:val="12"/>
  </w:num>
  <w:num w:numId="26">
    <w:abstractNumId w:val="17"/>
  </w:num>
  <w:num w:numId="27">
    <w:abstractNumId w:val="10"/>
  </w:num>
  <w:num w:numId="28">
    <w:abstractNumId w:val="11"/>
  </w:num>
  <w:num w:numId="29">
    <w:abstractNumId w:val="14"/>
  </w:num>
  <w:num w:numId="30">
    <w:abstractNumId w:val="27"/>
  </w:num>
  <w:num w:numId="31">
    <w:abstractNumId w:val="24"/>
  </w:num>
  <w:num w:numId="32">
    <w:abstractNumId w:val="15"/>
  </w:num>
  <w:num w:numId="33">
    <w:abstractNumId w:val="33"/>
  </w:num>
  <w:num w:numId="34">
    <w:abstractNumId w:val="20"/>
  </w:num>
  <w:num w:numId="35">
    <w:abstractNumId w:val="16"/>
  </w:num>
  <w:num w:numId="36">
    <w:abstractNumId w:val="35"/>
  </w:num>
  <w:num w:numId="37">
    <w:abstractNumId w:val="1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9152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004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9B7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4EF2"/>
    <w:rsid w:val="0018538F"/>
    <w:rsid w:val="001856CC"/>
    <w:rsid w:val="00185EC9"/>
    <w:rsid w:val="001863CD"/>
    <w:rsid w:val="0018644F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D00"/>
    <w:rsid w:val="00234609"/>
    <w:rsid w:val="00235469"/>
    <w:rsid w:val="0023553A"/>
    <w:rsid w:val="002359D1"/>
    <w:rsid w:val="00235F31"/>
    <w:rsid w:val="00236EB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608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02"/>
    <w:rsid w:val="0044757A"/>
    <w:rsid w:val="00447A30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68A9"/>
    <w:rsid w:val="004E76CB"/>
    <w:rsid w:val="004E79F1"/>
    <w:rsid w:val="004F0105"/>
    <w:rsid w:val="004F01CE"/>
    <w:rsid w:val="004F05CB"/>
    <w:rsid w:val="004F1178"/>
    <w:rsid w:val="004F11E8"/>
    <w:rsid w:val="004F1537"/>
    <w:rsid w:val="004F1A2A"/>
    <w:rsid w:val="004F1E47"/>
    <w:rsid w:val="004F2201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70166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442"/>
    <w:rsid w:val="00575471"/>
    <w:rsid w:val="0057564F"/>
    <w:rsid w:val="00575B3F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5003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695"/>
    <w:rsid w:val="00655BC0"/>
    <w:rsid w:val="00655CF1"/>
    <w:rsid w:val="0065621D"/>
    <w:rsid w:val="006563FC"/>
    <w:rsid w:val="00656737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C5A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5786B"/>
    <w:rsid w:val="00957C26"/>
    <w:rsid w:val="009600CA"/>
    <w:rsid w:val="00960164"/>
    <w:rsid w:val="009605C5"/>
    <w:rsid w:val="00960F29"/>
    <w:rsid w:val="0096119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8AA"/>
    <w:rsid w:val="00A90BB1"/>
    <w:rsid w:val="00A9122C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346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00E0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C60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2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61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65DE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2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12E91-E6EB-4B3A-B21F-B1F582FD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2784</TotalTime>
  <Pages>21</Pages>
  <Words>3862</Words>
  <Characters>22018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312</cp:revision>
  <cp:lastPrinted>2020-05-15T11:47:00Z</cp:lastPrinted>
  <dcterms:created xsi:type="dcterms:W3CDTF">2017-07-31T09:20:00Z</dcterms:created>
  <dcterms:modified xsi:type="dcterms:W3CDTF">2020-05-15T11:47:00Z</dcterms:modified>
</cp:coreProperties>
</file>