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3D73B0" w14:textId="06C9205C" w:rsidR="00DB308D" w:rsidRPr="00C319FA" w:rsidRDefault="00C319FA" w:rsidP="004C2111">
      <w:pPr>
        <w:pStyle w:val="Reference"/>
        <w:rPr>
          <w:rFonts w:cstheme="minorBidi"/>
          <w:lang w:val="en-US" w:bidi="th-TH"/>
        </w:rPr>
      </w:pPr>
      <w:r>
        <w:rPr>
          <w:rFonts w:cstheme="minorBidi" w:hint="cs"/>
          <w:cs/>
          <w:lang w:val="en-US" w:bidi="th-TH"/>
        </w:rPr>
        <w:t xml:space="preserve"> </w:t>
      </w:r>
    </w:p>
    <w:p w14:paraId="619F3F99" w14:textId="77777777" w:rsidR="00DD1E47" w:rsidRDefault="00DD1E47" w:rsidP="006771E8">
      <w:pPr>
        <w:pStyle w:val="BodyText"/>
      </w:pPr>
    </w:p>
    <w:p w14:paraId="0F6A8908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03351627" w14:textId="57900364" w:rsidR="00D15EA5" w:rsidRDefault="001310E3" w:rsidP="001310E3">
      <w:pPr>
        <w:pStyle w:val="BodyText"/>
        <w:tabs>
          <w:tab w:val="left" w:pos="2340"/>
        </w:tabs>
      </w:pPr>
      <w:r>
        <w:tab/>
      </w:r>
    </w:p>
    <w:p w14:paraId="51957F23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3B1029A9" w14:textId="27E0AA46" w:rsidR="00B60058" w:rsidRDefault="00B60058" w:rsidP="009D697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0F1196A" w14:textId="77777777" w:rsidR="003C06D5" w:rsidRDefault="003C06D5" w:rsidP="009D697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C26F8C4" w14:textId="494AC38E" w:rsidR="009D6979" w:rsidRPr="009E5BD5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</w:t>
      </w:r>
      <w:r w:rsidR="00F47DE8"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บริษัท </w:t>
      </w:r>
      <w:proofErr w:type="spellStart"/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ไมด้า</w:t>
      </w:r>
      <w:proofErr w:type="spellEnd"/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แอส</w:t>
      </w:r>
      <w:proofErr w:type="spellStart"/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เซ็ท</w:t>
      </w:r>
      <w:proofErr w:type="spellEnd"/>
      <w:r w:rsidRPr="009E5BD5">
        <w:rPr>
          <w:rFonts w:ascii="Browallia New" w:hAnsi="Browallia New" w:cs="Browallia New" w:hint="cs"/>
          <w:b/>
          <w:bCs/>
          <w:sz w:val="28"/>
          <w:szCs w:val="28"/>
        </w:rPr>
        <w:t xml:space="preserve"> 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จำกัด 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(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rtl/>
          <w:cs/>
          <w:lang w:bidi="th-TH"/>
        </w:rPr>
        <w:t>มหาชน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)</w:t>
      </w:r>
    </w:p>
    <w:p w14:paraId="06192E48" w14:textId="273C5EF8" w:rsidR="00D267AC" w:rsidRPr="009E5BD5" w:rsidRDefault="00D267AC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61B7DD2" w14:textId="5A64EA01" w:rsidR="00501B7B" w:rsidRPr="009E5BD5" w:rsidRDefault="00501B7B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ข้าพเจ้าได้สอบทานงบแสดงฐานะการเงินรวมและเฉพาะของบริษัท</w:t>
      </w:r>
      <w:r w:rsidRPr="00B038ED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proofErr w:type="spellStart"/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ไมด้า</w:t>
      </w:r>
      <w:proofErr w:type="spellEnd"/>
      <w:r w:rsidRPr="00B038E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แอส</w:t>
      </w:r>
      <w:proofErr w:type="spellStart"/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เซ็ท</w:t>
      </w:r>
      <w:proofErr w:type="spellEnd"/>
      <w:r w:rsidRPr="00B038ED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 (</w:t>
      </w:r>
      <w:r w:rsidRPr="00B038ED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>มหาชน</w:t>
      </w:r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) </w:t>
      </w:r>
      <w:r w:rsidRPr="00B038ED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>และบริษัทย่อย</w:t>
      </w:r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ณ วันที่ </w:t>
      </w:r>
      <w:r w:rsidRPr="00B038ED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="00527AA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1 มีนาคม</w:t>
      </w:r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B038ED">
        <w:rPr>
          <w:rFonts w:ascii="Browallia New" w:hAnsi="Browallia New" w:cs="Browallia New" w:hint="cs"/>
          <w:sz w:val="28"/>
          <w:szCs w:val="28"/>
          <w:lang w:val="en-US" w:bidi="th-TH"/>
        </w:rPr>
        <w:t>256</w:t>
      </w:r>
      <w:r w:rsidR="00C963CB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งบกำไรขาดทุนและกำไรขาดทุนเบ็ดเสร็จอื่นรวมและเฉพาะของบริษัท งบแสดงการเปลี่ยนแปลง</w:t>
      </w:r>
      <w:r w:rsidRPr="00B038E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</w:t>
      </w:r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และเฉพาะของบริษัท </w:t>
      </w:r>
      <w:r w:rsidRPr="00B038E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และงบกระแสเงินสดรวม</w:t>
      </w:r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B038E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สำหรับงวด</w:t>
      </w:r>
      <w:r w:rsidR="005826A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สาม</w:t>
      </w:r>
      <w:r w:rsidRPr="00B038E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เดือนสิ้นสุดวันเดียวกัน</w:t>
      </w:r>
      <w:r w:rsidR="003C06D5" w:rsidRPr="00B038ED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B038E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ประกอบงบการเงินระหว่างกาลแบบย่อ</w:t>
      </w:r>
      <w:r w:rsidR="003C06D5" w:rsidRPr="00B038E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AF7CD8">
        <w:rPr>
          <w:rFonts w:ascii="Browallia New" w:hAnsi="Browallia New" w:cs="Browallia New"/>
          <w:sz w:val="28"/>
          <w:szCs w:val="28"/>
          <w:lang w:bidi="th-TH"/>
        </w:rPr>
        <w:t xml:space="preserve">              </w:t>
      </w:r>
      <w:r w:rsidRPr="00B038ED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ซึ่งผู้บ</w:t>
      </w:r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038ED">
        <w:rPr>
          <w:rFonts w:ascii="Browallia New" w:hAnsi="Browallia New" w:cs="Browallia New" w:hint="cs"/>
          <w:sz w:val="28"/>
          <w:szCs w:val="28"/>
          <w:lang w:val="en-US" w:bidi="th-TH"/>
        </w:rPr>
        <w:t>34</w:t>
      </w:r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74CF65D" w14:textId="77777777" w:rsidR="00CD4D4E" w:rsidRPr="009E5BD5" w:rsidRDefault="00CD4D4E" w:rsidP="00B65C33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50A7AD" w14:textId="77777777" w:rsidR="0009543C" w:rsidRPr="009E5BD5" w:rsidRDefault="0009543C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E9F5ECB" w14:textId="77777777" w:rsidR="0009543C" w:rsidRPr="009E5BD5" w:rsidRDefault="0009543C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4F7FFAD7" w14:textId="77777777" w:rsidR="00501B7B" w:rsidRPr="009E5BD5" w:rsidRDefault="00501B7B" w:rsidP="009E5BD5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9E5BD5">
        <w:rPr>
          <w:rFonts w:ascii="Browallia New" w:hAnsi="Browallia New" w:cs="Browallia New" w:hint="cs"/>
          <w:sz w:val="28"/>
          <w:szCs w:val="28"/>
          <w:lang w:bidi="th-TH"/>
        </w:rPr>
        <w:t>2410</w:t>
      </w: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Pr="009E5BD5">
        <w:rPr>
          <w:rFonts w:ascii="Browallia New" w:hAnsi="Browallia New" w:cs="Browallia New" w:hint="cs"/>
          <w:sz w:val="28"/>
          <w:szCs w:val="28"/>
          <w:lang w:bidi="th-TH"/>
        </w:rPr>
        <w:t xml:space="preserve">                </w:t>
      </w: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9E5BD5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proofErr w:type="spellStart"/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9E5BD5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 ดังนั้นข้าพเจ้าจึงไม่อาจแสดงความเห็นต่อข้อมูลทางการเงินระหว่างกาล</w:t>
      </w:r>
    </w:p>
    <w:p w14:paraId="4A58BD4C" w14:textId="17DDE140" w:rsidR="009D6979" w:rsidRPr="009E5BD5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3346FF6" w14:textId="77777777" w:rsidR="00F87BBB" w:rsidRDefault="00F87BBB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br w:type="page"/>
      </w:r>
    </w:p>
    <w:p w14:paraId="08627B57" w14:textId="266170E3" w:rsidR="00E32427" w:rsidRPr="009E5BD5" w:rsidRDefault="00E32427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4F7D6BFA" w14:textId="77777777" w:rsidR="00E32427" w:rsidRPr="009E5BD5" w:rsidRDefault="00E32427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7E95A51" w14:textId="4ADF0E56" w:rsidR="00501B7B" w:rsidRPr="009E5BD5" w:rsidRDefault="00501B7B" w:rsidP="009E5BD5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 w:rsidRPr="009E5BD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 w:rsidR="008875DF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ขึ้นตามมาตรฐานการบัญชีฉบับที่ </w:t>
      </w:r>
      <w:r w:rsidRPr="009E5BD5">
        <w:rPr>
          <w:rFonts w:ascii="Browallia New" w:hAnsi="Browallia New" w:cs="Browallia New" w:hint="cs"/>
          <w:sz w:val="28"/>
          <w:szCs w:val="28"/>
          <w:lang w:bidi="th-TH"/>
        </w:rPr>
        <w:t>34</w:t>
      </w: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</w:p>
    <w:p w14:paraId="53483470" w14:textId="38EEF277" w:rsidR="009D6979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1D881FE" w14:textId="77777777" w:rsidR="009E5BD5" w:rsidRPr="009E5BD5" w:rsidRDefault="009E5BD5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1B03E16" w14:textId="77777777" w:rsidR="00501B7B" w:rsidRPr="009E5BD5" w:rsidRDefault="00501B7B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5867809" w14:textId="77777777" w:rsidR="00BC2C1E" w:rsidRPr="009E5BD5" w:rsidRDefault="00BC2C1E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นายนรินทร์  จูระมงคล</w:t>
      </w:r>
    </w:p>
    <w:p w14:paraId="22B7D41A" w14:textId="77777777" w:rsidR="00BC2C1E" w:rsidRPr="009E5BD5" w:rsidRDefault="00BC2C1E" w:rsidP="009E5BD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0150B354" w14:textId="77777777" w:rsidR="00BC2C1E" w:rsidRPr="009E5BD5" w:rsidRDefault="00BC2C1E" w:rsidP="009E5BD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Pr="009E5BD5">
        <w:rPr>
          <w:rFonts w:ascii="Browallia New" w:hAnsi="Browallia New" w:cs="Browallia New" w:hint="cs"/>
          <w:sz w:val="28"/>
          <w:szCs w:val="28"/>
          <w:lang w:bidi="th-TH"/>
        </w:rPr>
        <w:t>8593</w:t>
      </w:r>
    </w:p>
    <w:p w14:paraId="133296EC" w14:textId="77777777" w:rsidR="009D6979" w:rsidRPr="009E5BD5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6FE07CA7" w14:textId="77777777" w:rsidR="000A3CA8" w:rsidRPr="009E5BD5" w:rsidRDefault="000A3CA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59AA9274" w14:textId="646B9046" w:rsidR="009D6979" w:rsidRPr="009E5BD5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3780FD2F" w14:textId="2E70327E" w:rsidR="009D6979" w:rsidRPr="009E5BD5" w:rsidRDefault="00B72017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15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พฤษภาคม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2563</w:t>
      </w:r>
    </w:p>
    <w:p w14:paraId="72D56F99" w14:textId="77777777" w:rsidR="00D15EA5" w:rsidRDefault="00D15EA5" w:rsidP="00D15EA5">
      <w:pPr>
        <w:pStyle w:val="BodyText"/>
      </w:pPr>
    </w:p>
    <w:p w14:paraId="5A65F1E8" w14:textId="77777777" w:rsidR="00D15EA5" w:rsidRDefault="00D15EA5" w:rsidP="00D15EA5">
      <w:pPr>
        <w:pStyle w:val="BodyText"/>
      </w:pPr>
    </w:p>
    <w:p w14:paraId="045D1332" w14:textId="77777777" w:rsidR="00D15EA5" w:rsidRDefault="00D15EA5" w:rsidP="00D15EA5">
      <w:pPr>
        <w:pStyle w:val="BodyText"/>
      </w:pPr>
    </w:p>
    <w:p w14:paraId="36AB589A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7FA56D" w14:textId="77777777" w:rsidR="000F1AED" w:rsidRDefault="000F1AED">
      <w:r>
        <w:separator/>
      </w:r>
    </w:p>
  </w:endnote>
  <w:endnote w:type="continuationSeparator" w:id="0">
    <w:p w14:paraId="1111F903" w14:textId="77777777" w:rsidR="000F1AED" w:rsidRDefault="000F1AED">
      <w:r>
        <w:continuationSeparator/>
      </w:r>
    </w:p>
  </w:endnote>
  <w:endnote w:type="continuationNotice" w:id="1">
    <w:p w14:paraId="58111DBB" w14:textId="77777777" w:rsidR="000F1AED" w:rsidRDefault="000F1AE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24BAED" w14:textId="77777777" w:rsidR="000F1AED" w:rsidRDefault="000F1AED">
      <w:bookmarkStart w:id="0" w:name="_Hlk482348182"/>
      <w:bookmarkEnd w:id="0"/>
      <w:r>
        <w:separator/>
      </w:r>
    </w:p>
  </w:footnote>
  <w:footnote w:type="continuationSeparator" w:id="0">
    <w:p w14:paraId="10D01D5C" w14:textId="77777777" w:rsidR="000F1AED" w:rsidRDefault="000F1AED">
      <w:r>
        <w:continuationSeparator/>
      </w:r>
    </w:p>
  </w:footnote>
  <w:footnote w:type="continuationNotice" w:id="1">
    <w:p w14:paraId="5CEF46C5" w14:textId="77777777" w:rsidR="000F1AED" w:rsidRDefault="000F1AE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461468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3172B" w14:textId="4E3D664F" w:rsidR="00B63D0E" w:rsidRDefault="00B63D0E" w:rsidP="00D96128">
    <w:pPr>
      <w:pStyle w:val="Header"/>
      <w:jc w:val="right"/>
    </w:pPr>
  </w:p>
  <w:p w14:paraId="5EC007B5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478111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2C1170E4" w14:textId="413A8A97" w:rsidR="00D15EA5" w:rsidRPr="006932D7" w:rsidRDefault="00CD4D4E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B65C33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</w:t>
    </w:r>
    <w:r w:rsidR="000B4D9E"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5C7EEE8E" w14:textId="5D9CFA6A" w:rsidR="00D460E7" w:rsidRDefault="00D460E7" w:rsidP="00D15EA5">
    <w:pPr>
      <w:pStyle w:val="Header"/>
    </w:pPr>
    <w:bookmarkStart w:id="1" w:name="Footer3_tbl"/>
    <w:bookmarkEnd w:id="1"/>
  </w:p>
  <w:p w14:paraId="2582DABD" w14:textId="7C1E95ED" w:rsidR="00D460E7" w:rsidRPr="00910D1E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3023B"/>
    <w:rsid w:val="00031D17"/>
    <w:rsid w:val="00041689"/>
    <w:rsid w:val="00044ACE"/>
    <w:rsid w:val="0004550E"/>
    <w:rsid w:val="00052614"/>
    <w:rsid w:val="00066E77"/>
    <w:rsid w:val="000723F7"/>
    <w:rsid w:val="00074485"/>
    <w:rsid w:val="000828F1"/>
    <w:rsid w:val="00082F59"/>
    <w:rsid w:val="00094333"/>
    <w:rsid w:val="0009543C"/>
    <w:rsid w:val="00097FAB"/>
    <w:rsid w:val="000A3CA8"/>
    <w:rsid w:val="000B4D9E"/>
    <w:rsid w:val="000B65E3"/>
    <w:rsid w:val="000B7090"/>
    <w:rsid w:val="000E2F32"/>
    <w:rsid w:val="000E52CE"/>
    <w:rsid w:val="000F1AED"/>
    <w:rsid w:val="000F3AAB"/>
    <w:rsid w:val="000F6E25"/>
    <w:rsid w:val="001011DF"/>
    <w:rsid w:val="00112B69"/>
    <w:rsid w:val="00122BF6"/>
    <w:rsid w:val="001310E3"/>
    <w:rsid w:val="001316D3"/>
    <w:rsid w:val="0013443F"/>
    <w:rsid w:val="00136C3A"/>
    <w:rsid w:val="001554CD"/>
    <w:rsid w:val="00155A91"/>
    <w:rsid w:val="001613E2"/>
    <w:rsid w:val="0016459D"/>
    <w:rsid w:val="00167017"/>
    <w:rsid w:val="0019210D"/>
    <w:rsid w:val="00193D90"/>
    <w:rsid w:val="001A3BFB"/>
    <w:rsid w:val="001A3C20"/>
    <w:rsid w:val="001B198C"/>
    <w:rsid w:val="001B7388"/>
    <w:rsid w:val="001D2302"/>
    <w:rsid w:val="001D7BB3"/>
    <w:rsid w:val="001D7CAC"/>
    <w:rsid w:val="001E12A6"/>
    <w:rsid w:val="001E498F"/>
    <w:rsid w:val="0022518C"/>
    <w:rsid w:val="00237A7E"/>
    <w:rsid w:val="00241F16"/>
    <w:rsid w:val="00247969"/>
    <w:rsid w:val="0026182A"/>
    <w:rsid w:val="00277EBE"/>
    <w:rsid w:val="002838FB"/>
    <w:rsid w:val="00285249"/>
    <w:rsid w:val="002A252E"/>
    <w:rsid w:val="002A78D6"/>
    <w:rsid w:val="002B5A4A"/>
    <w:rsid w:val="002C2726"/>
    <w:rsid w:val="002C623D"/>
    <w:rsid w:val="002D5A0F"/>
    <w:rsid w:val="002D6E25"/>
    <w:rsid w:val="002E02F4"/>
    <w:rsid w:val="002E7F1E"/>
    <w:rsid w:val="002F2DEB"/>
    <w:rsid w:val="002F3903"/>
    <w:rsid w:val="002F4A52"/>
    <w:rsid w:val="002F75C5"/>
    <w:rsid w:val="002F7D90"/>
    <w:rsid w:val="0030026A"/>
    <w:rsid w:val="00303ACE"/>
    <w:rsid w:val="00305173"/>
    <w:rsid w:val="00315C33"/>
    <w:rsid w:val="00321A76"/>
    <w:rsid w:val="00335E5B"/>
    <w:rsid w:val="00343941"/>
    <w:rsid w:val="003461EA"/>
    <w:rsid w:val="00354F5D"/>
    <w:rsid w:val="00365ECE"/>
    <w:rsid w:val="003744DA"/>
    <w:rsid w:val="00376BCA"/>
    <w:rsid w:val="00384904"/>
    <w:rsid w:val="003A556D"/>
    <w:rsid w:val="003B4CCD"/>
    <w:rsid w:val="003B4DED"/>
    <w:rsid w:val="003C06D5"/>
    <w:rsid w:val="003C12C5"/>
    <w:rsid w:val="003C27EF"/>
    <w:rsid w:val="003C32E9"/>
    <w:rsid w:val="003C3898"/>
    <w:rsid w:val="003D237E"/>
    <w:rsid w:val="003D2605"/>
    <w:rsid w:val="003D64D6"/>
    <w:rsid w:val="003E034A"/>
    <w:rsid w:val="003E3E21"/>
    <w:rsid w:val="004001B4"/>
    <w:rsid w:val="00416281"/>
    <w:rsid w:val="00422353"/>
    <w:rsid w:val="00426915"/>
    <w:rsid w:val="0042775C"/>
    <w:rsid w:val="00427FD8"/>
    <w:rsid w:val="00433F63"/>
    <w:rsid w:val="00435788"/>
    <w:rsid w:val="004359E6"/>
    <w:rsid w:val="00443CE3"/>
    <w:rsid w:val="00452E7B"/>
    <w:rsid w:val="004546FA"/>
    <w:rsid w:val="00481FE7"/>
    <w:rsid w:val="0048532C"/>
    <w:rsid w:val="0049103F"/>
    <w:rsid w:val="00493DD7"/>
    <w:rsid w:val="004A0DFE"/>
    <w:rsid w:val="004A3C62"/>
    <w:rsid w:val="004A4A58"/>
    <w:rsid w:val="004B57BE"/>
    <w:rsid w:val="004C0971"/>
    <w:rsid w:val="004C0C25"/>
    <w:rsid w:val="004C2111"/>
    <w:rsid w:val="004C732E"/>
    <w:rsid w:val="004D20AE"/>
    <w:rsid w:val="004D3578"/>
    <w:rsid w:val="004F1A16"/>
    <w:rsid w:val="004F207F"/>
    <w:rsid w:val="004F5D91"/>
    <w:rsid w:val="00501B7B"/>
    <w:rsid w:val="005070FA"/>
    <w:rsid w:val="005107D5"/>
    <w:rsid w:val="0052186A"/>
    <w:rsid w:val="00527AA2"/>
    <w:rsid w:val="005321DA"/>
    <w:rsid w:val="005372F5"/>
    <w:rsid w:val="00547541"/>
    <w:rsid w:val="00550BB1"/>
    <w:rsid w:val="00551365"/>
    <w:rsid w:val="005627FF"/>
    <w:rsid w:val="00577D61"/>
    <w:rsid w:val="005822AC"/>
    <w:rsid w:val="005826AE"/>
    <w:rsid w:val="00582A52"/>
    <w:rsid w:val="005A1CF8"/>
    <w:rsid w:val="005A67BE"/>
    <w:rsid w:val="005A735E"/>
    <w:rsid w:val="005B405A"/>
    <w:rsid w:val="005C2CCB"/>
    <w:rsid w:val="005C6479"/>
    <w:rsid w:val="005C69FD"/>
    <w:rsid w:val="005D7025"/>
    <w:rsid w:val="005E2D67"/>
    <w:rsid w:val="005E5578"/>
    <w:rsid w:val="005F4D62"/>
    <w:rsid w:val="00602C61"/>
    <w:rsid w:val="00610ED7"/>
    <w:rsid w:val="00620CE3"/>
    <w:rsid w:val="00621086"/>
    <w:rsid w:val="006365A1"/>
    <w:rsid w:val="00636AA2"/>
    <w:rsid w:val="00666764"/>
    <w:rsid w:val="0066694B"/>
    <w:rsid w:val="00667DB6"/>
    <w:rsid w:val="00670E61"/>
    <w:rsid w:val="006771E8"/>
    <w:rsid w:val="00677C01"/>
    <w:rsid w:val="00683CC7"/>
    <w:rsid w:val="00692CA5"/>
    <w:rsid w:val="006932D7"/>
    <w:rsid w:val="006A245E"/>
    <w:rsid w:val="006B06A2"/>
    <w:rsid w:val="006B1D62"/>
    <w:rsid w:val="006B521F"/>
    <w:rsid w:val="006B5EC8"/>
    <w:rsid w:val="006C3D37"/>
    <w:rsid w:val="006C6376"/>
    <w:rsid w:val="006D6FF5"/>
    <w:rsid w:val="006F1B19"/>
    <w:rsid w:val="006F29ED"/>
    <w:rsid w:val="006F4F77"/>
    <w:rsid w:val="0070147C"/>
    <w:rsid w:val="00704DB6"/>
    <w:rsid w:val="00714FD6"/>
    <w:rsid w:val="007158D1"/>
    <w:rsid w:val="007265F7"/>
    <w:rsid w:val="00731894"/>
    <w:rsid w:val="00746796"/>
    <w:rsid w:val="00746D91"/>
    <w:rsid w:val="0075598A"/>
    <w:rsid w:val="00761813"/>
    <w:rsid w:val="00771B85"/>
    <w:rsid w:val="00775DA6"/>
    <w:rsid w:val="0078170A"/>
    <w:rsid w:val="00790956"/>
    <w:rsid w:val="007947FB"/>
    <w:rsid w:val="0079502D"/>
    <w:rsid w:val="00795625"/>
    <w:rsid w:val="007A0755"/>
    <w:rsid w:val="007A31D9"/>
    <w:rsid w:val="007A74F9"/>
    <w:rsid w:val="007B7D71"/>
    <w:rsid w:val="007D41A1"/>
    <w:rsid w:val="007D5FBA"/>
    <w:rsid w:val="007E2FFB"/>
    <w:rsid w:val="007F4D09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334B4"/>
    <w:rsid w:val="008340E5"/>
    <w:rsid w:val="00843100"/>
    <w:rsid w:val="00847054"/>
    <w:rsid w:val="00850F25"/>
    <w:rsid w:val="008534AA"/>
    <w:rsid w:val="008719C2"/>
    <w:rsid w:val="00873028"/>
    <w:rsid w:val="00884FF7"/>
    <w:rsid w:val="008875DF"/>
    <w:rsid w:val="00894ACE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0D1E"/>
    <w:rsid w:val="00912F98"/>
    <w:rsid w:val="00917FBB"/>
    <w:rsid w:val="009219CA"/>
    <w:rsid w:val="009223D3"/>
    <w:rsid w:val="00924B7E"/>
    <w:rsid w:val="009301EE"/>
    <w:rsid w:val="00931D7A"/>
    <w:rsid w:val="00935D8D"/>
    <w:rsid w:val="00942FE8"/>
    <w:rsid w:val="00957E70"/>
    <w:rsid w:val="00965CE3"/>
    <w:rsid w:val="00970DAB"/>
    <w:rsid w:val="0097321D"/>
    <w:rsid w:val="009741CA"/>
    <w:rsid w:val="00992531"/>
    <w:rsid w:val="009944CF"/>
    <w:rsid w:val="00995CD5"/>
    <w:rsid w:val="009A1787"/>
    <w:rsid w:val="009A4F5A"/>
    <w:rsid w:val="009B1F44"/>
    <w:rsid w:val="009B4573"/>
    <w:rsid w:val="009C002A"/>
    <w:rsid w:val="009D31BD"/>
    <w:rsid w:val="009D6979"/>
    <w:rsid w:val="009E278C"/>
    <w:rsid w:val="009E5BD5"/>
    <w:rsid w:val="009F6EDC"/>
    <w:rsid w:val="00A035CE"/>
    <w:rsid w:val="00A0537F"/>
    <w:rsid w:val="00A0602E"/>
    <w:rsid w:val="00A06C1F"/>
    <w:rsid w:val="00A07FFA"/>
    <w:rsid w:val="00A11B0E"/>
    <w:rsid w:val="00A11FB4"/>
    <w:rsid w:val="00A1550B"/>
    <w:rsid w:val="00A35782"/>
    <w:rsid w:val="00A362F9"/>
    <w:rsid w:val="00A43EE6"/>
    <w:rsid w:val="00A60F49"/>
    <w:rsid w:val="00A61E15"/>
    <w:rsid w:val="00A66F91"/>
    <w:rsid w:val="00A670F5"/>
    <w:rsid w:val="00A70229"/>
    <w:rsid w:val="00A918D1"/>
    <w:rsid w:val="00A93A9A"/>
    <w:rsid w:val="00AA5C16"/>
    <w:rsid w:val="00AB35EB"/>
    <w:rsid w:val="00AC31D4"/>
    <w:rsid w:val="00AC6098"/>
    <w:rsid w:val="00AE2BF6"/>
    <w:rsid w:val="00AE3370"/>
    <w:rsid w:val="00AE64CA"/>
    <w:rsid w:val="00AF30DE"/>
    <w:rsid w:val="00AF7092"/>
    <w:rsid w:val="00AF7CD8"/>
    <w:rsid w:val="00B038ED"/>
    <w:rsid w:val="00B066A6"/>
    <w:rsid w:val="00B1324D"/>
    <w:rsid w:val="00B157E2"/>
    <w:rsid w:val="00B24A45"/>
    <w:rsid w:val="00B25B92"/>
    <w:rsid w:val="00B26948"/>
    <w:rsid w:val="00B33954"/>
    <w:rsid w:val="00B34D51"/>
    <w:rsid w:val="00B36A0E"/>
    <w:rsid w:val="00B36BA1"/>
    <w:rsid w:val="00B40A2F"/>
    <w:rsid w:val="00B40D67"/>
    <w:rsid w:val="00B43C45"/>
    <w:rsid w:val="00B55EE8"/>
    <w:rsid w:val="00B56E6C"/>
    <w:rsid w:val="00B60058"/>
    <w:rsid w:val="00B63D0E"/>
    <w:rsid w:val="00B65C33"/>
    <w:rsid w:val="00B72017"/>
    <w:rsid w:val="00B83039"/>
    <w:rsid w:val="00B94B7E"/>
    <w:rsid w:val="00BA5B00"/>
    <w:rsid w:val="00BB1A07"/>
    <w:rsid w:val="00BB6DAD"/>
    <w:rsid w:val="00BB7346"/>
    <w:rsid w:val="00BC1555"/>
    <w:rsid w:val="00BC2C1E"/>
    <w:rsid w:val="00BC60A9"/>
    <w:rsid w:val="00BE0C8A"/>
    <w:rsid w:val="00BE334D"/>
    <w:rsid w:val="00BE4988"/>
    <w:rsid w:val="00BF0E0A"/>
    <w:rsid w:val="00BF1C24"/>
    <w:rsid w:val="00BF5E73"/>
    <w:rsid w:val="00C06939"/>
    <w:rsid w:val="00C21E3B"/>
    <w:rsid w:val="00C319FA"/>
    <w:rsid w:val="00C35B1A"/>
    <w:rsid w:val="00C41C7D"/>
    <w:rsid w:val="00C63023"/>
    <w:rsid w:val="00C63743"/>
    <w:rsid w:val="00C76C6C"/>
    <w:rsid w:val="00C80111"/>
    <w:rsid w:val="00C80EC5"/>
    <w:rsid w:val="00C817AC"/>
    <w:rsid w:val="00C86BB9"/>
    <w:rsid w:val="00C8772C"/>
    <w:rsid w:val="00C963CB"/>
    <w:rsid w:val="00CA43FD"/>
    <w:rsid w:val="00CB12F2"/>
    <w:rsid w:val="00CB18EB"/>
    <w:rsid w:val="00CB441E"/>
    <w:rsid w:val="00CC72E9"/>
    <w:rsid w:val="00CD25C2"/>
    <w:rsid w:val="00CD4D4E"/>
    <w:rsid w:val="00CD5601"/>
    <w:rsid w:val="00CE24E5"/>
    <w:rsid w:val="00CE41DB"/>
    <w:rsid w:val="00CE4D96"/>
    <w:rsid w:val="00D078C4"/>
    <w:rsid w:val="00D15EA5"/>
    <w:rsid w:val="00D165E0"/>
    <w:rsid w:val="00D2100B"/>
    <w:rsid w:val="00D267AC"/>
    <w:rsid w:val="00D3089E"/>
    <w:rsid w:val="00D31D7A"/>
    <w:rsid w:val="00D33E60"/>
    <w:rsid w:val="00D460E7"/>
    <w:rsid w:val="00D63ABC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75"/>
    <w:rsid w:val="00DB308D"/>
    <w:rsid w:val="00DB5F40"/>
    <w:rsid w:val="00DC0B37"/>
    <w:rsid w:val="00DD1E47"/>
    <w:rsid w:val="00DD61A9"/>
    <w:rsid w:val="00DD6EF1"/>
    <w:rsid w:val="00DE4958"/>
    <w:rsid w:val="00E04361"/>
    <w:rsid w:val="00E064FD"/>
    <w:rsid w:val="00E10203"/>
    <w:rsid w:val="00E1053A"/>
    <w:rsid w:val="00E25D7C"/>
    <w:rsid w:val="00E26AF3"/>
    <w:rsid w:val="00E276E0"/>
    <w:rsid w:val="00E314EA"/>
    <w:rsid w:val="00E32427"/>
    <w:rsid w:val="00E33FDA"/>
    <w:rsid w:val="00E406D5"/>
    <w:rsid w:val="00E520F7"/>
    <w:rsid w:val="00E56701"/>
    <w:rsid w:val="00E62754"/>
    <w:rsid w:val="00E6309B"/>
    <w:rsid w:val="00E64D2D"/>
    <w:rsid w:val="00E86B53"/>
    <w:rsid w:val="00E9110B"/>
    <w:rsid w:val="00EA2B6F"/>
    <w:rsid w:val="00EB3478"/>
    <w:rsid w:val="00EB4B39"/>
    <w:rsid w:val="00EB5124"/>
    <w:rsid w:val="00EB6FE3"/>
    <w:rsid w:val="00EE0F65"/>
    <w:rsid w:val="00F037D6"/>
    <w:rsid w:val="00F20BC1"/>
    <w:rsid w:val="00F246A1"/>
    <w:rsid w:val="00F270A9"/>
    <w:rsid w:val="00F37917"/>
    <w:rsid w:val="00F47DE8"/>
    <w:rsid w:val="00F55047"/>
    <w:rsid w:val="00F5513E"/>
    <w:rsid w:val="00F63F3F"/>
    <w:rsid w:val="00F66FA5"/>
    <w:rsid w:val="00F71678"/>
    <w:rsid w:val="00F730E3"/>
    <w:rsid w:val="00F755E9"/>
    <w:rsid w:val="00F87BBB"/>
    <w:rsid w:val="00F909CD"/>
    <w:rsid w:val="00F974D1"/>
    <w:rsid w:val="00FA16E0"/>
    <w:rsid w:val="00FC4397"/>
    <w:rsid w:val="00FD05AD"/>
    <w:rsid w:val="00FD0666"/>
    <w:rsid w:val="00FD51E8"/>
    <w:rsid w:val="00FD7295"/>
    <w:rsid w:val="00FE153F"/>
    <w:rsid w:val="00FE2187"/>
    <w:rsid w:val="00FE320C"/>
    <w:rsid w:val="5A169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58742B4"/>
  <w15:docId w15:val="{82FA9548-0550-4864-92FD-3BE13F925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28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1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28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1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1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28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454EF41EFBA64397BD8D5FFE15EBC5" ma:contentTypeVersion="6" ma:contentTypeDescription="Create a new document." ma:contentTypeScope="" ma:versionID="437095f026ddc28e953470c9321f1786">
  <xsd:schema xmlns:xsd="http://www.w3.org/2001/XMLSchema" xmlns:xs="http://www.w3.org/2001/XMLSchema" xmlns:p="http://schemas.microsoft.com/office/2006/metadata/properties" xmlns:ns2="0153bd8d-61e3-4d9a-b03f-287c4fda417d" xmlns:ns3="d685628e-7c0a-498b-8a01-f41cb0ae94ad" targetNamespace="http://schemas.microsoft.com/office/2006/metadata/properties" ma:root="true" ma:fieldsID="e6110c9c9ab939873615d04871e0f155" ns2:_="" ns3:_="">
    <xsd:import namespace="0153bd8d-61e3-4d9a-b03f-287c4fda417d"/>
    <xsd:import namespace="d685628e-7c0a-498b-8a01-f41cb0ae94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53bd8d-61e3-4d9a-b03f-287c4fda4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8DA148-0A8D-4233-9D7B-A27786FA8D9B}">
  <ds:schemaRefs>
    <ds:schemaRef ds:uri="http://schemas.microsoft.com/office/2006/documentManagement/types"/>
    <ds:schemaRef ds:uri="5803ec91-0743-4005-8678-03bd5afafa11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d9e37ef8-b8fe-4471-8a16-7ce13966cf01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C1FF9AD-C22D-4BC8-8EB3-0E90D32F7807}"/>
</file>

<file path=customXml/itemProps4.xml><?xml version="1.0" encoding="utf-8"?>
<ds:datastoreItem xmlns:ds="http://schemas.openxmlformats.org/officeDocument/2006/customXml" ds:itemID="{0C0F8F38-874E-4CF3-B41D-7BFF0C676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</TotalTime>
  <Pages>2</Pages>
  <Words>318</Words>
  <Characters>1261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3</cp:revision>
  <cp:lastPrinted>2018-05-15T06:15:00Z</cp:lastPrinted>
  <dcterms:created xsi:type="dcterms:W3CDTF">2020-05-15T11:32:00Z</dcterms:created>
  <dcterms:modified xsi:type="dcterms:W3CDTF">2020-05-15T11:32:00Z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0x0101007B454EF41EFBA64397BD8D5FFE15EBC5</vt:lpwstr>
  </property>
</Properties>
</file>